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41358" w14:textId="52FCFE63" w:rsidR="00C95F1E" w:rsidRPr="00A079D3" w:rsidRDefault="00C95F1E" w:rsidP="00C95F1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27</w:t>
      </w:r>
    </w:p>
    <w:p w14:paraId="66370E8D" w14:textId="77777777" w:rsidR="00C95F1E" w:rsidRPr="00A079D3" w:rsidRDefault="00C95F1E" w:rsidP="00C95F1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0"/>
    <w:p w14:paraId="186F6083" w14:textId="77777777" w:rsidR="00C95F1E" w:rsidRDefault="00C95F1E" w:rsidP="004E6B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3CA205" w14:textId="6D029DDF" w:rsidR="004E6BAD" w:rsidRPr="00C95F1E" w:rsidRDefault="004E6BAD" w:rsidP="004E6BAD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C95F1E">
        <w:rPr>
          <w:bCs/>
          <w:i/>
          <w:iCs/>
          <w:noProof/>
        </w:rPr>
        <w:t xml:space="preserve">3GPP TSG-SA3 Meeting #110 </w:t>
      </w:r>
      <w:r w:rsidRPr="00C95F1E">
        <w:rPr>
          <w:bCs/>
          <w:i/>
          <w:iCs/>
          <w:noProof/>
        </w:rPr>
        <w:tab/>
        <w:t>S3-</w:t>
      </w:r>
      <w:r w:rsidR="00254552" w:rsidRPr="00C95F1E">
        <w:rPr>
          <w:bCs/>
          <w:i/>
          <w:iCs/>
          <w:noProof/>
        </w:rPr>
        <w:t>23</w:t>
      </w:r>
      <w:r w:rsidR="008330A1" w:rsidRPr="00C95F1E">
        <w:rPr>
          <w:bCs/>
          <w:i/>
          <w:iCs/>
          <w:noProof/>
        </w:rPr>
        <w:t>1</w:t>
      </w:r>
      <w:r w:rsidR="00254552" w:rsidRPr="00C95F1E">
        <w:rPr>
          <w:bCs/>
          <w:i/>
          <w:iCs/>
          <w:noProof/>
        </w:rPr>
        <w:t>398</w:t>
      </w:r>
    </w:p>
    <w:p w14:paraId="54141131" w14:textId="13207D06" w:rsidR="009B1A99" w:rsidRPr="00C95F1E" w:rsidRDefault="004E6BAD" w:rsidP="004E6BAD">
      <w:pPr>
        <w:pStyle w:val="Header"/>
        <w:rPr>
          <w:b w:val="0"/>
          <w:bCs/>
          <w:i/>
          <w:iCs/>
          <w:sz w:val="20"/>
        </w:rPr>
      </w:pPr>
      <w:r w:rsidRPr="00C95F1E">
        <w:rPr>
          <w:b w:val="0"/>
          <w:bCs/>
          <w:i/>
          <w:iCs/>
          <w:sz w:val="20"/>
        </w:rPr>
        <w:t>Athens, Greece, 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1EE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3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3040C2C8" w:rsidR="00EB4369" w:rsidRPr="007D137A" w:rsidRDefault="007D137A" w:rsidP="00BE6B3D">
      <w:r w:rsidRPr="00F10555">
        <w:t xml:space="preserve">Currently, SA3 has not reached consensus yet. SA3 will investigate on these questions further and keep RAN3 informed if/when there is any progress.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FA7A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</w:p>
    <w:p w14:paraId="3A3E62EE" w14:textId="27F51646" w:rsidR="00B97703" w:rsidRPr="00C95F1E" w:rsidRDefault="00B97703" w:rsidP="0023416C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</w:t>
      </w:r>
      <w:r w:rsidR="0023416C" w:rsidRPr="00C95F1E">
        <w:rPr>
          <w:color w:val="000000" w:themeColor="text1"/>
        </w:rPr>
        <w:t>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0274B07A" w:rsidR="004E6BAD" w:rsidRDefault="004E6BAD" w:rsidP="004E6BAD">
      <w:r>
        <w:t>SA3#110Bis-e</w:t>
      </w:r>
      <w:r>
        <w:tab/>
        <w:t>17 - 21 April 2023</w:t>
      </w:r>
      <w:r>
        <w:tab/>
        <w:t>Electronic meeting</w:t>
      </w:r>
    </w:p>
    <w:p w14:paraId="054FEDCB" w14:textId="51A2F0BE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 w:rsidR="00C95F1E">
        <w:tab/>
      </w:r>
      <w:r>
        <w:tab/>
      </w:r>
      <w:r w:rsidR="008729F0">
        <w:t>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532D" w14:textId="77777777" w:rsidR="00534AF1" w:rsidRDefault="00534AF1">
      <w:pPr>
        <w:spacing w:after="0"/>
      </w:pPr>
      <w:r>
        <w:separator/>
      </w:r>
    </w:p>
  </w:endnote>
  <w:endnote w:type="continuationSeparator" w:id="0">
    <w:p w14:paraId="4EA1ECB8" w14:textId="77777777" w:rsidR="00534AF1" w:rsidRDefault="00534AF1">
      <w:pPr>
        <w:spacing w:after="0"/>
      </w:pPr>
      <w:r>
        <w:continuationSeparator/>
      </w:r>
    </w:p>
  </w:endnote>
  <w:endnote w:type="continuationNotice" w:id="1">
    <w:p w14:paraId="58EB68D3" w14:textId="77777777" w:rsidR="00534AF1" w:rsidRDefault="00534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C6016" w14:textId="77777777" w:rsidR="00534AF1" w:rsidRDefault="00534AF1">
      <w:pPr>
        <w:spacing w:after="0"/>
      </w:pPr>
      <w:r>
        <w:separator/>
      </w:r>
    </w:p>
  </w:footnote>
  <w:footnote w:type="continuationSeparator" w:id="0">
    <w:p w14:paraId="52EF9E9B" w14:textId="77777777" w:rsidR="00534AF1" w:rsidRDefault="00534AF1">
      <w:pPr>
        <w:spacing w:after="0"/>
      </w:pPr>
      <w:r>
        <w:continuationSeparator/>
      </w:r>
    </w:p>
  </w:footnote>
  <w:footnote w:type="continuationNotice" w:id="1">
    <w:p w14:paraId="386DA6CF" w14:textId="77777777" w:rsidR="00534AF1" w:rsidRDefault="00534A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4493441">
    <w:abstractNumId w:val="6"/>
  </w:num>
  <w:num w:numId="2" w16cid:durableId="512915787">
    <w:abstractNumId w:val="5"/>
  </w:num>
  <w:num w:numId="3" w16cid:durableId="209341559">
    <w:abstractNumId w:val="4"/>
  </w:num>
  <w:num w:numId="4" w16cid:durableId="1968779846">
    <w:abstractNumId w:val="3"/>
  </w:num>
  <w:num w:numId="5" w16cid:durableId="201330767">
    <w:abstractNumId w:val="2"/>
  </w:num>
  <w:num w:numId="6" w16cid:durableId="1682047284">
    <w:abstractNumId w:val="1"/>
  </w:num>
  <w:num w:numId="7" w16cid:durableId="15198499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34AF1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95F1E"/>
    <w:rsid w:val="00CB0B9E"/>
    <w:rsid w:val="00CB0C00"/>
    <w:rsid w:val="00CB1A03"/>
    <w:rsid w:val="00CB6345"/>
    <w:rsid w:val="00CC4579"/>
    <w:rsid w:val="00CC79C3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2002-04-22T21:10:00Z</cp:lastPrinted>
  <dcterms:created xsi:type="dcterms:W3CDTF">2023-02-23T10:13:00Z</dcterms:created>
  <dcterms:modified xsi:type="dcterms:W3CDTF">2023-03-05T21:08:00Z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