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CE6DB" w14:textId="113B2AA8" w:rsidR="00402355" w:rsidRDefault="00402355" w:rsidP="00402355">
      <w:pPr>
        <w:pStyle w:val="FP"/>
        <w:tabs>
          <w:tab w:val="left" w:pos="567"/>
        </w:tabs>
        <w:rPr>
          <w:rFonts w:ascii="Arial" w:hAnsi="Arial" w:cs="Arial"/>
          <w:b/>
          <w:sz w:val="24"/>
          <w:szCs w:val="24"/>
          <w:lang w:val="en-US" w:eastAsia="ja-JP"/>
        </w:rPr>
      </w:pPr>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sidR="00C53D64">
        <w:rPr>
          <w:rFonts w:ascii="Arial" w:hAnsi="Arial" w:cs="Arial"/>
          <w:b/>
          <w:sz w:val="24"/>
          <w:szCs w:val="24"/>
          <w:lang w:eastAsia="ja-JP"/>
        </w:rPr>
        <w:t>0412</w:t>
      </w:r>
    </w:p>
    <w:p w14:paraId="0A9141B8" w14:textId="77777777" w:rsidR="00402355" w:rsidRDefault="00402355" w:rsidP="00402355">
      <w:pPr>
        <w:tabs>
          <w:tab w:val="left" w:pos="567"/>
        </w:tabs>
        <w:rPr>
          <w:rFonts w:ascii="Arial" w:hAnsi="Arial" w:cs="Arial"/>
          <w:b/>
          <w:sz w:val="24"/>
          <w:szCs w:val="22"/>
          <w:lang w:eastAsia="en-US"/>
        </w:rPr>
      </w:pPr>
      <w:r>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77777777" w:rsidR="00F4578F" w:rsidRPr="00C3280B"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w:t>
      </w:r>
      <w:r w:rsidRPr="008B6852">
        <w:rPr>
          <w:rFonts w:ascii="Times" w:eastAsia="Batang" w:hAnsi="Times"/>
          <w:i/>
          <w:iCs/>
          <w:szCs w:val="24"/>
          <w:lang w:eastAsia="en-US"/>
        </w:rPr>
        <w:lastRenderedPageBreak/>
        <w:t>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lastRenderedPageBreak/>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lastRenderedPageBreak/>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77777777" w:rsidR="00F4578F" w:rsidRPr="00C3280B"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NR_DSS_enh</w:t>
      </w:r>
      <w:proofErr w:type="spellEnd"/>
    </w:p>
    <w:p w14:paraId="6A703534" w14:textId="77777777" w:rsidR="00041204" w:rsidRDefault="00041204" w:rsidP="00041204">
      <w:pPr>
        <w:pStyle w:val="Agreement"/>
      </w:pPr>
      <w:r>
        <w:t>Running CR is endorsed</w:t>
      </w:r>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NR_DSS_enh</w:t>
      </w:r>
      <w:proofErr w:type="spellEnd"/>
    </w:p>
    <w:p w14:paraId="77C7B6C1" w14:textId="484FAD4A" w:rsidR="00041204" w:rsidRDefault="00041204" w:rsidP="00041204">
      <w:pPr>
        <w:pStyle w:val="Agreement"/>
      </w:pPr>
      <w:r>
        <w:t>Running CR is endorsed</w:t>
      </w:r>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-Core</w:t>
      </w:r>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5A9D5F" w14:textId="77777777" w:rsidR="00041204" w:rsidRPr="00041204" w:rsidRDefault="00041204" w:rsidP="00041204">
      <w:pPr>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854EAB">
      <w:pPr>
        <w:ind w:left="567"/>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854EAB">
      <w:pPr>
        <w:ind w:left="567"/>
        <w:rPr>
          <w:lang w:eastAsia="ja-JP"/>
        </w:rPr>
      </w:pPr>
    </w:p>
    <w:p w14:paraId="68769E4B" w14:textId="77777777" w:rsidR="00482346" w:rsidRDefault="00482346" w:rsidP="00854EAB">
      <w:pPr>
        <w:ind w:left="567"/>
        <w:rPr>
          <w:lang w:eastAsia="ja-JP"/>
        </w:rPr>
      </w:pPr>
      <w:r>
        <w:rPr>
          <w:lang w:eastAsia="ja-JP"/>
        </w:rPr>
        <w:lastRenderedPageBreak/>
        <w:t>R1-2208491</w:t>
      </w:r>
      <w:r>
        <w:rPr>
          <w:lang w:eastAsia="ja-JP"/>
        </w:rPr>
        <w:tab/>
        <w:t>Discussion on remaining issues for Rel-18 DSS</w:t>
      </w:r>
      <w:r>
        <w:rPr>
          <w:lang w:eastAsia="ja-JP"/>
        </w:rPr>
        <w:tab/>
        <w:t>ZTE</w:t>
      </w:r>
    </w:p>
    <w:p w14:paraId="29A397C3" w14:textId="77777777" w:rsidR="00482346" w:rsidRDefault="00482346" w:rsidP="00854EAB">
      <w:pPr>
        <w:ind w:left="567"/>
        <w:rPr>
          <w:lang w:eastAsia="ja-JP"/>
        </w:rPr>
      </w:pPr>
      <w:r>
        <w:rPr>
          <w:lang w:eastAsia="ja-JP"/>
        </w:rPr>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854EAB">
      <w:pPr>
        <w:ind w:left="567"/>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854EAB">
      <w:pPr>
        <w:ind w:left="567"/>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854EAB">
      <w:pPr>
        <w:ind w:left="567"/>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854EAB">
      <w:pPr>
        <w:ind w:left="567"/>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854EAB">
      <w:pPr>
        <w:ind w:left="567"/>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854EAB">
      <w:pPr>
        <w:ind w:left="567"/>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854EAB">
      <w:pPr>
        <w:ind w:left="567"/>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854EAB">
      <w:pPr>
        <w:ind w:left="567"/>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854EAB">
      <w:pPr>
        <w:ind w:left="567"/>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NR_DSS_enh</w:t>
      </w:r>
      <w:proofErr w:type="spellEnd"/>
    </w:p>
    <w:p w14:paraId="1C28CC19" w14:textId="77777777" w:rsidR="00482346" w:rsidRDefault="00482346" w:rsidP="00854EAB">
      <w:pPr>
        <w:ind w:left="567"/>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NR_DSS_enh</w:t>
      </w:r>
      <w:proofErr w:type="spellEnd"/>
    </w:p>
    <w:p w14:paraId="53AE0773" w14:textId="77777777" w:rsidR="00482346" w:rsidRDefault="00482346" w:rsidP="00854EAB">
      <w:pPr>
        <w:ind w:left="567"/>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854EAB">
      <w:pPr>
        <w:ind w:left="567"/>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854EAB">
      <w:pPr>
        <w:ind w:left="567"/>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854EAB">
      <w:pPr>
        <w:ind w:left="567"/>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854EAB">
      <w:pPr>
        <w:ind w:left="567"/>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854EAB">
      <w:pPr>
        <w:ind w:left="567"/>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854EAB">
      <w:pPr>
        <w:ind w:left="567"/>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854EAB">
      <w:pPr>
        <w:ind w:left="567"/>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854EAB">
      <w:pPr>
        <w:ind w:left="567"/>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854EAB">
      <w:pPr>
        <w:ind w:left="567"/>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854EAB">
      <w:pPr>
        <w:ind w:left="567"/>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854EAB">
      <w:pPr>
        <w:ind w:left="567"/>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854EAB">
      <w:pPr>
        <w:ind w:left="567"/>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-Core</w:t>
      </w:r>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F30223">
      <w:pPr>
        <w:ind w:left="567"/>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F30223">
      <w:pPr>
        <w:ind w:left="567"/>
        <w:rPr>
          <w:lang w:eastAsia="ja-JP"/>
        </w:rPr>
      </w:pPr>
      <w:r w:rsidRPr="00F30223">
        <w:rPr>
          <w:lang w:eastAsia="ja-JP"/>
        </w:rPr>
        <w:lastRenderedPageBreak/>
        <w:t>R1-2301060</w:t>
      </w:r>
      <w:r w:rsidRPr="00F30223">
        <w:rPr>
          <w:lang w:eastAsia="ja-JP"/>
        </w:rPr>
        <w:tab/>
        <w:t>[</w:t>
      </w:r>
      <w:proofErr w:type="spellStart"/>
      <w:r w:rsidRPr="00F30223">
        <w:rPr>
          <w:lang w:eastAsia="ja-JP"/>
        </w:rPr>
        <w:t>eDSS</w:t>
      </w:r>
      <w:proofErr w:type="spellEnd"/>
      <w:r w:rsidRPr="00F30223">
        <w:rPr>
          <w:lang w:eastAsia="ja-JP"/>
        </w:rPr>
        <w:t>] RRC configuration and UE capability for PDCCH on CRS</w:t>
      </w:r>
      <w:r w:rsidRPr="00F30223">
        <w:rPr>
          <w:lang w:eastAsia="ja-JP"/>
        </w:rPr>
        <w:tab/>
        <w:t>Nokia, Nokia Shanghai Bell</w:t>
      </w:r>
    </w:p>
    <w:p w14:paraId="7B81EB0F" w14:textId="77777777" w:rsidR="00F30223" w:rsidRPr="00F30223" w:rsidRDefault="00F30223" w:rsidP="00F30223">
      <w:pPr>
        <w:ind w:left="567"/>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F30223">
      <w:pPr>
        <w:ind w:left="567"/>
        <w:rPr>
          <w:lang w:eastAsia="ja-JP"/>
        </w:rPr>
      </w:pPr>
      <w:r w:rsidRPr="00F30223">
        <w:rPr>
          <w:lang w:eastAsia="ja-JP"/>
        </w:rPr>
        <w:t>R1-2301572</w:t>
      </w:r>
      <w:r w:rsidRPr="00F30223">
        <w:rPr>
          <w:lang w:eastAsia="ja-JP"/>
        </w:rPr>
        <w:tab/>
        <w:t xml:space="preserve">Discussion on remaining issues in Rel-18 </w:t>
      </w:r>
      <w:proofErr w:type="spellStart"/>
      <w:r w:rsidRPr="00F30223">
        <w:rPr>
          <w:lang w:eastAsia="ja-JP"/>
        </w:rPr>
        <w:t>eDSS</w:t>
      </w:r>
      <w:proofErr w:type="spellEnd"/>
      <w:r w:rsidRPr="00F30223">
        <w:rPr>
          <w:lang w:eastAsia="ja-JP"/>
        </w:rPr>
        <w:tab/>
        <w:t>OPPO</w:t>
      </w:r>
    </w:p>
    <w:p w14:paraId="6A314DEE" w14:textId="77777777" w:rsidR="00F30223" w:rsidRPr="00F30223" w:rsidRDefault="00F30223" w:rsidP="00F30223">
      <w:pPr>
        <w:ind w:left="567"/>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 xml:space="preserve">Huawei, </w:t>
      </w:r>
      <w:proofErr w:type="spellStart"/>
      <w:r w:rsidRPr="00F30223">
        <w:rPr>
          <w:lang w:eastAsia="ja-JP"/>
        </w:rPr>
        <w:t>HiSilicon</w:t>
      </w:r>
      <w:proofErr w:type="spellEnd"/>
    </w:p>
    <w:p w14:paraId="13F66D3E" w14:textId="77777777" w:rsidR="00F30223" w:rsidRDefault="00F30223" w:rsidP="00F30223">
      <w:pPr>
        <w:ind w:left="567"/>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r>
      <w:proofErr w:type="spellStart"/>
      <w:r w:rsidRPr="00F30223">
        <w:rPr>
          <w:lang w:eastAsia="ja-JP"/>
        </w:rPr>
        <w:t>draftCR</w:t>
      </w:r>
      <w:proofErr w:type="spellEnd"/>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-Core</w:t>
      </w:r>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-Core</w:t>
      </w:r>
    </w:p>
    <w:p w14:paraId="7AEFABF5" w14:textId="2B8C3E2B" w:rsidR="00F30223" w:rsidRDefault="00F30223" w:rsidP="00F30223">
      <w:pPr>
        <w:overflowPunct/>
        <w:autoSpaceDE/>
        <w:autoSpaceDN/>
        <w:snapToGrid w:val="0"/>
        <w:spacing w:after="0"/>
        <w:ind w:left="567"/>
        <w:textAlignment w:val="auto"/>
        <w:rPr>
          <w:lang w:eastAsia="ja-JP"/>
        </w:rPr>
      </w:pPr>
    </w:p>
    <w:p w14:paraId="3E39BC8E" w14:textId="4803719F" w:rsidR="00A85380" w:rsidRDefault="00A85380" w:rsidP="00F30223">
      <w:pPr>
        <w:overflowPunct/>
        <w:autoSpaceDE/>
        <w:autoSpaceDN/>
        <w:snapToGrid w:val="0"/>
        <w:spacing w:after="0"/>
        <w:ind w:left="567"/>
        <w:textAlignment w:val="auto"/>
        <w:rPr>
          <w:lang w:eastAsia="ja-JP"/>
        </w:rPr>
      </w:pPr>
    </w:p>
    <w:p w14:paraId="472AB907" w14:textId="4D091A55" w:rsidR="00A85380" w:rsidRDefault="00A85380" w:rsidP="00F30223">
      <w:pPr>
        <w:overflowPunct/>
        <w:autoSpaceDE/>
        <w:autoSpaceDN/>
        <w:snapToGrid w:val="0"/>
        <w:spacing w:after="0"/>
        <w:ind w:left="567"/>
        <w:textAlignment w:val="auto"/>
        <w:rPr>
          <w:lang w:eastAsia="ja-JP"/>
        </w:rPr>
      </w:pPr>
    </w:p>
    <w:p w14:paraId="71441215" w14:textId="77777777" w:rsidR="00A85380" w:rsidRDefault="00A85380" w:rsidP="00F30223">
      <w:pPr>
        <w:overflowPunct/>
        <w:autoSpaceDE/>
        <w:autoSpaceDN/>
        <w:snapToGrid w:val="0"/>
        <w:spacing w:after="0"/>
        <w:ind w:left="567"/>
        <w:textAlignment w:val="auto"/>
        <w:rPr>
          <w:lang w:eastAsia="ja-JP"/>
        </w:rPr>
      </w:pPr>
    </w:p>
    <w:p w14:paraId="67535CAD" w14:textId="041738C3" w:rsidR="00F30223" w:rsidRDefault="00F30223" w:rsidP="00F30223">
      <w:pPr>
        <w:overflowPunct/>
        <w:autoSpaceDE/>
        <w:autoSpaceDN/>
        <w:snapToGrid w:val="0"/>
        <w:spacing w:after="0"/>
        <w:ind w:left="567"/>
        <w:textAlignment w:val="auto"/>
        <w:rPr>
          <w:lang w:eastAsia="ja-JP"/>
        </w:rPr>
      </w:pP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3DE11" w14:textId="77777777" w:rsidR="004F38FE" w:rsidRDefault="004F38FE">
      <w:r>
        <w:separator/>
      </w:r>
    </w:p>
  </w:endnote>
  <w:endnote w:type="continuationSeparator" w:id="0">
    <w:p w14:paraId="749B81A2" w14:textId="77777777" w:rsidR="004F38FE" w:rsidRDefault="004F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0DD2" w14:textId="77777777" w:rsidR="004F38FE" w:rsidRDefault="004F38FE">
      <w:r>
        <w:separator/>
      </w:r>
    </w:p>
  </w:footnote>
  <w:footnote w:type="continuationSeparator" w:id="0">
    <w:p w14:paraId="38EEEB11" w14:textId="77777777" w:rsidR="004F38FE" w:rsidRDefault="004F3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1"/>
  </w:num>
  <w:num w:numId="2" w16cid:durableId="1926647480">
    <w:abstractNumId w:val="1"/>
  </w:num>
  <w:num w:numId="3" w16cid:durableId="1556623731">
    <w:abstractNumId w:val="23"/>
  </w:num>
  <w:num w:numId="4" w16cid:durableId="1821581384">
    <w:abstractNumId w:val="18"/>
  </w:num>
  <w:num w:numId="5" w16cid:durableId="853962831">
    <w:abstractNumId w:val="10"/>
  </w:num>
  <w:num w:numId="6" w16cid:durableId="1570385637">
    <w:abstractNumId w:val="24"/>
  </w:num>
  <w:num w:numId="7" w16cid:durableId="1300529093">
    <w:abstractNumId w:val="2"/>
  </w:num>
  <w:num w:numId="8" w16cid:durableId="1177815858">
    <w:abstractNumId w:val="9"/>
  </w:num>
  <w:num w:numId="9" w16cid:durableId="1689716039">
    <w:abstractNumId w:val="15"/>
  </w:num>
  <w:num w:numId="10" w16cid:durableId="1105540786">
    <w:abstractNumId w:val="26"/>
  </w:num>
  <w:num w:numId="11" w16cid:durableId="993068433">
    <w:abstractNumId w:val="16"/>
  </w:num>
  <w:num w:numId="12" w16cid:durableId="916089908">
    <w:abstractNumId w:val="14"/>
  </w:num>
  <w:num w:numId="13" w16cid:durableId="1680230208">
    <w:abstractNumId w:val="22"/>
  </w:num>
  <w:num w:numId="14" w16cid:durableId="1935047206">
    <w:abstractNumId w:val="6"/>
  </w:num>
  <w:num w:numId="15" w16cid:durableId="808059902">
    <w:abstractNumId w:val="13"/>
  </w:num>
  <w:num w:numId="16" w16cid:durableId="157231183">
    <w:abstractNumId w:val="5"/>
  </w:num>
  <w:num w:numId="17" w16cid:durableId="262299480">
    <w:abstractNumId w:val="12"/>
  </w:num>
  <w:num w:numId="18" w16cid:durableId="1523201659">
    <w:abstractNumId w:val="8"/>
  </w:num>
  <w:num w:numId="19" w16cid:durableId="1465081826">
    <w:abstractNumId w:val="25"/>
  </w:num>
  <w:num w:numId="20" w16cid:durableId="33192023">
    <w:abstractNumId w:val="19"/>
  </w:num>
  <w:num w:numId="21" w16cid:durableId="1722245151">
    <w:abstractNumId w:val="7"/>
  </w:num>
  <w:num w:numId="22" w16cid:durableId="1120028585">
    <w:abstractNumId w:val="0"/>
  </w:num>
  <w:num w:numId="23" w16cid:durableId="1397314739">
    <w:abstractNumId w:val="3"/>
  </w:num>
  <w:num w:numId="24" w16cid:durableId="922646748">
    <w:abstractNumId w:val="17"/>
  </w:num>
  <w:num w:numId="25" w16cid:durableId="1509363624">
    <w:abstractNumId w:val="4"/>
  </w:num>
  <w:num w:numId="26" w16cid:durableId="33620172">
    <w:abstractNumId w:val="21"/>
  </w:num>
  <w:num w:numId="27" w16cid:durableId="257640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651"/>
    <w:rsid w:val="00024364"/>
    <w:rsid w:val="000276C5"/>
    <w:rsid w:val="000375D7"/>
    <w:rsid w:val="00041204"/>
    <w:rsid w:val="000438B5"/>
    <w:rsid w:val="0004456C"/>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456DC"/>
    <w:rsid w:val="00150FD3"/>
    <w:rsid w:val="001628B2"/>
    <w:rsid w:val="00164F67"/>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4E22"/>
    <w:rsid w:val="001F1B1F"/>
    <w:rsid w:val="001F2A20"/>
    <w:rsid w:val="001F486F"/>
    <w:rsid w:val="00207DC4"/>
    <w:rsid w:val="002227FB"/>
    <w:rsid w:val="0022485E"/>
    <w:rsid w:val="00243A99"/>
    <w:rsid w:val="00255B7B"/>
    <w:rsid w:val="00291D49"/>
    <w:rsid w:val="0029567C"/>
    <w:rsid w:val="002C0B82"/>
    <w:rsid w:val="002C1B6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4AB1"/>
    <w:rsid w:val="004D721D"/>
    <w:rsid w:val="004F218A"/>
    <w:rsid w:val="004F38FE"/>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552B"/>
    <w:rsid w:val="005A6C96"/>
    <w:rsid w:val="005D0418"/>
    <w:rsid w:val="005E1D58"/>
    <w:rsid w:val="005E62AC"/>
    <w:rsid w:val="00605753"/>
    <w:rsid w:val="00610E37"/>
    <w:rsid w:val="006207ED"/>
    <w:rsid w:val="00626BC9"/>
    <w:rsid w:val="006458DF"/>
    <w:rsid w:val="00650D52"/>
    <w:rsid w:val="00654F5B"/>
    <w:rsid w:val="006615B2"/>
    <w:rsid w:val="00662313"/>
    <w:rsid w:val="00673911"/>
    <w:rsid w:val="006870C9"/>
    <w:rsid w:val="006A3ADF"/>
    <w:rsid w:val="006A7BCB"/>
    <w:rsid w:val="006B2148"/>
    <w:rsid w:val="006B4C1E"/>
    <w:rsid w:val="006C090F"/>
    <w:rsid w:val="006C4E32"/>
    <w:rsid w:val="006C56D8"/>
    <w:rsid w:val="006D07AE"/>
    <w:rsid w:val="006D101E"/>
    <w:rsid w:val="006D1C93"/>
    <w:rsid w:val="006E3F11"/>
    <w:rsid w:val="006E526C"/>
    <w:rsid w:val="006F42C8"/>
    <w:rsid w:val="00701410"/>
    <w:rsid w:val="00704EC2"/>
    <w:rsid w:val="007113A1"/>
    <w:rsid w:val="00714D27"/>
    <w:rsid w:val="00721CF6"/>
    <w:rsid w:val="00723E46"/>
    <w:rsid w:val="00733826"/>
    <w:rsid w:val="00760DF8"/>
    <w:rsid w:val="00760ECF"/>
    <w:rsid w:val="007623B0"/>
    <w:rsid w:val="00766CFB"/>
    <w:rsid w:val="007816FF"/>
    <w:rsid w:val="00783B44"/>
    <w:rsid w:val="00784C7E"/>
    <w:rsid w:val="00785028"/>
    <w:rsid w:val="007A3A5A"/>
    <w:rsid w:val="007A4370"/>
    <w:rsid w:val="007C487F"/>
    <w:rsid w:val="007E1D15"/>
    <w:rsid w:val="007E1DEA"/>
    <w:rsid w:val="007E2202"/>
    <w:rsid w:val="008145EA"/>
    <w:rsid w:val="00815869"/>
    <w:rsid w:val="00816B81"/>
    <w:rsid w:val="00823B90"/>
    <w:rsid w:val="0083266E"/>
    <w:rsid w:val="008546E5"/>
    <w:rsid w:val="00854EAB"/>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2306"/>
    <w:rsid w:val="00955C4C"/>
    <w:rsid w:val="009710D1"/>
    <w:rsid w:val="00993528"/>
    <w:rsid w:val="0099440D"/>
    <w:rsid w:val="00995338"/>
    <w:rsid w:val="00996777"/>
    <w:rsid w:val="009A6BF4"/>
    <w:rsid w:val="009A7C82"/>
    <w:rsid w:val="009C0BC7"/>
    <w:rsid w:val="009C6592"/>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5380"/>
    <w:rsid w:val="00A86AB5"/>
    <w:rsid w:val="00A93E57"/>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95"/>
    <w:rsid w:val="00B25C12"/>
    <w:rsid w:val="00B2766F"/>
    <w:rsid w:val="00B31ABC"/>
    <w:rsid w:val="00B445ED"/>
    <w:rsid w:val="00B53F4B"/>
    <w:rsid w:val="00B6300F"/>
    <w:rsid w:val="00B6627B"/>
    <w:rsid w:val="00B70389"/>
    <w:rsid w:val="00B77BBE"/>
    <w:rsid w:val="00B84623"/>
    <w:rsid w:val="00B879E0"/>
    <w:rsid w:val="00B955ED"/>
    <w:rsid w:val="00BA494B"/>
    <w:rsid w:val="00BA51EF"/>
    <w:rsid w:val="00BB66D5"/>
    <w:rsid w:val="00BC2628"/>
    <w:rsid w:val="00BC356F"/>
    <w:rsid w:val="00BC7E6E"/>
    <w:rsid w:val="00BE1D1F"/>
    <w:rsid w:val="00BE256D"/>
    <w:rsid w:val="00BE3060"/>
    <w:rsid w:val="00BE5E66"/>
    <w:rsid w:val="00BE6BBA"/>
    <w:rsid w:val="00C00281"/>
    <w:rsid w:val="00C05625"/>
    <w:rsid w:val="00C12ACC"/>
    <w:rsid w:val="00C1751E"/>
    <w:rsid w:val="00C17C6C"/>
    <w:rsid w:val="00C21339"/>
    <w:rsid w:val="00C261C5"/>
    <w:rsid w:val="00C266F9"/>
    <w:rsid w:val="00C3280B"/>
    <w:rsid w:val="00C371EA"/>
    <w:rsid w:val="00C445AD"/>
    <w:rsid w:val="00C44CBA"/>
    <w:rsid w:val="00C458F0"/>
    <w:rsid w:val="00C4666A"/>
    <w:rsid w:val="00C479A3"/>
    <w:rsid w:val="00C50477"/>
    <w:rsid w:val="00C53D64"/>
    <w:rsid w:val="00C74DAF"/>
    <w:rsid w:val="00C77614"/>
    <w:rsid w:val="00C80116"/>
    <w:rsid w:val="00C87BFC"/>
    <w:rsid w:val="00CD7EAD"/>
    <w:rsid w:val="00CF5E71"/>
    <w:rsid w:val="00CF7FAC"/>
    <w:rsid w:val="00D0606F"/>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934DD"/>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30223"/>
    <w:rsid w:val="00F4578F"/>
    <w:rsid w:val="00F549A3"/>
    <w:rsid w:val="00F55CBF"/>
    <w:rsid w:val="00F72B10"/>
    <w:rsid w:val="00F77359"/>
    <w:rsid w:val="00F86A73"/>
    <w:rsid w:val="00F92BD3"/>
    <w:rsid w:val="00FA46D3"/>
    <w:rsid w:val="00FA58DA"/>
    <w:rsid w:val="00FC345B"/>
    <w:rsid w:val="00FD4E37"/>
    <w:rsid w:val="00FD4F2E"/>
    <w:rsid w:val="00FE0667"/>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4373</Words>
  <Characters>24927</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2023-03-13T18:24:00Z</dcterms:created>
  <dcterms:modified xsi:type="dcterms:W3CDTF">2023-03-13T18:24:00Z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