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8B7B" w14:textId="77777777" w:rsidR="00BD2C6F" w:rsidRDefault="00BD2C6F" w:rsidP="00BD2C6F">
      <w:pPr>
        <w:pStyle w:val="CRCoverPage"/>
        <w:tabs>
          <w:tab w:val="right" w:pos="9639"/>
        </w:tabs>
        <w:spacing w:after="0"/>
        <w:rPr>
          <w:b/>
          <w:i/>
          <w:noProof/>
          <w:sz w:val="28"/>
        </w:rPr>
      </w:pPr>
      <w:bookmarkStart w:id="0" w:name="_Toc21103012"/>
      <w:bookmarkStart w:id="1" w:name="_Toc29233349"/>
      <w:bookmarkStart w:id="2" w:name="_Toc29461954"/>
      <w:bookmarkStart w:id="3" w:name="_Toc36157928"/>
      <w:bookmarkStart w:id="4" w:name="_Toc43917160"/>
      <w:bookmarkStart w:id="5" w:name="_Toc52464981"/>
      <w:bookmarkStart w:id="6" w:name="_Toc52465362"/>
      <w:bookmarkStart w:id="7" w:name="_Toc52465748"/>
      <w:bookmarkStart w:id="8" w:name="_Toc59210724"/>
      <w:bookmarkStart w:id="9" w:name="_Toc59210892"/>
      <w:bookmarkStart w:id="10" w:name="_Toc59211183"/>
      <w:bookmarkStart w:id="11" w:name="_Toc21103448"/>
      <w:r>
        <w:rPr>
          <w:b/>
          <w:noProof/>
          <w:sz w:val="24"/>
        </w:rPr>
        <w:t>3GPP TSG-</w:t>
      </w:r>
      <w:r w:rsidR="00353F80">
        <w:fldChar w:fldCharType="begin"/>
      </w:r>
      <w:r w:rsidR="00353F80">
        <w:instrText xml:space="preserve"> DOCPROPERTY  TSG/WGRef  \* MERGEFORMAT </w:instrText>
      </w:r>
      <w:r w:rsidR="00353F80">
        <w:fldChar w:fldCharType="separate"/>
      </w:r>
      <w:r>
        <w:rPr>
          <w:b/>
          <w:noProof/>
          <w:sz w:val="24"/>
        </w:rPr>
        <w:t>RAN5</w:t>
      </w:r>
      <w:r w:rsidR="00353F80">
        <w:rPr>
          <w:b/>
          <w:noProof/>
          <w:sz w:val="24"/>
        </w:rPr>
        <w:fldChar w:fldCharType="end"/>
      </w:r>
      <w:r>
        <w:rPr>
          <w:b/>
          <w:noProof/>
          <w:sz w:val="24"/>
        </w:rPr>
        <w:t xml:space="preserve"> Meeting #</w:t>
      </w:r>
      <w:r w:rsidR="00353F80">
        <w:fldChar w:fldCharType="begin"/>
      </w:r>
      <w:r w:rsidR="00353F80">
        <w:instrText xml:space="preserve"> DOCPROPERTY  MtgSeq  \* MERGEFORMAT </w:instrText>
      </w:r>
      <w:r w:rsidR="00353F80">
        <w:fldChar w:fldCharType="separate"/>
      </w:r>
      <w:r w:rsidRPr="00EB09B7">
        <w:rPr>
          <w:b/>
          <w:noProof/>
          <w:sz w:val="24"/>
        </w:rPr>
        <w:t>98</w:t>
      </w:r>
      <w:r w:rsidR="00353F80">
        <w:rPr>
          <w:b/>
          <w:noProof/>
          <w:sz w:val="24"/>
        </w:rPr>
        <w:fldChar w:fldCharType="end"/>
      </w:r>
      <w:r w:rsidR="00353F80">
        <w:fldChar w:fldCharType="begin"/>
      </w:r>
      <w:r w:rsidR="00353F80">
        <w:instrText xml:space="preserve"> DOCPROPERTY  MtgTitle  \* MERGEFORMAT </w:instrText>
      </w:r>
      <w:r w:rsidR="00353F80">
        <w:fldChar w:fldCharType="separate"/>
      </w:r>
      <w:r w:rsidR="00353F80">
        <w:fldChar w:fldCharType="end"/>
      </w:r>
      <w:r>
        <w:rPr>
          <w:b/>
          <w:i/>
          <w:noProof/>
          <w:sz w:val="28"/>
        </w:rPr>
        <w:tab/>
      </w:r>
      <w:r w:rsidR="00353F80">
        <w:fldChar w:fldCharType="begin"/>
      </w:r>
      <w:r w:rsidR="00353F80">
        <w:instrText xml:space="preserve"> DOCPROPERTY  Tdoc#  \* MERGEFORMAT </w:instrText>
      </w:r>
      <w:r w:rsidR="00353F80">
        <w:fldChar w:fldCharType="separate"/>
      </w:r>
      <w:r w:rsidRPr="00E13F3D">
        <w:rPr>
          <w:b/>
          <w:i/>
          <w:noProof/>
          <w:sz w:val="28"/>
        </w:rPr>
        <w:t>R5-230113</w:t>
      </w:r>
      <w:r w:rsidR="00353F80">
        <w:rPr>
          <w:b/>
          <w:i/>
          <w:noProof/>
          <w:sz w:val="28"/>
        </w:rPr>
        <w:fldChar w:fldCharType="end"/>
      </w:r>
    </w:p>
    <w:p w14:paraId="2891C580" w14:textId="77777777" w:rsidR="00BD2C6F" w:rsidRDefault="00353F80" w:rsidP="00BD2C6F">
      <w:pPr>
        <w:pStyle w:val="CRCoverPage"/>
        <w:outlineLvl w:val="0"/>
        <w:rPr>
          <w:b/>
          <w:noProof/>
          <w:sz w:val="24"/>
        </w:rPr>
      </w:pPr>
      <w:r>
        <w:fldChar w:fldCharType="begin"/>
      </w:r>
      <w:r>
        <w:instrText xml:space="preserve"> DOCPROPERTY  Location  \* MERGEFORMAT </w:instrText>
      </w:r>
      <w:r>
        <w:fldChar w:fldCharType="separate"/>
      </w:r>
      <w:r w:rsidR="00BD2C6F" w:rsidRPr="00BA51D9">
        <w:rPr>
          <w:b/>
          <w:noProof/>
          <w:sz w:val="24"/>
        </w:rPr>
        <w:t>Athens</w:t>
      </w:r>
      <w:r>
        <w:rPr>
          <w:b/>
          <w:noProof/>
          <w:sz w:val="24"/>
        </w:rPr>
        <w:fldChar w:fldCharType="end"/>
      </w:r>
      <w:r w:rsidR="00BD2C6F">
        <w:rPr>
          <w:b/>
          <w:noProof/>
          <w:sz w:val="24"/>
        </w:rPr>
        <w:t xml:space="preserve">, </w:t>
      </w:r>
      <w:r>
        <w:fldChar w:fldCharType="begin"/>
      </w:r>
      <w:r>
        <w:instrText xml:space="preserve"> DOCPROPERTY  Country  \* MERGEFORMAT </w:instrText>
      </w:r>
      <w:r>
        <w:fldChar w:fldCharType="separate"/>
      </w:r>
      <w:r w:rsidR="00BD2C6F" w:rsidRPr="00BA51D9">
        <w:rPr>
          <w:b/>
          <w:noProof/>
          <w:sz w:val="24"/>
        </w:rPr>
        <w:t>Greece</w:t>
      </w:r>
      <w:r>
        <w:rPr>
          <w:b/>
          <w:noProof/>
          <w:sz w:val="24"/>
        </w:rPr>
        <w:fldChar w:fldCharType="end"/>
      </w:r>
      <w:r w:rsidR="00BD2C6F">
        <w:rPr>
          <w:b/>
          <w:noProof/>
          <w:sz w:val="24"/>
        </w:rPr>
        <w:t xml:space="preserve">, </w:t>
      </w:r>
      <w:r>
        <w:fldChar w:fldCharType="begin"/>
      </w:r>
      <w:r>
        <w:instrText xml:space="preserve"> DOCPROPERTY  StartDate  \* MERGEFORMAT </w:instrText>
      </w:r>
      <w:r>
        <w:fldChar w:fldCharType="separate"/>
      </w:r>
      <w:r w:rsidR="00BD2C6F" w:rsidRPr="00BA51D9">
        <w:rPr>
          <w:b/>
          <w:noProof/>
          <w:sz w:val="24"/>
        </w:rPr>
        <w:t>27th Feb 2023</w:t>
      </w:r>
      <w:r>
        <w:rPr>
          <w:b/>
          <w:noProof/>
          <w:sz w:val="24"/>
        </w:rPr>
        <w:fldChar w:fldCharType="end"/>
      </w:r>
      <w:r w:rsidR="00BD2C6F">
        <w:rPr>
          <w:b/>
          <w:noProof/>
          <w:sz w:val="24"/>
        </w:rPr>
        <w:t xml:space="preserve"> - </w:t>
      </w:r>
      <w:r>
        <w:fldChar w:fldCharType="begin"/>
      </w:r>
      <w:r>
        <w:instrText xml:space="preserve"> DOCPROPERTY  EndDate  \* MERGEFORMAT </w:instrText>
      </w:r>
      <w:r>
        <w:fldChar w:fldCharType="separate"/>
      </w:r>
      <w:r w:rsidR="00BD2C6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2C6F" w14:paraId="2A24F80A" w14:textId="77777777" w:rsidTr="00B9427C">
        <w:tc>
          <w:tcPr>
            <w:tcW w:w="9641" w:type="dxa"/>
            <w:gridSpan w:val="9"/>
            <w:tcBorders>
              <w:top w:val="single" w:sz="4" w:space="0" w:color="auto"/>
              <w:left w:val="single" w:sz="4" w:space="0" w:color="auto"/>
              <w:right w:val="single" w:sz="4" w:space="0" w:color="auto"/>
            </w:tcBorders>
          </w:tcPr>
          <w:p w14:paraId="7B5294D7" w14:textId="77777777" w:rsidR="00BD2C6F" w:rsidRDefault="00BD2C6F" w:rsidP="00B9427C">
            <w:pPr>
              <w:pStyle w:val="CRCoverPage"/>
              <w:spacing w:after="0"/>
              <w:jc w:val="right"/>
              <w:rPr>
                <w:i/>
                <w:noProof/>
              </w:rPr>
            </w:pPr>
            <w:r>
              <w:rPr>
                <w:i/>
                <w:noProof/>
                <w:sz w:val="14"/>
              </w:rPr>
              <w:t>CR-Form-v12.2</w:t>
            </w:r>
          </w:p>
        </w:tc>
      </w:tr>
      <w:tr w:rsidR="00BD2C6F" w14:paraId="776E25DF" w14:textId="77777777" w:rsidTr="00B9427C">
        <w:tc>
          <w:tcPr>
            <w:tcW w:w="9641" w:type="dxa"/>
            <w:gridSpan w:val="9"/>
            <w:tcBorders>
              <w:left w:val="single" w:sz="4" w:space="0" w:color="auto"/>
              <w:right w:val="single" w:sz="4" w:space="0" w:color="auto"/>
            </w:tcBorders>
          </w:tcPr>
          <w:p w14:paraId="674C5BE4" w14:textId="77777777" w:rsidR="00BD2C6F" w:rsidRDefault="00BD2C6F" w:rsidP="00B9427C">
            <w:pPr>
              <w:pStyle w:val="CRCoverPage"/>
              <w:spacing w:after="0"/>
              <w:jc w:val="center"/>
              <w:rPr>
                <w:noProof/>
              </w:rPr>
            </w:pPr>
            <w:r>
              <w:rPr>
                <w:b/>
                <w:noProof/>
                <w:sz w:val="32"/>
              </w:rPr>
              <w:t>CHANGE REQUEST</w:t>
            </w:r>
          </w:p>
        </w:tc>
      </w:tr>
      <w:tr w:rsidR="00BD2C6F" w14:paraId="1032C0A5" w14:textId="77777777" w:rsidTr="00B9427C">
        <w:tc>
          <w:tcPr>
            <w:tcW w:w="9641" w:type="dxa"/>
            <w:gridSpan w:val="9"/>
            <w:tcBorders>
              <w:left w:val="single" w:sz="4" w:space="0" w:color="auto"/>
              <w:right w:val="single" w:sz="4" w:space="0" w:color="auto"/>
            </w:tcBorders>
          </w:tcPr>
          <w:p w14:paraId="57AFD95E" w14:textId="77777777" w:rsidR="00BD2C6F" w:rsidRDefault="00BD2C6F" w:rsidP="00B9427C">
            <w:pPr>
              <w:pStyle w:val="CRCoverPage"/>
              <w:spacing w:after="0"/>
              <w:rPr>
                <w:noProof/>
                <w:sz w:val="8"/>
                <w:szCs w:val="8"/>
              </w:rPr>
            </w:pPr>
          </w:p>
        </w:tc>
      </w:tr>
      <w:tr w:rsidR="00BD2C6F" w14:paraId="18319390" w14:textId="77777777" w:rsidTr="00B9427C">
        <w:tc>
          <w:tcPr>
            <w:tcW w:w="142" w:type="dxa"/>
            <w:tcBorders>
              <w:left w:val="single" w:sz="4" w:space="0" w:color="auto"/>
            </w:tcBorders>
          </w:tcPr>
          <w:p w14:paraId="06153716" w14:textId="77777777" w:rsidR="00BD2C6F" w:rsidRDefault="00BD2C6F" w:rsidP="00B9427C">
            <w:pPr>
              <w:pStyle w:val="CRCoverPage"/>
              <w:spacing w:after="0"/>
              <w:jc w:val="right"/>
              <w:rPr>
                <w:noProof/>
              </w:rPr>
            </w:pPr>
          </w:p>
        </w:tc>
        <w:tc>
          <w:tcPr>
            <w:tcW w:w="1559" w:type="dxa"/>
            <w:shd w:val="pct30" w:color="FFFF00" w:fill="auto"/>
          </w:tcPr>
          <w:p w14:paraId="76EF02DB" w14:textId="77777777" w:rsidR="00BD2C6F" w:rsidRPr="00410371" w:rsidRDefault="00353F80" w:rsidP="00B9427C">
            <w:pPr>
              <w:pStyle w:val="CRCoverPage"/>
              <w:spacing w:after="0"/>
              <w:jc w:val="right"/>
              <w:rPr>
                <w:b/>
                <w:noProof/>
                <w:sz w:val="28"/>
              </w:rPr>
            </w:pPr>
            <w:r>
              <w:fldChar w:fldCharType="begin"/>
            </w:r>
            <w:r>
              <w:instrText xml:space="preserve"> DOCPROPERTY  Spec#  \* MERGEFORMAT </w:instrText>
            </w:r>
            <w:r>
              <w:fldChar w:fldCharType="separate"/>
            </w:r>
            <w:r w:rsidR="00BD2C6F" w:rsidRPr="00410371">
              <w:rPr>
                <w:b/>
                <w:noProof/>
                <w:sz w:val="28"/>
              </w:rPr>
              <w:t>38.523-1</w:t>
            </w:r>
            <w:r>
              <w:rPr>
                <w:b/>
                <w:noProof/>
                <w:sz w:val="28"/>
              </w:rPr>
              <w:fldChar w:fldCharType="end"/>
            </w:r>
          </w:p>
        </w:tc>
        <w:tc>
          <w:tcPr>
            <w:tcW w:w="709" w:type="dxa"/>
          </w:tcPr>
          <w:p w14:paraId="4A4D90C8" w14:textId="77777777" w:rsidR="00BD2C6F" w:rsidRDefault="00BD2C6F" w:rsidP="00B9427C">
            <w:pPr>
              <w:pStyle w:val="CRCoverPage"/>
              <w:spacing w:after="0"/>
              <w:jc w:val="center"/>
              <w:rPr>
                <w:noProof/>
              </w:rPr>
            </w:pPr>
            <w:r>
              <w:rPr>
                <w:b/>
                <w:noProof/>
                <w:sz w:val="28"/>
              </w:rPr>
              <w:t>CR</w:t>
            </w:r>
          </w:p>
        </w:tc>
        <w:tc>
          <w:tcPr>
            <w:tcW w:w="1276" w:type="dxa"/>
            <w:shd w:val="pct30" w:color="FFFF00" w:fill="auto"/>
          </w:tcPr>
          <w:p w14:paraId="1CB82100" w14:textId="77777777" w:rsidR="00BD2C6F" w:rsidRPr="00410371" w:rsidRDefault="00353F80" w:rsidP="00B9427C">
            <w:pPr>
              <w:pStyle w:val="CRCoverPage"/>
              <w:spacing w:after="0"/>
              <w:rPr>
                <w:noProof/>
              </w:rPr>
            </w:pPr>
            <w:r>
              <w:fldChar w:fldCharType="begin"/>
            </w:r>
            <w:r>
              <w:instrText xml:space="preserve"> DOCPROPERTY  Cr#  \* MERGEFORMAT </w:instrText>
            </w:r>
            <w:r>
              <w:fldChar w:fldCharType="separate"/>
            </w:r>
            <w:r w:rsidR="00BD2C6F" w:rsidRPr="00410371">
              <w:rPr>
                <w:b/>
                <w:noProof/>
                <w:sz w:val="28"/>
              </w:rPr>
              <w:t>3442</w:t>
            </w:r>
            <w:r>
              <w:rPr>
                <w:b/>
                <w:noProof/>
                <w:sz w:val="28"/>
              </w:rPr>
              <w:fldChar w:fldCharType="end"/>
            </w:r>
          </w:p>
        </w:tc>
        <w:tc>
          <w:tcPr>
            <w:tcW w:w="709" w:type="dxa"/>
          </w:tcPr>
          <w:p w14:paraId="5ED6B665" w14:textId="77777777" w:rsidR="00BD2C6F" w:rsidRDefault="00BD2C6F" w:rsidP="00B9427C">
            <w:pPr>
              <w:pStyle w:val="CRCoverPage"/>
              <w:tabs>
                <w:tab w:val="right" w:pos="625"/>
              </w:tabs>
              <w:spacing w:after="0"/>
              <w:jc w:val="center"/>
              <w:rPr>
                <w:noProof/>
              </w:rPr>
            </w:pPr>
            <w:r>
              <w:rPr>
                <w:b/>
                <w:bCs/>
                <w:noProof/>
                <w:sz w:val="28"/>
              </w:rPr>
              <w:t>rev</w:t>
            </w:r>
          </w:p>
        </w:tc>
        <w:tc>
          <w:tcPr>
            <w:tcW w:w="992" w:type="dxa"/>
            <w:shd w:val="pct30" w:color="FFFF00" w:fill="auto"/>
          </w:tcPr>
          <w:p w14:paraId="6E201FC6" w14:textId="77777777" w:rsidR="00BD2C6F" w:rsidRPr="00410371" w:rsidRDefault="00353F80" w:rsidP="00B9427C">
            <w:pPr>
              <w:pStyle w:val="CRCoverPage"/>
              <w:spacing w:after="0"/>
              <w:jc w:val="center"/>
              <w:rPr>
                <w:b/>
                <w:noProof/>
              </w:rPr>
            </w:pPr>
            <w:r>
              <w:fldChar w:fldCharType="begin"/>
            </w:r>
            <w:r>
              <w:instrText xml:space="preserve"> DOCPROPERTY  Revision  \* MERGEFORMAT </w:instrText>
            </w:r>
            <w:r>
              <w:fldChar w:fldCharType="separate"/>
            </w:r>
            <w:r w:rsidR="00BD2C6F" w:rsidRPr="00410371">
              <w:rPr>
                <w:b/>
                <w:noProof/>
                <w:sz w:val="28"/>
              </w:rPr>
              <w:t>-</w:t>
            </w:r>
            <w:r>
              <w:rPr>
                <w:b/>
                <w:noProof/>
                <w:sz w:val="28"/>
              </w:rPr>
              <w:fldChar w:fldCharType="end"/>
            </w:r>
          </w:p>
        </w:tc>
        <w:tc>
          <w:tcPr>
            <w:tcW w:w="2410" w:type="dxa"/>
          </w:tcPr>
          <w:p w14:paraId="616FDC06" w14:textId="77777777" w:rsidR="00BD2C6F" w:rsidRDefault="00BD2C6F" w:rsidP="00B9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8BE01" w14:textId="77777777" w:rsidR="00BD2C6F" w:rsidRPr="00410371" w:rsidRDefault="00353F80" w:rsidP="00B9427C">
            <w:pPr>
              <w:pStyle w:val="CRCoverPage"/>
              <w:spacing w:after="0"/>
              <w:jc w:val="center"/>
              <w:rPr>
                <w:noProof/>
                <w:sz w:val="28"/>
              </w:rPr>
            </w:pPr>
            <w:r>
              <w:fldChar w:fldCharType="begin"/>
            </w:r>
            <w:r>
              <w:instrText xml:space="preserve"> DOCPROPERTY  Version  \* MERGEFORMAT </w:instrText>
            </w:r>
            <w:r>
              <w:fldChar w:fldCharType="separate"/>
            </w:r>
            <w:r w:rsidR="00BD2C6F" w:rsidRPr="00410371">
              <w:rPr>
                <w:b/>
                <w:noProof/>
                <w:sz w:val="28"/>
              </w:rPr>
              <w:t>17.1.0</w:t>
            </w:r>
            <w:r>
              <w:rPr>
                <w:b/>
                <w:noProof/>
                <w:sz w:val="28"/>
              </w:rPr>
              <w:fldChar w:fldCharType="end"/>
            </w:r>
          </w:p>
        </w:tc>
        <w:tc>
          <w:tcPr>
            <w:tcW w:w="143" w:type="dxa"/>
            <w:tcBorders>
              <w:right w:val="single" w:sz="4" w:space="0" w:color="auto"/>
            </w:tcBorders>
          </w:tcPr>
          <w:p w14:paraId="367DEE73" w14:textId="77777777" w:rsidR="00BD2C6F" w:rsidRDefault="00BD2C6F" w:rsidP="00B9427C">
            <w:pPr>
              <w:pStyle w:val="CRCoverPage"/>
              <w:spacing w:after="0"/>
              <w:rPr>
                <w:noProof/>
              </w:rPr>
            </w:pPr>
          </w:p>
        </w:tc>
      </w:tr>
      <w:tr w:rsidR="00BD2C6F" w14:paraId="52D8AA57" w14:textId="77777777" w:rsidTr="00B9427C">
        <w:tc>
          <w:tcPr>
            <w:tcW w:w="9641" w:type="dxa"/>
            <w:gridSpan w:val="9"/>
            <w:tcBorders>
              <w:left w:val="single" w:sz="4" w:space="0" w:color="auto"/>
              <w:right w:val="single" w:sz="4" w:space="0" w:color="auto"/>
            </w:tcBorders>
          </w:tcPr>
          <w:p w14:paraId="40F6B05D" w14:textId="77777777" w:rsidR="00BD2C6F" w:rsidRDefault="00BD2C6F" w:rsidP="00B9427C">
            <w:pPr>
              <w:pStyle w:val="CRCoverPage"/>
              <w:spacing w:after="0"/>
              <w:rPr>
                <w:noProof/>
              </w:rPr>
            </w:pPr>
          </w:p>
        </w:tc>
      </w:tr>
      <w:tr w:rsidR="00BD2C6F" w14:paraId="214D09CE" w14:textId="77777777" w:rsidTr="00B9427C">
        <w:tc>
          <w:tcPr>
            <w:tcW w:w="9641" w:type="dxa"/>
            <w:gridSpan w:val="9"/>
            <w:tcBorders>
              <w:top w:val="single" w:sz="4" w:space="0" w:color="auto"/>
            </w:tcBorders>
          </w:tcPr>
          <w:p w14:paraId="5D0B9B2E" w14:textId="77777777" w:rsidR="00BD2C6F" w:rsidRPr="00F25D98" w:rsidRDefault="00BD2C6F" w:rsidP="00B942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2C6F" w14:paraId="31C79B0D" w14:textId="77777777" w:rsidTr="00B9427C">
        <w:tc>
          <w:tcPr>
            <w:tcW w:w="9641" w:type="dxa"/>
            <w:gridSpan w:val="9"/>
          </w:tcPr>
          <w:p w14:paraId="237DF25D" w14:textId="77777777" w:rsidR="00BD2C6F" w:rsidRDefault="00BD2C6F" w:rsidP="00B9427C">
            <w:pPr>
              <w:pStyle w:val="CRCoverPage"/>
              <w:spacing w:after="0"/>
              <w:rPr>
                <w:noProof/>
                <w:sz w:val="8"/>
                <w:szCs w:val="8"/>
              </w:rPr>
            </w:pPr>
          </w:p>
        </w:tc>
      </w:tr>
    </w:tbl>
    <w:p w14:paraId="5193FD37" w14:textId="77777777" w:rsidR="00BD2C6F" w:rsidRDefault="00BD2C6F" w:rsidP="00BD2C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2C6F" w14:paraId="31D0796A" w14:textId="77777777" w:rsidTr="00B9427C">
        <w:tc>
          <w:tcPr>
            <w:tcW w:w="2835" w:type="dxa"/>
          </w:tcPr>
          <w:p w14:paraId="3566095D" w14:textId="77777777" w:rsidR="00BD2C6F" w:rsidRDefault="00BD2C6F" w:rsidP="00B9427C">
            <w:pPr>
              <w:pStyle w:val="CRCoverPage"/>
              <w:tabs>
                <w:tab w:val="right" w:pos="2751"/>
              </w:tabs>
              <w:spacing w:after="0"/>
              <w:rPr>
                <w:b/>
                <w:i/>
                <w:noProof/>
              </w:rPr>
            </w:pPr>
            <w:r>
              <w:rPr>
                <w:b/>
                <w:i/>
                <w:noProof/>
              </w:rPr>
              <w:t>Proposed change affects:</w:t>
            </w:r>
          </w:p>
        </w:tc>
        <w:tc>
          <w:tcPr>
            <w:tcW w:w="1418" w:type="dxa"/>
          </w:tcPr>
          <w:p w14:paraId="2681FB38" w14:textId="77777777" w:rsidR="00BD2C6F" w:rsidRDefault="00BD2C6F" w:rsidP="00B9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634A" w14:textId="77777777" w:rsidR="00BD2C6F" w:rsidRDefault="00BD2C6F" w:rsidP="00B9427C">
            <w:pPr>
              <w:pStyle w:val="CRCoverPage"/>
              <w:spacing w:after="0"/>
              <w:jc w:val="center"/>
              <w:rPr>
                <w:b/>
                <w:caps/>
                <w:noProof/>
              </w:rPr>
            </w:pPr>
          </w:p>
        </w:tc>
        <w:tc>
          <w:tcPr>
            <w:tcW w:w="709" w:type="dxa"/>
            <w:tcBorders>
              <w:left w:val="single" w:sz="4" w:space="0" w:color="auto"/>
            </w:tcBorders>
          </w:tcPr>
          <w:p w14:paraId="0EE106D2" w14:textId="77777777" w:rsidR="00BD2C6F" w:rsidRDefault="00BD2C6F" w:rsidP="00B9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F6035" w14:textId="77777777" w:rsidR="00BD2C6F" w:rsidRDefault="00BD2C6F" w:rsidP="00B9427C">
            <w:pPr>
              <w:pStyle w:val="CRCoverPage"/>
              <w:spacing w:after="0"/>
              <w:jc w:val="center"/>
              <w:rPr>
                <w:b/>
                <w:caps/>
                <w:noProof/>
              </w:rPr>
            </w:pPr>
          </w:p>
        </w:tc>
        <w:tc>
          <w:tcPr>
            <w:tcW w:w="2126" w:type="dxa"/>
          </w:tcPr>
          <w:p w14:paraId="53AABAC1" w14:textId="77777777" w:rsidR="00BD2C6F" w:rsidRDefault="00BD2C6F" w:rsidP="00B9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B4E5C" w14:textId="77777777" w:rsidR="00BD2C6F" w:rsidRDefault="00BD2C6F" w:rsidP="00B9427C">
            <w:pPr>
              <w:pStyle w:val="CRCoverPage"/>
              <w:spacing w:after="0"/>
              <w:jc w:val="center"/>
              <w:rPr>
                <w:b/>
                <w:caps/>
                <w:noProof/>
              </w:rPr>
            </w:pPr>
          </w:p>
        </w:tc>
        <w:tc>
          <w:tcPr>
            <w:tcW w:w="1418" w:type="dxa"/>
            <w:tcBorders>
              <w:left w:val="nil"/>
            </w:tcBorders>
          </w:tcPr>
          <w:p w14:paraId="2D8A0DDE" w14:textId="77777777" w:rsidR="00BD2C6F" w:rsidRDefault="00BD2C6F" w:rsidP="00B9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2CD73" w14:textId="77777777" w:rsidR="00BD2C6F" w:rsidRDefault="00BD2C6F" w:rsidP="00B9427C">
            <w:pPr>
              <w:pStyle w:val="CRCoverPage"/>
              <w:spacing w:after="0"/>
              <w:jc w:val="center"/>
              <w:rPr>
                <w:b/>
                <w:bCs/>
                <w:caps/>
                <w:noProof/>
              </w:rPr>
            </w:pPr>
          </w:p>
        </w:tc>
      </w:tr>
    </w:tbl>
    <w:p w14:paraId="25CE99AC" w14:textId="77777777" w:rsidR="00BD2C6F" w:rsidRDefault="00BD2C6F" w:rsidP="00BD2C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2C6F" w14:paraId="0D88CB4E" w14:textId="77777777" w:rsidTr="00B9427C">
        <w:tc>
          <w:tcPr>
            <w:tcW w:w="9640" w:type="dxa"/>
            <w:gridSpan w:val="11"/>
          </w:tcPr>
          <w:p w14:paraId="01EA1DE0" w14:textId="77777777" w:rsidR="00BD2C6F" w:rsidRDefault="00BD2C6F" w:rsidP="00B9427C">
            <w:pPr>
              <w:pStyle w:val="CRCoverPage"/>
              <w:spacing w:after="0"/>
              <w:rPr>
                <w:noProof/>
                <w:sz w:val="8"/>
                <w:szCs w:val="8"/>
              </w:rPr>
            </w:pPr>
          </w:p>
        </w:tc>
      </w:tr>
      <w:tr w:rsidR="00BD2C6F" w14:paraId="70A96242" w14:textId="77777777" w:rsidTr="00B9427C">
        <w:tc>
          <w:tcPr>
            <w:tcW w:w="1843" w:type="dxa"/>
            <w:tcBorders>
              <w:top w:val="single" w:sz="4" w:space="0" w:color="auto"/>
              <w:left w:val="single" w:sz="4" w:space="0" w:color="auto"/>
            </w:tcBorders>
          </w:tcPr>
          <w:p w14:paraId="53EC3A44" w14:textId="77777777" w:rsidR="00BD2C6F" w:rsidRDefault="00BD2C6F" w:rsidP="00B9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425C3" w14:textId="77777777" w:rsidR="00BD2C6F" w:rsidRDefault="00353F80" w:rsidP="00B9427C">
            <w:pPr>
              <w:pStyle w:val="CRCoverPage"/>
              <w:spacing w:after="0"/>
              <w:ind w:left="100"/>
              <w:rPr>
                <w:noProof/>
              </w:rPr>
            </w:pPr>
            <w:r>
              <w:fldChar w:fldCharType="begin"/>
            </w:r>
            <w:r>
              <w:instrText xml:space="preserve"> DOCPROPERTY  CrTitle  \* MERGEFORMAT </w:instrText>
            </w:r>
            <w:r>
              <w:fldChar w:fldCharType="separate"/>
            </w:r>
            <w:r w:rsidR="00BD2C6F">
              <w:t>Update to NSSAA test case 9.1.10.2</w:t>
            </w:r>
            <w:r>
              <w:fldChar w:fldCharType="end"/>
            </w:r>
          </w:p>
        </w:tc>
      </w:tr>
      <w:tr w:rsidR="00BD2C6F" w14:paraId="69D30390" w14:textId="77777777" w:rsidTr="00B9427C">
        <w:tc>
          <w:tcPr>
            <w:tcW w:w="1843" w:type="dxa"/>
            <w:tcBorders>
              <w:left w:val="single" w:sz="4" w:space="0" w:color="auto"/>
            </w:tcBorders>
          </w:tcPr>
          <w:p w14:paraId="2D2B7590" w14:textId="77777777" w:rsidR="00BD2C6F" w:rsidRDefault="00BD2C6F" w:rsidP="00B9427C">
            <w:pPr>
              <w:pStyle w:val="CRCoverPage"/>
              <w:spacing w:after="0"/>
              <w:rPr>
                <w:b/>
                <w:i/>
                <w:noProof/>
                <w:sz w:val="8"/>
                <w:szCs w:val="8"/>
              </w:rPr>
            </w:pPr>
          </w:p>
        </w:tc>
        <w:tc>
          <w:tcPr>
            <w:tcW w:w="7797" w:type="dxa"/>
            <w:gridSpan w:val="10"/>
            <w:tcBorders>
              <w:right w:val="single" w:sz="4" w:space="0" w:color="auto"/>
            </w:tcBorders>
          </w:tcPr>
          <w:p w14:paraId="7749EB41" w14:textId="77777777" w:rsidR="00BD2C6F" w:rsidRDefault="00BD2C6F" w:rsidP="00B9427C">
            <w:pPr>
              <w:pStyle w:val="CRCoverPage"/>
              <w:spacing w:after="0"/>
              <w:rPr>
                <w:noProof/>
                <w:sz w:val="8"/>
                <w:szCs w:val="8"/>
              </w:rPr>
            </w:pPr>
          </w:p>
        </w:tc>
      </w:tr>
      <w:tr w:rsidR="00BD2C6F" w14:paraId="672A5321" w14:textId="77777777" w:rsidTr="00B9427C">
        <w:tc>
          <w:tcPr>
            <w:tcW w:w="1843" w:type="dxa"/>
            <w:tcBorders>
              <w:left w:val="single" w:sz="4" w:space="0" w:color="auto"/>
            </w:tcBorders>
          </w:tcPr>
          <w:p w14:paraId="5F3C9B54" w14:textId="77777777" w:rsidR="00BD2C6F" w:rsidRDefault="00BD2C6F" w:rsidP="00B9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1FD48F" w14:textId="77777777" w:rsidR="00BD2C6F" w:rsidRDefault="00353F80" w:rsidP="00B9427C">
            <w:pPr>
              <w:pStyle w:val="CRCoverPage"/>
              <w:spacing w:after="0"/>
              <w:ind w:left="100"/>
              <w:rPr>
                <w:noProof/>
              </w:rPr>
            </w:pPr>
            <w:r>
              <w:fldChar w:fldCharType="begin"/>
            </w:r>
            <w:r>
              <w:instrText xml:space="preserve"> DOCPROPERTY  SourceIfWg  \* MERGEFORMAT </w:instrText>
            </w:r>
            <w:r>
              <w:fldChar w:fldCharType="separate"/>
            </w:r>
            <w:r w:rsidR="00BD2C6F">
              <w:rPr>
                <w:noProof/>
              </w:rPr>
              <w:t>MCC TF160</w:t>
            </w:r>
            <w:r>
              <w:rPr>
                <w:noProof/>
              </w:rPr>
              <w:fldChar w:fldCharType="end"/>
            </w:r>
          </w:p>
        </w:tc>
      </w:tr>
      <w:tr w:rsidR="00BD2C6F" w14:paraId="17EB3A6B" w14:textId="77777777" w:rsidTr="00B9427C">
        <w:tc>
          <w:tcPr>
            <w:tcW w:w="1843" w:type="dxa"/>
            <w:tcBorders>
              <w:left w:val="single" w:sz="4" w:space="0" w:color="auto"/>
            </w:tcBorders>
          </w:tcPr>
          <w:p w14:paraId="5DC40961" w14:textId="77777777" w:rsidR="00BD2C6F" w:rsidRDefault="00BD2C6F" w:rsidP="00B9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8B9C3" w14:textId="512AF8E1" w:rsidR="00BD2C6F" w:rsidRDefault="00D87026" w:rsidP="00B9427C">
            <w:pPr>
              <w:pStyle w:val="CRCoverPage"/>
              <w:spacing w:after="0"/>
              <w:ind w:left="100"/>
            </w:pPr>
            <w:r>
              <w:t>R5</w:t>
            </w:r>
            <w:r w:rsidR="00353F80">
              <w:fldChar w:fldCharType="begin"/>
            </w:r>
            <w:r w:rsidR="00353F80">
              <w:instrText xml:space="preserve"> DOCPROPERTY  SourceIfTsg  \* MERGEFORMAT </w:instrText>
            </w:r>
            <w:r w:rsidR="00353F80">
              <w:fldChar w:fldCharType="separate"/>
            </w:r>
            <w:r w:rsidR="00353F80">
              <w:fldChar w:fldCharType="end"/>
            </w:r>
          </w:p>
        </w:tc>
      </w:tr>
      <w:tr w:rsidR="00BD2C6F" w14:paraId="126C1E1D" w14:textId="77777777" w:rsidTr="00B9427C">
        <w:tc>
          <w:tcPr>
            <w:tcW w:w="1843" w:type="dxa"/>
            <w:tcBorders>
              <w:left w:val="single" w:sz="4" w:space="0" w:color="auto"/>
            </w:tcBorders>
          </w:tcPr>
          <w:p w14:paraId="362CE6C6" w14:textId="77777777" w:rsidR="00BD2C6F" w:rsidRDefault="00BD2C6F" w:rsidP="00B9427C">
            <w:pPr>
              <w:pStyle w:val="CRCoverPage"/>
              <w:spacing w:after="0"/>
              <w:rPr>
                <w:b/>
                <w:i/>
                <w:noProof/>
                <w:sz w:val="8"/>
                <w:szCs w:val="8"/>
              </w:rPr>
            </w:pPr>
          </w:p>
        </w:tc>
        <w:tc>
          <w:tcPr>
            <w:tcW w:w="7797" w:type="dxa"/>
            <w:gridSpan w:val="10"/>
            <w:tcBorders>
              <w:right w:val="single" w:sz="4" w:space="0" w:color="auto"/>
            </w:tcBorders>
          </w:tcPr>
          <w:p w14:paraId="739E13D7" w14:textId="77777777" w:rsidR="00BD2C6F" w:rsidRDefault="00BD2C6F" w:rsidP="00B9427C">
            <w:pPr>
              <w:pStyle w:val="CRCoverPage"/>
              <w:spacing w:after="0"/>
              <w:rPr>
                <w:noProof/>
                <w:sz w:val="8"/>
                <w:szCs w:val="8"/>
              </w:rPr>
            </w:pPr>
          </w:p>
        </w:tc>
      </w:tr>
      <w:tr w:rsidR="00BD2C6F" w14:paraId="20F78766" w14:textId="77777777" w:rsidTr="00B9427C">
        <w:tc>
          <w:tcPr>
            <w:tcW w:w="1843" w:type="dxa"/>
            <w:tcBorders>
              <w:left w:val="single" w:sz="4" w:space="0" w:color="auto"/>
            </w:tcBorders>
          </w:tcPr>
          <w:p w14:paraId="58CBED84" w14:textId="77777777" w:rsidR="00BD2C6F" w:rsidRDefault="00BD2C6F" w:rsidP="00B9427C">
            <w:pPr>
              <w:pStyle w:val="CRCoverPage"/>
              <w:tabs>
                <w:tab w:val="right" w:pos="1759"/>
              </w:tabs>
              <w:spacing w:after="0"/>
              <w:rPr>
                <w:b/>
                <w:i/>
                <w:noProof/>
              </w:rPr>
            </w:pPr>
            <w:r>
              <w:rPr>
                <w:b/>
                <w:i/>
                <w:noProof/>
              </w:rPr>
              <w:t>Work item code:</w:t>
            </w:r>
          </w:p>
        </w:tc>
        <w:tc>
          <w:tcPr>
            <w:tcW w:w="3686" w:type="dxa"/>
            <w:gridSpan w:val="5"/>
            <w:shd w:val="pct30" w:color="FFFF00" w:fill="auto"/>
          </w:tcPr>
          <w:p w14:paraId="2263B686" w14:textId="77777777" w:rsidR="00BD2C6F" w:rsidRDefault="00353F80" w:rsidP="00B9427C">
            <w:pPr>
              <w:pStyle w:val="CRCoverPage"/>
              <w:spacing w:after="0"/>
              <w:ind w:left="100"/>
              <w:rPr>
                <w:noProof/>
              </w:rPr>
            </w:pPr>
            <w:r>
              <w:fldChar w:fldCharType="begin"/>
            </w:r>
            <w:r>
              <w:instrText xml:space="preserve"> DOCPROPERTY  RelatedWis  \* MERGEFORMAT </w:instrText>
            </w:r>
            <w:r>
              <w:fldChar w:fldCharType="separate"/>
            </w:r>
            <w:r w:rsidR="00BD2C6F">
              <w:rPr>
                <w:noProof/>
              </w:rPr>
              <w:t>TEI16_Test, eNS-UEConTest</w:t>
            </w:r>
            <w:r>
              <w:rPr>
                <w:noProof/>
              </w:rPr>
              <w:fldChar w:fldCharType="end"/>
            </w:r>
          </w:p>
        </w:tc>
        <w:tc>
          <w:tcPr>
            <w:tcW w:w="567" w:type="dxa"/>
            <w:tcBorders>
              <w:left w:val="nil"/>
            </w:tcBorders>
          </w:tcPr>
          <w:p w14:paraId="665DF6CA" w14:textId="77777777" w:rsidR="00BD2C6F" w:rsidRDefault="00BD2C6F" w:rsidP="00B9427C">
            <w:pPr>
              <w:pStyle w:val="CRCoverPage"/>
              <w:spacing w:after="0"/>
              <w:ind w:right="100"/>
              <w:rPr>
                <w:noProof/>
              </w:rPr>
            </w:pPr>
          </w:p>
        </w:tc>
        <w:tc>
          <w:tcPr>
            <w:tcW w:w="1417" w:type="dxa"/>
            <w:gridSpan w:val="3"/>
            <w:tcBorders>
              <w:left w:val="nil"/>
            </w:tcBorders>
          </w:tcPr>
          <w:p w14:paraId="3DD1817E" w14:textId="77777777" w:rsidR="00BD2C6F" w:rsidRDefault="00BD2C6F" w:rsidP="00B942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619E02" w14:textId="54FFF35D" w:rsidR="00BD2C6F" w:rsidRDefault="00D87026" w:rsidP="00B9427C">
            <w:pPr>
              <w:pStyle w:val="CRCoverPage"/>
              <w:spacing w:after="0"/>
              <w:ind w:left="100"/>
              <w:rPr>
                <w:noProof/>
              </w:rPr>
            </w:pPr>
            <w:r>
              <w:t>2023/02/09</w:t>
            </w:r>
            <w:r w:rsidR="00353F80">
              <w:fldChar w:fldCharType="begin"/>
            </w:r>
            <w:r w:rsidR="00353F80">
              <w:instrText xml:space="preserve"> DOCPROPERTY  ResDate  \* MERGEFORMAT </w:instrText>
            </w:r>
            <w:r w:rsidR="00353F80">
              <w:fldChar w:fldCharType="separate"/>
            </w:r>
            <w:r w:rsidR="00353F80">
              <w:fldChar w:fldCharType="end"/>
            </w:r>
          </w:p>
        </w:tc>
      </w:tr>
      <w:tr w:rsidR="00BD2C6F" w14:paraId="5B3931A3" w14:textId="77777777" w:rsidTr="00B9427C">
        <w:tc>
          <w:tcPr>
            <w:tcW w:w="1843" w:type="dxa"/>
            <w:tcBorders>
              <w:left w:val="single" w:sz="4" w:space="0" w:color="auto"/>
            </w:tcBorders>
          </w:tcPr>
          <w:p w14:paraId="53121145" w14:textId="77777777" w:rsidR="00BD2C6F" w:rsidRDefault="00BD2C6F" w:rsidP="00B9427C">
            <w:pPr>
              <w:pStyle w:val="CRCoverPage"/>
              <w:spacing w:after="0"/>
              <w:rPr>
                <w:b/>
                <w:i/>
                <w:noProof/>
                <w:sz w:val="8"/>
                <w:szCs w:val="8"/>
              </w:rPr>
            </w:pPr>
          </w:p>
        </w:tc>
        <w:tc>
          <w:tcPr>
            <w:tcW w:w="1986" w:type="dxa"/>
            <w:gridSpan w:val="4"/>
          </w:tcPr>
          <w:p w14:paraId="772D6D43" w14:textId="77777777" w:rsidR="00BD2C6F" w:rsidRDefault="00BD2C6F" w:rsidP="00B9427C">
            <w:pPr>
              <w:pStyle w:val="CRCoverPage"/>
              <w:spacing w:after="0"/>
              <w:rPr>
                <w:noProof/>
                <w:sz w:val="8"/>
                <w:szCs w:val="8"/>
              </w:rPr>
            </w:pPr>
          </w:p>
        </w:tc>
        <w:tc>
          <w:tcPr>
            <w:tcW w:w="2267" w:type="dxa"/>
            <w:gridSpan w:val="2"/>
          </w:tcPr>
          <w:p w14:paraId="24C5A471" w14:textId="77777777" w:rsidR="00BD2C6F" w:rsidRDefault="00BD2C6F" w:rsidP="00B9427C">
            <w:pPr>
              <w:pStyle w:val="CRCoverPage"/>
              <w:spacing w:after="0"/>
              <w:rPr>
                <w:noProof/>
                <w:sz w:val="8"/>
                <w:szCs w:val="8"/>
              </w:rPr>
            </w:pPr>
          </w:p>
        </w:tc>
        <w:tc>
          <w:tcPr>
            <w:tcW w:w="1417" w:type="dxa"/>
            <w:gridSpan w:val="3"/>
          </w:tcPr>
          <w:p w14:paraId="4D425BB1" w14:textId="77777777" w:rsidR="00BD2C6F" w:rsidRDefault="00BD2C6F" w:rsidP="00B9427C">
            <w:pPr>
              <w:pStyle w:val="CRCoverPage"/>
              <w:spacing w:after="0"/>
              <w:rPr>
                <w:noProof/>
                <w:sz w:val="8"/>
                <w:szCs w:val="8"/>
              </w:rPr>
            </w:pPr>
          </w:p>
        </w:tc>
        <w:tc>
          <w:tcPr>
            <w:tcW w:w="2127" w:type="dxa"/>
            <w:tcBorders>
              <w:right w:val="single" w:sz="4" w:space="0" w:color="auto"/>
            </w:tcBorders>
          </w:tcPr>
          <w:p w14:paraId="05C46A93" w14:textId="77777777" w:rsidR="00BD2C6F" w:rsidRDefault="00BD2C6F" w:rsidP="00B9427C">
            <w:pPr>
              <w:pStyle w:val="CRCoverPage"/>
              <w:spacing w:after="0"/>
              <w:rPr>
                <w:noProof/>
                <w:sz w:val="8"/>
                <w:szCs w:val="8"/>
              </w:rPr>
            </w:pPr>
          </w:p>
        </w:tc>
      </w:tr>
      <w:tr w:rsidR="00BD2C6F" w14:paraId="412A06D5" w14:textId="77777777" w:rsidTr="00B9427C">
        <w:trPr>
          <w:cantSplit/>
        </w:trPr>
        <w:tc>
          <w:tcPr>
            <w:tcW w:w="1843" w:type="dxa"/>
            <w:tcBorders>
              <w:left w:val="single" w:sz="4" w:space="0" w:color="auto"/>
            </w:tcBorders>
          </w:tcPr>
          <w:p w14:paraId="3C3228CF" w14:textId="77777777" w:rsidR="00BD2C6F" w:rsidRDefault="00BD2C6F" w:rsidP="00B9427C">
            <w:pPr>
              <w:pStyle w:val="CRCoverPage"/>
              <w:tabs>
                <w:tab w:val="right" w:pos="1759"/>
              </w:tabs>
              <w:spacing w:after="0"/>
              <w:rPr>
                <w:b/>
                <w:i/>
                <w:noProof/>
              </w:rPr>
            </w:pPr>
            <w:r>
              <w:rPr>
                <w:b/>
                <w:i/>
                <w:noProof/>
              </w:rPr>
              <w:t>Category:</w:t>
            </w:r>
          </w:p>
        </w:tc>
        <w:tc>
          <w:tcPr>
            <w:tcW w:w="851" w:type="dxa"/>
            <w:shd w:val="pct30" w:color="FFFF00" w:fill="auto"/>
          </w:tcPr>
          <w:p w14:paraId="6B546AEF" w14:textId="77777777" w:rsidR="00BD2C6F" w:rsidRDefault="00353F80" w:rsidP="00B9427C">
            <w:pPr>
              <w:pStyle w:val="CRCoverPage"/>
              <w:spacing w:after="0"/>
              <w:ind w:left="100" w:right="-609"/>
              <w:rPr>
                <w:b/>
                <w:noProof/>
              </w:rPr>
            </w:pPr>
            <w:r>
              <w:fldChar w:fldCharType="begin"/>
            </w:r>
            <w:r>
              <w:instrText xml:space="preserve"> DOCPROPERTY  Cat  \* MERGEFORMAT </w:instrText>
            </w:r>
            <w:r>
              <w:fldChar w:fldCharType="separate"/>
            </w:r>
            <w:r w:rsidR="00BD2C6F">
              <w:rPr>
                <w:b/>
                <w:noProof/>
              </w:rPr>
              <w:t>F</w:t>
            </w:r>
            <w:r>
              <w:rPr>
                <w:b/>
                <w:noProof/>
              </w:rPr>
              <w:fldChar w:fldCharType="end"/>
            </w:r>
          </w:p>
        </w:tc>
        <w:tc>
          <w:tcPr>
            <w:tcW w:w="3402" w:type="dxa"/>
            <w:gridSpan w:val="5"/>
            <w:tcBorders>
              <w:left w:val="nil"/>
            </w:tcBorders>
          </w:tcPr>
          <w:p w14:paraId="20973595" w14:textId="77777777" w:rsidR="00BD2C6F" w:rsidRDefault="00BD2C6F" w:rsidP="00B9427C">
            <w:pPr>
              <w:pStyle w:val="CRCoverPage"/>
              <w:spacing w:after="0"/>
              <w:rPr>
                <w:noProof/>
              </w:rPr>
            </w:pPr>
          </w:p>
        </w:tc>
        <w:tc>
          <w:tcPr>
            <w:tcW w:w="1417" w:type="dxa"/>
            <w:gridSpan w:val="3"/>
            <w:tcBorders>
              <w:left w:val="nil"/>
            </w:tcBorders>
          </w:tcPr>
          <w:p w14:paraId="63EF5830" w14:textId="77777777" w:rsidR="00BD2C6F" w:rsidRDefault="00BD2C6F" w:rsidP="00B9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71914" w14:textId="77777777" w:rsidR="00BD2C6F" w:rsidRDefault="00353F80" w:rsidP="00B9427C">
            <w:pPr>
              <w:pStyle w:val="CRCoverPage"/>
              <w:spacing w:after="0"/>
              <w:ind w:left="100"/>
              <w:rPr>
                <w:noProof/>
              </w:rPr>
            </w:pPr>
            <w:r>
              <w:fldChar w:fldCharType="begin"/>
            </w:r>
            <w:r>
              <w:instrText xml:space="preserve"> DOCPROPERTY  Release  \* MERGEFORMAT </w:instrText>
            </w:r>
            <w:r>
              <w:fldChar w:fldCharType="separate"/>
            </w:r>
            <w:r w:rsidR="00BD2C6F">
              <w:rPr>
                <w:noProof/>
              </w:rPr>
              <w:t>Rel-17</w:t>
            </w:r>
            <w:r>
              <w:rPr>
                <w:noProof/>
              </w:rPr>
              <w:fldChar w:fldCharType="end"/>
            </w:r>
          </w:p>
        </w:tc>
      </w:tr>
      <w:tr w:rsidR="00BD2C6F" w14:paraId="07D64E80" w14:textId="77777777" w:rsidTr="00B9427C">
        <w:tc>
          <w:tcPr>
            <w:tcW w:w="1843" w:type="dxa"/>
            <w:tcBorders>
              <w:left w:val="single" w:sz="4" w:space="0" w:color="auto"/>
              <w:bottom w:val="single" w:sz="4" w:space="0" w:color="auto"/>
            </w:tcBorders>
          </w:tcPr>
          <w:p w14:paraId="0454E8E2" w14:textId="77777777" w:rsidR="00BD2C6F" w:rsidRDefault="00BD2C6F" w:rsidP="00B9427C">
            <w:pPr>
              <w:pStyle w:val="CRCoverPage"/>
              <w:spacing w:after="0"/>
              <w:rPr>
                <w:b/>
                <w:i/>
                <w:noProof/>
              </w:rPr>
            </w:pPr>
          </w:p>
        </w:tc>
        <w:tc>
          <w:tcPr>
            <w:tcW w:w="4677" w:type="dxa"/>
            <w:gridSpan w:val="8"/>
            <w:tcBorders>
              <w:bottom w:val="single" w:sz="4" w:space="0" w:color="auto"/>
            </w:tcBorders>
          </w:tcPr>
          <w:p w14:paraId="4876CEDD" w14:textId="77777777" w:rsidR="00BD2C6F" w:rsidRDefault="00BD2C6F" w:rsidP="00B9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AC6EF" w14:textId="77777777" w:rsidR="00BD2C6F" w:rsidRDefault="00BD2C6F" w:rsidP="00B942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E7FB7" w14:textId="77777777" w:rsidR="00BD2C6F" w:rsidRPr="007C2097" w:rsidRDefault="00BD2C6F" w:rsidP="00B9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2C6F" w14:paraId="0983319D" w14:textId="77777777" w:rsidTr="00B9427C">
        <w:tc>
          <w:tcPr>
            <w:tcW w:w="1843" w:type="dxa"/>
          </w:tcPr>
          <w:p w14:paraId="438E2EC2" w14:textId="77777777" w:rsidR="00BD2C6F" w:rsidRDefault="00BD2C6F" w:rsidP="00B9427C">
            <w:pPr>
              <w:pStyle w:val="CRCoverPage"/>
              <w:spacing w:after="0"/>
              <w:rPr>
                <w:b/>
                <w:i/>
                <w:noProof/>
                <w:sz w:val="8"/>
                <w:szCs w:val="8"/>
              </w:rPr>
            </w:pPr>
          </w:p>
        </w:tc>
        <w:tc>
          <w:tcPr>
            <w:tcW w:w="7797" w:type="dxa"/>
            <w:gridSpan w:val="10"/>
          </w:tcPr>
          <w:p w14:paraId="40A4B366" w14:textId="77777777" w:rsidR="00BD2C6F" w:rsidRDefault="00BD2C6F" w:rsidP="00B9427C">
            <w:pPr>
              <w:pStyle w:val="CRCoverPage"/>
              <w:spacing w:after="0"/>
              <w:rPr>
                <w:noProof/>
                <w:sz w:val="8"/>
                <w:szCs w:val="8"/>
              </w:rPr>
            </w:pPr>
          </w:p>
        </w:tc>
      </w:tr>
      <w:tr w:rsidR="00BD2C6F" w14:paraId="15EB39F6" w14:textId="77777777" w:rsidTr="00B9427C">
        <w:tc>
          <w:tcPr>
            <w:tcW w:w="2694" w:type="dxa"/>
            <w:gridSpan w:val="2"/>
            <w:tcBorders>
              <w:top w:val="single" w:sz="4" w:space="0" w:color="auto"/>
              <w:left w:val="single" w:sz="4" w:space="0" w:color="auto"/>
            </w:tcBorders>
          </w:tcPr>
          <w:p w14:paraId="09131A8C" w14:textId="77777777" w:rsidR="00BD2C6F" w:rsidRDefault="00BD2C6F" w:rsidP="00B9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8F124" w14:textId="77777777" w:rsidR="00BD2C6F" w:rsidRDefault="008D5D8F" w:rsidP="00B9427C">
            <w:pPr>
              <w:pStyle w:val="CRCoverPage"/>
              <w:spacing w:after="0"/>
              <w:ind w:left="100"/>
              <w:rPr>
                <w:noProof/>
              </w:rPr>
            </w:pPr>
            <w:r>
              <w:rPr>
                <w:noProof/>
              </w:rPr>
              <w:t xml:space="preserve">The format of the title of test case 9.1.10.2 is not aligned with the titles of the other test cases in clause 9.1.10. </w:t>
            </w:r>
          </w:p>
          <w:p w14:paraId="3CEE1D6A" w14:textId="2D16D43D" w:rsidR="008D5D8F" w:rsidRDefault="008D5D8F" w:rsidP="00B9427C">
            <w:pPr>
              <w:pStyle w:val="CRCoverPage"/>
              <w:spacing w:after="0"/>
              <w:ind w:left="100"/>
              <w:rPr>
                <w:noProof/>
              </w:rPr>
            </w:pPr>
          </w:p>
        </w:tc>
      </w:tr>
      <w:tr w:rsidR="00BD2C6F" w14:paraId="70FE7F97" w14:textId="77777777" w:rsidTr="00B9427C">
        <w:tc>
          <w:tcPr>
            <w:tcW w:w="2694" w:type="dxa"/>
            <w:gridSpan w:val="2"/>
            <w:tcBorders>
              <w:left w:val="single" w:sz="4" w:space="0" w:color="auto"/>
            </w:tcBorders>
          </w:tcPr>
          <w:p w14:paraId="7C1B4CA8" w14:textId="77777777" w:rsidR="00BD2C6F" w:rsidRDefault="00BD2C6F" w:rsidP="00B9427C">
            <w:pPr>
              <w:pStyle w:val="CRCoverPage"/>
              <w:spacing w:after="0"/>
              <w:rPr>
                <w:b/>
                <w:i/>
                <w:noProof/>
                <w:sz w:val="8"/>
                <w:szCs w:val="8"/>
              </w:rPr>
            </w:pPr>
          </w:p>
        </w:tc>
        <w:tc>
          <w:tcPr>
            <w:tcW w:w="6946" w:type="dxa"/>
            <w:gridSpan w:val="9"/>
            <w:tcBorders>
              <w:right w:val="single" w:sz="4" w:space="0" w:color="auto"/>
            </w:tcBorders>
          </w:tcPr>
          <w:p w14:paraId="3E58D55F" w14:textId="77777777" w:rsidR="00BD2C6F" w:rsidRDefault="00BD2C6F" w:rsidP="00B9427C">
            <w:pPr>
              <w:pStyle w:val="CRCoverPage"/>
              <w:spacing w:after="0"/>
              <w:rPr>
                <w:noProof/>
                <w:sz w:val="8"/>
                <w:szCs w:val="8"/>
              </w:rPr>
            </w:pPr>
          </w:p>
        </w:tc>
      </w:tr>
      <w:tr w:rsidR="00BD2C6F" w14:paraId="5A5C56BC" w14:textId="77777777" w:rsidTr="00B9427C">
        <w:tc>
          <w:tcPr>
            <w:tcW w:w="2694" w:type="dxa"/>
            <w:gridSpan w:val="2"/>
            <w:tcBorders>
              <w:left w:val="single" w:sz="4" w:space="0" w:color="auto"/>
            </w:tcBorders>
          </w:tcPr>
          <w:p w14:paraId="6E71BB24" w14:textId="77777777" w:rsidR="00BD2C6F" w:rsidRDefault="00BD2C6F" w:rsidP="00B9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76A17" w14:textId="77777777" w:rsidR="00BD2C6F" w:rsidRDefault="008D5D8F" w:rsidP="00B9427C">
            <w:pPr>
              <w:pStyle w:val="CRCoverPage"/>
              <w:spacing w:after="0"/>
              <w:ind w:left="100"/>
              <w:rPr>
                <w:noProof/>
              </w:rPr>
            </w:pPr>
            <w:r>
              <w:rPr>
                <w:noProof/>
              </w:rPr>
              <w:t xml:space="preserve">The title of test case 9.1.10.2 has been updated to align with the titles </w:t>
            </w:r>
            <w:r>
              <w:rPr>
                <w:noProof/>
              </w:rPr>
              <w:t>of the other test cases in clause 9.1.10.</w:t>
            </w:r>
          </w:p>
          <w:p w14:paraId="1C253483" w14:textId="2374874D" w:rsidR="008D5D8F" w:rsidRDefault="008D5D8F" w:rsidP="00B9427C">
            <w:pPr>
              <w:pStyle w:val="CRCoverPage"/>
              <w:spacing w:after="0"/>
              <w:ind w:left="100"/>
              <w:rPr>
                <w:noProof/>
              </w:rPr>
            </w:pPr>
          </w:p>
        </w:tc>
      </w:tr>
      <w:tr w:rsidR="00BD2C6F" w14:paraId="159EB13B" w14:textId="77777777" w:rsidTr="00B9427C">
        <w:tc>
          <w:tcPr>
            <w:tcW w:w="2694" w:type="dxa"/>
            <w:gridSpan w:val="2"/>
            <w:tcBorders>
              <w:left w:val="single" w:sz="4" w:space="0" w:color="auto"/>
            </w:tcBorders>
          </w:tcPr>
          <w:p w14:paraId="23785FA3" w14:textId="77777777" w:rsidR="00BD2C6F" w:rsidRDefault="00BD2C6F" w:rsidP="00B9427C">
            <w:pPr>
              <w:pStyle w:val="CRCoverPage"/>
              <w:spacing w:after="0"/>
              <w:rPr>
                <w:b/>
                <w:i/>
                <w:noProof/>
                <w:sz w:val="8"/>
                <w:szCs w:val="8"/>
              </w:rPr>
            </w:pPr>
          </w:p>
        </w:tc>
        <w:tc>
          <w:tcPr>
            <w:tcW w:w="6946" w:type="dxa"/>
            <w:gridSpan w:val="9"/>
            <w:tcBorders>
              <w:right w:val="single" w:sz="4" w:space="0" w:color="auto"/>
            </w:tcBorders>
          </w:tcPr>
          <w:p w14:paraId="5BF9B4EC" w14:textId="77777777" w:rsidR="00BD2C6F" w:rsidRDefault="00BD2C6F" w:rsidP="00B9427C">
            <w:pPr>
              <w:pStyle w:val="CRCoverPage"/>
              <w:spacing w:after="0"/>
              <w:rPr>
                <w:noProof/>
                <w:sz w:val="8"/>
                <w:szCs w:val="8"/>
              </w:rPr>
            </w:pPr>
          </w:p>
        </w:tc>
      </w:tr>
      <w:tr w:rsidR="00BD2C6F" w14:paraId="0320A813" w14:textId="77777777" w:rsidTr="00B9427C">
        <w:tc>
          <w:tcPr>
            <w:tcW w:w="2694" w:type="dxa"/>
            <w:gridSpan w:val="2"/>
            <w:tcBorders>
              <w:left w:val="single" w:sz="4" w:space="0" w:color="auto"/>
              <w:bottom w:val="single" w:sz="4" w:space="0" w:color="auto"/>
            </w:tcBorders>
          </w:tcPr>
          <w:p w14:paraId="0401E2B4" w14:textId="77777777" w:rsidR="00BD2C6F" w:rsidRDefault="00BD2C6F" w:rsidP="00B942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62C4B1" w14:textId="5B5013CE" w:rsidR="00BD2C6F" w:rsidRDefault="008D5D8F" w:rsidP="00B9427C">
            <w:pPr>
              <w:pStyle w:val="CRCoverPage"/>
              <w:spacing w:after="0"/>
              <w:ind w:left="100"/>
              <w:rPr>
                <w:noProof/>
              </w:rPr>
            </w:pPr>
            <w:r>
              <w:rPr>
                <w:noProof/>
              </w:rPr>
              <w:t xml:space="preserve">Unnecessary diffs in the titles of </w:t>
            </w:r>
            <w:r>
              <w:rPr>
                <w:noProof/>
              </w:rPr>
              <w:t>the test cases in clause 9.1.10</w:t>
            </w:r>
            <w:r>
              <w:rPr>
                <w:noProof/>
              </w:rPr>
              <w:t xml:space="preserve"> will remain.</w:t>
            </w:r>
          </w:p>
        </w:tc>
      </w:tr>
      <w:tr w:rsidR="00BD2C6F" w14:paraId="1083AD3F" w14:textId="77777777" w:rsidTr="00B9427C">
        <w:tc>
          <w:tcPr>
            <w:tcW w:w="2694" w:type="dxa"/>
            <w:gridSpan w:val="2"/>
          </w:tcPr>
          <w:p w14:paraId="16DC985A" w14:textId="77777777" w:rsidR="00BD2C6F" w:rsidRDefault="00BD2C6F" w:rsidP="00B9427C">
            <w:pPr>
              <w:pStyle w:val="CRCoverPage"/>
              <w:spacing w:after="0"/>
              <w:rPr>
                <w:b/>
                <w:i/>
                <w:noProof/>
                <w:sz w:val="8"/>
                <w:szCs w:val="8"/>
              </w:rPr>
            </w:pPr>
          </w:p>
        </w:tc>
        <w:tc>
          <w:tcPr>
            <w:tcW w:w="6946" w:type="dxa"/>
            <w:gridSpan w:val="9"/>
          </w:tcPr>
          <w:p w14:paraId="27CD780F" w14:textId="77777777" w:rsidR="00BD2C6F" w:rsidRDefault="00BD2C6F" w:rsidP="00B9427C">
            <w:pPr>
              <w:pStyle w:val="CRCoverPage"/>
              <w:spacing w:after="0"/>
              <w:rPr>
                <w:noProof/>
                <w:sz w:val="8"/>
                <w:szCs w:val="8"/>
              </w:rPr>
            </w:pPr>
          </w:p>
        </w:tc>
      </w:tr>
      <w:tr w:rsidR="00BD2C6F" w14:paraId="71269718" w14:textId="77777777" w:rsidTr="00B9427C">
        <w:tc>
          <w:tcPr>
            <w:tcW w:w="2694" w:type="dxa"/>
            <w:gridSpan w:val="2"/>
            <w:tcBorders>
              <w:top w:val="single" w:sz="4" w:space="0" w:color="auto"/>
              <w:left w:val="single" w:sz="4" w:space="0" w:color="auto"/>
            </w:tcBorders>
          </w:tcPr>
          <w:p w14:paraId="2699FC8A" w14:textId="77777777" w:rsidR="00BD2C6F" w:rsidRDefault="00BD2C6F" w:rsidP="00B9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A0BE0" w14:textId="712D3436" w:rsidR="00BD2C6F" w:rsidRDefault="00DE428B" w:rsidP="00B9427C">
            <w:pPr>
              <w:pStyle w:val="CRCoverPage"/>
              <w:spacing w:after="0"/>
              <w:ind w:left="100"/>
              <w:rPr>
                <w:noProof/>
              </w:rPr>
            </w:pPr>
            <w:r>
              <w:rPr>
                <w:noProof/>
              </w:rPr>
              <w:t>9.1.10.2</w:t>
            </w:r>
          </w:p>
        </w:tc>
      </w:tr>
      <w:tr w:rsidR="00BD2C6F" w14:paraId="425CA3DC" w14:textId="77777777" w:rsidTr="00B9427C">
        <w:tc>
          <w:tcPr>
            <w:tcW w:w="2694" w:type="dxa"/>
            <w:gridSpan w:val="2"/>
            <w:tcBorders>
              <w:left w:val="single" w:sz="4" w:space="0" w:color="auto"/>
            </w:tcBorders>
          </w:tcPr>
          <w:p w14:paraId="707F6455" w14:textId="77777777" w:rsidR="00BD2C6F" w:rsidRDefault="00BD2C6F" w:rsidP="00B9427C">
            <w:pPr>
              <w:pStyle w:val="CRCoverPage"/>
              <w:spacing w:after="0"/>
              <w:rPr>
                <w:b/>
                <w:i/>
                <w:noProof/>
                <w:sz w:val="8"/>
                <w:szCs w:val="8"/>
              </w:rPr>
            </w:pPr>
          </w:p>
        </w:tc>
        <w:tc>
          <w:tcPr>
            <w:tcW w:w="6946" w:type="dxa"/>
            <w:gridSpan w:val="9"/>
            <w:tcBorders>
              <w:right w:val="single" w:sz="4" w:space="0" w:color="auto"/>
            </w:tcBorders>
          </w:tcPr>
          <w:p w14:paraId="62391161" w14:textId="77777777" w:rsidR="00BD2C6F" w:rsidRDefault="00BD2C6F" w:rsidP="00B9427C">
            <w:pPr>
              <w:pStyle w:val="CRCoverPage"/>
              <w:spacing w:after="0"/>
              <w:rPr>
                <w:noProof/>
                <w:sz w:val="8"/>
                <w:szCs w:val="8"/>
              </w:rPr>
            </w:pPr>
          </w:p>
        </w:tc>
      </w:tr>
      <w:tr w:rsidR="00BD2C6F" w14:paraId="1703D32E" w14:textId="77777777" w:rsidTr="00B9427C">
        <w:tc>
          <w:tcPr>
            <w:tcW w:w="2694" w:type="dxa"/>
            <w:gridSpan w:val="2"/>
            <w:tcBorders>
              <w:left w:val="single" w:sz="4" w:space="0" w:color="auto"/>
            </w:tcBorders>
          </w:tcPr>
          <w:p w14:paraId="7706FECB" w14:textId="77777777" w:rsidR="00BD2C6F" w:rsidRDefault="00BD2C6F" w:rsidP="00B9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9A3B6" w14:textId="77777777" w:rsidR="00BD2C6F" w:rsidRDefault="00BD2C6F" w:rsidP="00B9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A619A" w14:textId="77777777" w:rsidR="00BD2C6F" w:rsidRDefault="00BD2C6F" w:rsidP="00B9427C">
            <w:pPr>
              <w:pStyle w:val="CRCoverPage"/>
              <w:spacing w:after="0"/>
              <w:jc w:val="center"/>
              <w:rPr>
                <w:b/>
                <w:caps/>
                <w:noProof/>
              </w:rPr>
            </w:pPr>
            <w:r>
              <w:rPr>
                <w:b/>
                <w:caps/>
                <w:noProof/>
              </w:rPr>
              <w:t>N</w:t>
            </w:r>
          </w:p>
        </w:tc>
        <w:tc>
          <w:tcPr>
            <w:tcW w:w="2977" w:type="dxa"/>
            <w:gridSpan w:val="4"/>
          </w:tcPr>
          <w:p w14:paraId="4E3EF450" w14:textId="77777777" w:rsidR="00BD2C6F" w:rsidRDefault="00BD2C6F" w:rsidP="00B942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F70B6" w14:textId="77777777" w:rsidR="00BD2C6F" w:rsidRDefault="00BD2C6F" w:rsidP="00B9427C">
            <w:pPr>
              <w:pStyle w:val="CRCoverPage"/>
              <w:spacing w:after="0"/>
              <w:ind w:left="99"/>
              <w:rPr>
                <w:noProof/>
              </w:rPr>
            </w:pPr>
          </w:p>
        </w:tc>
      </w:tr>
      <w:tr w:rsidR="00BD2C6F" w14:paraId="76EEADD0" w14:textId="77777777" w:rsidTr="00B9427C">
        <w:tc>
          <w:tcPr>
            <w:tcW w:w="2694" w:type="dxa"/>
            <w:gridSpan w:val="2"/>
            <w:tcBorders>
              <w:left w:val="single" w:sz="4" w:space="0" w:color="auto"/>
            </w:tcBorders>
          </w:tcPr>
          <w:p w14:paraId="08C9561E" w14:textId="77777777" w:rsidR="00BD2C6F" w:rsidRDefault="00BD2C6F" w:rsidP="00B9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97E89" w14:textId="77777777" w:rsidR="00BD2C6F" w:rsidRDefault="00BD2C6F" w:rsidP="00B9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82C1B" w14:textId="7A281F15" w:rsidR="00BD2C6F" w:rsidRDefault="00D87026" w:rsidP="00B9427C">
            <w:pPr>
              <w:pStyle w:val="CRCoverPage"/>
              <w:spacing w:after="0"/>
              <w:jc w:val="center"/>
              <w:rPr>
                <w:b/>
                <w:caps/>
                <w:noProof/>
              </w:rPr>
            </w:pPr>
            <w:r>
              <w:rPr>
                <w:b/>
                <w:caps/>
                <w:noProof/>
              </w:rPr>
              <w:t>X</w:t>
            </w:r>
          </w:p>
        </w:tc>
        <w:tc>
          <w:tcPr>
            <w:tcW w:w="2977" w:type="dxa"/>
            <w:gridSpan w:val="4"/>
          </w:tcPr>
          <w:p w14:paraId="0140D597" w14:textId="77777777" w:rsidR="00BD2C6F" w:rsidRDefault="00BD2C6F" w:rsidP="00B9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EA3CD" w14:textId="77777777" w:rsidR="00BD2C6F" w:rsidRDefault="00BD2C6F" w:rsidP="00B9427C">
            <w:pPr>
              <w:pStyle w:val="CRCoverPage"/>
              <w:spacing w:after="0"/>
              <w:ind w:left="99"/>
              <w:rPr>
                <w:noProof/>
              </w:rPr>
            </w:pPr>
            <w:r>
              <w:rPr>
                <w:noProof/>
              </w:rPr>
              <w:t xml:space="preserve">TS/TR ... CR ... </w:t>
            </w:r>
          </w:p>
        </w:tc>
      </w:tr>
      <w:tr w:rsidR="00BD2C6F" w14:paraId="23C89991" w14:textId="77777777" w:rsidTr="00B9427C">
        <w:tc>
          <w:tcPr>
            <w:tcW w:w="2694" w:type="dxa"/>
            <w:gridSpan w:val="2"/>
            <w:tcBorders>
              <w:left w:val="single" w:sz="4" w:space="0" w:color="auto"/>
            </w:tcBorders>
          </w:tcPr>
          <w:p w14:paraId="3D8EEEB3" w14:textId="77777777" w:rsidR="00BD2C6F" w:rsidRDefault="00BD2C6F" w:rsidP="00B9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81B13" w14:textId="703D62D6" w:rsidR="00BD2C6F" w:rsidRDefault="00D87026" w:rsidP="00B942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37DC5" w14:textId="77777777" w:rsidR="00BD2C6F" w:rsidRDefault="00BD2C6F" w:rsidP="00B9427C">
            <w:pPr>
              <w:pStyle w:val="CRCoverPage"/>
              <w:spacing w:after="0"/>
              <w:jc w:val="center"/>
              <w:rPr>
                <w:b/>
                <w:caps/>
                <w:noProof/>
              </w:rPr>
            </w:pPr>
          </w:p>
        </w:tc>
        <w:tc>
          <w:tcPr>
            <w:tcW w:w="2977" w:type="dxa"/>
            <w:gridSpan w:val="4"/>
          </w:tcPr>
          <w:p w14:paraId="7D5CCE8C" w14:textId="77777777" w:rsidR="00BD2C6F" w:rsidRDefault="00BD2C6F" w:rsidP="00B9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6CC4D9" w14:textId="32C2073A" w:rsidR="00BD2C6F" w:rsidRDefault="00BD2C6F" w:rsidP="00B9427C">
            <w:pPr>
              <w:pStyle w:val="CRCoverPage"/>
              <w:spacing w:after="0"/>
              <w:ind w:left="99"/>
              <w:rPr>
                <w:noProof/>
              </w:rPr>
            </w:pPr>
            <w:r>
              <w:rPr>
                <w:noProof/>
              </w:rPr>
              <w:t>TS</w:t>
            </w:r>
            <w:r w:rsidR="00D87026">
              <w:rPr>
                <w:noProof/>
              </w:rPr>
              <w:t xml:space="preserve"> 38.523-2</w:t>
            </w:r>
            <w:r>
              <w:rPr>
                <w:noProof/>
              </w:rPr>
              <w:t xml:space="preserve"> CR </w:t>
            </w:r>
            <w:r w:rsidR="00D87026">
              <w:rPr>
                <w:noProof/>
              </w:rPr>
              <w:t>0298</w:t>
            </w:r>
            <w:r>
              <w:rPr>
                <w:noProof/>
              </w:rPr>
              <w:t xml:space="preserve"> </w:t>
            </w:r>
          </w:p>
        </w:tc>
      </w:tr>
      <w:tr w:rsidR="00BD2C6F" w14:paraId="5712D60C" w14:textId="77777777" w:rsidTr="00B9427C">
        <w:tc>
          <w:tcPr>
            <w:tcW w:w="2694" w:type="dxa"/>
            <w:gridSpan w:val="2"/>
            <w:tcBorders>
              <w:left w:val="single" w:sz="4" w:space="0" w:color="auto"/>
            </w:tcBorders>
          </w:tcPr>
          <w:p w14:paraId="61B81655" w14:textId="77777777" w:rsidR="00BD2C6F" w:rsidRDefault="00BD2C6F" w:rsidP="00B9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D9FBB" w14:textId="77777777" w:rsidR="00BD2C6F" w:rsidRDefault="00BD2C6F" w:rsidP="00B9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5B581" w14:textId="7E058F78" w:rsidR="00BD2C6F" w:rsidRDefault="00D87026" w:rsidP="00B9427C">
            <w:pPr>
              <w:pStyle w:val="CRCoverPage"/>
              <w:spacing w:after="0"/>
              <w:jc w:val="center"/>
              <w:rPr>
                <w:b/>
                <w:caps/>
                <w:noProof/>
              </w:rPr>
            </w:pPr>
            <w:r>
              <w:rPr>
                <w:b/>
                <w:caps/>
                <w:noProof/>
              </w:rPr>
              <w:t>X</w:t>
            </w:r>
          </w:p>
        </w:tc>
        <w:tc>
          <w:tcPr>
            <w:tcW w:w="2977" w:type="dxa"/>
            <w:gridSpan w:val="4"/>
          </w:tcPr>
          <w:p w14:paraId="3AB0F758" w14:textId="77777777" w:rsidR="00BD2C6F" w:rsidRDefault="00BD2C6F" w:rsidP="00B9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DD0DF" w14:textId="77777777" w:rsidR="00BD2C6F" w:rsidRDefault="00BD2C6F" w:rsidP="00B9427C">
            <w:pPr>
              <w:pStyle w:val="CRCoverPage"/>
              <w:spacing w:after="0"/>
              <w:ind w:left="99"/>
              <w:rPr>
                <w:noProof/>
              </w:rPr>
            </w:pPr>
            <w:r>
              <w:rPr>
                <w:noProof/>
              </w:rPr>
              <w:t xml:space="preserve">TS/TR ... CR ... </w:t>
            </w:r>
          </w:p>
        </w:tc>
      </w:tr>
      <w:tr w:rsidR="00BD2C6F" w14:paraId="1C48B71B" w14:textId="77777777" w:rsidTr="00B9427C">
        <w:tc>
          <w:tcPr>
            <w:tcW w:w="2694" w:type="dxa"/>
            <w:gridSpan w:val="2"/>
            <w:tcBorders>
              <w:left w:val="single" w:sz="4" w:space="0" w:color="auto"/>
            </w:tcBorders>
          </w:tcPr>
          <w:p w14:paraId="08AA7ECD" w14:textId="77777777" w:rsidR="00BD2C6F" w:rsidRDefault="00BD2C6F" w:rsidP="00B9427C">
            <w:pPr>
              <w:pStyle w:val="CRCoverPage"/>
              <w:spacing w:after="0"/>
              <w:rPr>
                <w:b/>
                <w:i/>
                <w:noProof/>
              </w:rPr>
            </w:pPr>
          </w:p>
        </w:tc>
        <w:tc>
          <w:tcPr>
            <w:tcW w:w="6946" w:type="dxa"/>
            <w:gridSpan w:val="9"/>
            <w:tcBorders>
              <w:right w:val="single" w:sz="4" w:space="0" w:color="auto"/>
            </w:tcBorders>
          </w:tcPr>
          <w:p w14:paraId="0FCF3C4B" w14:textId="77777777" w:rsidR="00BD2C6F" w:rsidRDefault="00BD2C6F" w:rsidP="00B9427C">
            <w:pPr>
              <w:pStyle w:val="CRCoverPage"/>
              <w:spacing w:after="0"/>
              <w:rPr>
                <w:noProof/>
              </w:rPr>
            </w:pPr>
          </w:p>
        </w:tc>
      </w:tr>
      <w:tr w:rsidR="00BD2C6F" w14:paraId="7828F401" w14:textId="77777777" w:rsidTr="00B9427C">
        <w:tc>
          <w:tcPr>
            <w:tcW w:w="2694" w:type="dxa"/>
            <w:gridSpan w:val="2"/>
            <w:tcBorders>
              <w:left w:val="single" w:sz="4" w:space="0" w:color="auto"/>
              <w:bottom w:val="single" w:sz="4" w:space="0" w:color="auto"/>
            </w:tcBorders>
          </w:tcPr>
          <w:p w14:paraId="2CA54094" w14:textId="77777777" w:rsidR="00BD2C6F" w:rsidRDefault="00BD2C6F" w:rsidP="00B9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B4954" w14:textId="77777777" w:rsidR="00BD2C6F" w:rsidRDefault="00BD2C6F" w:rsidP="00B9427C">
            <w:pPr>
              <w:pStyle w:val="CRCoverPage"/>
              <w:spacing w:after="0"/>
              <w:ind w:left="100"/>
              <w:rPr>
                <w:noProof/>
              </w:rPr>
            </w:pPr>
          </w:p>
        </w:tc>
      </w:tr>
      <w:tr w:rsidR="00BD2C6F" w:rsidRPr="008863B9" w14:paraId="714C7ABA" w14:textId="77777777" w:rsidTr="00BD2C6F">
        <w:tc>
          <w:tcPr>
            <w:tcW w:w="2694" w:type="dxa"/>
            <w:gridSpan w:val="2"/>
            <w:tcBorders>
              <w:top w:val="single" w:sz="4" w:space="0" w:color="auto"/>
              <w:bottom w:val="single" w:sz="4" w:space="0" w:color="auto"/>
            </w:tcBorders>
          </w:tcPr>
          <w:p w14:paraId="5625B80F" w14:textId="77777777" w:rsidR="00BD2C6F" w:rsidRPr="008863B9" w:rsidRDefault="00BD2C6F" w:rsidP="00B942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12EE4C" w14:textId="77777777" w:rsidR="00BD2C6F" w:rsidRPr="008863B9" w:rsidRDefault="00BD2C6F" w:rsidP="00B9427C">
            <w:pPr>
              <w:pStyle w:val="CRCoverPage"/>
              <w:spacing w:after="0"/>
              <w:ind w:left="100"/>
              <w:rPr>
                <w:noProof/>
                <w:sz w:val="8"/>
                <w:szCs w:val="8"/>
              </w:rPr>
            </w:pPr>
          </w:p>
        </w:tc>
      </w:tr>
      <w:tr w:rsidR="00BD2C6F" w14:paraId="060C73B0" w14:textId="77777777" w:rsidTr="00B9427C">
        <w:tc>
          <w:tcPr>
            <w:tcW w:w="2694" w:type="dxa"/>
            <w:gridSpan w:val="2"/>
            <w:tcBorders>
              <w:top w:val="single" w:sz="4" w:space="0" w:color="auto"/>
              <w:left w:val="single" w:sz="4" w:space="0" w:color="auto"/>
              <w:bottom w:val="single" w:sz="4" w:space="0" w:color="auto"/>
            </w:tcBorders>
          </w:tcPr>
          <w:p w14:paraId="1E0D165A" w14:textId="77777777" w:rsidR="00BD2C6F" w:rsidRDefault="00BD2C6F" w:rsidP="00B942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F47A5" w14:textId="77777777" w:rsidR="00BD2C6F" w:rsidRDefault="00BD2C6F" w:rsidP="00B9427C">
            <w:pPr>
              <w:pStyle w:val="CRCoverPage"/>
              <w:spacing w:after="0"/>
              <w:ind w:left="100"/>
              <w:rPr>
                <w:noProof/>
              </w:rPr>
            </w:pPr>
          </w:p>
        </w:tc>
      </w:tr>
    </w:tbl>
    <w:p w14:paraId="26BEEC66" w14:textId="77777777" w:rsidR="00BD2C6F" w:rsidRDefault="00BD2C6F" w:rsidP="00BD2C6F">
      <w:pPr>
        <w:pStyle w:val="CRCoverPage"/>
        <w:spacing w:after="0"/>
        <w:rPr>
          <w:noProof/>
          <w:sz w:val="8"/>
          <w:szCs w:val="8"/>
        </w:rPr>
      </w:pPr>
    </w:p>
    <w:p w14:paraId="057FC725" w14:textId="77777777" w:rsidR="00BD2C6F" w:rsidRDefault="00BD2C6F" w:rsidP="00BD2C6F">
      <w:pPr>
        <w:rPr>
          <w:noProof/>
        </w:rPr>
        <w:sectPr w:rsidR="00BD2C6F">
          <w:headerReference w:type="even" r:id="rId12"/>
          <w:footnotePr>
            <w:numRestart w:val="eachSect"/>
          </w:footnotePr>
          <w:pgSz w:w="11907" w:h="16840" w:code="9"/>
          <w:pgMar w:top="1418" w:right="1134" w:bottom="1134" w:left="1134" w:header="680" w:footer="567" w:gutter="0"/>
          <w:cols w:space="720"/>
        </w:sectPr>
      </w:pPr>
    </w:p>
    <w:p w14:paraId="433EAFCD" w14:textId="77777777" w:rsidR="00375B97" w:rsidRPr="00F511A5" w:rsidRDefault="00375B97" w:rsidP="00375B97">
      <w:pPr>
        <w:pStyle w:val="Heading3"/>
      </w:pPr>
      <w:r w:rsidRPr="00F511A5">
        <w:lastRenderedPageBreak/>
        <w:t>9.1.</w:t>
      </w:r>
      <w:r w:rsidRPr="00F511A5">
        <w:rPr>
          <w:lang w:eastAsia="zh-CN"/>
        </w:rPr>
        <w:t>10</w:t>
      </w:r>
      <w:r w:rsidRPr="00F511A5">
        <w:tab/>
        <w:t>Network slice-specific authentication and authorization</w:t>
      </w:r>
    </w:p>
    <w:p w14:paraId="56EB2E4D" w14:textId="7276B11F" w:rsidR="00375B97" w:rsidRDefault="00375B97" w:rsidP="00375B97">
      <w:pPr>
        <w:pStyle w:val="Heading4"/>
        <w:rPr>
          <w:lang w:eastAsia="ko-KR"/>
        </w:rPr>
      </w:pPr>
      <w:r w:rsidRPr="00F511A5">
        <w:t>9.1.</w:t>
      </w:r>
      <w:r w:rsidRPr="00F511A5">
        <w:rPr>
          <w:lang w:eastAsia="zh-CN"/>
        </w:rPr>
        <w:t>10</w:t>
      </w:r>
      <w:r w:rsidRPr="00F511A5">
        <w:t>.1</w:t>
      </w:r>
      <w:r w:rsidRPr="00F511A5">
        <w:tab/>
      </w:r>
      <w:r w:rsidRPr="00F511A5">
        <w:rPr>
          <w:lang w:eastAsia="ko-KR"/>
        </w:rPr>
        <w:t>NSSAA / EAP message transport / Success</w:t>
      </w:r>
    </w:p>
    <w:p w14:paraId="4E75E2BB" w14:textId="24CA2D7F" w:rsidR="00644581" w:rsidRPr="00644581" w:rsidRDefault="00644581" w:rsidP="00644581">
      <w:pPr>
        <w:pStyle w:val="H6"/>
        <w:rPr>
          <w:lang w:eastAsia="ko-KR"/>
        </w:rPr>
      </w:pPr>
      <w:ins w:id="13" w:author="MCC TF160" w:date="2023-02-09T11:39:00Z">
        <w:r>
          <w:rPr>
            <w:lang w:eastAsia="ko-KR"/>
          </w:rPr>
          <w:t>&lt;SECTIONS SKIPPED&gt;</w:t>
        </w:r>
      </w:ins>
    </w:p>
    <w:p w14:paraId="3799274F" w14:textId="429298D5" w:rsidR="004A02EB" w:rsidRPr="00F511A5" w:rsidRDefault="00BC4F7D" w:rsidP="004A02EB">
      <w:pPr>
        <w:pStyle w:val="Heading4"/>
        <w:rPr>
          <w:lang w:eastAsia="ko-KR"/>
        </w:rPr>
      </w:pPr>
      <w:r w:rsidRPr="00F511A5">
        <w:t>9.1.10.2</w:t>
      </w:r>
      <w:r w:rsidRPr="00F511A5">
        <w:tab/>
      </w:r>
      <w:ins w:id="14" w:author="MCC TF160" w:date="2023-02-06T18:48:00Z">
        <w:r w:rsidR="00F72611">
          <w:t>NSSAA</w:t>
        </w:r>
      </w:ins>
      <w:del w:id="15" w:author="MCC TF160" w:date="2023-02-06T18:49:00Z">
        <w:r w:rsidR="004A02EB" w:rsidRPr="00F511A5" w:rsidDel="00F72611">
          <w:rPr>
            <w:lang w:eastAsia="ko-KR"/>
          </w:rPr>
          <w:delText>Network slice-specific authentication and authorization</w:delText>
        </w:r>
      </w:del>
      <w:r w:rsidR="004A02EB" w:rsidRPr="00F511A5">
        <w:rPr>
          <w:lang w:eastAsia="ko-KR"/>
        </w:rPr>
        <w:t xml:space="preserve"> / EAP message transport / Abnormal</w:t>
      </w:r>
    </w:p>
    <w:p w14:paraId="0985DD44" w14:textId="77777777" w:rsidR="004A02EB" w:rsidRPr="00F511A5" w:rsidRDefault="004A02EB" w:rsidP="004A02EB">
      <w:pPr>
        <w:pStyle w:val="H6"/>
        <w:rPr>
          <w:lang w:eastAsia="en-US"/>
        </w:rPr>
      </w:pPr>
      <w:r w:rsidRPr="00F511A5">
        <w:t>9.1.10.2.1</w:t>
      </w:r>
      <w:r w:rsidRPr="00F511A5">
        <w:tab/>
        <w:t>Test Purpose (TP)</w:t>
      </w:r>
    </w:p>
    <w:p w14:paraId="6F862BD4" w14:textId="77777777" w:rsidR="004A02EB" w:rsidRPr="00F511A5" w:rsidRDefault="004A02EB" w:rsidP="004A02EB">
      <w:pPr>
        <w:pStyle w:val="H6"/>
        <w:rPr>
          <w:lang w:eastAsia="zh-CN"/>
        </w:rPr>
      </w:pPr>
      <w:r w:rsidRPr="00F511A5">
        <w:t>(1)</w:t>
      </w:r>
    </w:p>
    <w:p w14:paraId="094C51B7" w14:textId="77777777" w:rsidR="004A02EB" w:rsidRPr="00F511A5" w:rsidRDefault="004A02EB" w:rsidP="004A02EB">
      <w:pPr>
        <w:pStyle w:val="PL"/>
        <w:rPr>
          <w:noProof w:val="0"/>
          <w:lang w:eastAsia="en-US"/>
        </w:rPr>
      </w:pPr>
      <w:r w:rsidRPr="00F511A5">
        <w:rPr>
          <w:b/>
          <w:noProof w:val="0"/>
        </w:rPr>
        <w:t>with</w:t>
      </w:r>
      <w:r w:rsidRPr="00F511A5">
        <w:rPr>
          <w:noProof w:val="0"/>
        </w:rPr>
        <w:t xml:space="preserve"> { the UE in 5GMM-</w:t>
      </w:r>
      <w:r w:rsidRPr="00F511A5">
        <w:rPr>
          <w:noProof w:val="0"/>
          <w:lang w:eastAsia="zh-CN"/>
        </w:rPr>
        <w:t>DE</w:t>
      </w:r>
      <w:r w:rsidRPr="00F511A5">
        <w:rPr>
          <w:noProof w:val="0"/>
        </w:rPr>
        <w:t>REGISTERED</w:t>
      </w:r>
      <w:r w:rsidRPr="00F511A5">
        <w:rPr>
          <w:noProof w:val="0"/>
          <w:lang w:eastAsia="zh-CN"/>
        </w:rPr>
        <w:t>-INITIATED</w:t>
      </w:r>
      <w:r w:rsidRPr="00F511A5">
        <w:rPr>
          <w:noProof w:val="0"/>
        </w:rPr>
        <w:t xml:space="preserve"> state }</w:t>
      </w:r>
    </w:p>
    <w:p w14:paraId="4FE789F5" w14:textId="77777777" w:rsidR="004A02EB" w:rsidRPr="00F511A5" w:rsidRDefault="004A02EB" w:rsidP="004A02EB">
      <w:pPr>
        <w:pStyle w:val="PL"/>
        <w:rPr>
          <w:noProof w:val="0"/>
        </w:rPr>
      </w:pPr>
      <w:r w:rsidRPr="00F511A5">
        <w:rPr>
          <w:b/>
          <w:noProof w:val="0"/>
        </w:rPr>
        <w:t>ensure that</w:t>
      </w:r>
      <w:r w:rsidRPr="00F511A5">
        <w:rPr>
          <w:noProof w:val="0"/>
        </w:rPr>
        <w:t xml:space="preserve"> {</w:t>
      </w:r>
    </w:p>
    <w:p w14:paraId="00A469DA" w14:textId="77777777" w:rsidR="004A02EB" w:rsidRPr="00F511A5" w:rsidRDefault="004A02EB" w:rsidP="004A02EB">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w:t>
      </w:r>
      <w:r w:rsidRPr="00F511A5">
        <w:rPr>
          <w:noProof w:val="0"/>
          <w:szCs w:val="16"/>
        </w:rPr>
        <w:t xml:space="preserve"> </w:t>
      </w:r>
      <w:r w:rsidRPr="00F511A5">
        <w:rPr>
          <w:noProof w:val="0"/>
        </w:rPr>
        <w:t>}</w:t>
      </w:r>
    </w:p>
    <w:p w14:paraId="3E7D8E9C" w14:textId="77777777" w:rsidR="004A02EB" w:rsidRPr="00F511A5" w:rsidRDefault="004A02EB" w:rsidP="004A02EB">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 xml:space="preserve">the UE shall ignore the NETWORK SLICE-SPECIFIC AUTHENTICATION COMMAND message and proceed with the de-registration procedure </w:t>
      </w:r>
      <w:r w:rsidRPr="00F511A5">
        <w:rPr>
          <w:noProof w:val="0"/>
        </w:rPr>
        <w:t>}</w:t>
      </w:r>
    </w:p>
    <w:p w14:paraId="71D4DC46" w14:textId="77777777" w:rsidR="004A02EB" w:rsidRPr="00F511A5" w:rsidRDefault="004A02EB" w:rsidP="004A02EB">
      <w:pPr>
        <w:pStyle w:val="PL"/>
        <w:rPr>
          <w:noProof w:val="0"/>
        </w:rPr>
      </w:pPr>
      <w:r w:rsidRPr="00F511A5">
        <w:rPr>
          <w:noProof w:val="0"/>
        </w:rPr>
        <w:t xml:space="preserve">            }</w:t>
      </w:r>
    </w:p>
    <w:p w14:paraId="1780B7C8" w14:textId="77777777" w:rsidR="004A02EB" w:rsidRPr="00F511A5" w:rsidRDefault="004A02EB" w:rsidP="004A02EB">
      <w:pPr>
        <w:pStyle w:val="PL"/>
        <w:rPr>
          <w:noProof w:val="0"/>
          <w:lang w:eastAsia="zh-CN"/>
        </w:rPr>
      </w:pPr>
    </w:p>
    <w:p w14:paraId="40171F44" w14:textId="77777777" w:rsidR="004A02EB" w:rsidRPr="00F511A5" w:rsidRDefault="004A02EB" w:rsidP="004A02EB">
      <w:pPr>
        <w:pStyle w:val="H6"/>
        <w:rPr>
          <w:lang w:eastAsia="en-US"/>
        </w:rPr>
      </w:pPr>
      <w:r w:rsidRPr="00F511A5">
        <w:t>9.1.10.2.2</w:t>
      </w:r>
      <w:r w:rsidRPr="00F511A5">
        <w:tab/>
        <w:t>Conformance requirements</w:t>
      </w:r>
    </w:p>
    <w:p w14:paraId="5217429A" w14:textId="77777777" w:rsidR="004A02EB" w:rsidRPr="00F511A5" w:rsidRDefault="004A02EB" w:rsidP="009D4432">
      <w:r w:rsidRPr="00F511A5">
        <w:t xml:space="preserve">References: The conformance requirements covered in the present TC are specified in: TS 24.501, clause </w:t>
      </w:r>
      <w:r w:rsidRPr="00F511A5">
        <w:rPr>
          <w:lang w:eastAsia="zh-CN"/>
        </w:rPr>
        <w:t>5.4.7.2.4</w:t>
      </w:r>
      <w:r w:rsidRPr="00F511A5">
        <w:t>. Unless otherwise stated these are Rel-1</w:t>
      </w:r>
      <w:r w:rsidRPr="00F511A5">
        <w:rPr>
          <w:lang w:eastAsia="zh-CN"/>
        </w:rPr>
        <w:t>6</w:t>
      </w:r>
      <w:r w:rsidRPr="00F511A5">
        <w:t xml:space="preserve"> requirements.</w:t>
      </w:r>
    </w:p>
    <w:p w14:paraId="6162F20C" w14:textId="77777777" w:rsidR="004A02EB" w:rsidRPr="00F511A5" w:rsidRDefault="004A02EB" w:rsidP="009D4432">
      <w:pPr>
        <w:rPr>
          <w:lang w:eastAsia="zh-CN"/>
        </w:rPr>
      </w:pPr>
      <w:r w:rsidRPr="00F511A5">
        <w:rPr>
          <w:lang w:eastAsia="zh-CN"/>
        </w:rPr>
        <w:t>[TS 24.501 clause 5.4.7.2.4]</w:t>
      </w:r>
    </w:p>
    <w:p w14:paraId="2BECA9FA" w14:textId="77777777" w:rsidR="004A02EB" w:rsidRPr="00F511A5" w:rsidRDefault="004A02EB" w:rsidP="009D4432">
      <w:r w:rsidRPr="00F511A5">
        <w:t>The following abnormal cases can be identified:</w:t>
      </w:r>
    </w:p>
    <w:p w14:paraId="314199B6" w14:textId="77777777" w:rsidR="004A02EB" w:rsidRPr="00F511A5" w:rsidRDefault="004A02EB" w:rsidP="009D4432">
      <w:pPr>
        <w:pStyle w:val="B1"/>
      </w:pPr>
      <w:r w:rsidRPr="00F511A5">
        <w:t>a)</w:t>
      </w:r>
      <w:r w:rsidRPr="00F511A5">
        <w:tab/>
        <w:t>Transmission failure of the NETWORK SLICE-SPECIFIC AUTHENTICATION COMPLETE message with TAI change from lower layers</w:t>
      </w:r>
    </w:p>
    <w:p w14:paraId="3CB2B64E" w14:textId="77777777" w:rsidR="004A02EB" w:rsidRPr="00F511A5" w:rsidRDefault="004A02EB" w:rsidP="009D4432">
      <w:pPr>
        <w:pStyle w:val="B1"/>
      </w:pPr>
      <w:r w:rsidRPr="00F511A5">
        <w:tab/>
        <w:t>If the current TAI is not in the TAI list, the network slice-specific authentication and authorization procedure shall be aborted and a registration procedure for mobility and periodic registration update indicating "mobility registration updating" in the 5GS registration type IE of the REGISTRATION REQUEST message shall be initiated.</w:t>
      </w:r>
    </w:p>
    <w:p w14:paraId="2F08AA59" w14:textId="77777777" w:rsidR="004A02EB" w:rsidRPr="00F511A5" w:rsidRDefault="004A02EB" w:rsidP="009D4432">
      <w:pPr>
        <w:pStyle w:val="B1"/>
      </w:pPr>
      <w:r w:rsidRPr="00F511A5">
        <w:tab/>
        <w:t>If the current TAI is still part of the TAI list, it is up to the UE implementation how to re-run the ongoing procedure that triggered the network slice-specific authentication and authorization procedure.</w:t>
      </w:r>
    </w:p>
    <w:p w14:paraId="7A7BF444" w14:textId="77777777" w:rsidR="004A02EB" w:rsidRPr="00F511A5" w:rsidRDefault="004A02EB" w:rsidP="009D4432">
      <w:pPr>
        <w:pStyle w:val="B1"/>
      </w:pPr>
      <w:r w:rsidRPr="00F511A5">
        <w:t>b)</w:t>
      </w:r>
      <w:r w:rsidRPr="00F511A5">
        <w:tab/>
        <w:t>Transmission failure of NETWORK SLICE-SPECIFIC AUTHENTICATION COMPLETE message indication without TAI change from lower layers</w:t>
      </w:r>
    </w:p>
    <w:p w14:paraId="0056D00A" w14:textId="77777777" w:rsidR="004A02EB" w:rsidRPr="00F511A5" w:rsidRDefault="004A02EB" w:rsidP="009D4432">
      <w:pPr>
        <w:pStyle w:val="B1"/>
      </w:pPr>
      <w:r w:rsidRPr="00F511A5">
        <w:tab/>
        <w:t>It is up to the UE implementation how to re-run the ongoing procedure that triggered the network slice-specific authentication and authorization procedure.</w:t>
      </w:r>
    </w:p>
    <w:p w14:paraId="1D77C283" w14:textId="77777777" w:rsidR="004A02EB" w:rsidRPr="00F511A5" w:rsidRDefault="004A02EB" w:rsidP="009D4432">
      <w:pPr>
        <w:pStyle w:val="B1"/>
      </w:pPr>
      <w:r w:rsidRPr="00F511A5">
        <w:t>c)</w:t>
      </w:r>
      <w:r w:rsidRPr="00F511A5">
        <w:tab/>
        <w:t>Network slice-specific authentication and authorization procedure and de-registration procedure collision</w:t>
      </w:r>
    </w:p>
    <w:p w14:paraId="166DDBE2" w14:textId="77777777" w:rsidR="004A02EB" w:rsidRPr="00F511A5" w:rsidRDefault="004A02EB" w:rsidP="009D4432">
      <w:pPr>
        <w:pStyle w:val="B1"/>
      </w:pPr>
      <w:r w:rsidRPr="00F511A5">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0F99291F" w14:textId="77777777" w:rsidR="004A02EB" w:rsidRPr="00F511A5" w:rsidRDefault="004A02EB" w:rsidP="004A02EB">
      <w:pPr>
        <w:pStyle w:val="H6"/>
        <w:rPr>
          <w:lang w:eastAsia="en-US"/>
        </w:rPr>
      </w:pPr>
      <w:r w:rsidRPr="00F511A5">
        <w:lastRenderedPageBreak/>
        <w:t>9.1.10.2.3</w:t>
      </w:r>
      <w:r w:rsidRPr="00F511A5">
        <w:tab/>
        <w:t>Test description</w:t>
      </w:r>
    </w:p>
    <w:p w14:paraId="01CB50B3" w14:textId="77777777" w:rsidR="004A02EB" w:rsidRPr="00F511A5" w:rsidRDefault="004A02EB" w:rsidP="0033396C">
      <w:pPr>
        <w:pStyle w:val="H6"/>
      </w:pPr>
      <w:r w:rsidRPr="00F511A5">
        <w:t>9.1.10.2.3.1</w:t>
      </w:r>
      <w:r w:rsidRPr="00F511A5">
        <w:tab/>
        <w:t>Pre-test conditions</w:t>
      </w:r>
    </w:p>
    <w:p w14:paraId="6FE38C9C" w14:textId="77777777" w:rsidR="004A02EB" w:rsidRPr="00F511A5" w:rsidRDefault="004A02EB" w:rsidP="004A02EB">
      <w:pPr>
        <w:pStyle w:val="H6"/>
      </w:pPr>
      <w:r w:rsidRPr="00F511A5">
        <w:t>System Simulator:</w:t>
      </w:r>
    </w:p>
    <w:p w14:paraId="0796359D" w14:textId="77777777" w:rsidR="004A02EB" w:rsidRPr="00F511A5" w:rsidRDefault="004A02EB" w:rsidP="009D4432">
      <w:pPr>
        <w:pStyle w:val="B1"/>
        <w:rPr>
          <w:lang w:eastAsia="zh-CN"/>
        </w:rPr>
      </w:pPr>
      <w:r w:rsidRPr="00F511A5">
        <w:rPr>
          <w:lang w:eastAsia="sv-SE"/>
        </w:rPr>
        <w:tab/>
        <w:t>NGC Cell A;</w:t>
      </w:r>
    </w:p>
    <w:p w14:paraId="289372AC" w14:textId="77777777" w:rsidR="004A02EB" w:rsidRPr="00F511A5" w:rsidRDefault="004A02EB" w:rsidP="004A02EB">
      <w:pPr>
        <w:pStyle w:val="H6"/>
        <w:rPr>
          <w:lang w:eastAsia="en-US"/>
        </w:rPr>
      </w:pPr>
      <w:r w:rsidRPr="00F511A5">
        <w:t>UE:</w:t>
      </w:r>
    </w:p>
    <w:p w14:paraId="3BA2F186" w14:textId="77777777" w:rsidR="004A02EB" w:rsidRPr="00F511A5" w:rsidRDefault="004A02EB" w:rsidP="009D4432">
      <w:pPr>
        <w:pStyle w:val="B1"/>
      </w:pPr>
      <w:r w:rsidRPr="00F511A5">
        <w:tab/>
      </w:r>
      <w:r w:rsidRPr="00F511A5">
        <w:rPr>
          <w:lang w:eastAsia="zh-CN"/>
        </w:rPr>
        <w:t>None</w:t>
      </w:r>
      <w:r w:rsidRPr="00F511A5">
        <w:t>.</w:t>
      </w:r>
    </w:p>
    <w:p w14:paraId="75186EA1" w14:textId="77777777" w:rsidR="004A02EB" w:rsidRPr="00F511A5" w:rsidRDefault="004A02EB" w:rsidP="004A02EB">
      <w:pPr>
        <w:pStyle w:val="H6"/>
      </w:pPr>
      <w:r w:rsidRPr="00F511A5">
        <w:t>Preamble:</w:t>
      </w:r>
    </w:p>
    <w:p w14:paraId="4559053B" w14:textId="77777777" w:rsidR="004A02EB" w:rsidRPr="00F511A5" w:rsidRDefault="004A02EB" w:rsidP="009D4432">
      <w:pPr>
        <w:pStyle w:val="B1"/>
        <w:rPr>
          <w:lang w:eastAsia="en-US"/>
        </w:rPr>
      </w:pPr>
      <w:r w:rsidRPr="00F511A5">
        <w:tab/>
        <w:t>The UE is in state Switched OFF (state 0N-B) according to TS 38.508-1 [4].</w:t>
      </w:r>
    </w:p>
    <w:p w14:paraId="032A9442" w14:textId="77777777" w:rsidR="004A02EB" w:rsidRPr="00F511A5" w:rsidRDefault="004A02EB" w:rsidP="00471C2F">
      <w:pPr>
        <w:pStyle w:val="H6"/>
        <w:rPr>
          <w:lang w:eastAsia="zh-CN"/>
        </w:rPr>
      </w:pPr>
      <w:r w:rsidRPr="00F511A5">
        <w:t>9.1.10.2.3.2</w:t>
      </w:r>
      <w:r w:rsidRPr="00F511A5">
        <w:tab/>
        <w:t>Test procedure sequence</w:t>
      </w:r>
    </w:p>
    <w:p w14:paraId="13866A11" w14:textId="77777777" w:rsidR="004A02EB" w:rsidRPr="00F511A5" w:rsidRDefault="004A02EB" w:rsidP="009D4432">
      <w:pPr>
        <w:pStyle w:val="TH"/>
      </w:pPr>
      <w:r w:rsidRPr="00F511A5">
        <w:t>Table 9.1.10.2.3.2-1: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4A02EB" w:rsidRPr="00F511A5" w14:paraId="6534DAF9" w14:textId="77777777" w:rsidTr="001E5530">
        <w:tc>
          <w:tcPr>
            <w:tcW w:w="575" w:type="dxa"/>
            <w:tcBorders>
              <w:top w:val="single" w:sz="4" w:space="0" w:color="auto"/>
              <w:left w:val="single" w:sz="4" w:space="0" w:color="auto"/>
              <w:bottom w:val="nil"/>
              <w:right w:val="single" w:sz="4" w:space="0" w:color="auto"/>
            </w:tcBorders>
            <w:hideMark/>
          </w:tcPr>
          <w:p w14:paraId="269FC999" w14:textId="77777777" w:rsidR="004A02EB" w:rsidRPr="00F511A5" w:rsidRDefault="004A02EB" w:rsidP="009D4432">
            <w:pPr>
              <w:pStyle w:val="TAH"/>
              <w:rPr>
                <w:lang w:eastAsia="en-US"/>
              </w:rPr>
            </w:pPr>
            <w:r w:rsidRPr="00F511A5">
              <w:t>St</w:t>
            </w:r>
          </w:p>
        </w:tc>
        <w:tc>
          <w:tcPr>
            <w:tcW w:w="3939" w:type="dxa"/>
            <w:tcBorders>
              <w:top w:val="single" w:sz="4" w:space="0" w:color="auto"/>
              <w:left w:val="single" w:sz="4" w:space="0" w:color="auto"/>
              <w:bottom w:val="single" w:sz="4" w:space="0" w:color="auto"/>
              <w:right w:val="single" w:sz="4" w:space="0" w:color="auto"/>
            </w:tcBorders>
            <w:hideMark/>
          </w:tcPr>
          <w:p w14:paraId="5B05BEA2" w14:textId="77777777" w:rsidR="004A02EB" w:rsidRPr="00F511A5" w:rsidRDefault="004A02EB"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066F34B5" w14:textId="77777777" w:rsidR="004A02EB" w:rsidRPr="00F511A5" w:rsidRDefault="004A02EB"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7345ADC9" w14:textId="77777777" w:rsidR="004A02EB" w:rsidRPr="00F511A5" w:rsidRDefault="004A02EB"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5328F466" w14:textId="77777777" w:rsidR="004A02EB" w:rsidRPr="00F511A5" w:rsidRDefault="004A02EB" w:rsidP="009D4432">
            <w:pPr>
              <w:pStyle w:val="TAH"/>
            </w:pPr>
            <w:r w:rsidRPr="00F511A5">
              <w:t>Verdict</w:t>
            </w:r>
          </w:p>
        </w:tc>
      </w:tr>
      <w:tr w:rsidR="004A02EB" w:rsidRPr="00F511A5" w14:paraId="248E30A9" w14:textId="77777777" w:rsidTr="001E5530">
        <w:tc>
          <w:tcPr>
            <w:tcW w:w="575" w:type="dxa"/>
            <w:tcBorders>
              <w:top w:val="nil"/>
              <w:left w:val="single" w:sz="4" w:space="0" w:color="auto"/>
              <w:bottom w:val="single" w:sz="4" w:space="0" w:color="auto"/>
              <w:right w:val="single" w:sz="4" w:space="0" w:color="auto"/>
            </w:tcBorders>
          </w:tcPr>
          <w:p w14:paraId="37C16E34" w14:textId="77777777" w:rsidR="004A02EB" w:rsidRPr="00F511A5" w:rsidRDefault="004A02EB"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12ADA260" w14:textId="77777777" w:rsidR="004A02EB" w:rsidRPr="00F511A5" w:rsidRDefault="004A02EB"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A3AFC6A" w14:textId="77777777" w:rsidR="004A02EB" w:rsidRPr="00F511A5" w:rsidRDefault="004A02EB"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33F2498C" w14:textId="77777777" w:rsidR="004A02EB" w:rsidRPr="00F511A5" w:rsidRDefault="004A02EB"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70FC4DEF" w14:textId="77777777" w:rsidR="004A02EB" w:rsidRPr="00F511A5" w:rsidRDefault="004A02EB" w:rsidP="009D4432">
            <w:pPr>
              <w:pStyle w:val="TAH"/>
            </w:pPr>
          </w:p>
        </w:tc>
        <w:tc>
          <w:tcPr>
            <w:tcW w:w="853" w:type="dxa"/>
            <w:tcBorders>
              <w:top w:val="nil"/>
              <w:left w:val="single" w:sz="4" w:space="0" w:color="auto"/>
              <w:bottom w:val="single" w:sz="4" w:space="0" w:color="auto"/>
              <w:right w:val="single" w:sz="4" w:space="0" w:color="auto"/>
            </w:tcBorders>
          </w:tcPr>
          <w:p w14:paraId="1A46AE02" w14:textId="77777777" w:rsidR="004A02EB" w:rsidRPr="00F511A5" w:rsidRDefault="004A02EB" w:rsidP="009D4432">
            <w:pPr>
              <w:pStyle w:val="TAH"/>
            </w:pPr>
          </w:p>
        </w:tc>
      </w:tr>
      <w:tr w:rsidR="004A02EB" w:rsidRPr="00F511A5" w14:paraId="7E6D86BA" w14:textId="77777777" w:rsidTr="001E5530">
        <w:tc>
          <w:tcPr>
            <w:tcW w:w="575" w:type="dxa"/>
            <w:tcBorders>
              <w:top w:val="single" w:sz="4" w:space="0" w:color="auto"/>
              <w:left w:val="single" w:sz="4" w:space="0" w:color="auto"/>
              <w:bottom w:val="single" w:sz="4" w:space="0" w:color="auto"/>
              <w:right w:val="single" w:sz="4" w:space="0" w:color="auto"/>
            </w:tcBorders>
          </w:tcPr>
          <w:p w14:paraId="7DED8421" w14:textId="77777777" w:rsidR="004A02EB" w:rsidRPr="00F511A5" w:rsidRDefault="004A02EB" w:rsidP="009D4432">
            <w:pPr>
              <w:pStyle w:val="TAC"/>
            </w:pPr>
            <w:r w:rsidRPr="00F511A5">
              <w:rPr>
                <w:lang w:eastAsia="fr-FR"/>
              </w:rPr>
              <w:t>1</w:t>
            </w:r>
          </w:p>
        </w:tc>
        <w:tc>
          <w:tcPr>
            <w:tcW w:w="3939" w:type="dxa"/>
            <w:tcBorders>
              <w:top w:val="single" w:sz="4" w:space="0" w:color="auto"/>
              <w:left w:val="single" w:sz="4" w:space="0" w:color="auto"/>
              <w:bottom w:val="single" w:sz="4" w:space="0" w:color="auto"/>
              <w:right w:val="single" w:sz="4" w:space="0" w:color="auto"/>
            </w:tcBorders>
          </w:tcPr>
          <w:p w14:paraId="1BF2E3CC" w14:textId="77777777" w:rsidR="004A02EB" w:rsidRPr="00F511A5" w:rsidRDefault="004A02EB" w:rsidP="009D4432">
            <w:pPr>
              <w:pStyle w:val="TAL"/>
            </w:pPr>
            <w:r w:rsidRPr="00F511A5">
              <w:rPr>
                <w:lang w:eastAsia="fr-FR"/>
              </w:rPr>
              <w:t>The UE is switched on.</w:t>
            </w:r>
          </w:p>
        </w:tc>
        <w:tc>
          <w:tcPr>
            <w:tcW w:w="645" w:type="dxa"/>
            <w:tcBorders>
              <w:top w:val="single" w:sz="4" w:space="0" w:color="auto"/>
              <w:left w:val="single" w:sz="4" w:space="0" w:color="auto"/>
              <w:bottom w:val="single" w:sz="4" w:space="0" w:color="auto"/>
              <w:right w:val="single" w:sz="4" w:space="0" w:color="auto"/>
            </w:tcBorders>
          </w:tcPr>
          <w:p w14:paraId="5019BBAF" w14:textId="77777777" w:rsidR="004A02EB" w:rsidRPr="00F511A5" w:rsidRDefault="004A02EB" w:rsidP="00C826D8">
            <w:pPr>
              <w:pStyle w:val="TAC"/>
            </w:pPr>
            <w:r w:rsidRPr="00F511A5">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064219B8" w14:textId="77777777" w:rsidR="004A02EB" w:rsidRPr="00F511A5" w:rsidRDefault="004A02EB" w:rsidP="00C826D8">
            <w:pPr>
              <w:pStyle w:val="TAL"/>
            </w:pPr>
            <w:r w:rsidRPr="00F511A5">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30E165F6" w14:textId="77777777" w:rsidR="004A02EB" w:rsidRPr="00F511A5" w:rsidRDefault="004A02EB" w:rsidP="00C826D8">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52115819" w14:textId="77777777" w:rsidR="004A02EB" w:rsidRPr="00F511A5" w:rsidRDefault="004A02EB" w:rsidP="00C826D8">
            <w:pPr>
              <w:pStyle w:val="TAC"/>
            </w:pPr>
            <w:r w:rsidRPr="00F511A5">
              <w:rPr>
                <w:lang w:eastAsia="fr-FR"/>
              </w:rPr>
              <w:t>-</w:t>
            </w:r>
          </w:p>
        </w:tc>
      </w:tr>
      <w:tr w:rsidR="004A02EB" w:rsidRPr="00F511A5" w14:paraId="7B1E8D08" w14:textId="77777777" w:rsidTr="001E5530">
        <w:tc>
          <w:tcPr>
            <w:tcW w:w="575" w:type="dxa"/>
            <w:tcBorders>
              <w:top w:val="single" w:sz="4" w:space="0" w:color="auto"/>
              <w:left w:val="single" w:sz="4" w:space="0" w:color="auto"/>
              <w:bottom w:val="single" w:sz="4" w:space="0" w:color="auto"/>
              <w:right w:val="single" w:sz="4" w:space="0" w:color="auto"/>
            </w:tcBorders>
          </w:tcPr>
          <w:p w14:paraId="4AD690FF" w14:textId="77777777" w:rsidR="004A02EB" w:rsidRPr="00F511A5" w:rsidRDefault="004A02EB" w:rsidP="009D4432">
            <w:pPr>
              <w:pStyle w:val="TAC"/>
            </w:pPr>
            <w:r w:rsidRPr="00F511A5">
              <w:rPr>
                <w:lang w:eastAsia="fr-FR"/>
              </w:rPr>
              <w:t>2</w:t>
            </w:r>
          </w:p>
        </w:tc>
        <w:tc>
          <w:tcPr>
            <w:tcW w:w="3939" w:type="dxa"/>
            <w:tcBorders>
              <w:top w:val="single" w:sz="4" w:space="0" w:color="auto"/>
              <w:left w:val="single" w:sz="4" w:space="0" w:color="auto"/>
              <w:bottom w:val="single" w:sz="4" w:space="0" w:color="auto"/>
              <w:right w:val="single" w:sz="4" w:space="0" w:color="auto"/>
            </w:tcBorders>
          </w:tcPr>
          <w:p w14:paraId="24855131" w14:textId="77777777" w:rsidR="004A02EB" w:rsidRPr="00F511A5" w:rsidRDefault="004A02EB" w:rsidP="009D4432">
            <w:pPr>
              <w:pStyle w:val="TAL"/>
            </w:pPr>
            <w:r w:rsidRPr="00F511A5">
              <w:rPr>
                <w:lang w:eastAsia="fr-FR"/>
              </w:rPr>
              <w:t>Check: Does UE transmit a REGISTRATION REQUEST message</w:t>
            </w:r>
            <w:r w:rsidRPr="00F511A5">
              <w:rPr>
                <w:lang w:eastAsia="zh-CN"/>
              </w:rPr>
              <w:t xml:space="preserve"> including NSSAA bit</w:t>
            </w:r>
            <w:r w:rsidRPr="00F511A5">
              <w:rPr>
                <w:lang w:eastAsia="fr-FR"/>
              </w:rPr>
              <w:t>?</w:t>
            </w:r>
          </w:p>
        </w:tc>
        <w:tc>
          <w:tcPr>
            <w:tcW w:w="645" w:type="dxa"/>
            <w:tcBorders>
              <w:top w:val="single" w:sz="4" w:space="0" w:color="auto"/>
              <w:left w:val="single" w:sz="4" w:space="0" w:color="auto"/>
              <w:bottom w:val="single" w:sz="4" w:space="0" w:color="auto"/>
              <w:right w:val="single" w:sz="4" w:space="0" w:color="auto"/>
            </w:tcBorders>
          </w:tcPr>
          <w:p w14:paraId="29889460" w14:textId="77777777" w:rsidR="004A02EB" w:rsidRPr="00F511A5" w:rsidRDefault="004A02EB" w:rsidP="00C826D8">
            <w:pPr>
              <w:pStyle w:val="TAC"/>
            </w:pPr>
            <w:r w:rsidRPr="00F511A5">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77B0FCF7" w14:textId="77777777" w:rsidR="004A02EB" w:rsidRPr="00F511A5" w:rsidRDefault="004A02EB" w:rsidP="00C826D8">
            <w:pPr>
              <w:pStyle w:val="TAL"/>
            </w:pPr>
            <w:r w:rsidRPr="00F511A5">
              <w:rPr>
                <w:lang w:eastAsia="fr-FR"/>
              </w:rPr>
              <w:t>REGISTRATION REQUEST</w:t>
            </w:r>
          </w:p>
        </w:tc>
        <w:tc>
          <w:tcPr>
            <w:tcW w:w="565" w:type="dxa"/>
            <w:tcBorders>
              <w:top w:val="single" w:sz="4" w:space="0" w:color="auto"/>
              <w:left w:val="single" w:sz="4" w:space="0" w:color="auto"/>
              <w:bottom w:val="single" w:sz="4" w:space="0" w:color="auto"/>
              <w:right w:val="single" w:sz="4" w:space="0" w:color="auto"/>
            </w:tcBorders>
          </w:tcPr>
          <w:p w14:paraId="5BE5849E" w14:textId="77777777" w:rsidR="004A02EB" w:rsidRPr="00F511A5" w:rsidRDefault="004A02EB" w:rsidP="00C826D8">
            <w:pPr>
              <w:pStyle w:val="TAC"/>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0F1D8907" w14:textId="77777777" w:rsidR="004A02EB" w:rsidRPr="00F511A5" w:rsidRDefault="004A02EB" w:rsidP="00C826D8">
            <w:pPr>
              <w:pStyle w:val="TAC"/>
            </w:pPr>
            <w:r w:rsidRPr="00F511A5">
              <w:rPr>
                <w:lang w:eastAsia="zh-CN"/>
              </w:rPr>
              <w:t>P</w:t>
            </w:r>
          </w:p>
        </w:tc>
      </w:tr>
      <w:tr w:rsidR="004A02EB" w:rsidRPr="00F511A5" w14:paraId="55F12B7E" w14:textId="77777777" w:rsidTr="001E5530">
        <w:tc>
          <w:tcPr>
            <w:tcW w:w="575" w:type="dxa"/>
            <w:tcBorders>
              <w:top w:val="single" w:sz="4" w:space="0" w:color="auto"/>
              <w:left w:val="single" w:sz="4" w:space="0" w:color="auto"/>
              <w:bottom w:val="single" w:sz="4" w:space="0" w:color="auto"/>
              <w:right w:val="single" w:sz="4" w:space="0" w:color="auto"/>
            </w:tcBorders>
          </w:tcPr>
          <w:p w14:paraId="5E1574A6" w14:textId="77777777" w:rsidR="004A02EB" w:rsidRPr="00F511A5" w:rsidRDefault="004A02EB" w:rsidP="009D4432">
            <w:pPr>
              <w:pStyle w:val="TAC"/>
            </w:pPr>
            <w:r w:rsidRPr="00F511A5">
              <w:rPr>
                <w:lang w:eastAsia="fr-FR"/>
              </w:rPr>
              <w:t>3-11</w:t>
            </w:r>
          </w:p>
        </w:tc>
        <w:tc>
          <w:tcPr>
            <w:tcW w:w="3939" w:type="dxa"/>
            <w:tcBorders>
              <w:top w:val="single" w:sz="4" w:space="0" w:color="auto"/>
              <w:left w:val="single" w:sz="4" w:space="0" w:color="auto"/>
              <w:bottom w:val="single" w:sz="4" w:space="0" w:color="auto"/>
              <w:right w:val="single" w:sz="4" w:space="0" w:color="auto"/>
            </w:tcBorders>
          </w:tcPr>
          <w:p w14:paraId="7828F12C" w14:textId="77777777" w:rsidR="004A02EB" w:rsidRPr="00F511A5" w:rsidRDefault="004A02EB" w:rsidP="009D4432">
            <w:pPr>
              <w:pStyle w:val="TAL"/>
            </w:pPr>
            <w:r w:rsidRPr="00F511A5">
              <w:rPr>
                <w:lang w:eastAsia="fr-FR"/>
              </w:rPr>
              <w:t>Steps 5 to 13 of the generic procedure for NR RRC_IDLE specified in TS 3</w:t>
            </w:r>
            <w:r w:rsidRPr="00F511A5">
              <w:rPr>
                <w:lang w:eastAsia="zh-CN"/>
              </w:rPr>
              <w:t>8</w:t>
            </w:r>
            <w:r w:rsidRPr="00F511A5">
              <w:rPr>
                <w:lang w:eastAsia="fr-FR"/>
              </w:rPr>
              <w:t>.508</w:t>
            </w:r>
            <w:r w:rsidRPr="00F511A5">
              <w:rPr>
                <w:lang w:eastAsia="zh-CN"/>
              </w:rPr>
              <w:t>-1</w:t>
            </w:r>
            <w:r w:rsidRPr="00F511A5">
              <w:rPr>
                <w:lang w:eastAsia="fr-FR"/>
              </w:rPr>
              <w:t xml:space="preserve"> subclause </w:t>
            </w:r>
            <w:r w:rsidRPr="00F511A5">
              <w:rPr>
                <w:lang w:eastAsia="zh-CN"/>
              </w:rPr>
              <w:t>4.5.2</w:t>
            </w:r>
            <w:r w:rsidRPr="00F511A5">
              <w:rPr>
                <w:lang w:eastAsia="fr-FR"/>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55B92243" w14:textId="77777777" w:rsidR="004A02EB" w:rsidRPr="00F511A5" w:rsidRDefault="004A02EB" w:rsidP="00C826D8">
            <w:pPr>
              <w:pStyle w:val="TAC"/>
            </w:pPr>
            <w:r w:rsidRPr="00F511A5">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3A645927" w14:textId="77777777" w:rsidR="004A02EB" w:rsidRPr="00F511A5" w:rsidRDefault="004A02EB" w:rsidP="00C826D8">
            <w:pPr>
              <w:pStyle w:val="TAL"/>
            </w:pPr>
            <w:r w:rsidRPr="00F511A5">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36BD0DD4" w14:textId="77777777" w:rsidR="004A02EB" w:rsidRPr="00F511A5" w:rsidRDefault="004A02EB" w:rsidP="00C826D8">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0DC83DA2" w14:textId="77777777" w:rsidR="004A02EB" w:rsidRPr="00F511A5" w:rsidRDefault="004A02EB" w:rsidP="00C826D8">
            <w:pPr>
              <w:pStyle w:val="TAC"/>
            </w:pPr>
            <w:r w:rsidRPr="00F511A5">
              <w:rPr>
                <w:lang w:eastAsia="fr-FR"/>
              </w:rPr>
              <w:t>-</w:t>
            </w:r>
          </w:p>
        </w:tc>
      </w:tr>
      <w:tr w:rsidR="004A02EB" w:rsidRPr="00F511A5" w14:paraId="644B9FEA" w14:textId="77777777" w:rsidTr="001E5530">
        <w:tc>
          <w:tcPr>
            <w:tcW w:w="575" w:type="dxa"/>
            <w:tcBorders>
              <w:top w:val="single" w:sz="4" w:space="0" w:color="auto"/>
              <w:left w:val="single" w:sz="4" w:space="0" w:color="auto"/>
              <w:bottom w:val="single" w:sz="4" w:space="0" w:color="auto"/>
              <w:right w:val="single" w:sz="4" w:space="0" w:color="auto"/>
            </w:tcBorders>
          </w:tcPr>
          <w:p w14:paraId="201E7118" w14:textId="77777777" w:rsidR="004A02EB" w:rsidRPr="00F511A5" w:rsidRDefault="004A02EB" w:rsidP="009D4432">
            <w:pPr>
              <w:pStyle w:val="TAC"/>
            </w:pPr>
            <w:r w:rsidRPr="00F511A5">
              <w:rPr>
                <w:lang w:eastAsia="fr-FR"/>
              </w:rPr>
              <w:t>12</w:t>
            </w:r>
          </w:p>
        </w:tc>
        <w:tc>
          <w:tcPr>
            <w:tcW w:w="3939" w:type="dxa"/>
            <w:tcBorders>
              <w:top w:val="single" w:sz="4" w:space="0" w:color="auto"/>
              <w:left w:val="single" w:sz="4" w:space="0" w:color="auto"/>
              <w:bottom w:val="single" w:sz="4" w:space="0" w:color="auto"/>
              <w:right w:val="single" w:sz="4" w:space="0" w:color="auto"/>
            </w:tcBorders>
          </w:tcPr>
          <w:p w14:paraId="4AE563E9" w14:textId="5E617318" w:rsidR="004A02EB" w:rsidRPr="00F511A5" w:rsidRDefault="004A02EB" w:rsidP="009D4432">
            <w:pPr>
              <w:pStyle w:val="TAL"/>
            </w:pPr>
            <w:r w:rsidRPr="00F511A5">
              <w:rPr>
                <w:lang w:eastAsia="fr-FR"/>
              </w:rPr>
              <w:t xml:space="preserve">The SS transmits a REGISTRATION ACCEPT message including </w:t>
            </w:r>
            <w:r w:rsidRPr="00F511A5">
              <w:rPr>
                <w:lang w:eastAsia="zh-CN"/>
              </w:rPr>
              <w:t>Pending</w:t>
            </w:r>
            <w:r w:rsidRPr="00F511A5">
              <w:rPr>
                <w:lang w:eastAsia="fr-FR"/>
              </w:rPr>
              <w:t xml:space="preserve"> NSSAI</w:t>
            </w:r>
            <w:r w:rsidRPr="00F511A5">
              <w:rPr>
                <w:lang w:eastAsia="zh-CN"/>
              </w:rPr>
              <w:t xml:space="preserve"> and </w:t>
            </w:r>
            <w:r w:rsidRPr="00F511A5">
              <w:rPr>
                <w:lang w:eastAsia="fr-FR"/>
              </w:rPr>
              <w:t>T3512 value IE</w:t>
            </w:r>
            <w:r w:rsidR="00471C2F" w:rsidRPr="00F511A5">
              <w:rPr>
                <w:lang w:eastAsia="fr-FR"/>
              </w:rPr>
              <w:t>.</w:t>
            </w:r>
          </w:p>
        </w:tc>
        <w:tc>
          <w:tcPr>
            <w:tcW w:w="645" w:type="dxa"/>
            <w:tcBorders>
              <w:top w:val="single" w:sz="4" w:space="0" w:color="auto"/>
              <w:left w:val="single" w:sz="4" w:space="0" w:color="auto"/>
              <w:bottom w:val="single" w:sz="4" w:space="0" w:color="auto"/>
              <w:right w:val="single" w:sz="4" w:space="0" w:color="auto"/>
            </w:tcBorders>
          </w:tcPr>
          <w:p w14:paraId="5D36B257" w14:textId="77777777" w:rsidR="004A02EB" w:rsidRPr="00F511A5" w:rsidRDefault="004A02EB" w:rsidP="00C826D8">
            <w:pPr>
              <w:pStyle w:val="TAC"/>
            </w:pPr>
            <w:r w:rsidRPr="00F511A5">
              <w:rPr>
                <w:lang w:eastAsia="fr-FR"/>
              </w:rPr>
              <w:t>&lt;--</w:t>
            </w:r>
          </w:p>
        </w:tc>
        <w:tc>
          <w:tcPr>
            <w:tcW w:w="3023" w:type="dxa"/>
            <w:tcBorders>
              <w:top w:val="single" w:sz="4" w:space="0" w:color="auto"/>
              <w:left w:val="single" w:sz="4" w:space="0" w:color="auto"/>
              <w:bottom w:val="single" w:sz="4" w:space="0" w:color="auto"/>
              <w:right w:val="single" w:sz="4" w:space="0" w:color="auto"/>
            </w:tcBorders>
          </w:tcPr>
          <w:p w14:paraId="1664A580" w14:textId="77777777" w:rsidR="004A02EB" w:rsidRPr="00F511A5" w:rsidRDefault="004A02EB" w:rsidP="00C826D8">
            <w:pPr>
              <w:pStyle w:val="TAL"/>
            </w:pPr>
            <w:r w:rsidRPr="00F511A5">
              <w:rPr>
                <w:lang w:eastAsia="fr-FR"/>
              </w:rPr>
              <w:t>REGISTRATION ACCEPT</w:t>
            </w:r>
          </w:p>
        </w:tc>
        <w:tc>
          <w:tcPr>
            <w:tcW w:w="565" w:type="dxa"/>
            <w:tcBorders>
              <w:top w:val="single" w:sz="4" w:space="0" w:color="auto"/>
              <w:left w:val="single" w:sz="4" w:space="0" w:color="auto"/>
              <w:bottom w:val="single" w:sz="4" w:space="0" w:color="auto"/>
              <w:right w:val="single" w:sz="4" w:space="0" w:color="auto"/>
            </w:tcBorders>
          </w:tcPr>
          <w:p w14:paraId="2E2DD693" w14:textId="77777777" w:rsidR="004A02EB" w:rsidRPr="00F511A5" w:rsidRDefault="004A02EB" w:rsidP="00C826D8">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2F8D8C49" w14:textId="77777777" w:rsidR="004A02EB" w:rsidRPr="00F511A5" w:rsidRDefault="004A02EB" w:rsidP="00C826D8">
            <w:pPr>
              <w:pStyle w:val="TAC"/>
            </w:pPr>
            <w:r w:rsidRPr="00F511A5">
              <w:rPr>
                <w:lang w:eastAsia="fr-FR"/>
              </w:rPr>
              <w:t>-</w:t>
            </w:r>
          </w:p>
        </w:tc>
      </w:tr>
      <w:tr w:rsidR="004A02EB" w:rsidRPr="00F511A5" w14:paraId="1F371F91" w14:textId="77777777" w:rsidTr="001E5530">
        <w:tc>
          <w:tcPr>
            <w:tcW w:w="575" w:type="dxa"/>
            <w:tcBorders>
              <w:top w:val="single" w:sz="4" w:space="0" w:color="auto"/>
              <w:left w:val="single" w:sz="4" w:space="0" w:color="auto"/>
              <w:bottom w:val="single" w:sz="4" w:space="0" w:color="auto"/>
              <w:right w:val="single" w:sz="4" w:space="0" w:color="auto"/>
            </w:tcBorders>
          </w:tcPr>
          <w:p w14:paraId="4442B437" w14:textId="77777777" w:rsidR="004A02EB" w:rsidRPr="00F511A5" w:rsidRDefault="004A02EB" w:rsidP="009D4432">
            <w:pPr>
              <w:pStyle w:val="TAC"/>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4E088483" w14:textId="77777777" w:rsidR="004A02EB" w:rsidRPr="00F511A5" w:rsidRDefault="004A02EB" w:rsidP="009D4432">
            <w:pPr>
              <w:pStyle w:val="TAL"/>
            </w:pPr>
            <w:r w:rsidRPr="00F511A5">
              <w:rPr>
                <w:lang w:eastAsia="fr-FR"/>
              </w:rPr>
              <w:t xml:space="preserve">The UE transmits an </w:t>
            </w:r>
            <w:r w:rsidRPr="00F511A5">
              <w:rPr>
                <w:i/>
                <w:lang w:eastAsia="fr-FR"/>
              </w:rPr>
              <w:t>ULInformationTransfer</w:t>
            </w:r>
            <w:r w:rsidRPr="00F511A5">
              <w:rPr>
                <w:lang w:eastAsia="fr-FR"/>
              </w:rP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37D069F6" w14:textId="77777777" w:rsidR="004A02EB" w:rsidRPr="00F511A5" w:rsidRDefault="004A02EB" w:rsidP="00C826D8">
            <w:pPr>
              <w:pStyle w:val="TAC"/>
            </w:pPr>
            <w:r w:rsidRPr="00F511A5">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517DCA13" w14:textId="77777777" w:rsidR="004A02EB" w:rsidRPr="00F511A5" w:rsidRDefault="004A02EB" w:rsidP="00C826D8">
            <w:pPr>
              <w:pStyle w:val="TAL"/>
            </w:pPr>
            <w:r w:rsidRPr="00F511A5">
              <w:rPr>
                <w:lang w:eastAsia="fr-FR"/>
              </w:rPr>
              <w:t>REGISTRATION COMPLETE</w:t>
            </w:r>
          </w:p>
        </w:tc>
        <w:tc>
          <w:tcPr>
            <w:tcW w:w="565" w:type="dxa"/>
            <w:tcBorders>
              <w:top w:val="single" w:sz="4" w:space="0" w:color="auto"/>
              <w:left w:val="single" w:sz="4" w:space="0" w:color="auto"/>
              <w:bottom w:val="single" w:sz="4" w:space="0" w:color="auto"/>
              <w:right w:val="single" w:sz="4" w:space="0" w:color="auto"/>
            </w:tcBorders>
          </w:tcPr>
          <w:p w14:paraId="61BE0E39" w14:textId="77777777" w:rsidR="004A02EB" w:rsidRPr="00F511A5" w:rsidRDefault="004A02EB" w:rsidP="00C826D8">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533479F2" w14:textId="77777777" w:rsidR="004A02EB" w:rsidRPr="00F511A5" w:rsidRDefault="004A02EB" w:rsidP="00C826D8">
            <w:pPr>
              <w:pStyle w:val="TAC"/>
            </w:pPr>
            <w:r w:rsidRPr="00F511A5">
              <w:rPr>
                <w:lang w:eastAsia="fr-FR"/>
              </w:rPr>
              <w:t>-</w:t>
            </w:r>
          </w:p>
        </w:tc>
      </w:tr>
      <w:tr w:rsidR="004A02EB" w:rsidRPr="00F511A5" w14:paraId="58832F4B" w14:textId="77777777" w:rsidTr="001E5530">
        <w:tc>
          <w:tcPr>
            <w:tcW w:w="575" w:type="dxa"/>
            <w:tcBorders>
              <w:top w:val="single" w:sz="4" w:space="0" w:color="auto"/>
              <w:left w:val="single" w:sz="4" w:space="0" w:color="auto"/>
              <w:bottom w:val="single" w:sz="4" w:space="0" w:color="auto"/>
              <w:right w:val="single" w:sz="4" w:space="0" w:color="auto"/>
            </w:tcBorders>
          </w:tcPr>
          <w:p w14:paraId="20C2D1AC" w14:textId="00B1174D" w:rsidR="004A02EB" w:rsidRPr="00F511A5" w:rsidRDefault="00353F80" w:rsidP="009D4432">
            <w:pPr>
              <w:pStyle w:val="TAC"/>
            </w:pPr>
            <w:ins w:id="16" w:author="MCC TF160" w:date="2023-02-10T18:14:00Z">
              <w:r>
                <w:t>-</w:t>
              </w:r>
            </w:ins>
          </w:p>
        </w:tc>
        <w:tc>
          <w:tcPr>
            <w:tcW w:w="3939" w:type="dxa"/>
            <w:tcBorders>
              <w:top w:val="single" w:sz="4" w:space="0" w:color="auto"/>
              <w:left w:val="single" w:sz="4" w:space="0" w:color="auto"/>
              <w:bottom w:val="single" w:sz="4" w:space="0" w:color="auto"/>
              <w:right w:val="single" w:sz="4" w:space="0" w:color="auto"/>
            </w:tcBorders>
          </w:tcPr>
          <w:p w14:paraId="6CF27EB6" w14:textId="77777777" w:rsidR="004A02EB" w:rsidRPr="00F511A5" w:rsidRDefault="004A02EB" w:rsidP="009D4432">
            <w:pPr>
              <w:pStyle w:val="TAL"/>
            </w:pPr>
            <w:r w:rsidRPr="00F511A5">
              <w:rPr>
                <w:lang w:eastAsia="fr-FR"/>
              </w:rPr>
              <w:t>EXCEPTION: Step 1</w:t>
            </w:r>
            <w:r w:rsidRPr="00F511A5">
              <w:rPr>
                <w:lang w:eastAsia="zh-CN"/>
              </w:rPr>
              <w:t>4a1</w:t>
            </w:r>
            <w:r w:rsidRPr="00F511A5">
              <w:rPr>
                <w:lang w:eastAsia="fr-FR"/>
              </w:rPr>
              <w:t xml:space="preserve"> is performed </w:t>
            </w:r>
            <w:r w:rsidRPr="00F511A5">
              <w:rPr>
                <w:lang w:eastAsia="zh-CN"/>
              </w:rPr>
              <w:t>if</w:t>
            </w:r>
            <w:r w:rsidRPr="00F511A5">
              <w:rPr>
                <w:lang w:eastAsia="fr-FR"/>
              </w:rPr>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2DF3F40B" w14:textId="423A811E" w:rsidR="004A02EB" w:rsidRPr="00F511A5" w:rsidRDefault="00353F80" w:rsidP="00C826D8">
            <w:pPr>
              <w:pStyle w:val="TAC"/>
            </w:pPr>
            <w:ins w:id="17" w:author="MCC TF160" w:date="2023-02-10T18:14:00Z">
              <w:r>
                <w:t>-</w:t>
              </w:r>
            </w:ins>
          </w:p>
        </w:tc>
        <w:tc>
          <w:tcPr>
            <w:tcW w:w="3023" w:type="dxa"/>
            <w:tcBorders>
              <w:top w:val="single" w:sz="4" w:space="0" w:color="auto"/>
              <w:left w:val="single" w:sz="4" w:space="0" w:color="auto"/>
              <w:bottom w:val="single" w:sz="4" w:space="0" w:color="auto"/>
              <w:right w:val="single" w:sz="4" w:space="0" w:color="auto"/>
            </w:tcBorders>
          </w:tcPr>
          <w:p w14:paraId="02E62171" w14:textId="76202448" w:rsidR="004A02EB" w:rsidRPr="00F511A5" w:rsidRDefault="00AB76C0" w:rsidP="00C826D8">
            <w:pPr>
              <w:pStyle w:val="TAL"/>
            </w:pPr>
            <w:r>
              <w:t>-</w:t>
            </w:r>
          </w:p>
        </w:tc>
        <w:tc>
          <w:tcPr>
            <w:tcW w:w="565" w:type="dxa"/>
            <w:tcBorders>
              <w:top w:val="single" w:sz="4" w:space="0" w:color="auto"/>
              <w:left w:val="single" w:sz="4" w:space="0" w:color="auto"/>
              <w:bottom w:val="single" w:sz="4" w:space="0" w:color="auto"/>
              <w:right w:val="single" w:sz="4" w:space="0" w:color="auto"/>
            </w:tcBorders>
          </w:tcPr>
          <w:p w14:paraId="519D9E8D" w14:textId="3150FF22" w:rsidR="004A02EB" w:rsidRPr="00F511A5" w:rsidRDefault="00353F80" w:rsidP="00C826D8">
            <w:pPr>
              <w:pStyle w:val="TAC"/>
            </w:pPr>
            <w:ins w:id="18" w:author="MCC TF160" w:date="2023-02-10T18:14:00Z">
              <w:r>
                <w:t>-</w:t>
              </w:r>
            </w:ins>
          </w:p>
        </w:tc>
        <w:tc>
          <w:tcPr>
            <w:tcW w:w="853" w:type="dxa"/>
            <w:tcBorders>
              <w:top w:val="single" w:sz="4" w:space="0" w:color="auto"/>
              <w:left w:val="single" w:sz="4" w:space="0" w:color="auto"/>
              <w:bottom w:val="single" w:sz="4" w:space="0" w:color="auto"/>
              <w:right w:val="single" w:sz="4" w:space="0" w:color="auto"/>
            </w:tcBorders>
          </w:tcPr>
          <w:p w14:paraId="26D87166" w14:textId="489E6DF2" w:rsidR="004A02EB" w:rsidRPr="00F511A5" w:rsidRDefault="00353F80" w:rsidP="00C826D8">
            <w:pPr>
              <w:pStyle w:val="TAC"/>
            </w:pPr>
            <w:ins w:id="19" w:author="MCC TF160" w:date="2023-02-10T18:14:00Z">
              <w:r>
                <w:t>-</w:t>
              </w:r>
            </w:ins>
          </w:p>
        </w:tc>
      </w:tr>
      <w:tr w:rsidR="004A02EB" w:rsidRPr="00F511A5" w14:paraId="5F7D5ECE" w14:textId="77777777" w:rsidTr="001E5530">
        <w:tc>
          <w:tcPr>
            <w:tcW w:w="575" w:type="dxa"/>
            <w:tcBorders>
              <w:top w:val="single" w:sz="4" w:space="0" w:color="auto"/>
              <w:left w:val="single" w:sz="4" w:space="0" w:color="auto"/>
              <w:bottom w:val="single" w:sz="4" w:space="0" w:color="auto"/>
              <w:right w:val="single" w:sz="4" w:space="0" w:color="auto"/>
            </w:tcBorders>
          </w:tcPr>
          <w:p w14:paraId="3BBA36E6" w14:textId="77777777" w:rsidR="004A02EB" w:rsidRPr="00F511A5" w:rsidRDefault="004A02EB" w:rsidP="009D4432">
            <w:pPr>
              <w:pStyle w:val="TAC"/>
            </w:pPr>
            <w:r w:rsidRPr="00F511A5">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71D8E98C" w14:textId="77777777" w:rsidR="004A02EB" w:rsidRPr="00F511A5" w:rsidRDefault="004A02EB" w:rsidP="009D4432">
            <w:pPr>
              <w:pStyle w:val="TAL"/>
            </w:pPr>
            <w:r w:rsidRPr="00F511A5">
              <w:rPr>
                <w:lang w:eastAsia="zh-CN"/>
              </w:rPr>
              <w:t>T</w:t>
            </w:r>
            <w:r w:rsidRPr="00F511A5">
              <w:rPr>
                <w:lang w:eastAsia="fr-FR"/>
              </w:rPr>
              <w:t>he generic procedure for UE-requested PDU session establishment, specified in 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tcPr>
          <w:p w14:paraId="29849174" w14:textId="77777777" w:rsidR="004A02EB" w:rsidRPr="00F511A5" w:rsidRDefault="004A02EB" w:rsidP="00C826D8">
            <w:pPr>
              <w:pStyle w:val="TAC"/>
            </w:pPr>
            <w:r w:rsidRPr="00F511A5">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5DCCD0B4" w14:textId="77777777" w:rsidR="004A02EB" w:rsidRPr="00F511A5" w:rsidRDefault="004A02EB" w:rsidP="00C826D8">
            <w:pPr>
              <w:pStyle w:val="TAL"/>
            </w:pPr>
            <w:r w:rsidRPr="00F511A5">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156F60C3" w14:textId="77777777" w:rsidR="004A02EB" w:rsidRPr="00F511A5" w:rsidRDefault="004A02EB" w:rsidP="00C826D8">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6CDFC45F" w14:textId="77777777" w:rsidR="004A02EB" w:rsidRPr="00F511A5" w:rsidRDefault="004A02EB" w:rsidP="00C826D8">
            <w:pPr>
              <w:pStyle w:val="TAC"/>
            </w:pPr>
            <w:r w:rsidRPr="00F511A5">
              <w:rPr>
                <w:lang w:eastAsia="fr-FR"/>
              </w:rPr>
              <w:t>-</w:t>
            </w:r>
          </w:p>
        </w:tc>
      </w:tr>
      <w:tr w:rsidR="004A02EB" w:rsidRPr="00F511A5" w14:paraId="7BE354AA" w14:textId="77777777" w:rsidTr="001E5530">
        <w:tc>
          <w:tcPr>
            <w:tcW w:w="575" w:type="dxa"/>
            <w:tcBorders>
              <w:top w:val="single" w:sz="4" w:space="0" w:color="auto"/>
              <w:left w:val="single" w:sz="4" w:space="0" w:color="auto"/>
              <w:bottom w:val="single" w:sz="4" w:space="0" w:color="auto"/>
              <w:right w:val="single" w:sz="4" w:space="0" w:color="auto"/>
            </w:tcBorders>
            <w:hideMark/>
          </w:tcPr>
          <w:p w14:paraId="67AAED0F" w14:textId="77777777" w:rsidR="004A02EB" w:rsidRPr="00F511A5" w:rsidRDefault="004A02EB" w:rsidP="009D4432">
            <w:pPr>
              <w:pStyle w:val="TAC"/>
            </w:pPr>
            <w:r w:rsidRPr="00F511A5">
              <w:rPr>
                <w:lang w:eastAsia="en-US"/>
              </w:rPr>
              <w:t>15</w:t>
            </w:r>
          </w:p>
        </w:tc>
        <w:tc>
          <w:tcPr>
            <w:tcW w:w="3939" w:type="dxa"/>
            <w:tcBorders>
              <w:top w:val="single" w:sz="4" w:space="0" w:color="auto"/>
              <w:left w:val="single" w:sz="4" w:space="0" w:color="auto"/>
              <w:bottom w:val="single" w:sz="4" w:space="0" w:color="auto"/>
              <w:right w:val="single" w:sz="4" w:space="0" w:color="auto"/>
            </w:tcBorders>
            <w:hideMark/>
          </w:tcPr>
          <w:p w14:paraId="23554BB1" w14:textId="70E1ACCB" w:rsidR="004A02EB" w:rsidRPr="00F511A5" w:rsidRDefault="004A02EB" w:rsidP="009D4432">
            <w:pPr>
              <w:pStyle w:val="TAL"/>
            </w:pPr>
            <w:r w:rsidRPr="00F511A5">
              <w:rPr>
                <w:lang w:eastAsia="en-US"/>
              </w:rPr>
              <w:t>Cause UE De-Registration</w:t>
            </w:r>
            <w:r w:rsidR="00B16048" w:rsidRPr="00F511A5">
              <w:rPr>
                <w:lang w:eastAsia="en-US"/>
              </w:rPr>
              <w:t xml:space="preserve"> by </w:t>
            </w:r>
            <w:r w:rsidR="00B16048" w:rsidRPr="00F511A5">
              <w:t>AT or MMI command</w:t>
            </w:r>
          </w:p>
        </w:tc>
        <w:tc>
          <w:tcPr>
            <w:tcW w:w="645" w:type="dxa"/>
            <w:tcBorders>
              <w:top w:val="single" w:sz="4" w:space="0" w:color="auto"/>
              <w:left w:val="single" w:sz="4" w:space="0" w:color="auto"/>
              <w:bottom w:val="single" w:sz="4" w:space="0" w:color="auto"/>
              <w:right w:val="single" w:sz="4" w:space="0" w:color="auto"/>
            </w:tcBorders>
            <w:hideMark/>
          </w:tcPr>
          <w:p w14:paraId="1A4586B7" w14:textId="77777777" w:rsidR="004A02EB" w:rsidRPr="00F511A5" w:rsidRDefault="004A02EB" w:rsidP="00AB76C0">
            <w:pPr>
              <w:pStyle w:val="TAC"/>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hideMark/>
          </w:tcPr>
          <w:p w14:paraId="784DE3E8" w14:textId="77777777" w:rsidR="004A02EB" w:rsidRPr="00F511A5" w:rsidRDefault="004A02EB" w:rsidP="00AB76C0">
            <w:pPr>
              <w:pStyle w:val="TAL"/>
            </w:pPr>
            <w:r w:rsidRPr="00F511A5">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F2D3BC8" w14:textId="77777777" w:rsidR="004A02EB" w:rsidRPr="00F511A5" w:rsidRDefault="004A02EB" w:rsidP="00AB76C0">
            <w:pPr>
              <w:pStyle w:val="TAC"/>
              <w:rPr>
                <w:lang w:eastAsia="zh-CN"/>
              </w:rPr>
            </w:pPr>
            <w:r w:rsidRPr="00F511A5">
              <w:rPr>
                <w:lang w:eastAsia="en-US"/>
              </w:rPr>
              <w:t>-</w:t>
            </w:r>
          </w:p>
        </w:tc>
        <w:tc>
          <w:tcPr>
            <w:tcW w:w="853" w:type="dxa"/>
            <w:tcBorders>
              <w:top w:val="single" w:sz="4" w:space="0" w:color="auto"/>
              <w:left w:val="single" w:sz="4" w:space="0" w:color="auto"/>
              <w:bottom w:val="single" w:sz="4" w:space="0" w:color="auto"/>
              <w:right w:val="single" w:sz="4" w:space="0" w:color="auto"/>
            </w:tcBorders>
            <w:hideMark/>
          </w:tcPr>
          <w:p w14:paraId="655B5546" w14:textId="77777777" w:rsidR="004A02EB" w:rsidRPr="00F511A5" w:rsidRDefault="004A02EB" w:rsidP="00AB76C0">
            <w:pPr>
              <w:pStyle w:val="TAC"/>
              <w:rPr>
                <w:lang w:eastAsia="zh-CN"/>
              </w:rPr>
            </w:pPr>
            <w:r w:rsidRPr="00F511A5">
              <w:rPr>
                <w:lang w:eastAsia="en-US"/>
              </w:rPr>
              <w:t>-</w:t>
            </w:r>
          </w:p>
        </w:tc>
      </w:tr>
      <w:tr w:rsidR="004A02EB" w:rsidRPr="00F511A5" w14:paraId="3A0C5AD4" w14:textId="77777777" w:rsidTr="001E5530">
        <w:tc>
          <w:tcPr>
            <w:tcW w:w="575" w:type="dxa"/>
            <w:tcBorders>
              <w:top w:val="single" w:sz="4" w:space="0" w:color="auto"/>
              <w:left w:val="single" w:sz="4" w:space="0" w:color="auto"/>
              <w:bottom w:val="single" w:sz="4" w:space="0" w:color="auto"/>
              <w:right w:val="single" w:sz="4" w:space="0" w:color="auto"/>
            </w:tcBorders>
            <w:hideMark/>
          </w:tcPr>
          <w:p w14:paraId="5B33EFB9" w14:textId="77777777" w:rsidR="004A02EB" w:rsidRPr="00F511A5" w:rsidRDefault="004A02EB" w:rsidP="009D4432">
            <w:pPr>
              <w:pStyle w:val="TAC"/>
              <w:rPr>
                <w:lang w:eastAsia="en-US"/>
              </w:rPr>
            </w:pPr>
            <w:r w:rsidRPr="00F511A5">
              <w:rPr>
                <w:lang w:eastAsia="en-US"/>
              </w:rPr>
              <w:t>16</w:t>
            </w:r>
          </w:p>
        </w:tc>
        <w:tc>
          <w:tcPr>
            <w:tcW w:w="3939" w:type="dxa"/>
            <w:tcBorders>
              <w:top w:val="single" w:sz="4" w:space="0" w:color="auto"/>
              <w:left w:val="single" w:sz="4" w:space="0" w:color="auto"/>
              <w:bottom w:val="single" w:sz="4" w:space="0" w:color="auto"/>
              <w:right w:val="single" w:sz="4" w:space="0" w:color="auto"/>
            </w:tcBorders>
            <w:hideMark/>
          </w:tcPr>
          <w:p w14:paraId="728070AF" w14:textId="77777777" w:rsidR="004A02EB" w:rsidRPr="00F511A5" w:rsidRDefault="004A02EB" w:rsidP="009D4432">
            <w:pPr>
              <w:pStyle w:val="TAL"/>
            </w:pPr>
            <w:r w:rsidRPr="00F511A5">
              <w:t>Check: Does the UE transmit a DEREGISTRATION REQUEST with the De-registration type IE indicating "normal de-registration"?</w:t>
            </w:r>
          </w:p>
        </w:tc>
        <w:tc>
          <w:tcPr>
            <w:tcW w:w="645" w:type="dxa"/>
            <w:tcBorders>
              <w:top w:val="single" w:sz="4" w:space="0" w:color="auto"/>
              <w:left w:val="single" w:sz="4" w:space="0" w:color="auto"/>
              <w:bottom w:val="single" w:sz="4" w:space="0" w:color="auto"/>
              <w:right w:val="single" w:sz="4" w:space="0" w:color="auto"/>
            </w:tcBorders>
            <w:hideMark/>
          </w:tcPr>
          <w:p w14:paraId="446FD9AB" w14:textId="77777777" w:rsidR="004A02EB" w:rsidRPr="00F511A5" w:rsidRDefault="004A02EB" w:rsidP="00AB76C0">
            <w:pPr>
              <w:pStyle w:val="TAC"/>
            </w:pPr>
            <w:r w:rsidRPr="00F511A5">
              <w:rPr>
                <w:lang w:eastAsia="en-US"/>
              </w:rPr>
              <w:t>--&gt;</w:t>
            </w:r>
          </w:p>
        </w:tc>
        <w:tc>
          <w:tcPr>
            <w:tcW w:w="3023" w:type="dxa"/>
            <w:tcBorders>
              <w:top w:val="single" w:sz="4" w:space="0" w:color="auto"/>
              <w:left w:val="single" w:sz="4" w:space="0" w:color="auto"/>
              <w:bottom w:val="single" w:sz="4" w:space="0" w:color="auto"/>
              <w:right w:val="single" w:sz="4" w:space="0" w:color="auto"/>
            </w:tcBorders>
            <w:hideMark/>
          </w:tcPr>
          <w:p w14:paraId="11FE44C6" w14:textId="77777777" w:rsidR="004A02EB" w:rsidRPr="00F511A5" w:rsidRDefault="004A02EB" w:rsidP="00AB76C0">
            <w:pPr>
              <w:pStyle w:val="TAL"/>
            </w:pPr>
            <w:r w:rsidRPr="00F511A5">
              <w:rPr>
                <w:lang w:eastAsia="en-US"/>
              </w:rPr>
              <w:t>DEREGISTRATION</w:t>
            </w:r>
            <w:r w:rsidRPr="00F511A5">
              <w:rPr>
                <w:lang w:eastAsia="zh-CN"/>
              </w:rPr>
              <w:t xml:space="preserve"> </w:t>
            </w:r>
            <w:r w:rsidRPr="00F511A5">
              <w:rPr>
                <w:lang w:eastAsia="en-US"/>
              </w:rPr>
              <w:t>REQUEST</w:t>
            </w:r>
          </w:p>
        </w:tc>
        <w:tc>
          <w:tcPr>
            <w:tcW w:w="565" w:type="dxa"/>
            <w:tcBorders>
              <w:top w:val="single" w:sz="4" w:space="0" w:color="auto"/>
              <w:left w:val="single" w:sz="4" w:space="0" w:color="auto"/>
              <w:bottom w:val="single" w:sz="4" w:space="0" w:color="auto"/>
              <w:right w:val="single" w:sz="4" w:space="0" w:color="auto"/>
            </w:tcBorders>
            <w:hideMark/>
          </w:tcPr>
          <w:p w14:paraId="62A116A0" w14:textId="77777777" w:rsidR="004A02EB" w:rsidRPr="00F511A5" w:rsidRDefault="004A02EB" w:rsidP="00AB76C0">
            <w:pPr>
              <w:pStyle w:val="TAC"/>
            </w:pPr>
            <w:r w:rsidRPr="00F511A5">
              <w:rPr>
                <w:lang w:eastAsia="en-US"/>
              </w:rPr>
              <w:t>-</w:t>
            </w:r>
          </w:p>
        </w:tc>
        <w:tc>
          <w:tcPr>
            <w:tcW w:w="853" w:type="dxa"/>
            <w:tcBorders>
              <w:top w:val="single" w:sz="4" w:space="0" w:color="auto"/>
              <w:left w:val="single" w:sz="4" w:space="0" w:color="auto"/>
              <w:bottom w:val="single" w:sz="4" w:space="0" w:color="auto"/>
              <w:right w:val="single" w:sz="4" w:space="0" w:color="auto"/>
            </w:tcBorders>
            <w:hideMark/>
          </w:tcPr>
          <w:p w14:paraId="58EDE8E4" w14:textId="77777777" w:rsidR="004A02EB" w:rsidRPr="00F511A5" w:rsidRDefault="004A02EB" w:rsidP="00AB76C0">
            <w:pPr>
              <w:pStyle w:val="TAC"/>
            </w:pPr>
            <w:r w:rsidRPr="00F511A5">
              <w:rPr>
                <w:lang w:eastAsia="en-US"/>
              </w:rPr>
              <w:t>-</w:t>
            </w:r>
          </w:p>
        </w:tc>
      </w:tr>
      <w:tr w:rsidR="004A02EB" w:rsidRPr="00F511A5" w14:paraId="0EFA371B" w14:textId="77777777" w:rsidTr="001E5530">
        <w:tc>
          <w:tcPr>
            <w:tcW w:w="575" w:type="dxa"/>
            <w:tcBorders>
              <w:top w:val="single" w:sz="4" w:space="0" w:color="auto"/>
              <w:left w:val="single" w:sz="4" w:space="0" w:color="auto"/>
              <w:bottom w:val="single" w:sz="4" w:space="0" w:color="auto"/>
              <w:right w:val="single" w:sz="4" w:space="0" w:color="auto"/>
            </w:tcBorders>
            <w:hideMark/>
          </w:tcPr>
          <w:p w14:paraId="0705555B" w14:textId="77777777" w:rsidR="004A02EB" w:rsidRPr="00F511A5" w:rsidRDefault="004A02EB" w:rsidP="009D4432">
            <w:pPr>
              <w:pStyle w:val="TAC"/>
            </w:pPr>
            <w:r w:rsidRPr="00F511A5">
              <w:rPr>
                <w:lang w:eastAsia="zh-CN"/>
              </w:rPr>
              <w:t>17</w:t>
            </w:r>
          </w:p>
        </w:tc>
        <w:tc>
          <w:tcPr>
            <w:tcW w:w="3939" w:type="dxa"/>
            <w:tcBorders>
              <w:top w:val="single" w:sz="4" w:space="0" w:color="auto"/>
              <w:left w:val="single" w:sz="4" w:space="0" w:color="auto"/>
              <w:bottom w:val="single" w:sz="4" w:space="0" w:color="auto"/>
              <w:right w:val="single" w:sz="4" w:space="0" w:color="auto"/>
            </w:tcBorders>
            <w:hideMark/>
          </w:tcPr>
          <w:p w14:paraId="72A82B78" w14:textId="77777777" w:rsidR="004A02EB" w:rsidRPr="00F511A5" w:rsidRDefault="004A02EB" w:rsidP="009D4432">
            <w:pPr>
              <w:pStyle w:val="TAL"/>
              <w:rPr>
                <w:lang w:eastAsia="zh-CN"/>
              </w:rPr>
            </w:pPr>
            <w:r w:rsidRPr="00F511A5">
              <w:t>The SS transmits a</w:t>
            </w:r>
            <w:r w:rsidRPr="00F511A5">
              <w:rPr>
                <w:lang w:eastAsia="zh-CN"/>
              </w:rPr>
              <w:t xml:space="preserve"> </w:t>
            </w:r>
            <w:r w:rsidRPr="00F511A5">
              <w:t>NETWORK SLICE-SPECIFIC AUTHENTICATION COMMAND message.</w:t>
            </w:r>
          </w:p>
        </w:tc>
        <w:tc>
          <w:tcPr>
            <w:tcW w:w="645" w:type="dxa"/>
            <w:tcBorders>
              <w:top w:val="single" w:sz="4" w:space="0" w:color="auto"/>
              <w:left w:val="single" w:sz="4" w:space="0" w:color="auto"/>
              <w:bottom w:val="single" w:sz="4" w:space="0" w:color="auto"/>
              <w:right w:val="single" w:sz="4" w:space="0" w:color="auto"/>
            </w:tcBorders>
            <w:hideMark/>
          </w:tcPr>
          <w:p w14:paraId="38988943" w14:textId="77777777" w:rsidR="004A02EB" w:rsidRPr="00F511A5" w:rsidRDefault="004A02EB" w:rsidP="00AB76C0">
            <w:pPr>
              <w:pStyle w:val="TAC"/>
              <w:rPr>
                <w:lang w:eastAsia="en-US"/>
              </w:rPr>
            </w:pPr>
            <w:r w:rsidRPr="00F511A5">
              <w:rPr>
                <w:lang w:eastAsia="zh-CN"/>
              </w:rPr>
              <w:t>&lt;--</w:t>
            </w:r>
          </w:p>
        </w:tc>
        <w:tc>
          <w:tcPr>
            <w:tcW w:w="3023" w:type="dxa"/>
            <w:tcBorders>
              <w:top w:val="single" w:sz="4" w:space="0" w:color="auto"/>
              <w:left w:val="single" w:sz="4" w:space="0" w:color="auto"/>
              <w:bottom w:val="single" w:sz="4" w:space="0" w:color="auto"/>
              <w:right w:val="single" w:sz="4" w:space="0" w:color="auto"/>
            </w:tcBorders>
            <w:hideMark/>
          </w:tcPr>
          <w:p w14:paraId="4ED6B41E" w14:textId="77777777" w:rsidR="004A02EB" w:rsidRPr="00F511A5" w:rsidRDefault="004A02EB" w:rsidP="00AB76C0">
            <w:pPr>
              <w:pStyle w:val="TAL"/>
            </w:pPr>
            <w:r w:rsidRPr="00F511A5">
              <w:t>NETWORK SLICE-SPECIFIC AUTHENTICATION COMMAND</w:t>
            </w:r>
          </w:p>
        </w:tc>
        <w:tc>
          <w:tcPr>
            <w:tcW w:w="565" w:type="dxa"/>
            <w:tcBorders>
              <w:top w:val="single" w:sz="4" w:space="0" w:color="auto"/>
              <w:left w:val="single" w:sz="4" w:space="0" w:color="auto"/>
              <w:bottom w:val="single" w:sz="4" w:space="0" w:color="auto"/>
              <w:right w:val="single" w:sz="4" w:space="0" w:color="auto"/>
            </w:tcBorders>
            <w:hideMark/>
          </w:tcPr>
          <w:p w14:paraId="1DC8C881" w14:textId="77777777" w:rsidR="004A02EB" w:rsidRPr="00F511A5" w:rsidRDefault="004A02EB" w:rsidP="00AB76C0">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AC0BC07" w14:textId="77777777" w:rsidR="004A02EB" w:rsidRPr="00F511A5" w:rsidRDefault="004A02EB" w:rsidP="00AB76C0">
            <w:pPr>
              <w:pStyle w:val="TAC"/>
            </w:pPr>
            <w:r w:rsidRPr="00F511A5">
              <w:t>-</w:t>
            </w:r>
          </w:p>
        </w:tc>
      </w:tr>
      <w:tr w:rsidR="004A02EB" w:rsidRPr="00F511A5" w14:paraId="292A6BCE" w14:textId="77777777" w:rsidTr="001E5530">
        <w:tc>
          <w:tcPr>
            <w:tcW w:w="575" w:type="dxa"/>
            <w:tcBorders>
              <w:top w:val="single" w:sz="4" w:space="0" w:color="auto"/>
              <w:left w:val="single" w:sz="4" w:space="0" w:color="auto"/>
              <w:bottom w:val="single" w:sz="4" w:space="0" w:color="auto"/>
              <w:right w:val="single" w:sz="4" w:space="0" w:color="auto"/>
            </w:tcBorders>
          </w:tcPr>
          <w:p w14:paraId="3020C321" w14:textId="77777777" w:rsidR="004A02EB" w:rsidRPr="00F511A5" w:rsidRDefault="004A02EB" w:rsidP="009D4432">
            <w:pPr>
              <w:pStyle w:val="TAC"/>
              <w:rPr>
                <w:lang w:eastAsia="zh-CN"/>
              </w:rPr>
            </w:pPr>
            <w:r w:rsidRPr="00F511A5">
              <w:rPr>
                <w:lang w:eastAsia="zh-CN"/>
              </w:rPr>
              <w:t>18</w:t>
            </w:r>
          </w:p>
        </w:tc>
        <w:tc>
          <w:tcPr>
            <w:tcW w:w="3939" w:type="dxa"/>
            <w:tcBorders>
              <w:top w:val="single" w:sz="4" w:space="0" w:color="auto"/>
              <w:left w:val="single" w:sz="4" w:space="0" w:color="auto"/>
              <w:bottom w:val="single" w:sz="4" w:space="0" w:color="auto"/>
              <w:right w:val="single" w:sz="4" w:space="0" w:color="auto"/>
            </w:tcBorders>
          </w:tcPr>
          <w:p w14:paraId="73EA84EE" w14:textId="781E23BC" w:rsidR="004A02EB" w:rsidRPr="00F511A5" w:rsidRDefault="004A02EB" w:rsidP="009D4432">
            <w:pPr>
              <w:pStyle w:val="TAL"/>
              <w:rPr>
                <w:szCs w:val="18"/>
                <w:lang w:eastAsia="zh-CN"/>
              </w:rPr>
            </w:pPr>
            <w:r w:rsidRPr="00F511A5">
              <w:t xml:space="preserve">Check: Does the UE transmit a NETWORK SLICE-SPECIFIC AUTHENTICATION COMPLETE message </w:t>
            </w:r>
            <w:r w:rsidRPr="00F511A5">
              <w:rPr>
                <w:lang w:eastAsia="zh-CN"/>
              </w:rPr>
              <w:t>within 5 seconds</w:t>
            </w:r>
            <w:r w:rsidR="00AB76C0">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06FA844B" w14:textId="77777777" w:rsidR="004A02EB" w:rsidRPr="00F511A5" w:rsidRDefault="004A02EB" w:rsidP="00AB76C0">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tcPr>
          <w:p w14:paraId="53B1DF07" w14:textId="77777777" w:rsidR="004A02EB" w:rsidRPr="00F511A5" w:rsidRDefault="004A02EB" w:rsidP="00AB76C0">
            <w:pPr>
              <w:pStyle w:val="TAL"/>
            </w:pPr>
            <w:r w:rsidRPr="00F511A5">
              <w:t>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69C5E8B5" w14:textId="77777777" w:rsidR="004A02EB" w:rsidRPr="00F511A5" w:rsidRDefault="004A02EB" w:rsidP="00AB76C0">
            <w:pPr>
              <w:pStyle w:val="TAC"/>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687D476F" w14:textId="77777777" w:rsidR="004A02EB" w:rsidRPr="00F511A5" w:rsidRDefault="004A02EB" w:rsidP="00AB76C0">
            <w:pPr>
              <w:pStyle w:val="TAC"/>
            </w:pPr>
            <w:r w:rsidRPr="00F511A5">
              <w:rPr>
                <w:lang w:eastAsia="zh-CN"/>
              </w:rPr>
              <w:t>F</w:t>
            </w:r>
          </w:p>
        </w:tc>
      </w:tr>
      <w:tr w:rsidR="004A02EB" w:rsidRPr="00F511A5" w14:paraId="799B9973" w14:textId="77777777" w:rsidTr="001E5530">
        <w:tc>
          <w:tcPr>
            <w:tcW w:w="575" w:type="dxa"/>
            <w:tcBorders>
              <w:top w:val="single" w:sz="4" w:space="0" w:color="auto"/>
              <w:left w:val="single" w:sz="4" w:space="0" w:color="auto"/>
              <w:bottom w:val="single" w:sz="4" w:space="0" w:color="auto"/>
              <w:right w:val="single" w:sz="4" w:space="0" w:color="auto"/>
            </w:tcBorders>
          </w:tcPr>
          <w:p w14:paraId="5B7688B0" w14:textId="77777777" w:rsidR="004A02EB" w:rsidRPr="00F511A5" w:rsidRDefault="004A02EB" w:rsidP="009D4432">
            <w:pPr>
              <w:pStyle w:val="TAC"/>
              <w:rPr>
                <w:lang w:eastAsia="zh-CN"/>
              </w:rPr>
            </w:pPr>
            <w:r w:rsidRPr="00F511A5">
              <w:rPr>
                <w:lang w:eastAsia="zh-CN"/>
              </w:rPr>
              <w:t>19</w:t>
            </w:r>
          </w:p>
        </w:tc>
        <w:tc>
          <w:tcPr>
            <w:tcW w:w="3939" w:type="dxa"/>
            <w:tcBorders>
              <w:top w:val="single" w:sz="4" w:space="0" w:color="auto"/>
              <w:left w:val="single" w:sz="4" w:space="0" w:color="auto"/>
              <w:bottom w:val="single" w:sz="4" w:space="0" w:color="auto"/>
              <w:right w:val="single" w:sz="4" w:space="0" w:color="auto"/>
            </w:tcBorders>
          </w:tcPr>
          <w:p w14:paraId="6D66B362" w14:textId="77777777" w:rsidR="004A02EB" w:rsidRPr="00F511A5" w:rsidRDefault="004A02EB" w:rsidP="009D4432">
            <w:pPr>
              <w:pStyle w:val="TAL"/>
              <w:rPr>
                <w:lang w:eastAsia="en-US"/>
              </w:rPr>
            </w:pPr>
            <w:r w:rsidRPr="00F511A5">
              <w:t>The SS transmits DEREGISTRATION ACCEPT message.</w:t>
            </w:r>
          </w:p>
        </w:tc>
        <w:tc>
          <w:tcPr>
            <w:tcW w:w="645" w:type="dxa"/>
            <w:tcBorders>
              <w:top w:val="single" w:sz="4" w:space="0" w:color="auto"/>
              <w:left w:val="single" w:sz="4" w:space="0" w:color="auto"/>
              <w:bottom w:val="single" w:sz="4" w:space="0" w:color="auto"/>
              <w:right w:val="single" w:sz="4" w:space="0" w:color="auto"/>
            </w:tcBorders>
          </w:tcPr>
          <w:p w14:paraId="17FCA293" w14:textId="77777777" w:rsidR="004A02EB" w:rsidRPr="00F511A5" w:rsidRDefault="004A02EB" w:rsidP="00AB76C0">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51F5B180" w14:textId="77777777" w:rsidR="004A02EB" w:rsidRPr="00F511A5" w:rsidRDefault="004A02EB" w:rsidP="00AB76C0">
            <w:pPr>
              <w:pStyle w:val="TAL"/>
            </w:pPr>
            <w:r w:rsidRPr="00F511A5">
              <w:t>DEREGISTRATION ACCEPT</w:t>
            </w:r>
          </w:p>
        </w:tc>
        <w:tc>
          <w:tcPr>
            <w:tcW w:w="565" w:type="dxa"/>
            <w:tcBorders>
              <w:top w:val="single" w:sz="4" w:space="0" w:color="auto"/>
              <w:left w:val="single" w:sz="4" w:space="0" w:color="auto"/>
              <w:bottom w:val="single" w:sz="4" w:space="0" w:color="auto"/>
              <w:right w:val="single" w:sz="4" w:space="0" w:color="auto"/>
            </w:tcBorders>
          </w:tcPr>
          <w:p w14:paraId="59A75C02" w14:textId="77777777" w:rsidR="004A02EB" w:rsidRPr="00F511A5" w:rsidRDefault="004A02EB" w:rsidP="00AB76C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48190C5" w14:textId="77777777" w:rsidR="004A02EB" w:rsidRPr="00F511A5" w:rsidRDefault="004A02EB" w:rsidP="00AB76C0">
            <w:pPr>
              <w:pStyle w:val="TAC"/>
            </w:pPr>
            <w:r w:rsidRPr="00F511A5">
              <w:t>-</w:t>
            </w:r>
          </w:p>
        </w:tc>
      </w:tr>
      <w:tr w:rsidR="004A02EB" w:rsidRPr="00F511A5" w14:paraId="1A4C0160" w14:textId="77777777" w:rsidTr="001E5530">
        <w:tc>
          <w:tcPr>
            <w:tcW w:w="575" w:type="dxa"/>
            <w:tcBorders>
              <w:top w:val="single" w:sz="4" w:space="0" w:color="auto"/>
              <w:left w:val="single" w:sz="4" w:space="0" w:color="auto"/>
              <w:bottom w:val="single" w:sz="4" w:space="0" w:color="auto"/>
              <w:right w:val="single" w:sz="4" w:space="0" w:color="auto"/>
            </w:tcBorders>
          </w:tcPr>
          <w:p w14:paraId="615AC058" w14:textId="77777777" w:rsidR="004A02EB" w:rsidRPr="00F511A5" w:rsidRDefault="004A02EB" w:rsidP="009D4432">
            <w:pPr>
              <w:pStyle w:val="TAC"/>
              <w:rPr>
                <w:lang w:eastAsia="zh-CN"/>
              </w:rPr>
            </w:pPr>
            <w:r w:rsidRPr="00F511A5">
              <w:rPr>
                <w:lang w:eastAsia="zh-CN"/>
              </w:rPr>
              <w:t>20</w:t>
            </w:r>
          </w:p>
        </w:tc>
        <w:tc>
          <w:tcPr>
            <w:tcW w:w="3939" w:type="dxa"/>
            <w:tcBorders>
              <w:top w:val="single" w:sz="4" w:space="0" w:color="auto"/>
              <w:left w:val="single" w:sz="4" w:space="0" w:color="auto"/>
              <w:bottom w:val="single" w:sz="4" w:space="0" w:color="auto"/>
              <w:right w:val="single" w:sz="4" w:space="0" w:color="auto"/>
            </w:tcBorders>
          </w:tcPr>
          <w:p w14:paraId="7191DBA3" w14:textId="77777777" w:rsidR="004A02EB" w:rsidRPr="00F511A5" w:rsidRDefault="004A02EB" w:rsidP="009D4432">
            <w:pPr>
              <w:pStyle w:val="TAL"/>
              <w:rPr>
                <w:lang w:eastAsia="en-US"/>
              </w:rPr>
            </w:pPr>
            <w:r w:rsidRPr="00F511A5">
              <w:t xml:space="preserve">The SS transmits an </w:t>
            </w:r>
            <w:r w:rsidRPr="00F511A5">
              <w:rPr>
                <w:i/>
              </w:rPr>
              <w:t>RRCRelease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tcPr>
          <w:p w14:paraId="03A3FD18" w14:textId="77777777" w:rsidR="004A02EB" w:rsidRPr="00F511A5" w:rsidRDefault="004A02EB" w:rsidP="00AB76C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45314561" w14:textId="77777777" w:rsidR="004A02EB" w:rsidRPr="00F511A5" w:rsidRDefault="004A02EB" w:rsidP="00AB76C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E3F74E8" w14:textId="77777777" w:rsidR="004A02EB" w:rsidRPr="00F511A5" w:rsidRDefault="004A02EB" w:rsidP="00AB76C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3749384" w14:textId="77777777" w:rsidR="004A02EB" w:rsidRPr="00F511A5" w:rsidRDefault="004A02EB" w:rsidP="00AB76C0">
            <w:pPr>
              <w:pStyle w:val="TAC"/>
            </w:pPr>
            <w:r w:rsidRPr="00F511A5">
              <w:t>-</w:t>
            </w:r>
          </w:p>
        </w:tc>
      </w:tr>
      <w:tr w:rsidR="004A02EB" w:rsidRPr="00F511A5" w14:paraId="135895C6" w14:textId="77777777" w:rsidTr="001E5530">
        <w:tc>
          <w:tcPr>
            <w:tcW w:w="575" w:type="dxa"/>
            <w:tcBorders>
              <w:top w:val="single" w:sz="4" w:space="0" w:color="auto"/>
              <w:left w:val="single" w:sz="4" w:space="0" w:color="auto"/>
              <w:bottom w:val="single" w:sz="4" w:space="0" w:color="auto"/>
              <w:right w:val="single" w:sz="4" w:space="0" w:color="auto"/>
            </w:tcBorders>
          </w:tcPr>
          <w:p w14:paraId="70DD9238" w14:textId="77777777" w:rsidR="004A02EB" w:rsidRPr="00F511A5" w:rsidRDefault="004A02EB" w:rsidP="009D4432">
            <w:pPr>
              <w:pStyle w:val="TAC"/>
              <w:rPr>
                <w:lang w:eastAsia="zh-CN"/>
              </w:rPr>
            </w:pPr>
            <w:r w:rsidRPr="00F511A5">
              <w:rPr>
                <w:lang w:eastAsia="zh-CN"/>
              </w:rPr>
              <w:t>21</w:t>
            </w:r>
          </w:p>
        </w:tc>
        <w:tc>
          <w:tcPr>
            <w:tcW w:w="3939" w:type="dxa"/>
            <w:tcBorders>
              <w:top w:val="single" w:sz="4" w:space="0" w:color="auto"/>
              <w:left w:val="single" w:sz="4" w:space="0" w:color="auto"/>
              <w:bottom w:val="single" w:sz="4" w:space="0" w:color="auto"/>
              <w:right w:val="single" w:sz="4" w:space="0" w:color="auto"/>
            </w:tcBorders>
          </w:tcPr>
          <w:p w14:paraId="6E3300DA" w14:textId="76E2303C" w:rsidR="004A02EB" w:rsidRPr="00F511A5" w:rsidRDefault="004A02EB" w:rsidP="009D4432">
            <w:pPr>
              <w:pStyle w:val="TAL"/>
              <w:rPr>
                <w:lang w:eastAsia="zh-CN"/>
              </w:rPr>
            </w:pPr>
            <w:r w:rsidRPr="00F511A5">
              <w:rPr>
                <w:lang w:eastAsia="fr-FR"/>
              </w:rPr>
              <w:t>Check: Does the test result of the generic</w:t>
            </w:r>
            <w:r w:rsidR="00471C2F" w:rsidRPr="00F511A5">
              <w:rPr>
                <w:lang w:eastAsia="fr-FR"/>
              </w:rPr>
              <w:t xml:space="preserve"> </w:t>
            </w:r>
            <w:r w:rsidRPr="00F511A5">
              <w:rPr>
                <w:lang w:eastAsia="fr-FR"/>
              </w:rPr>
              <w:t>procedure in TS 38.508-1 [4] subclause 4.9.13</w:t>
            </w:r>
            <w:r w:rsidR="00471C2F" w:rsidRPr="00F511A5">
              <w:rPr>
                <w:lang w:eastAsia="fr-FR"/>
              </w:rPr>
              <w:t xml:space="preserve"> </w:t>
            </w:r>
            <w:r w:rsidRPr="00F511A5">
              <w:rPr>
                <w:lang w:eastAsia="fr-FR"/>
              </w:rPr>
              <w:t>indicates that the UE doesn’t responds to paging when</w:t>
            </w:r>
            <w:r w:rsidR="00471C2F" w:rsidRPr="00F511A5">
              <w:rPr>
                <w:lang w:eastAsia="fr-FR"/>
              </w:rPr>
              <w:t xml:space="preserve"> </w:t>
            </w:r>
            <w:r w:rsidRPr="00F511A5">
              <w:rPr>
                <w:lang w:eastAsia="fr-FR"/>
              </w:rPr>
              <w:t>paged with NG-5G-S-TMSI?</w:t>
            </w:r>
          </w:p>
        </w:tc>
        <w:tc>
          <w:tcPr>
            <w:tcW w:w="645" w:type="dxa"/>
            <w:tcBorders>
              <w:top w:val="single" w:sz="4" w:space="0" w:color="auto"/>
              <w:left w:val="single" w:sz="4" w:space="0" w:color="auto"/>
              <w:bottom w:val="single" w:sz="4" w:space="0" w:color="auto"/>
              <w:right w:val="single" w:sz="4" w:space="0" w:color="auto"/>
            </w:tcBorders>
          </w:tcPr>
          <w:p w14:paraId="35B48F13" w14:textId="77777777" w:rsidR="004A02EB" w:rsidRPr="00F511A5" w:rsidRDefault="004A02EB" w:rsidP="00AB76C0">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tcPr>
          <w:p w14:paraId="6AE1AAAF" w14:textId="77777777" w:rsidR="004A02EB" w:rsidRPr="00F511A5" w:rsidRDefault="004A02EB" w:rsidP="00AB76C0">
            <w:pPr>
              <w:pStyle w:val="TAL"/>
              <w:rPr>
                <w:lang w:eastAsia="zh-CN"/>
              </w:rPr>
            </w:pPr>
            <w:r w:rsidRPr="00F511A5">
              <w:t>-</w:t>
            </w:r>
          </w:p>
        </w:tc>
        <w:tc>
          <w:tcPr>
            <w:tcW w:w="565" w:type="dxa"/>
            <w:tcBorders>
              <w:top w:val="single" w:sz="4" w:space="0" w:color="auto"/>
              <w:left w:val="single" w:sz="4" w:space="0" w:color="auto"/>
              <w:bottom w:val="single" w:sz="4" w:space="0" w:color="auto"/>
              <w:right w:val="single" w:sz="4" w:space="0" w:color="auto"/>
            </w:tcBorders>
          </w:tcPr>
          <w:p w14:paraId="6E5DF328" w14:textId="77777777" w:rsidR="004A02EB" w:rsidRPr="00F511A5" w:rsidRDefault="004A02EB" w:rsidP="00AB76C0">
            <w:pPr>
              <w:pStyle w:val="TAC"/>
              <w:rPr>
                <w:lang w:eastAsia="zh-CN"/>
              </w:rPr>
            </w:pPr>
            <w:r w:rsidRPr="00F511A5">
              <w:t>1</w:t>
            </w:r>
          </w:p>
        </w:tc>
        <w:tc>
          <w:tcPr>
            <w:tcW w:w="853" w:type="dxa"/>
            <w:tcBorders>
              <w:top w:val="single" w:sz="4" w:space="0" w:color="auto"/>
              <w:left w:val="single" w:sz="4" w:space="0" w:color="auto"/>
              <w:bottom w:val="single" w:sz="4" w:space="0" w:color="auto"/>
              <w:right w:val="single" w:sz="4" w:space="0" w:color="auto"/>
            </w:tcBorders>
          </w:tcPr>
          <w:p w14:paraId="254641D7" w14:textId="77777777" w:rsidR="004A02EB" w:rsidRPr="00F511A5" w:rsidRDefault="004A02EB" w:rsidP="00AB76C0">
            <w:pPr>
              <w:pStyle w:val="TAC"/>
              <w:rPr>
                <w:lang w:eastAsia="zh-CN"/>
              </w:rPr>
            </w:pPr>
            <w:r w:rsidRPr="00F511A5">
              <w:t>P</w:t>
            </w:r>
          </w:p>
        </w:tc>
      </w:tr>
    </w:tbl>
    <w:p w14:paraId="4876770A" w14:textId="77777777" w:rsidR="004A02EB" w:rsidRPr="00F511A5" w:rsidRDefault="004A02EB" w:rsidP="009D4432">
      <w:pPr>
        <w:rPr>
          <w:lang w:eastAsia="zh-CN"/>
        </w:rPr>
      </w:pPr>
    </w:p>
    <w:p w14:paraId="03C1979F" w14:textId="77777777" w:rsidR="004A02EB" w:rsidRPr="00F511A5" w:rsidRDefault="004A02EB" w:rsidP="00C826D8">
      <w:pPr>
        <w:pStyle w:val="H6"/>
        <w:rPr>
          <w:lang w:eastAsia="en-US"/>
        </w:rPr>
      </w:pPr>
      <w:r w:rsidRPr="00F511A5">
        <w:lastRenderedPageBreak/>
        <w:t>9.1.10.2.3.3</w:t>
      </w:r>
      <w:r w:rsidRPr="00F511A5">
        <w:tab/>
        <w:t>Specific message contents</w:t>
      </w:r>
    </w:p>
    <w:p w14:paraId="34E27233" w14:textId="77777777" w:rsidR="004A02EB" w:rsidRPr="00F511A5" w:rsidRDefault="004A02EB" w:rsidP="009D4432">
      <w:pPr>
        <w:pStyle w:val="TH"/>
        <w:rPr>
          <w:lang w:eastAsia="en-US"/>
        </w:rPr>
      </w:pPr>
      <w:r w:rsidRPr="00F511A5">
        <w:t>Table 9.1.10.2.3.3-1: REGISTRATION ACCEPT (step 12, Table 9.1.10.2.3.2-1)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A02EB" w:rsidRPr="00F511A5" w14:paraId="3B33D27B" w14:textId="77777777" w:rsidTr="00C826D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E43D448" w14:textId="4B6404B4" w:rsidR="004A02EB" w:rsidRPr="00F511A5" w:rsidRDefault="004A02EB" w:rsidP="009D4432">
            <w:pPr>
              <w:pStyle w:val="TAHCarNotBold"/>
            </w:pPr>
            <w:r w:rsidRPr="00F511A5">
              <w:t>Derivation path: TS 38.508-1 Table 4.7.1-7</w:t>
            </w:r>
            <w:r w:rsidR="00AB76C0">
              <w:t xml:space="preserve"> with condition INITIAL</w:t>
            </w:r>
          </w:p>
        </w:tc>
      </w:tr>
      <w:tr w:rsidR="004A02EB" w:rsidRPr="00F511A5" w14:paraId="719F9EC4"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E8A21" w14:textId="77777777" w:rsidR="004A02EB" w:rsidRPr="00F511A5" w:rsidRDefault="004A02EB" w:rsidP="009D4432">
            <w:pPr>
              <w:pStyle w:val="TAH"/>
              <w:rPr>
                <w:lang w:eastAsia="fr-FR"/>
              </w:rPr>
            </w:pPr>
            <w:r w:rsidRPr="00F511A5">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5FED7" w14:textId="77777777" w:rsidR="004A02EB" w:rsidRPr="00F511A5" w:rsidRDefault="004A02EB" w:rsidP="009D4432">
            <w:pPr>
              <w:pStyle w:val="TAH"/>
              <w:rPr>
                <w:lang w:eastAsia="fr-FR"/>
              </w:rPr>
            </w:pPr>
            <w:r w:rsidRPr="00F511A5">
              <w:rPr>
                <w:lang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3254" w14:textId="77777777" w:rsidR="004A02EB" w:rsidRPr="00F511A5" w:rsidRDefault="004A02EB" w:rsidP="009D4432">
            <w:pPr>
              <w:pStyle w:val="TAH"/>
              <w:rPr>
                <w:lang w:eastAsia="fr-FR"/>
              </w:rPr>
            </w:pPr>
            <w:r w:rsidRPr="00F511A5">
              <w:rPr>
                <w:lang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DB182" w14:textId="77777777" w:rsidR="004A02EB" w:rsidRPr="00F511A5" w:rsidRDefault="004A02EB" w:rsidP="009D4432">
            <w:pPr>
              <w:pStyle w:val="TAH"/>
              <w:rPr>
                <w:lang w:eastAsia="fr-FR"/>
              </w:rPr>
            </w:pPr>
            <w:r w:rsidRPr="00F511A5">
              <w:rPr>
                <w:lang w:eastAsia="fr-FR"/>
              </w:rPr>
              <w:t>Condition</w:t>
            </w:r>
          </w:p>
        </w:tc>
      </w:tr>
      <w:tr w:rsidR="004A02EB" w:rsidRPr="00F511A5" w14:paraId="56BC9B44"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BD8A" w14:textId="77777777" w:rsidR="004A02EB" w:rsidRPr="00F511A5" w:rsidRDefault="004A02EB" w:rsidP="009D4432">
            <w:pPr>
              <w:pStyle w:val="TAL"/>
              <w:rPr>
                <w:lang w:eastAsia="fr-FR"/>
              </w:rPr>
            </w:pPr>
            <w:r w:rsidRPr="00F511A5">
              <w:rPr>
                <w:lang w:eastAsia="fr-FR"/>
              </w:rP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262F" w14:textId="77777777" w:rsidR="004A02EB" w:rsidRPr="00F511A5" w:rsidRDefault="004A02EB" w:rsidP="009D4432">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A4C1" w14:textId="77777777" w:rsidR="004A02EB" w:rsidRPr="00F511A5" w:rsidRDefault="004A02EB" w:rsidP="009D443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451F" w14:textId="77777777" w:rsidR="004A02EB" w:rsidRPr="00F511A5" w:rsidRDefault="004A02EB" w:rsidP="009D4432">
            <w:pPr>
              <w:pStyle w:val="TAL"/>
              <w:rPr>
                <w:lang w:eastAsia="fr-FR"/>
              </w:rPr>
            </w:pPr>
          </w:p>
        </w:tc>
      </w:tr>
      <w:tr w:rsidR="004A02EB" w:rsidRPr="00F511A5" w14:paraId="52F16622"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53DA" w14:textId="374DE11A" w:rsidR="004A02EB" w:rsidRPr="00F511A5" w:rsidRDefault="004A02EB" w:rsidP="009D4432">
            <w:pPr>
              <w:pStyle w:val="TAL"/>
              <w:rPr>
                <w:lang w:eastAsia="fr-FR"/>
              </w:rPr>
            </w:pPr>
            <w:r w:rsidRPr="00F511A5">
              <w:rPr>
                <w:lang w:eastAsia="fr-FR"/>
              </w:rP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84FF" w14:textId="77777777" w:rsidR="004A02EB" w:rsidRPr="00F511A5" w:rsidRDefault="004A02EB" w:rsidP="009D4432">
            <w:pPr>
              <w:pStyle w:val="TAL"/>
              <w:rPr>
                <w:lang w:eastAsia="fr-FR"/>
              </w:rPr>
            </w:pPr>
            <w:r w:rsidRPr="00F511A5">
              <w:rPr>
                <w:lang w:eastAsia="fr-FR"/>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0A52" w14:textId="77777777" w:rsidR="004A02EB" w:rsidRPr="00F511A5" w:rsidRDefault="004A02EB" w:rsidP="009D4432">
            <w:pPr>
              <w:pStyle w:val="TAL"/>
              <w:rPr>
                <w:lang w:eastAsia="fr-FR"/>
              </w:rPr>
            </w:pPr>
            <w:r w:rsidRPr="00F511A5">
              <w:rPr>
                <w:lang w:eastAsia="fr-FR"/>
              </w:rP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DC3E8" w14:textId="77777777" w:rsidR="004A02EB" w:rsidRPr="00F511A5" w:rsidRDefault="004A02EB" w:rsidP="009D4432">
            <w:pPr>
              <w:pStyle w:val="TAL"/>
              <w:rPr>
                <w:lang w:eastAsia="fr-FR"/>
              </w:rPr>
            </w:pPr>
          </w:p>
        </w:tc>
      </w:tr>
      <w:tr w:rsidR="004A02EB" w:rsidRPr="00F511A5" w14:paraId="6315E16A"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811CD" w14:textId="41C17B63" w:rsidR="004A02EB" w:rsidRPr="00F511A5" w:rsidRDefault="004A02EB" w:rsidP="009D4432">
            <w:pPr>
              <w:pStyle w:val="TAL"/>
              <w:rPr>
                <w:lang w:eastAsia="fr-FR"/>
              </w:rPr>
            </w:pPr>
            <w:r w:rsidRPr="00F511A5">
              <w:rPr>
                <w:lang w:eastAsia="fr-FR"/>
              </w:rPr>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FAB16" w14:textId="77777777" w:rsidR="004A02EB" w:rsidRPr="00F511A5" w:rsidRDefault="004A02EB" w:rsidP="009D4432">
            <w:pPr>
              <w:pStyle w:val="TAL"/>
              <w:rPr>
                <w:lang w:eastAsia="fr-FR"/>
              </w:rPr>
            </w:pPr>
            <w:r w:rsidRPr="00F511A5">
              <w:rPr>
                <w:lang w:eastAsia="fr-FR"/>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314A8" w14:textId="77777777" w:rsidR="004A02EB" w:rsidRPr="00F511A5" w:rsidRDefault="004A02EB" w:rsidP="009D4432">
            <w:pPr>
              <w:pStyle w:val="TAL"/>
              <w:rPr>
                <w:lang w:eastAsia="fr-FR"/>
              </w:rPr>
            </w:pPr>
            <w:r w:rsidRPr="00F511A5">
              <w:rPr>
                <w:lang w:eastAsia="fr-FR"/>
              </w:rP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2434" w14:textId="77777777" w:rsidR="004A02EB" w:rsidRPr="00F511A5" w:rsidRDefault="004A02EB" w:rsidP="009D4432">
            <w:pPr>
              <w:pStyle w:val="TAL"/>
              <w:rPr>
                <w:lang w:eastAsia="fr-FR"/>
              </w:rPr>
            </w:pPr>
          </w:p>
        </w:tc>
      </w:tr>
      <w:tr w:rsidR="00AB76C0" w:rsidRPr="00F511A5" w14:paraId="3A6C817C"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FDAD" w14:textId="6E5373A3" w:rsidR="00AB76C0" w:rsidRPr="00F511A5" w:rsidRDefault="00AB76C0" w:rsidP="00AB76C0">
            <w:pPr>
              <w:pStyle w:val="TAL"/>
              <w:rPr>
                <w:lang w:eastAsia="fr-FR"/>
              </w:rPr>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A0B4" w14:textId="77777777" w:rsidR="00AB76C0" w:rsidRPr="00F511A5" w:rsidRDefault="00AB76C0" w:rsidP="00AB76C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DE7A"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DB3ED" w14:textId="77777777" w:rsidR="00AB76C0" w:rsidRPr="00F511A5" w:rsidRDefault="00AB76C0" w:rsidP="00AB76C0">
            <w:pPr>
              <w:pStyle w:val="TAL"/>
              <w:rPr>
                <w:lang w:eastAsia="fr-FR"/>
              </w:rPr>
            </w:pPr>
          </w:p>
        </w:tc>
      </w:tr>
      <w:tr w:rsidR="00AB76C0" w:rsidRPr="00F511A5" w14:paraId="0B5A667A"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D21F" w14:textId="128832ED" w:rsidR="00AB76C0" w:rsidRPr="00F511A5" w:rsidRDefault="00AB76C0" w:rsidP="00AB76C0">
            <w:pPr>
              <w:pStyle w:val="TAL"/>
              <w:rPr>
                <w:lang w:eastAsia="fr-FR"/>
              </w:rPr>
            </w:pPr>
            <w:r>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C820" w14:textId="0E165823" w:rsidR="00AB76C0" w:rsidRPr="00F511A5" w:rsidRDefault="00AB76C0" w:rsidP="00AB76C0">
            <w:pPr>
              <w:pStyle w:val="TAL"/>
              <w:rPr>
                <w:lang w:eastAsia="fr-FR"/>
              </w:rPr>
            </w:pPr>
            <w:r w:rsidRPr="0062004F">
              <w:t>'0000 01</w:t>
            </w:r>
            <w:r>
              <w:t>00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5DCD" w14:textId="0A3FE65F" w:rsidR="00AB76C0" w:rsidRPr="00F511A5" w:rsidRDefault="00AB76C0" w:rsidP="00AB76C0">
            <w:pPr>
              <w:pStyle w:val="TAL"/>
              <w:rPr>
                <w:lang w:eastAsia="fr-FR"/>
              </w:rPr>
            </w:pPr>
            <w:r>
              <w:t>4</w:t>
            </w:r>
            <w:r w:rsidRPr="0062004F">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43B5" w14:textId="77777777" w:rsidR="00AB76C0" w:rsidRPr="00F511A5" w:rsidRDefault="00AB76C0" w:rsidP="00AB76C0">
            <w:pPr>
              <w:pStyle w:val="TAL"/>
              <w:rPr>
                <w:lang w:eastAsia="fr-FR"/>
              </w:rPr>
            </w:pPr>
          </w:p>
        </w:tc>
      </w:tr>
      <w:tr w:rsidR="00AB76C0" w:rsidRPr="00F511A5" w14:paraId="71783CFB"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27514" w14:textId="50759211" w:rsidR="00AB76C0" w:rsidRPr="00F511A5" w:rsidRDefault="00AB76C0" w:rsidP="00AB76C0">
            <w:pPr>
              <w:pStyle w:val="TAL"/>
              <w:rPr>
                <w:lang w:eastAsia="fr-FR"/>
              </w:rPr>
            </w:pPr>
            <w: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50D0" w14:textId="77777777" w:rsidR="00AB76C0" w:rsidRPr="00F511A5" w:rsidRDefault="00AB76C0" w:rsidP="00AB76C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1F85"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F0A2" w14:textId="77777777" w:rsidR="00AB76C0" w:rsidRPr="00F511A5" w:rsidRDefault="00AB76C0" w:rsidP="00AB76C0">
            <w:pPr>
              <w:pStyle w:val="TAL"/>
              <w:rPr>
                <w:lang w:eastAsia="fr-FR"/>
              </w:rPr>
            </w:pPr>
          </w:p>
        </w:tc>
      </w:tr>
      <w:tr w:rsidR="00AB76C0" w:rsidRPr="00F511A5" w14:paraId="450B3F9E"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E87A" w14:textId="497181EC" w:rsidR="00AB76C0" w:rsidRPr="00F511A5" w:rsidRDefault="00AB76C0" w:rsidP="00AB76C0">
            <w:pPr>
              <w:pStyle w:val="TAL"/>
              <w:rPr>
                <w:lang w:eastAsia="fr-FR"/>
              </w:rPr>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4A18" w14:textId="22921C38" w:rsidR="00AB76C0" w:rsidRPr="00F511A5" w:rsidRDefault="00AB76C0" w:rsidP="00AB76C0">
            <w:pPr>
              <w:pStyle w:val="TAL"/>
              <w:rPr>
                <w:lang w:eastAsia="fr-FR"/>
              </w:rPr>
            </w:pPr>
            <w: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2FEB" w14:textId="5A514FE2" w:rsidR="00AB76C0" w:rsidRPr="00F511A5" w:rsidRDefault="00AB76C0" w:rsidP="00AB76C0">
            <w:pPr>
              <w:pStyle w:val="TAL"/>
              <w:rPr>
                <w:lang w:eastAsia="fr-FR"/>
              </w:rPr>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22DD" w14:textId="77777777" w:rsidR="00AB76C0" w:rsidRPr="00F511A5" w:rsidRDefault="00AB76C0" w:rsidP="00AB76C0">
            <w:pPr>
              <w:pStyle w:val="TAL"/>
              <w:rPr>
                <w:lang w:eastAsia="fr-FR"/>
              </w:rPr>
            </w:pPr>
          </w:p>
        </w:tc>
      </w:tr>
      <w:tr w:rsidR="00AB76C0" w:rsidRPr="00F511A5" w14:paraId="741760C9"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D66B" w14:textId="7C726C23" w:rsidR="00AB76C0" w:rsidRPr="00F511A5" w:rsidRDefault="00AB76C0" w:rsidP="00AB76C0">
            <w:pPr>
              <w:pStyle w:val="TAL"/>
              <w:rPr>
                <w:lang w:eastAsia="fr-FR"/>
              </w:rPr>
            </w:pPr>
            <w:r w:rsidRPr="0055400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AF65" w14:textId="4CAB6F27" w:rsidR="00AB76C0" w:rsidRPr="00F511A5" w:rsidRDefault="00AB76C0" w:rsidP="00AB76C0">
            <w:pPr>
              <w:pStyle w:val="TAL"/>
              <w:rPr>
                <w:lang w:eastAsia="fr-FR"/>
              </w:rPr>
            </w:pPr>
            <w:r w:rsidRPr="00554008">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E85" w14:textId="67D40F7F" w:rsidR="00AB76C0" w:rsidRPr="00F511A5" w:rsidRDefault="00AB76C0" w:rsidP="00AB76C0">
            <w:pPr>
              <w:pStyle w:val="TAL"/>
              <w:rPr>
                <w:lang w:eastAsia="fr-FR"/>
              </w:rPr>
            </w:pPr>
            <w:r w:rsidRPr="00554008">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0C37" w14:textId="77777777" w:rsidR="00AB76C0" w:rsidRPr="00F511A5" w:rsidRDefault="00AB76C0" w:rsidP="00AB76C0">
            <w:pPr>
              <w:pStyle w:val="TAL"/>
              <w:rPr>
                <w:lang w:eastAsia="fr-FR"/>
              </w:rPr>
            </w:pPr>
          </w:p>
        </w:tc>
      </w:tr>
      <w:tr w:rsidR="00AB76C0" w:rsidRPr="00F511A5" w14:paraId="24EE1484"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0E4E" w14:textId="4D635D4B" w:rsidR="00AB76C0" w:rsidRPr="00F511A5" w:rsidRDefault="00AB76C0" w:rsidP="00AB76C0">
            <w:pPr>
              <w:pStyle w:val="TAL"/>
              <w:rPr>
                <w:lang w:eastAsia="fr-FR"/>
              </w:rPr>
            </w:pPr>
            <w:r w:rsidRPr="0055400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6AFA" w14:textId="77FEDE22" w:rsidR="00AB76C0" w:rsidRPr="00F511A5" w:rsidRDefault="00AB76C0" w:rsidP="00AB76C0">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ECBD8"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DAD7" w14:textId="77777777" w:rsidR="00AB76C0" w:rsidRPr="00F511A5" w:rsidRDefault="00AB76C0" w:rsidP="00AB76C0">
            <w:pPr>
              <w:pStyle w:val="TAL"/>
              <w:rPr>
                <w:lang w:eastAsia="fr-FR"/>
              </w:rPr>
            </w:pPr>
          </w:p>
        </w:tc>
      </w:tr>
      <w:tr w:rsidR="00AB76C0" w:rsidRPr="00F511A5" w14:paraId="5C7628BB"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C96F" w14:textId="079CC108" w:rsidR="00AB76C0" w:rsidRPr="00F511A5" w:rsidRDefault="00AB76C0" w:rsidP="00AB76C0">
            <w:pPr>
              <w:pStyle w:val="TAL"/>
              <w:rPr>
                <w:lang w:eastAsia="fr-FR"/>
              </w:rPr>
            </w:pPr>
            <w:r w:rsidRPr="0055400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91F3" w14:textId="23A5FAFE" w:rsidR="00AB76C0" w:rsidRPr="00F511A5" w:rsidRDefault="00AB76C0" w:rsidP="00AB76C0">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6DD09"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803A" w14:textId="77777777" w:rsidR="00AB76C0" w:rsidRPr="00F511A5" w:rsidRDefault="00AB76C0" w:rsidP="00AB76C0">
            <w:pPr>
              <w:pStyle w:val="TAL"/>
              <w:rPr>
                <w:lang w:eastAsia="fr-FR"/>
              </w:rPr>
            </w:pPr>
          </w:p>
        </w:tc>
      </w:tr>
      <w:tr w:rsidR="00AB76C0" w:rsidRPr="00F511A5" w14:paraId="5B249781"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337E" w14:textId="319AA6C2" w:rsidR="00AB76C0" w:rsidRPr="00F511A5" w:rsidRDefault="00AB76C0" w:rsidP="00AB76C0">
            <w:pPr>
              <w:pStyle w:val="TAL"/>
              <w:rPr>
                <w:lang w:eastAsia="fr-FR"/>
              </w:rPr>
            </w:pPr>
            <w:r w:rsidRPr="0055400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3368" w14:textId="14FC3B11" w:rsidR="00AB76C0" w:rsidRPr="00F511A5" w:rsidRDefault="00AB76C0" w:rsidP="00AB76C0">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CCF5"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BCB56" w14:textId="77777777" w:rsidR="00AB76C0" w:rsidRPr="00F511A5" w:rsidRDefault="00AB76C0" w:rsidP="00AB76C0">
            <w:pPr>
              <w:pStyle w:val="TAL"/>
              <w:rPr>
                <w:lang w:eastAsia="fr-FR"/>
              </w:rPr>
            </w:pPr>
          </w:p>
        </w:tc>
      </w:tr>
      <w:tr w:rsidR="00AB76C0" w:rsidRPr="00F511A5" w14:paraId="1B550778"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D3E1" w14:textId="2B72C5CE" w:rsidR="00AB76C0" w:rsidRPr="00F511A5" w:rsidRDefault="00AB76C0" w:rsidP="00AB76C0">
            <w:pPr>
              <w:pStyle w:val="TAL"/>
              <w:rPr>
                <w:lang w:eastAsia="fr-FR"/>
              </w:rPr>
            </w:pPr>
            <w:r w:rsidRPr="00554008">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2D1D" w14:textId="77777777" w:rsidR="00AB76C0" w:rsidRPr="00F511A5" w:rsidRDefault="00AB76C0" w:rsidP="00AB76C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8B39"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F3CF" w14:textId="77777777" w:rsidR="00AB76C0" w:rsidRPr="00F511A5" w:rsidRDefault="00AB76C0" w:rsidP="00AB76C0">
            <w:pPr>
              <w:pStyle w:val="TAL"/>
              <w:rPr>
                <w:lang w:eastAsia="fr-FR"/>
              </w:rPr>
            </w:pPr>
          </w:p>
        </w:tc>
      </w:tr>
      <w:tr w:rsidR="00AB76C0" w:rsidRPr="00F511A5" w14:paraId="6CD9E2B1"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061F" w14:textId="4EC4FE98" w:rsidR="00AB76C0" w:rsidRPr="00F511A5" w:rsidRDefault="00AB76C0" w:rsidP="00AB76C0">
            <w:pPr>
              <w:pStyle w:val="TAL"/>
              <w:rPr>
                <w:lang w:eastAsia="fr-FR"/>
              </w:rPr>
            </w:pPr>
            <w:r w:rsidRPr="00554008">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D2A3" w14:textId="7667F9DD" w:rsidR="00AB76C0" w:rsidRPr="00F511A5" w:rsidRDefault="00AB76C0" w:rsidP="00AB76C0">
            <w:pPr>
              <w:pStyle w:val="TAL"/>
              <w:rPr>
                <w:lang w:eastAsia="fr-FR"/>
              </w:rPr>
            </w:pPr>
            <w:r w:rsidRPr="00554008">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3AF54" w14:textId="0DE97BAA" w:rsidR="00AB76C0" w:rsidRPr="00F511A5" w:rsidRDefault="00AB76C0" w:rsidP="00AB76C0">
            <w:pPr>
              <w:pStyle w:val="TAL"/>
              <w:rPr>
                <w:lang w:eastAsia="fr-FR"/>
              </w:rPr>
            </w:pPr>
            <w:r w:rsidRPr="0055400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E382" w14:textId="77777777" w:rsidR="00AB76C0" w:rsidRPr="00F511A5" w:rsidRDefault="00AB76C0" w:rsidP="00AB76C0">
            <w:pPr>
              <w:pStyle w:val="TAL"/>
              <w:rPr>
                <w:lang w:eastAsia="fr-FR"/>
              </w:rPr>
            </w:pPr>
          </w:p>
        </w:tc>
      </w:tr>
      <w:tr w:rsidR="00AB76C0" w:rsidRPr="00F511A5" w14:paraId="7F68AB90"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5CE6" w14:textId="5139DD48" w:rsidR="00AB76C0" w:rsidRPr="00F511A5" w:rsidRDefault="00AB76C0" w:rsidP="00AB76C0">
            <w:pPr>
              <w:pStyle w:val="TAL"/>
              <w:rPr>
                <w:lang w:eastAsia="fr-FR"/>
              </w:rPr>
            </w:pPr>
            <w:r w:rsidRPr="0055400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DA797" w14:textId="33EAF9A9" w:rsidR="00AB76C0" w:rsidRPr="00F511A5" w:rsidRDefault="00AB76C0" w:rsidP="00AB76C0">
            <w:pPr>
              <w:pStyle w:val="TAL"/>
              <w:rPr>
                <w:lang w:eastAsia="fr-FR"/>
              </w:rPr>
            </w:pPr>
            <w:r w:rsidRPr="00554008">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2300" w14:textId="58788E74" w:rsidR="00AB76C0" w:rsidRPr="00F511A5" w:rsidRDefault="00AB76C0" w:rsidP="00AB76C0">
            <w:pPr>
              <w:pStyle w:val="TAL"/>
              <w:rPr>
                <w:lang w:eastAsia="fr-FR"/>
              </w:rPr>
            </w:pPr>
            <w:r w:rsidRPr="00554008">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73FE" w14:textId="77777777" w:rsidR="00AB76C0" w:rsidRPr="00F511A5" w:rsidRDefault="00AB76C0" w:rsidP="00AB76C0">
            <w:pPr>
              <w:pStyle w:val="TAL"/>
              <w:rPr>
                <w:lang w:eastAsia="fr-FR"/>
              </w:rPr>
            </w:pPr>
          </w:p>
        </w:tc>
      </w:tr>
      <w:tr w:rsidR="00AB76C0" w:rsidRPr="00F511A5" w14:paraId="1C704564"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260A" w14:textId="23FDCB9D" w:rsidR="00AB76C0" w:rsidRPr="00F511A5" w:rsidRDefault="00AB76C0" w:rsidP="00AB76C0">
            <w:pPr>
              <w:pStyle w:val="TAL"/>
              <w:rPr>
                <w:lang w:eastAsia="fr-FR"/>
              </w:rPr>
            </w:pPr>
            <w:r w:rsidRPr="0055400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0E98" w14:textId="5A7906D9" w:rsidR="00AB76C0" w:rsidRPr="00F511A5" w:rsidRDefault="00AB76C0" w:rsidP="00AB76C0">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7C991"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8C54" w14:textId="77777777" w:rsidR="00AB76C0" w:rsidRPr="00F511A5" w:rsidRDefault="00AB76C0" w:rsidP="00AB76C0">
            <w:pPr>
              <w:pStyle w:val="TAL"/>
              <w:rPr>
                <w:lang w:eastAsia="fr-FR"/>
              </w:rPr>
            </w:pPr>
          </w:p>
        </w:tc>
      </w:tr>
      <w:tr w:rsidR="00AB76C0" w:rsidRPr="00F511A5" w14:paraId="2C857075"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DADF" w14:textId="7008913D" w:rsidR="00AB76C0" w:rsidRPr="00F511A5" w:rsidRDefault="00AB76C0" w:rsidP="00AB76C0">
            <w:pPr>
              <w:pStyle w:val="TAL"/>
              <w:rPr>
                <w:lang w:eastAsia="fr-FR"/>
              </w:rPr>
            </w:pPr>
            <w:r w:rsidRPr="0055400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6BFD" w14:textId="13B8CC45" w:rsidR="00AB76C0" w:rsidRPr="00F511A5" w:rsidRDefault="00AB76C0" w:rsidP="00AB76C0">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8D9E"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D5E4" w14:textId="77777777" w:rsidR="00AB76C0" w:rsidRPr="00F511A5" w:rsidRDefault="00AB76C0" w:rsidP="00AB76C0">
            <w:pPr>
              <w:pStyle w:val="TAL"/>
              <w:rPr>
                <w:lang w:eastAsia="fr-FR"/>
              </w:rPr>
            </w:pPr>
          </w:p>
        </w:tc>
      </w:tr>
      <w:tr w:rsidR="00AB76C0" w:rsidRPr="00F511A5" w14:paraId="48777CAC"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56F0" w14:textId="33813754" w:rsidR="00AB76C0" w:rsidRPr="00F511A5" w:rsidRDefault="00AB76C0" w:rsidP="00AB76C0">
            <w:pPr>
              <w:pStyle w:val="TAL"/>
              <w:rPr>
                <w:lang w:eastAsia="fr-FR"/>
              </w:rPr>
            </w:pPr>
            <w:r w:rsidRPr="0055400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02BDF" w14:textId="7F345732" w:rsidR="00AB76C0" w:rsidRPr="00F511A5" w:rsidRDefault="00AB76C0" w:rsidP="00AB76C0">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FF6E"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C45A" w14:textId="77777777" w:rsidR="00AB76C0" w:rsidRPr="00F511A5" w:rsidRDefault="00AB76C0" w:rsidP="00AB76C0">
            <w:pPr>
              <w:pStyle w:val="TAL"/>
              <w:rPr>
                <w:lang w:eastAsia="fr-FR"/>
              </w:rPr>
            </w:pPr>
          </w:p>
        </w:tc>
      </w:tr>
      <w:tr w:rsidR="00AB76C0" w:rsidRPr="00F511A5" w14:paraId="23E4C727"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94EB" w14:textId="77777777" w:rsidR="00AB76C0" w:rsidRPr="00F511A5" w:rsidRDefault="00AB76C0" w:rsidP="00AB76C0">
            <w:pPr>
              <w:pStyle w:val="TAL"/>
              <w:rPr>
                <w:lang w:eastAsia="fr-FR"/>
              </w:rPr>
            </w:pPr>
            <w:r w:rsidRPr="00F511A5">
              <w:rPr>
                <w:lang w:eastAsia="fr-FR"/>
              </w:rP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ED6A" w14:textId="77777777" w:rsidR="00AB76C0" w:rsidRPr="00F511A5" w:rsidRDefault="00AB76C0" w:rsidP="00AB76C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C085"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46CF5" w14:textId="77777777" w:rsidR="00AB76C0" w:rsidRPr="00F511A5" w:rsidRDefault="00AB76C0" w:rsidP="00AB76C0">
            <w:pPr>
              <w:pStyle w:val="TAL"/>
              <w:rPr>
                <w:lang w:eastAsia="fr-FR"/>
              </w:rPr>
            </w:pPr>
          </w:p>
        </w:tc>
      </w:tr>
      <w:tr w:rsidR="00AB76C0" w:rsidRPr="00F511A5" w14:paraId="0A777015"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945BF" w14:textId="259590CC" w:rsidR="00AB76C0" w:rsidRPr="00F511A5" w:rsidRDefault="00AB76C0" w:rsidP="00AB76C0">
            <w:pPr>
              <w:pStyle w:val="TAL"/>
              <w:rPr>
                <w:lang w:eastAsia="fr-FR"/>
              </w:rPr>
            </w:pPr>
            <w:r>
              <w:rPr>
                <w:rFonts w:hint="eastAsia"/>
                <w:lang w:eastAsia="zh-CN"/>
              </w:rPr>
              <w:t xml:space="preserve"> </w:t>
            </w:r>
            <w:r>
              <w:rPr>
                <w:lang w:eastAsia="zh-CN"/>
              </w:rPr>
              <w:t xml:space="preserve"> </w:t>
            </w:r>
            <w:r>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57312" w14:textId="75E09F53" w:rsidR="00AB76C0" w:rsidRPr="00F511A5" w:rsidRDefault="00AB76C0" w:rsidP="00AB76C0">
            <w:pPr>
              <w:pStyle w:val="TAL"/>
              <w:rPr>
                <w:lang w:eastAsia="fr-FR"/>
              </w:rPr>
            </w:pPr>
            <w:r w:rsidRPr="0062004F">
              <w:t>'0000 01</w:t>
            </w:r>
            <w:r>
              <w:t>00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6CB4" w14:textId="454D1C5A" w:rsidR="00AB76C0" w:rsidRPr="00F511A5" w:rsidRDefault="00AB76C0" w:rsidP="00AB76C0">
            <w:pPr>
              <w:pStyle w:val="TAL"/>
              <w:rPr>
                <w:lang w:eastAsia="fr-FR"/>
              </w:rPr>
            </w:pPr>
            <w:r>
              <w:t>4</w:t>
            </w:r>
            <w:r w:rsidRPr="0062004F">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1633" w14:textId="77777777" w:rsidR="00AB76C0" w:rsidRPr="00F511A5" w:rsidRDefault="00AB76C0" w:rsidP="00AB76C0">
            <w:pPr>
              <w:pStyle w:val="TAL"/>
              <w:rPr>
                <w:lang w:eastAsia="fr-FR"/>
              </w:rPr>
            </w:pPr>
          </w:p>
        </w:tc>
      </w:tr>
      <w:tr w:rsidR="00AB76C0" w:rsidRPr="00F511A5" w14:paraId="33105C16"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D5F9" w14:textId="4BAB1080" w:rsidR="00AB76C0" w:rsidRPr="00F511A5" w:rsidRDefault="00AB76C0" w:rsidP="00AB76C0">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6AC7" w14:textId="77777777" w:rsidR="00AB76C0" w:rsidRPr="00F511A5" w:rsidRDefault="00AB76C0" w:rsidP="00AB76C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2C69" w14:textId="77777777" w:rsidR="00AB76C0" w:rsidRPr="00F511A5" w:rsidRDefault="00AB76C0" w:rsidP="00AB76C0">
            <w:pPr>
              <w:pStyle w:val="TAL"/>
              <w:rPr>
                <w:lang w:eastAsia="fr-FR"/>
              </w:rPr>
            </w:pPr>
            <w:r w:rsidRPr="00F511A5">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82FF" w14:textId="77777777" w:rsidR="00AB76C0" w:rsidRPr="00F511A5" w:rsidRDefault="00AB76C0" w:rsidP="00AB76C0">
            <w:pPr>
              <w:pStyle w:val="TAL"/>
              <w:rPr>
                <w:lang w:eastAsia="fr-FR"/>
              </w:rPr>
            </w:pPr>
          </w:p>
        </w:tc>
      </w:tr>
      <w:tr w:rsidR="00AB76C0" w:rsidRPr="00F511A5" w14:paraId="28EDEAF7"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7D9A" w14:textId="7CA4EE97" w:rsidR="00AB76C0" w:rsidRPr="00F511A5" w:rsidRDefault="00AB76C0" w:rsidP="00AB76C0">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44CF9" w14:textId="77777777" w:rsidR="00AB76C0" w:rsidRPr="00F511A5" w:rsidRDefault="00AB76C0" w:rsidP="00AB76C0">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99FA2" w14:textId="77777777" w:rsidR="00AB76C0" w:rsidRPr="00F511A5" w:rsidRDefault="00AB76C0" w:rsidP="00AB76C0">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E603" w14:textId="77777777" w:rsidR="00AB76C0" w:rsidRPr="00F511A5" w:rsidRDefault="00AB76C0" w:rsidP="00AB76C0">
            <w:pPr>
              <w:pStyle w:val="TAL"/>
              <w:rPr>
                <w:lang w:eastAsia="fr-FR"/>
              </w:rPr>
            </w:pPr>
          </w:p>
        </w:tc>
      </w:tr>
      <w:tr w:rsidR="00AB76C0" w:rsidRPr="00F511A5" w14:paraId="363730B0"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BD288" w14:textId="5E620CDE" w:rsidR="00AB76C0" w:rsidRPr="00F511A5" w:rsidRDefault="00AB76C0" w:rsidP="00AB76C0">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88C37" w14:textId="77777777" w:rsidR="00AB76C0" w:rsidRPr="00F511A5" w:rsidRDefault="00AB76C0" w:rsidP="00AB76C0">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7E788" w14:textId="77777777" w:rsidR="00AB76C0" w:rsidRPr="00F511A5" w:rsidRDefault="00AB76C0" w:rsidP="00AB76C0">
            <w:pPr>
              <w:pStyle w:val="TAL"/>
              <w:rPr>
                <w:lang w:eastAsia="fr-FR"/>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262B" w14:textId="77777777" w:rsidR="00AB76C0" w:rsidRPr="00F511A5" w:rsidRDefault="00AB76C0" w:rsidP="00AB76C0">
            <w:pPr>
              <w:pStyle w:val="TAL"/>
              <w:rPr>
                <w:lang w:eastAsia="fr-FR"/>
              </w:rPr>
            </w:pPr>
          </w:p>
        </w:tc>
      </w:tr>
      <w:tr w:rsidR="00AB76C0" w:rsidRPr="00F511A5" w14:paraId="7BBDEB7B"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AD85" w14:textId="72947DC8" w:rsidR="00AB76C0" w:rsidRPr="00F511A5" w:rsidRDefault="00AB76C0" w:rsidP="00AB76C0">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C27F" w14:textId="77777777" w:rsidR="00AB76C0" w:rsidRPr="00F511A5" w:rsidRDefault="00AB76C0" w:rsidP="00AB76C0">
            <w:pPr>
              <w:pStyle w:val="TAL"/>
              <w:rPr>
                <w:lang w:eastAsia="zh-CN"/>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73A7"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AEB4" w14:textId="77777777" w:rsidR="00AB76C0" w:rsidRPr="00F511A5" w:rsidRDefault="00AB76C0" w:rsidP="00AB76C0">
            <w:pPr>
              <w:pStyle w:val="TAL"/>
              <w:rPr>
                <w:lang w:eastAsia="fr-FR"/>
              </w:rPr>
            </w:pPr>
          </w:p>
        </w:tc>
      </w:tr>
      <w:tr w:rsidR="00AB76C0" w:rsidRPr="00F511A5" w14:paraId="78E2630B"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FC173" w14:textId="45AA5964" w:rsidR="00AB76C0" w:rsidRPr="00F511A5" w:rsidRDefault="00AB76C0" w:rsidP="00AB76C0">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D24AE"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5011F"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0145" w14:textId="77777777" w:rsidR="00AB76C0" w:rsidRPr="00F511A5" w:rsidRDefault="00AB76C0" w:rsidP="00AB76C0">
            <w:pPr>
              <w:pStyle w:val="TAL"/>
              <w:rPr>
                <w:lang w:eastAsia="fr-FR"/>
              </w:rPr>
            </w:pPr>
          </w:p>
        </w:tc>
      </w:tr>
      <w:tr w:rsidR="00AB76C0" w:rsidRPr="00F511A5" w14:paraId="451AD6B5"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E98EE" w14:textId="3334355C" w:rsidR="00AB76C0" w:rsidRPr="00F511A5" w:rsidRDefault="00AB76C0" w:rsidP="00AB76C0">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A6B9"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CCE4"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E1DD1" w14:textId="77777777" w:rsidR="00AB76C0" w:rsidRPr="00F511A5" w:rsidRDefault="00AB76C0" w:rsidP="00AB76C0">
            <w:pPr>
              <w:pStyle w:val="TAL"/>
              <w:rPr>
                <w:lang w:eastAsia="fr-FR"/>
              </w:rPr>
            </w:pPr>
          </w:p>
        </w:tc>
      </w:tr>
      <w:tr w:rsidR="00AB76C0" w:rsidRPr="00F511A5" w14:paraId="3201A314"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BBA4B" w14:textId="2F2671C4" w:rsidR="00AB76C0" w:rsidRPr="00F511A5" w:rsidRDefault="00AB76C0" w:rsidP="00AB76C0">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8F3D" w14:textId="77777777" w:rsidR="00AB76C0" w:rsidRPr="00F511A5" w:rsidRDefault="00AB76C0" w:rsidP="00AB76C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1CF49" w14:textId="77777777" w:rsidR="00AB76C0" w:rsidRPr="00F511A5" w:rsidRDefault="00AB76C0" w:rsidP="00AB76C0">
            <w:pPr>
              <w:pStyle w:val="TAL"/>
              <w:rPr>
                <w:lang w:eastAsia="fr-FR"/>
              </w:rPr>
            </w:pPr>
            <w:r w:rsidRPr="00F511A5">
              <w:rPr>
                <w:lang w:eastAsia="fr-FR"/>
              </w:rPr>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D8DE" w14:textId="77777777" w:rsidR="00AB76C0" w:rsidRPr="00F511A5" w:rsidRDefault="00AB76C0" w:rsidP="00AB76C0">
            <w:pPr>
              <w:pStyle w:val="TAL"/>
              <w:rPr>
                <w:lang w:eastAsia="fr-FR"/>
              </w:rPr>
            </w:pPr>
          </w:p>
        </w:tc>
      </w:tr>
      <w:tr w:rsidR="00AB76C0" w:rsidRPr="00F511A5" w14:paraId="5C69FB02"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F55C" w14:textId="70E74717" w:rsidR="00AB76C0" w:rsidRPr="00F511A5" w:rsidRDefault="00AB76C0" w:rsidP="00AB76C0">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7BA6" w14:textId="77777777" w:rsidR="00AB76C0" w:rsidRPr="00F511A5" w:rsidRDefault="00AB76C0" w:rsidP="00AB76C0">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761C" w14:textId="77777777" w:rsidR="00AB76C0" w:rsidRPr="00F511A5" w:rsidRDefault="00AB76C0" w:rsidP="00AB76C0">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CBBE" w14:textId="77777777" w:rsidR="00AB76C0" w:rsidRPr="00F511A5" w:rsidRDefault="00AB76C0" w:rsidP="00AB76C0">
            <w:pPr>
              <w:pStyle w:val="TAL"/>
              <w:rPr>
                <w:lang w:eastAsia="fr-FR"/>
              </w:rPr>
            </w:pPr>
          </w:p>
        </w:tc>
      </w:tr>
      <w:tr w:rsidR="00AB76C0" w:rsidRPr="00F511A5" w14:paraId="500FF402"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6466" w14:textId="739F23DB" w:rsidR="00AB76C0" w:rsidRPr="00F511A5" w:rsidRDefault="00AB76C0" w:rsidP="00AB76C0">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B93BD" w14:textId="77777777" w:rsidR="00AB76C0" w:rsidRPr="00F511A5" w:rsidRDefault="00AB76C0" w:rsidP="00AB76C0">
            <w:pPr>
              <w:pStyle w:val="TAL"/>
              <w:rPr>
                <w:lang w:eastAsia="fr-FR"/>
              </w:rPr>
            </w:pPr>
            <w:r w:rsidRPr="00F511A5">
              <w:rPr>
                <w:lang w:eastAsia="fr-FR"/>
              </w:rPr>
              <w:t>‘000000</w:t>
            </w:r>
            <w:r w:rsidRPr="00F511A5">
              <w:rPr>
                <w:lang w:eastAsia="zh-CN"/>
              </w:rPr>
              <w:t>10</w:t>
            </w:r>
            <w:r w:rsidRPr="00F511A5">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FAF13" w14:textId="77777777" w:rsidR="00AB76C0" w:rsidRPr="00F511A5" w:rsidRDefault="00AB76C0" w:rsidP="00AB76C0">
            <w:pPr>
              <w:pStyle w:val="TAL"/>
              <w:rPr>
                <w:lang w:eastAsia="fr-FR"/>
              </w:rPr>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37A8" w14:textId="77777777" w:rsidR="00AB76C0" w:rsidRPr="00F511A5" w:rsidRDefault="00AB76C0" w:rsidP="00AB76C0">
            <w:pPr>
              <w:pStyle w:val="TAL"/>
              <w:rPr>
                <w:lang w:eastAsia="fr-FR"/>
              </w:rPr>
            </w:pPr>
          </w:p>
        </w:tc>
      </w:tr>
      <w:tr w:rsidR="00AB76C0" w:rsidRPr="00F511A5" w14:paraId="50391AC3"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0D19D" w14:textId="3B2F74FB" w:rsidR="00AB76C0" w:rsidRPr="00F511A5" w:rsidRDefault="00AB76C0" w:rsidP="00AB76C0">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2232"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8773"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EB7E" w14:textId="77777777" w:rsidR="00AB76C0" w:rsidRPr="00F511A5" w:rsidRDefault="00AB76C0" w:rsidP="00AB76C0">
            <w:pPr>
              <w:pStyle w:val="TAL"/>
              <w:rPr>
                <w:lang w:eastAsia="fr-FR"/>
              </w:rPr>
            </w:pPr>
          </w:p>
        </w:tc>
      </w:tr>
      <w:tr w:rsidR="00AB76C0" w:rsidRPr="00F511A5" w14:paraId="16476A2B"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48A73" w14:textId="26A794BB" w:rsidR="00AB76C0" w:rsidRPr="00F511A5" w:rsidRDefault="00AB76C0" w:rsidP="00AB76C0">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2EED"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0912"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E29E" w14:textId="77777777" w:rsidR="00AB76C0" w:rsidRPr="00F511A5" w:rsidRDefault="00AB76C0" w:rsidP="00AB76C0">
            <w:pPr>
              <w:pStyle w:val="TAL"/>
              <w:rPr>
                <w:lang w:eastAsia="fr-FR"/>
              </w:rPr>
            </w:pPr>
          </w:p>
        </w:tc>
      </w:tr>
      <w:tr w:rsidR="00AB76C0" w:rsidRPr="00F511A5" w14:paraId="2C736CBA"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B1E3" w14:textId="060191B8" w:rsidR="00AB76C0" w:rsidRPr="00F511A5" w:rsidRDefault="00AB76C0" w:rsidP="00AB76C0">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36CA"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3A52C"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44EE5" w14:textId="77777777" w:rsidR="00AB76C0" w:rsidRPr="00F511A5" w:rsidRDefault="00AB76C0" w:rsidP="00AB76C0">
            <w:pPr>
              <w:pStyle w:val="TAL"/>
              <w:rPr>
                <w:lang w:eastAsia="fr-FR"/>
              </w:rPr>
            </w:pPr>
          </w:p>
        </w:tc>
      </w:tr>
      <w:tr w:rsidR="00AB76C0" w:rsidRPr="00F511A5" w14:paraId="6E3B75C3"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EE4A0" w14:textId="77777777" w:rsidR="00AB76C0" w:rsidRPr="00F511A5" w:rsidRDefault="00AB76C0" w:rsidP="00AB76C0">
            <w:pPr>
              <w:pStyle w:val="TAL"/>
              <w:rPr>
                <w:lang w:eastAsia="fr-FR"/>
              </w:rPr>
            </w:pPr>
            <w:r w:rsidRPr="00F511A5">
              <w:rPr>
                <w:lang w:eastAsia="fr-FR"/>
              </w:rPr>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5ABC9" w14:textId="77777777" w:rsidR="00AB76C0" w:rsidRPr="00F511A5" w:rsidRDefault="00AB76C0" w:rsidP="00AB76C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19CF"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E13B" w14:textId="77777777" w:rsidR="00AB76C0" w:rsidRPr="00F511A5" w:rsidRDefault="00AB76C0" w:rsidP="00AB76C0">
            <w:pPr>
              <w:pStyle w:val="TAL"/>
              <w:rPr>
                <w:lang w:eastAsia="fr-FR"/>
              </w:rPr>
            </w:pPr>
          </w:p>
        </w:tc>
      </w:tr>
      <w:tr w:rsidR="00AB76C0" w:rsidRPr="00F511A5" w14:paraId="1E2A3A7B"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6FA1" w14:textId="4FDE253F" w:rsidR="00AB76C0" w:rsidRPr="00F511A5" w:rsidRDefault="00AB76C0" w:rsidP="00AB76C0">
            <w:pPr>
              <w:pStyle w:val="TAL"/>
              <w:rPr>
                <w:lang w:eastAsia="fr-FR"/>
              </w:rPr>
            </w:pPr>
            <w:r>
              <w:rPr>
                <w:rFonts w:hint="eastAsia"/>
                <w:lang w:eastAsia="zh-CN"/>
              </w:rPr>
              <w:t xml:space="preserve"> </w:t>
            </w:r>
            <w:r>
              <w:rPr>
                <w:lang w:eastAsia="zh-CN"/>
              </w:rPr>
              <w:t xml:space="preserve"> </w:t>
            </w:r>
            <w:r>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2877" w14:textId="1847B2AA" w:rsidR="00AB76C0" w:rsidRPr="00F511A5" w:rsidRDefault="00AB76C0" w:rsidP="00AB76C0">
            <w:pPr>
              <w:pStyle w:val="TAL"/>
              <w:rPr>
                <w:lang w:eastAsia="fr-FR"/>
              </w:rPr>
            </w:pPr>
            <w:r w:rsidRPr="0062004F">
              <w:t>'0000 01</w:t>
            </w:r>
            <w:r>
              <w:t>00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20D1" w14:textId="119DCFE5" w:rsidR="00AB76C0" w:rsidRPr="00F511A5" w:rsidRDefault="00AB76C0" w:rsidP="00AB76C0">
            <w:pPr>
              <w:pStyle w:val="TAL"/>
              <w:rPr>
                <w:lang w:eastAsia="fr-FR"/>
              </w:rPr>
            </w:pPr>
            <w:r>
              <w:t>4</w:t>
            </w:r>
            <w:r w:rsidRPr="0062004F">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C59F" w14:textId="77777777" w:rsidR="00AB76C0" w:rsidRPr="00F511A5" w:rsidRDefault="00AB76C0" w:rsidP="00AB76C0">
            <w:pPr>
              <w:pStyle w:val="TAL"/>
              <w:rPr>
                <w:lang w:eastAsia="fr-FR"/>
              </w:rPr>
            </w:pPr>
          </w:p>
        </w:tc>
      </w:tr>
      <w:tr w:rsidR="00AB76C0" w:rsidRPr="00F511A5" w14:paraId="05C480A0"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1B82A" w14:textId="0177A1B0" w:rsidR="00AB76C0" w:rsidRPr="00F511A5" w:rsidRDefault="00AB76C0" w:rsidP="00AB76C0">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32D0C" w14:textId="77777777" w:rsidR="00AB76C0" w:rsidRPr="00F511A5" w:rsidRDefault="00AB76C0" w:rsidP="00AB76C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4270F" w14:textId="77777777" w:rsidR="00AB76C0" w:rsidRPr="00F511A5" w:rsidRDefault="00AB76C0" w:rsidP="00AB76C0">
            <w:pPr>
              <w:pStyle w:val="TAL"/>
              <w:rPr>
                <w:lang w:eastAsia="fr-FR"/>
              </w:rPr>
            </w:pPr>
            <w:r w:rsidRPr="00F511A5">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5478" w14:textId="77777777" w:rsidR="00AB76C0" w:rsidRPr="00F511A5" w:rsidRDefault="00AB76C0" w:rsidP="00AB76C0">
            <w:pPr>
              <w:pStyle w:val="TAL"/>
              <w:rPr>
                <w:lang w:eastAsia="fr-FR"/>
              </w:rPr>
            </w:pPr>
          </w:p>
        </w:tc>
      </w:tr>
      <w:tr w:rsidR="00AB76C0" w:rsidRPr="00F511A5" w14:paraId="546EBA93"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72582" w14:textId="65829D99" w:rsidR="00AB76C0" w:rsidRPr="00F511A5" w:rsidRDefault="00AB76C0" w:rsidP="00AB76C0">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6CC97" w14:textId="77777777" w:rsidR="00AB76C0" w:rsidRPr="00F511A5" w:rsidRDefault="00AB76C0" w:rsidP="00AB76C0">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6098" w14:textId="77777777" w:rsidR="00AB76C0" w:rsidRPr="00F511A5" w:rsidRDefault="00AB76C0" w:rsidP="00AB76C0">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99B6" w14:textId="77777777" w:rsidR="00AB76C0" w:rsidRPr="00F511A5" w:rsidRDefault="00AB76C0" w:rsidP="00AB76C0">
            <w:pPr>
              <w:pStyle w:val="TAL"/>
              <w:rPr>
                <w:lang w:eastAsia="fr-FR"/>
              </w:rPr>
            </w:pPr>
          </w:p>
        </w:tc>
      </w:tr>
      <w:tr w:rsidR="00AB76C0" w:rsidRPr="00F511A5" w14:paraId="3E3BE1AD"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82FA" w14:textId="5EE4ED6B" w:rsidR="00AB76C0" w:rsidRPr="00F511A5" w:rsidRDefault="00AB76C0" w:rsidP="00AB76C0">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58809" w14:textId="77777777" w:rsidR="00AB76C0" w:rsidRPr="00F511A5" w:rsidRDefault="00AB76C0" w:rsidP="00AB76C0">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AB99" w14:textId="77777777" w:rsidR="00AB76C0" w:rsidRPr="00F511A5" w:rsidRDefault="00AB76C0" w:rsidP="00AB76C0">
            <w:pPr>
              <w:pStyle w:val="TAL"/>
              <w:rPr>
                <w:lang w:eastAsia="fr-FR"/>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B678" w14:textId="77777777" w:rsidR="00AB76C0" w:rsidRPr="00F511A5" w:rsidRDefault="00AB76C0" w:rsidP="00AB76C0">
            <w:pPr>
              <w:pStyle w:val="TAL"/>
              <w:rPr>
                <w:lang w:eastAsia="fr-FR"/>
              </w:rPr>
            </w:pPr>
          </w:p>
        </w:tc>
      </w:tr>
      <w:tr w:rsidR="00AB76C0" w:rsidRPr="00F511A5" w14:paraId="1F67E5F1"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D79A6" w14:textId="0F750A53" w:rsidR="00AB76C0" w:rsidRPr="00F511A5" w:rsidRDefault="00AB76C0" w:rsidP="00AB76C0">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99F1"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74B7"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2DD" w14:textId="77777777" w:rsidR="00AB76C0" w:rsidRPr="00F511A5" w:rsidRDefault="00AB76C0" w:rsidP="00AB76C0">
            <w:pPr>
              <w:pStyle w:val="TAL"/>
              <w:rPr>
                <w:lang w:eastAsia="fr-FR"/>
              </w:rPr>
            </w:pPr>
          </w:p>
        </w:tc>
      </w:tr>
      <w:tr w:rsidR="00AB76C0" w:rsidRPr="00F511A5" w14:paraId="6A4ED125"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D198D" w14:textId="1819CD93" w:rsidR="00AB76C0" w:rsidRPr="00F511A5" w:rsidRDefault="00AB76C0" w:rsidP="00AB76C0">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2F9B"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310A"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1D7B" w14:textId="77777777" w:rsidR="00AB76C0" w:rsidRPr="00F511A5" w:rsidRDefault="00AB76C0" w:rsidP="00AB76C0">
            <w:pPr>
              <w:pStyle w:val="TAL"/>
              <w:rPr>
                <w:lang w:eastAsia="fr-FR"/>
              </w:rPr>
            </w:pPr>
          </w:p>
        </w:tc>
      </w:tr>
      <w:tr w:rsidR="00AB76C0" w:rsidRPr="00F511A5" w14:paraId="2F470787"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73FF" w14:textId="30F03574" w:rsidR="00AB76C0" w:rsidRPr="00F511A5" w:rsidRDefault="00AB76C0" w:rsidP="00AB76C0">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0EBA2"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7234"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61241" w14:textId="77777777" w:rsidR="00AB76C0" w:rsidRPr="00F511A5" w:rsidRDefault="00AB76C0" w:rsidP="00AB76C0">
            <w:pPr>
              <w:pStyle w:val="TAL"/>
              <w:rPr>
                <w:lang w:eastAsia="fr-FR"/>
              </w:rPr>
            </w:pPr>
          </w:p>
        </w:tc>
      </w:tr>
      <w:tr w:rsidR="00AB76C0" w:rsidRPr="00F511A5" w14:paraId="3568AFC5"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9D8F" w14:textId="3E60153D" w:rsidR="00AB76C0" w:rsidRPr="00F511A5" w:rsidRDefault="00AB76C0" w:rsidP="00AB76C0">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56C9" w14:textId="77777777" w:rsidR="00AB76C0" w:rsidRPr="00F511A5" w:rsidRDefault="00AB76C0" w:rsidP="00AB76C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1CB5" w14:textId="071B9B42" w:rsidR="00AB76C0" w:rsidRPr="00F511A5" w:rsidRDefault="00AB76C0" w:rsidP="00AB76C0">
            <w:pPr>
              <w:pStyle w:val="TAL"/>
              <w:rPr>
                <w:lang w:eastAsia="fr-FR"/>
              </w:rPr>
            </w:pPr>
            <w:r w:rsidRPr="00F511A5">
              <w:rPr>
                <w:lang w:eastAsia="fr-FR"/>
              </w:rPr>
              <w:t xml:space="preserve">S-NSSAI value </w:t>
            </w:r>
            <w:r>
              <w:rPr>
                <w:lang w:eastAsia="fr-FR"/>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34BB" w14:textId="77777777" w:rsidR="00AB76C0" w:rsidRPr="00F511A5" w:rsidRDefault="00AB76C0" w:rsidP="00AB76C0">
            <w:pPr>
              <w:pStyle w:val="TAL"/>
              <w:rPr>
                <w:lang w:eastAsia="fr-FR"/>
              </w:rPr>
            </w:pPr>
          </w:p>
        </w:tc>
      </w:tr>
      <w:tr w:rsidR="00AB76C0" w:rsidRPr="00F511A5" w14:paraId="130AD34B"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D723" w14:textId="491FDB23" w:rsidR="00AB76C0" w:rsidRPr="00F511A5" w:rsidRDefault="00AB76C0" w:rsidP="00AB76C0">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0088" w14:textId="77777777" w:rsidR="00AB76C0" w:rsidRPr="00F511A5" w:rsidRDefault="00AB76C0" w:rsidP="00AB76C0">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1854" w14:textId="77777777" w:rsidR="00AB76C0" w:rsidRPr="00F511A5" w:rsidRDefault="00AB76C0" w:rsidP="00AB76C0">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2DD3" w14:textId="77777777" w:rsidR="00AB76C0" w:rsidRPr="00F511A5" w:rsidRDefault="00AB76C0" w:rsidP="00AB76C0">
            <w:pPr>
              <w:pStyle w:val="TAL"/>
              <w:rPr>
                <w:lang w:eastAsia="fr-FR"/>
              </w:rPr>
            </w:pPr>
          </w:p>
        </w:tc>
      </w:tr>
      <w:tr w:rsidR="00AB76C0" w:rsidRPr="00F511A5" w14:paraId="1B72B469"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9D58" w14:textId="6626B557" w:rsidR="00AB76C0" w:rsidRPr="00F511A5" w:rsidRDefault="00AB76C0" w:rsidP="00AB76C0">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FC2E" w14:textId="77777777" w:rsidR="00AB76C0" w:rsidRPr="00F511A5" w:rsidRDefault="00AB76C0" w:rsidP="00AB76C0">
            <w:pPr>
              <w:pStyle w:val="TAL"/>
              <w:rPr>
                <w:lang w:eastAsia="fr-FR"/>
              </w:rPr>
            </w:pPr>
            <w:r w:rsidRPr="00F511A5">
              <w:rPr>
                <w:lang w:eastAsia="fr-FR"/>
              </w:rPr>
              <w:t>‘000000</w:t>
            </w:r>
            <w:r w:rsidRPr="00F511A5">
              <w:rPr>
                <w:lang w:eastAsia="zh-CN"/>
              </w:rPr>
              <w:t>10</w:t>
            </w:r>
            <w:r w:rsidRPr="00F511A5">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F47EE" w14:textId="77777777" w:rsidR="00AB76C0" w:rsidRPr="00F511A5" w:rsidRDefault="00AB76C0" w:rsidP="00AB76C0">
            <w:pPr>
              <w:pStyle w:val="TAL"/>
              <w:rPr>
                <w:lang w:eastAsia="zh-CN"/>
              </w:rPr>
            </w:pPr>
            <w:r w:rsidRPr="00F511A5">
              <w:rPr>
                <w:lang w:eastAsia="fr-FR"/>
              </w:rPr>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396B" w14:textId="77777777" w:rsidR="00AB76C0" w:rsidRPr="00F511A5" w:rsidRDefault="00AB76C0" w:rsidP="00AB76C0">
            <w:pPr>
              <w:pStyle w:val="TAL"/>
              <w:rPr>
                <w:lang w:eastAsia="fr-FR"/>
              </w:rPr>
            </w:pPr>
          </w:p>
        </w:tc>
      </w:tr>
      <w:tr w:rsidR="00AB76C0" w:rsidRPr="00F511A5" w14:paraId="128E29AB"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FE143" w14:textId="7607AC75" w:rsidR="00AB76C0" w:rsidRPr="00F511A5" w:rsidRDefault="00AB76C0" w:rsidP="00AB76C0">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174E6"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E5FD0"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E9A9B" w14:textId="77777777" w:rsidR="00AB76C0" w:rsidRPr="00F511A5" w:rsidRDefault="00AB76C0" w:rsidP="00AB76C0">
            <w:pPr>
              <w:pStyle w:val="TAL"/>
              <w:rPr>
                <w:lang w:eastAsia="fr-FR"/>
              </w:rPr>
            </w:pPr>
          </w:p>
        </w:tc>
      </w:tr>
      <w:tr w:rsidR="00AB76C0" w:rsidRPr="00F511A5" w14:paraId="3F284735"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13440" w14:textId="1F700D40" w:rsidR="00AB76C0" w:rsidRPr="00F511A5" w:rsidRDefault="00AB76C0" w:rsidP="00AB76C0">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5EC1"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F459"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BB2D5" w14:textId="77777777" w:rsidR="00AB76C0" w:rsidRPr="00F511A5" w:rsidRDefault="00AB76C0" w:rsidP="00AB76C0">
            <w:pPr>
              <w:pStyle w:val="TAL"/>
              <w:rPr>
                <w:lang w:eastAsia="fr-FR"/>
              </w:rPr>
            </w:pPr>
          </w:p>
        </w:tc>
      </w:tr>
      <w:tr w:rsidR="00AB76C0" w:rsidRPr="00F511A5" w14:paraId="52387BCF" w14:textId="77777777" w:rsidTr="00C826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08E14" w14:textId="28B916C2" w:rsidR="00AB76C0" w:rsidRPr="00F511A5" w:rsidRDefault="00AB76C0" w:rsidP="00AB76C0">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7563A" w14:textId="77777777" w:rsidR="00AB76C0" w:rsidRPr="00F511A5" w:rsidRDefault="00AB76C0" w:rsidP="00AB76C0">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DB6B" w14:textId="77777777" w:rsidR="00AB76C0" w:rsidRPr="00F511A5" w:rsidRDefault="00AB76C0" w:rsidP="00AB76C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645F" w14:textId="77777777" w:rsidR="00AB76C0" w:rsidRPr="00F511A5" w:rsidRDefault="00AB76C0" w:rsidP="00AB76C0">
            <w:pPr>
              <w:pStyle w:val="TAL"/>
              <w:rPr>
                <w:lang w:eastAsia="fr-FR"/>
              </w:rPr>
            </w:pPr>
          </w:p>
        </w:tc>
      </w:tr>
    </w:tbl>
    <w:p w14:paraId="08636F07" w14:textId="77777777" w:rsidR="004A02EB" w:rsidRPr="00F511A5" w:rsidRDefault="004A02EB" w:rsidP="009D4432">
      <w:pPr>
        <w:rPr>
          <w:lang w:eastAsia="zh-CN"/>
        </w:rPr>
      </w:pPr>
    </w:p>
    <w:p w14:paraId="0C9B870D" w14:textId="77777777" w:rsidR="00B16048" w:rsidRPr="00F511A5" w:rsidRDefault="00B16048" w:rsidP="009D4432">
      <w:pPr>
        <w:pStyle w:val="TH"/>
        <w:rPr>
          <w:lang w:eastAsia="en-US"/>
        </w:rPr>
      </w:pPr>
      <w:r w:rsidRPr="00F511A5">
        <w:lastRenderedPageBreak/>
        <w:t>Table 9.1.10.2.3.3-</w:t>
      </w:r>
      <w:r w:rsidRPr="00F511A5">
        <w:rPr>
          <w:lang w:eastAsia="zh-CN"/>
        </w:rPr>
        <w:t>1A</w:t>
      </w:r>
      <w:r w:rsidRPr="00F511A5">
        <w:t xml:space="preserve">: </w:t>
      </w:r>
      <w:r w:rsidRPr="00F511A5">
        <w:rPr>
          <w:lang w:eastAsia="en-US"/>
        </w:rPr>
        <w:t>DEREGISTRATION</w:t>
      </w:r>
      <w:r w:rsidRPr="00F511A5">
        <w:rPr>
          <w:lang w:eastAsia="zh-CN"/>
        </w:rPr>
        <w:t xml:space="preserve"> </w:t>
      </w:r>
      <w:r w:rsidRPr="00F511A5">
        <w:rPr>
          <w:lang w:eastAsia="en-US"/>
        </w:rPr>
        <w:t>REQUEST</w:t>
      </w:r>
      <w:r w:rsidRPr="00F511A5">
        <w:t xml:space="preserve"> (step </w:t>
      </w:r>
      <w:r w:rsidRPr="00F511A5">
        <w:rPr>
          <w:lang w:eastAsia="zh-CN"/>
        </w:rPr>
        <w:t>16</w:t>
      </w:r>
      <w:r w:rsidRPr="00F511A5">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16048" w:rsidRPr="00F511A5" w14:paraId="0E769BD5" w14:textId="77777777" w:rsidTr="00AE10F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598B578" w14:textId="77777777" w:rsidR="00B16048" w:rsidRPr="00F511A5" w:rsidRDefault="00B16048" w:rsidP="009D4432">
            <w:pPr>
              <w:pStyle w:val="TAL"/>
              <w:rPr>
                <w:lang w:eastAsia="zh-CN"/>
              </w:rPr>
            </w:pPr>
            <w:r w:rsidRPr="00F511A5">
              <w:t>Derivation path: TS 38.508-1 [4], Table 4.7.1-12</w:t>
            </w:r>
          </w:p>
        </w:tc>
      </w:tr>
      <w:tr w:rsidR="00B16048" w:rsidRPr="00F511A5" w14:paraId="1119F8ED" w14:textId="77777777" w:rsidTr="00AE10F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4E8AE" w14:textId="77777777" w:rsidR="00B16048" w:rsidRPr="00F511A5" w:rsidRDefault="00B16048"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F6528" w14:textId="77777777" w:rsidR="00B16048" w:rsidRPr="00F511A5" w:rsidRDefault="00B16048"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87271" w14:textId="77777777" w:rsidR="00B16048" w:rsidRPr="00F511A5" w:rsidRDefault="00B16048"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3AC1" w14:textId="77777777" w:rsidR="00B16048" w:rsidRPr="00F511A5" w:rsidRDefault="00B16048" w:rsidP="009D4432">
            <w:pPr>
              <w:pStyle w:val="TAH"/>
            </w:pPr>
            <w:r w:rsidRPr="00F511A5">
              <w:t>Condition</w:t>
            </w:r>
          </w:p>
        </w:tc>
      </w:tr>
      <w:tr w:rsidR="00B16048" w:rsidRPr="00F511A5" w14:paraId="5F1BE819" w14:textId="77777777" w:rsidTr="00AE10F5">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2C6F447C" w14:textId="77777777" w:rsidR="00B16048" w:rsidRPr="00F511A5" w:rsidRDefault="00B16048" w:rsidP="009D4432">
            <w:pPr>
              <w:pStyle w:val="TAL"/>
            </w:pPr>
            <w:r w:rsidRPr="00F511A5">
              <w:t>De-registration type</w:t>
            </w:r>
          </w:p>
        </w:tc>
        <w:tc>
          <w:tcPr>
            <w:tcW w:w="2267" w:type="dxa"/>
            <w:tcBorders>
              <w:top w:val="single" w:sz="4" w:space="0" w:color="auto"/>
              <w:left w:val="single" w:sz="4" w:space="0" w:color="auto"/>
              <w:bottom w:val="single" w:sz="4" w:space="0" w:color="auto"/>
              <w:right w:val="single" w:sz="4" w:space="0" w:color="auto"/>
            </w:tcBorders>
          </w:tcPr>
          <w:p w14:paraId="43A31F37" w14:textId="77777777" w:rsidR="00B16048" w:rsidRPr="00F511A5" w:rsidRDefault="00B16048"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63F15679" w14:textId="77777777" w:rsidR="00B16048" w:rsidRPr="00F511A5" w:rsidRDefault="00B16048"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3C8F4376" w14:textId="77777777" w:rsidR="00B16048" w:rsidRPr="00F511A5" w:rsidRDefault="00B16048" w:rsidP="009D4432">
            <w:pPr>
              <w:pStyle w:val="TAL"/>
            </w:pPr>
          </w:p>
        </w:tc>
      </w:tr>
      <w:tr w:rsidR="00B16048" w:rsidRPr="00F511A5" w14:paraId="11364118" w14:textId="77777777" w:rsidTr="00AE10F5">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E5F1" w14:textId="77777777" w:rsidR="00B16048" w:rsidRPr="00F511A5" w:rsidRDefault="00B16048" w:rsidP="009D4432">
            <w:pPr>
              <w:pStyle w:val="TAL"/>
            </w:pPr>
            <w:r w:rsidRPr="00F511A5">
              <w:t>  Switch off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26BE" w14:textId="77777777" w:rsidR="00B16048" w:rsidRPr="00F511A5" w:rsidRDefault="00B16048" w:rsidP="009D4432">
            <w:pPr>
              <w:pStyle w:val="TAL"/>
            </w:pPr>
            <w:r w:rsidRPr="00F511A5">
              <w:rPr>
                <w:lang w:eastAsia="zh-CN"/>
              </w:rPr>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18D8" w14:textId="77777777" w:rsidR="00B16048" w:rsidRPr="00F511A5" w:rsidRDefault="00B16048" w:rsidP="009D4432">
            <w:pPr>
              <w:pStyle w:val="TAL"/>
            </w:pPr>
            <w:r w:rsidRPr="00F511A5">
              <w:t>Normal de-registration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FDCC" w14:textId="77777777" w:rsidR="00B16048" w:rsidRPr="00F511A5" w:rsidRDefault="00B16048" w:rsidP="009D4432">
            <w:pPr>
              <w:pStyle w:val="TAL"/>
            </w:pPr>
          </w:p>
        </w:tc>
      </w:tr>
      <w:tr w:rsidR="00B16048" w:rsidRPr="00F511A5" w14:paraId="315CABA2" w14:textId="77777777" w:rsidTr="00AE10F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C0238" w14:textId="77777777" w:rsidR="00B16048" w:rsidRPr="00F511A5" w:rsidRDefault="00B16048" w:rsidP="009D4432">
            <w:pPr>
              <w:pStyle w:val="TAL"/>
            </w:pPr>
            <w:r w:rsidRPr="00F511A5">
              <w:rPr>
                <w:lang w:eastAsia="zh-CN"/>
              </w:rPr>
              <w:t xml:space="preserve">  </w:t>
            </w:r>
            <w:r w:rsidRPr="00F511A5">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09A3" w14:textId="77777777" w:rsidR="00B16048" w:rsidRPr="00F511A5" w:rsidRDefault="00B16048" w:rsidP="009D4432">
            <w:pPr>
              <w:pStyle w:val="TAL"/>
            </w:pPr>
            <w:r w:rsidRPr="00F511A5">
              <w:rPr>
                <w:lang w:eastAsia="zh-CN"/>
              </w:rPr>
              <w:t>‘01’B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4B69E" w14:textId="77777777" w:rsidR="00B16048" w:rsidRPr="00F511A5" w:rsidRDefault="00B16048"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7D61" w14:textId="77777777" w:rsidR="00B16048" w:rsidRPr="00F511A5" w:rsidRDefault="00B16048" w:rsidP="009D4432">
            <w:pPr>
              <w:pStyle w:val="TAL"/>
            </w:pPr>
          </w:p>
        </w:tc>
      </w:tr>
    </w:tbl>
    <w:p w14:paraId="4B3144EF" w14:textId="77777777" w:rsidR="00B16048" w:rsidRPr="00F511A5" w:rsidRDefault="00B16048" w:rsidP="009D4432">
      <w:pPr>
        <w:rPr>
          <w:lang w:eastAsia="zh-CN"/>
        </w:rPr>
      </w:pPr>
    </w:p>
    <w:p w14:paraId="69A71005" w14:textId="77777777" w:rsidR="004A02EB" w:rsidRPr="00F511A5" w:rsidRDefault="004A02EB" w:rsidP="009D4432">
      <w:pPr>
        <w:pStyle w:val="TH"/>
        <w:rPr>
          <w:lang w:eastAsia="en-US"/>
        </w:rPr>
      </w:pPr>
      <w:r w:rsidRPr="00F511A5">
        <w:t>Table 9.1.10.2.3.3-</w:t>
      </w:r>
      <w:r w:rsidRPr="00F511A5">
        <w:rPr>
          <w:lang w:eastAsia="zh-CN"/>
        </w:rPr>
        <w:t>2</w:t>
      </w:r>
      <w:r w:rsidRPr="00F511A5">
        <w:t xml:space="preserve">: NETWORK SLICE-SPECIFIC AUTHENTICATION </w:t>
      </w:r>
      <w:r w:rsidRPr="00F511A5">
        <w:rPr>
          <w:lang w:eastAsia="zh-CN"/>
        </w:rPr>
        <w:t>COMMAND</w:t>
      </w:r>
      <w:r w:rsidRPr="00F511A5">
        <w:t xml:space="preserve"> (step </w:t>
      </w:r>
      <w:r w:rsidRPr="00F511A5">
        <w:rPr>
          <w:lang w:eastAsia="zh-CN"/>
        </w:rPr>
        <w:t>17</w:t>
      </w:r>
      <w:r w:rsidRPr="00F511A5">
        <w:t>, Table 9.1.10.2.3.2-1)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A02EB" w:rsidRPr="00F511A5" w14:paraId="31C7A12D" w14:textId="77777777" w:rsidTr="001E553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91E7DA9" w14:textId="77777777" w:rsidR="004A02EB" w:rsidRPr="00F511A5" w:rsidRDefault="004A02EB" w:rsidP="009D4432">
            <w:pPr>
              <w:pStyle w:val="TAL"/>
              <w:rPr>
                <w:lang w:eastAsia="zh-CN"/>
              </w:rPr>
            </w:pPr>
            <w:r w:rsidRPr="00F511A5">
              <w:t>Derivation Path: TS 38.508-1 Table 4.7.1-</w:t>
            </w:r>
            <w:r w:rsidRPr="00F511A5">
              <w:rPr>
                <w:lang w:eastAsia="zh-CN"/>
              </w:rPr>
              <w:t>31</w:t>
            </w:r>
          </w:p>
        </w:tc>
      </w:tr>
      <w:tr w:rsidR="004A02EB" w:rsidRPr="00F511A5" w14:paraId="289602A3" w14:textId="77777777" w:rsidTr="001E553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FA96" w14:textId="77777777" w:rsidR="004A02EB" w:rsidRPr="00F511A5" w:rsidRDefault="004A02EB"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03205" w14:textId="77777777" w:rsidR="004A02EB" w:rsidRPr="00F511A5" w:rsidRDefault="004A02EB"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C860" w14:textId="77777777" w:rsidR="004A02EB" w:rsidRPr="00F511A5" w:rsidRDefault="004A02EB"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EDB4" w14:textId="77777777" w:rsidR="004A02EB" w:rsidRPr="00F511A5" w:rsidRDefault="004A02EB" w:rsidP="009D4432">
            <w:pPr>
              <w:pStyle w:val="TAH"/>
            </w:pPr>
            <w:r w:rsidRPr="00F511A5">
              <w:t>Condition</w:t>
            </w:r>
          </w:p>
        </w:tc>
      </w:tr>
      <w:tr w:rsidR="004A02EB" w:rsidRPr="00F511A5" w14:paraId="242D20A7" w14:textId="77777777" w:rsidTr="001E5530">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1DEFDE70" w14:textId="77777777" w:rsidR="004A02EB" w:rsidRPr="00F511A5" w:rsidRDefault="004A02EB"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16354382" w14:textId="77777777" w:rsidR="004A02EB" w:rsidRPr="00F511A5" w:rsidRDefault="004A02EB"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146B9D62" w14:textId="77777777" w:rsidR="004A02EB" w:rsidRPr="00F511A5" w:rsidRDefault="004A02EB"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7F817331" w14:textId="77777777" w:rsidR="004A02EB" w:rsidRPr="00F511A5" w:rsidRDefault="004A02EB" w:rsidP="009D4432">
            <w:pPr>
              <w:pStyle w:val="TAL"/>
            </w:pPr>
          </w:p>
        </w:tc>
      </w:tr>
      <w:tr w:rsidR="004A02EB" w:rsidRPr="00F511A5" w14:paraId="297067DC" w14:textId="77777777" w:rsidTr="001E553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FA5A6" w14:textId="5FAAE764" w:rsidR="004A02EB" w:rsidRPr="00F511A5" w:rsidRDefault="004A02EB"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2A3F3" w14:textId="77777777" w:rsidR="004A02EB" w:rsidRPr="00F511A5" w:rsidRDefault="004A02EB"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8888" w14:textId="77777777" w:rsidR="004A02EB" w:rsidRPr="00F511A5" w:rsidRDefault="004A02EB"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A886C" w14:textId="77777777" w:rsidR="004A02EB" w:rsidRPr="00F511A5" w:rsidRDefault="004A02EB" w:rsidP="009D4432">
            <w:pPr>
              <w:pStyle w:val="TAL"/>
            </w:pPr>
          </w:p>
        </w:tc>
      </w:tr>
      <w:tr w:rsidR="004A02EB" w:rsidRPr="00F511A5" w14:paraId="3246721A" w14:textId="77777777" w:rsidTr="001E553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277B" w14:textId="3A7BDC24" w:rsidR="004A02EB" w:rsidRPr="00F511A5" w:rsidRDefault="004A02EB"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07B3E" w14:textId="77777777" w:rsidR="004A02EB" w:rsidRPr="00F511A5" w:rsidRDefault="004A02EB"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4C007" w14:textId="77777777" w:rsidR="004A02EB" w:rsidRPr="00F511A5" w:rsidRDefault="004A02EB"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C9D2" w14:textId="77777777" w:rsidR="004A02EB" w:rsidRPr="00F511A5" w:rsidRDefault="004A02EB" w:rsidP="009D4432">
            <w:pPr>
              <w:pStyle w:val="TAL"/>
            </w:pPr>
          </w:p>
        </w:tc>
      </w:tr>
      <w:tr w:rsidR="004A02EB" w:rsidRPr="00F511A5" w14:paraId="0056A81E" w14:textId="77777777" w:rsidTr="001E553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302D" w14:textId="3CB931BC" w:rsidR="004A02EB" w:rsidRPr="00F511A5" w:rsidRDefault="004A02EB"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91B4A" w14:textId="77777777" w:rsidR="004A02EB" w:rsidRPr="00F511A5" w:rsidRDefault="004A02EB"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EA22" w14:textId="77777777" w:rsidR="004A02EB" w:rsidRPr="00F511A5" w:rsidRDefault="004A02EB"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E4C1" w14:textId="77777777" w:rsidR="004A02EB" w:rsidRPr="00F511A5" w:rsidRDefault="004A02EB" w:rsidP="009D4432">
            <w:pPr>
              <w:pStyle w:val="TAL"/>
            </w:pPr>
          </w:p>
        </w:tc>
      </w:tr>
      <w:tr w:rsidR="004A02EB" w:rsidRPr="00F511A5" w14:paraId="6B2CE1C3" w14:textId="77777777" w:rsidTr="001E553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C3EDF" w14:textId="27B5DF47" w:rsidR="004A02EB" w:rsidRPr="00F511A5" w:rsidRDefault="004A02EB"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BECB" w14:textId="77777777" w:rsidR="004A02EB" w:rsidRPr="00F511A5" w:rsidRDefault="004A02EB"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220E" w14:textId="77777777" w:rsidR="004A02EB" w:rsidRPr="00F511A5" w:rsidRDefault="004A02EB"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5AD8" w14:textId="77777777" w:rsidR="004A02EB" w:rsidRPr="00F511A5" w:rsidRDefault="004A02EB" w:rsidP="009D4432">
            <w:pPr>
              <w:pStyle w:val="TAL"/>
            </w:pPr>
          </w:p>
        </w:tc>
      </w:tr>
      <w:tr w:rsidR="004A02EB" w:rsidRPr="00F511A5" w14:paraId="252B18CF" w14:textId="77777777" w:rsidTr="001E553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F91E" w14:textId="07436271" w:rsidR="004A02EB" w:rsidRPr="00F511A5" w:rsidRDefault="004A02EB"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B05D" w14:textId="77777777" w:rsidR="004A02EB" w:rsidRPr="00F511A5" w:rsidRDefault="004A02EB"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D007" w14:textId="77777777" w:rsidR="004A02EB" w:rsidRPr="00F511A5" w:rsidRDefault="004A02EB"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7A22" w14:textId="77777777" w:rsidR="004A02EB" w:rsidRPr="00F511A5" w:rsidRDefault="004A02EB" w:rsidP="009D4432">
            <w:pPr>
              <w:pStyle w:val="TAL"/>
            </w:pPr>
          </w:p>
        </w:tc>
      </w:tr>
    </w:tbl>
    <w:p w14:paraId="3FCB35C4" w14:textId="77777777" w:rsidR="00B007FC" w:rsidRDefault="00B007FC" w:rsidP="00B007FC">
      <w:pPr>
        <w:rPr>
          <w:noProof/>
        </w:rPr>
      </w:pPr>
    </w:p>
    <w:p w14:paraId="71DA82A8" w14:textId="77777777" w:rsidR="00B007FC" w:rsidRPr="00D70946" w:rsidRDefault="00B007FC" w:rsidP="00B007FC">
      <w:pPr>
        <w:pStyle w:val="TH"/>
      </w:pPr>
      <w:r w:rsidRPr="00D70946">
        <w:t>Table 9.1.10.2.3.3-</w:t>
      </w:r>
      <w:r>
        <w:rPr>
          <w:lang w:eastAsia="zh-CN"/>
        </w:rPr>
        <w:t>3</w:t>
      </w:r>
      <w:r w:rsidRPr="00D70946">
        <w:t>: REGISTRATION</w:t>
      </w:r>
      <w:r w:rsidRPr="00D70946">
        <w:rPr>
          <w:lang w:eastAsia="zh-CN"/>
        </w:rPr>
        <w:t xml:space="preserve"> </w:t>
      </w:r>
      <w:r w:rsidRPr="00D70946">
        <w:t xml:space="preserve">REQUEST (step </w:t>
      </w:r>
      <w:r>
        <w:rPr>
          <w:lang w:eastAsia="zh-CN"/>
        </w:rPr>
        <w:t>2</w:t>
      </w:r>
      <w:r w:rsidRPr="00D70946">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007FC" w:rsidRPr="00D70946" w14:paraId="554F1003" w14:textId="77777777" w:rsidTr="00B500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D35ACB" w14:textId="77777777" w:rsidR="00B007FC" w:rsidRPr="00D70946" w:rsidRDefault="00B007FC" w:rsidP="00B500E7">
            <w:pPr>
              <w:pStyle w:val="TAL"/>
              <w:rPr>
                <w:lang w:eastAsia="zh-CN"/>
              </w:rPr>
            </w:pPr>
            <w:r w:rsidRPr="00D70946">
              <w:t>Derivation path: TS 38.508-1 [4], Table 4.7.1</w:t>
            </w:r>
            <w:r>
              <w:t>-6</w:t>
            </w:r>
          </w:p>
        </w:tc>
      </w:tr>
      <w:tr w:rsidR="00B007FC" w:rsidRPr="00D70946" w14:paraId="65768672" w14:textId="77777777" w:rsidTr="00B500E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61D01" w14:textId="77777777" w:rsidR="00B007FC" w:rsidRPr="00D70946" w:rsidRDefault="00B007FC" w:rsidP="00B500E7">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38801" w14:textId="77777777" w:rsidR="00B007FC" w:rsidRPr="00D70946" w:rsidRDefault="00B007FC" w:rsidP="00B500E7">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563A1" w14:textId="77777777" w:rsidR="00B007FC" w:rsidRPr="00D70946" w:rsidRDefault="00B007FC" w:rsidP="00B500E7">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C0C73" w14:textId="77777777" w:rsidR="00B007FC" w:rsidRPr="00D70946" w:rsidRDefault="00B007FC" w:rsidP="00B500E7">
            <w:pPr>
              <w:pStyle w:val="TAH"/>
            </w:pPr>
            <w:r w:rsidRPr="00D70946">
              <w:t>Condition</w:t>
            </w:r>
          </w:p>
        </w:tc>
      </w:tr>
      <w:tr w:rsidR="00B007FC" w:rsidRPr="00D70946" w14:paraId="3DE3D458" w14:textId="77777777" w:rsidTr="00B500E7">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0F10A81F" w14:textId="77777777" w:rsidR="00B007FC" w:rsidRDefault="00B007FC" w:rsidP="00B500E7">
            <w:pPr>
              <w:pStyle w:val="TAL"/>
            </w:pPr>
            <w:r w:rsidRPr="0062004F">
              <w:t>5GS registration type value</w:t>
            </w:r>
          </w:p>
        </w:tc>
        <w:tc>
          <w:tcPr>
            <w:tcW w:w="2267" w:type="dxa"/>
            <w:tcBorders>
              <w:top w:val="single" w:sz="4" w:space="0" w:color="auto"/>
              <w:left w:val="single" w:sz="4" w:space="0" w:color="auto"/>
              <w:bottom w:val="single" w:sz="4" w:space="0" w:color="auto"/>
              <w:right w:val="single" w:sz="4" w:space="0" w:color="auto"/>
            </w:tcBorders>
          </w:tcPr>
          <w:p w14:paraId="0D0E6589" w14:textId="77777777" w:rsidR="00B007FC" w:rsidRPr="00D70946" w:rsidRDefault="00B007FC" w:rsidP="00B500E7">
            <w:pPr>
              <w:pStyle w:val="TAL"/>
            </w:pPr>
            <w:r w:rsidRPr="0062004F">
              <w:t>‘001’B</w:t>
            </w:r>
          </w:p>
        </w:tc>
        <w:tc>
          <w:tcPr>
            <w:tcW w:w="1700" w:type="dxa"/>
            <w:tcBorders>
              <w:top w:val="single" w:sz="4" w:space="0" w:color="auto"/>
              <w:left w:val="single" w:sz="4" w:space="0" w:color="auto"/>
              <w:bottom w:val="single" w:sz="4" w:space="0" w:color="auto"/>
              <w:right w:val="single" w:sz="4" w:space="0" w:color="auto"/>
            </w:tcBorders>
          </w:tcPr>
          <w:p w14:paraId="7C59FC0D" w14:textId="77777777" w:rsidR="00B007FC" w:rsidRPr="00D70946" w:rsidRDefault="00B007FC" w:rsidP="00B500E7">
            <w:pPr>
              <w:pStyle w:val="TAL"/>
            </w:pPr>
            <w:r w:rsidRPr="0062004F">
              <w:t>Initial registration</w:t>
            </w:r>
          </w:p>
        </w:tc>
        <w:tc>
          <w:tcPr>
            <w:tcW w:w="1245" w:type="dxa"/>
            <w:tcBorders>
              <w:top w:val="single" w:sz="4" w:space="0" w:color="auto"/>
              <w:left w:val="single" w:sz="4" w:space="0" w:color="auto"/>
              <w:bottom w:val="single" w:sz="4" w:space="0" w:color="auto"/>
              <w:right w:val="single" w:sz="4" w:space="0" w:color="auto"/>
            </w:tcBorders>
          </w:tcPr>
          <w:p w14:paraId="23278346" w14:textId="77777777" w:rsidR="00B007FC" w:rsidRPr="00D70946" w:rsidRDefault="00B007FC" w:rsidP="00B500E7">
            <w:pPr>
              <w:pStyle w:val="TAL"/>
            </w:pPr>
          </w:p>
        </w:tc>
      </w:tr>
      <w:tr w:rsidR="00B007FC" w:rsidRPr="00D70946" w14:paraId="2A09C942" w14:textId="77777777" w:rsidTr="00B500E7">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68560B7C" w14:textId="77777777" w:rsidR="00B007FC" w:rsidRDefault="00B007FC" w:rsidP="00B500E7">
            <w:pPr>
              <w:pStyle w:val="TAL"/>
            </w:pPr>
            <w:r>
              <w:t>5GMM capability</w:t>
            </w:r>
          </w:p>
        </w:tc>
        <w:tc>
          <w:tcPr>
            <w:tcW w:w="2267" w:type="dxa"/>
            <w:tcBorders>
              <w:top w:val="single" w:sz="4" w:space="0" w:color="auto"/>
              <w:left w:val="single" w:sz="4" w:space="0" w:color="auto"/>
              <w:bottom w:val="single" w:sz="4" w:space="0" w:color="auto"/>
              <w:right w:val="single" w:sz="4" w:space="0" w:color="auto"/>
            </w:tcBorders>
          </w:tcPr>
          <w:p w14:paraId="480373E1" w14:textId="77777777" w:rsidR="00B007FC" w:rsidRPr="00D70946" w:rsidRDefault="00B007FC" w:rsidP="00B500E7">
            <w:pPr>
              <w:pStyle w:val="TAL"/>
            </w:pPr>
          </w:p>
        </w:tc>
        <w:tc>
          <w:tcPr>
            <w:tcW w:w="1700" w:type="dxa"/>
            <w:tcBorders>
              <w:top w:val="single" w:sz="4" w:space="0" w:color="auto"/>
              <w:left w:val="single" w:sz="4" w:space="0" w:color="auto"/>
              <w:bottom w:val="single" w:sz="4" w:space="0" w:color="auto"/>
              <w:right w:val="single" w:sz="4" w:space="0" w:color="auto"/>
            </w:tcBorders>
          </w:tcPr>
          <w:p w14:paraId="478164CA" w14:textId="77777777" w:rsidR="00B007FC" w:rsidRPr="00D70946" w:rsidRDefault="00B007FC" w:rsidP="00B500E7">
            <w:pPr>
              <w:pStyle w:val="TAL"/>
            </w:pPr>
          </w:p>
        </w:tc>
        <w:tc>
          <w:tcPr>
            <w:tcW w:w="1245" w:type="dxa"/>
            <w:tcBorders>
              <w:top w:val="single" w:sz="4" w:space="0" w:color="auto"/>
              <w:left w:val="single" w:sz="4" w:space="0" w:color="auto"/>
              <w:bottom w:val="single" w:sz="4" w:space="0" w:color="auto"/>
              <w:right w:val="single" w:sz="4" w:space="0" w:color="auto"/>
            </w:tcBorders>
          </w:tcPr>
          <w:p w14:paraId="4A04825B" w14:textId="77777777" w:rsidR="00B007FC" w:rsidRPr="00D70946" w:rsidRDefault="00B007FC" w:rsidP="00B500E7">
            <w:pPr>
              <w:pStyle w:val="TAL"/>
            </w:pPr>
          </w:p>
        </w:tc>
      </w:tr>
      <w:tr w:rsidR="00B007FC" w:rsidRPr="00D70946" w14:paraId="6ADD438D" w14:textId="77777777" w:rsidTr="00B500E7">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AA78A" w14:textId="77777777" w:rsidR="00B007FC" w:rsidRPr="00D70946" w:rsidRDefault="00B007FC" w:rsidP="00B500E7">
            <w:pPr>
              <w:pStyle w:val="TAL"/>
            </w:pPr>
            <w:r w:rsidRPr="00D70946">
              <w:t xml:space="preserve">  </w:t>
            </w:r>
            <w:r>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4CAD" w14:textId="77777777" w:rsidR="00B007FC" w:rsidRPr="00D70946" w:rsidRDefault="00B007FC" w:rsidP="00B500E7">
            <w:pPr>
              <w:pStyle w:val="TAL"/>
            </w:pPr>
            <w:r w:rsidRPr="00D70946">
              <w:rPr>
                <w:lang w:eastAsia="zh-CN"/>
              </w:rPr>
              <w:t>‘</w:t>
            </w:r>
            <w:r>
              <w:rPr>
                <w:lang w:eastAsia="zh-CN"/>
              </w:rPr>
              <w:t>1</w:t>
            </w:r>
            <w:r w:rsidRPr="00D70946">
              <w:rPr>
                <w:lang w:eastAsia="zh-CN"/>
              </w:rP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3FC4" w14:textId="77777777" w:rsidR="00B007FC" w:rsidRPr="00D70946" w:rsidRDefault="00B007FC" w:rsidP="00B500E7">
            <w:pPr>
              <w:pStyle w:val="TAL"/>
            </w:pPr>
            <w:r>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747E1" w14:textId="77777777" w:rsidR="00B007FC" w:rsidRPr="00D70946" w:rsidRDefault="00B007FC" w:rsidP="00B500E7">
            <w:pPr>
              <w:pStyle w:val="TAL"/>
            </w:pPr>
          </w:p>
        </w:tc>
      </w:tr>
    </w:tbl>
    <w:p w14:paraId="0163885B" w14:textId="77777777" w:rsidR="004A02EB" w:rsidRPr="00F511A5" w:rsidRDefault="004A02EB" w:rsidP="009D4432">
      <w:pPr>
        <w:rPr>
          <w:lang w:eastAsia="zh-CN"/>
        </w:rPr>
      </w:pPr>
    </w:p>
    <w:p w14:paraId="1639B39E" w14:textId="11F0A723" w:rsidR="00BC4F7D" w:rsidRPr="00F511A5" w:rsidRDefault="00BC4F7D" w:rsidP="00BC4F7D">
      <w:pPr>
        <w:pStyle w:val="Heading4"/>
        <w:rPr>
          <w:lang w:eastAsia="ko-KR"/>
        </w:rPr>
      </w:pPr>
      <w:r w:rsidRPr="00F511A5">
        <w:t>9.1.10.3</w:t>
      </w:r>
      <w:r w:rsidRPr="00F511A5">
        <w:tab/>
      </w:r>
      <w:r w:rsidR="00B16048" w:rsidRPr="00F511A5">
        <w:rPr>
          <w:lang w:eastAsia="ko-KR"/>
        </w:rPr>
        <w:t>NSSAA / Initial registration / Rejected NSSAI, pending NSSAI</w:t>
      </w:r>
    </w:p>
    <w:p w14:paraId="360A8B1A" w14:textId="77777777" w:rsidR="00644581" w:rsidRPr="00644581" w:rsidRDefault="00644581" w:rsidP="00644581">
      <w:pPr>
        <w:pStyle w:val="H6"/>
        <w:rPr>
          <w:lang w:eastAsia="ko-KR"/>
        </w:rPr>
      </w:pPr>
      <w:ins w:id="20" w:author="MCC TF160" w:date="2023-02-09T11:39:00Z">
        <w:r>
          <w:rPr>
            <w:lang w:eastAsia="ko-KR"/>
          </w:rPr>
          <w:t>&lt;SECTIONS SKIPPED&gt;</w:t>
        </w:r>
      </w:ins>
    </w:p>
    <w:p w14:paraId="74065425" w14:textId="4A542EA3" w:rsidR="00BC4F7D" w:rsidRPr="00F511A5" w:rsidRDefault="00BC4F7D" w:rsidP="00BC4F7D">
      <w:pPr>
        <w:pStyle w:val="Heading4"/>
        <w:rPr>
          <w:lang w:eastAsia="ko-KR"/>
        </w:rPr>
      </w:pPr>
      <w:r w:rsidRPr="00F511A5">
        <w:t>9.1.10.4</w:t>
      </w:r>
      <w:r w:rsidRPr="00F511A5">
        <w:tab/>
      </w:r>
      <w:r w:rsidR="00B16048" w:rsidRPr="00F511A5">
        <w:rPr>
          <w:lang w:eastAsia="ko-KR"/>
        </w:rPr>
        <w:t>NSSAA / Initial registration / Reject</w:t>
      </w:r>
    </w:p>
    <w:p w14:paraId="59F7F3DC" w14:textId="77777777" w:rsidR="00644581" w:rsidRPr="00644581" w:rsidRDefault="00644581" w:rsidP="00644581">
      <w:pPr>
        <w:pStyle w:val="H6"/>
        <w:rPr>
          <w:lang w:eastAsia="ko-KR"/>
        </w:rPr>
      </w:pPr>
      <w:ins w:id="21" w:author="MCC TF160" w:date="2023-02-09T11:39:00Z">
        <w:r>
          <w:rPr>
            <w:lang w:eastAsia="ko-KR"/>
          </w:rPr>
          <w:t>&lt;SECTIONS SKIPPED&gt;</w:t>
        </w:r>
      </w:ins>
    </w:p>
    <w:p w14:paraId="3224C36A" w14:textId="438EC9DB" w:rsidR="00375B97" w:rsidRPr="00F511A5" w:rsidRDefault="00375B97" w:rsidP="00375B97">
      <w:pPr>
        <w:pStyle w:val="Heading4"/>
      </w:pPr>
      <w:r w:rsidRPr="00F511A5">
        <w:t>9.1.</w:t>
      </w:r>
      <w:r w:rsidRPr="00F511A5">
        <w:rPr>
          <w:lang w:eastAsia="zh-CN"/>
        </w:rPr>
        <w:t>10</w:t>
      </w:r>
      <w:r w:rsidRPr="00F511A5">
        <w:t>.</w:t>
      </w:r>
      <w:r w:rsidRPr="00F511A5">
        <w:rPr>
          <w:lang w:eastAsia="zh-CN"/>
        </w:rPr>
        <w:t>5</w:t>
      </w:r>
      <w:r w:rsidRPr="00F511A5">
        <w:tab/>
      </w:r>
    </w:p>
    <w:p w14:paraId="48BE395D" w14:textId="5E8F14FB" w:rsidR="00375B97" w:rsidRPr="00F511A5" w:rsidRDefault="00375B97" w:rsidP="00375B97">
      <w:pPr>
        <w:pStyle w:val="Heading4"/>
        <w:rPr>
          <w:lang w:eastAsia="ko-KR"/>
        </w:rPr>
      </w:pPr>
      <w:r w:rsidRPr="00F511A5">
        <w:t>9.1.</w:t>
      </w:r>
      <w:r w:rsidRPr="00F511A5">
        <w:rPr>
          <w:lang w:eastAsia="zh-CN"/>
        </w:rPr>
        <w:t>10</w:t>
      </w:r>
      <w:r w:rsidRPr="00F511A5">
        <w:t>.</w:t>
      </w:r>
      <w:r w:rsidRPr="00F511A5">
        <w:rPr>
          <w:lang w:eastAsia="zh-CN"/>
        </w:rPr>
        <w:t>6</w:t>
      </w:r>
      <w:r w:rsidRPr="00F511A5">
        <w:tab/>
      </w:r>
      <w:r w:rsidRPr="00F511A5">
        <w:rPr>
          <w:lang w:eastAsia="ko-KR"/>
        </w:rPr>
        <w:t>NSSAA / UE configuration update / Rejected NSSAI</w:t>
      </w:r>
    </w:p>
    <w:p w14:paraId="129A518D" w14:textId="77777777" w:rsidR="00644581" w:rsidRPr="00644581" w:rsidRDefault="00644581" w:rsidP="00644581">
      <w:pPr>
        <w:pStyle w:val="H6"/>
        <w:rPr>
          <w:lang w:eastAsia="ko-KR"/>
        </w:rPr>
      </w:pPr>
      <w:ins w:id="22" w:author="MCC TF160" w:date="2023-02-09T11:39:00Z">
        <w:r>
          <w:rPr>
            <w:lang w:eastAsia="ko-KR"/>
          </w:rPr>
          <w:t>&lt;SECTIONS SKIPPED&gt;</w:t>
        </w:r>
      </w:ins>
    </w:p>
    <w:bookmarkEnd w:id="0"/>
    <w:bookmarkEnd w:id="1"/>
    <w:bookmarkEnd w:id="2"/>
    <w:bookmarkEnd w:id="3"/>
    <w:bookmarkEnd w:id="4"/>
    <w:bookmarkEnd w:id="5"/>
    <w:bookmarkEnd w:id="6"/>
    <w:bookmarkEnd w:id="7"/>
    <w:bookmarkEnd w:id="8"/>
    <w:bookmarkEnd w:id="9"/>
    <w:bookmarkEnd w:id="10"/>
    <w:bookmarkEnd w:id="11"/>
    <w:sectPr w:rsidR="00644581" w:rsidRPr="00644581" w:rsidSect="002062A8">
      <w:headerReference w:type="default" r:id="rId13"/>
      <w:footerReference w:type="default" r:id="rId14"/>
      <w:footnotePr>
        <w:numRestart w:val="eachSect"/>
      </w:footnotePr>
      <w:pgSz w:w="16702" w:h="16840" w:code="9"/>
      <w:pgMar w:top="1416" w:right="5928" w:bottom="1133" w:left="1133" w:header="850" w:footer="340" w:gutter="0"/>
      <w:pgNumType w:start="33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043F2" w14:textId="77777777" w:rsidR="00A91AAD" w:rsidRDefault="00A91AAD" w:rsidP="009D4432">
      <w:r>
        <w:separator/>
      </w:r>
    </w:p>
  </w:endnote>
  <w:endnote w:type="continuationSeparator" w:id="0">
    <w:p w14:paraId="618BDA8B" w14:textId="77777777" w:rsidR="00A91AAD" w:rsidRDefault="00A91AAD"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Default="00740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9EFC7" w14:textId="77777777" w:rsidR="00A91AAD" w:rsidRDefault="00A91AAD" w:rsidP="009D4432">
      <w:r>
        <w:separator/>
      </w:r>
    </w:p>
  </w:footnote>
  <w:footnote w:type="continuationSeparator" w:id="0">
    <w:p w14:paraId="043FB7F7" w14:textId="77777777" w:rsidR="00A91AAD" w:rsidRDefault="00A91AAD"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38056" w14:textId="77777777" w:rsidR="00BD2C6F" w:rsidRDefault="00BD2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Default="008A6274" w:rsidP="008A6274">
    <w:pPr>
      <w:framePr w:h="284" w:hRule="exact" w:wrap="around" w:vAnchor="text" w:hAnchor="margin" w:y="1"/>
      <w:rPr>
        <w:rFonts w:ascii="Arial" w:hAnsi="Arial" w:cs="Arial"/>
        <w:b/>
        <w:sz w:val="18"/>
        <w:szCs w:val="18"/>
      </w:rPr>
    </w:pPr>
    <w:r>
      <w:rPr>
        <w:rFonts w:ascii="Arial" w:hAnsi="Arial" w:cs="Arial"/>
        <w:b/>
        <w:sz w:val="18"/>
        <w:szCs w:val="18"/>
      </w:rPr>
      <w:t>Release 1</w:t>
    </w:r>
    <w:r w:rsidR="001F7B87">
      <w:rPr>
        <w:rFonts w:ascii="Arial" w:hAnsi="Arial" w:cs="Arial"/>
        <w:b/>
        <w:sz w:val="18"/>
        <w:szCs w:val="18"/>
      </w:rPr>
      <w:t>7</w:t>
    </w:r>
  </w:p>
  <w:p w14:paraId="09ACBED6" w14:textId="6A5BDBA9" w:rsidR="008A6274" w:rsidRDefault="008A6274"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1F7B87">
      <w:rPr>
        <w:rFonts w:ascii="Arial" w:hAnsi="Arial" w:cs="Arial"/>
        <w:b/>
        <w:sz w:val="18"/>
        <w:szCs w:val="18"/>
      </w:rPr>
      <w:t>7</w:t>
    </w:r>
    <w:r>
      <w:rPr>
        <w:rFonts w:ascii="Arial" w:hAnsi="Arial" w:cs="Arial"/>
        <w:b/>
        <w:sz w:val="18"/>
        <w:szCs w:val="18"/>
      </w:rPr>
      <w:t>.</w:t>
    </w:r>
    <w:r w:rsidR="00720FAA">
      <w:rPr>
        <w:rFonts w:ascii="Arial" w:hAnsi="Arial" w:cs="Arial"/>
        <w:b/>
        <w:sz w:val="18"/>
        <w:szCs w:val="18"/>
      </w:rPr>
      <w:t>1</w:t>
    </w:r>
    <w:r>
      <w:rPr>
        <w:rFonts w:ascii="Arial" w:hAnsi="Arial" w:cs="Arial"/>
        <w:b/>
        <w:sz w:val="18"/>
        <w:szCs w:val="18"/>
      </w:rPr>
      <w:t>.0 (2022-</w:t>
    </w:r>
    <w:r w:rsidR="00720FAA">
      <w:rPr>
        <w:rFonts w:ascii="Arial" w:hAnsi="Arial" w:cs="Arial"/>
        <w:b/>
        <w:sz w:val="18"/>
        <w:szCs w:val="18"/>
      </w:rPr>
      <w:t>12</w:t>
    </w:r>
    <w:r>
      <w:rPr>
        <w:rFonts w:ascii="Arial" w:hAnsi="Arial" w:cs="Arial"/>
        <w:b/>
        <w:sz w:val="18"/>
        <w:szCs w:val="18"/>
      </w:rPr>
      <w:t>)</w:t>
    </w:r>
  </w:p>
  <w:p w14:paraId="615AC452" w14:textId="41A993B9" w:rsidR="00E870CA" w:rsidRDefault="0056488C"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40"/>
  </w:num>
  <w:num w:numId="3" w16cid:durableId="1567180334">
    <w:abstractNumId w:val="35"/>
  </w:num>
  <w:num w:numId="4" w16cid:durableId="624459558">
    <w:abstractNumId w:val="15"/>
  </w:num>
  <w:num w:numId="5" w16cid:durableId="364672551">
    <w:abstractNumId w:val="24"/>
  </w:num>
  <w:num w:numId="6" w16cid:durableId="1036005880">
    <w:abstractNumId w:val="17"/>
  </w:num>
  <w:num w:numId="7" w16cid:durableId="99766300">
    <w:abstractNumId w:val="26"/>
  </w:num>
  <w:num w:numId="8" w16cid:durableId="1581790299">
    <w:abstractNumId w:val="33"/>
  </w:num>
  <w:num w:numId="9" w16cid:durableId="1267931215">
    <w:abstractNumId w:val="3"/>
  </w:num>
  <w:num w:numId="10" w16cid:durableId="1811365551">
    <w:abstractNumId w:val="37"/>
  </w:num>
  <w:num w:numId="11" w16cid:durableId="2086560998">
    <w:abstractNumId w:val="23"/>
  </w:num>
  <w:num w:numId="12" w16cid:durableId="48841855">
    <w:abstractNumId w:val="30"/>
  </w:num>
  <w:num w:numId="13" w16cid:durableId="1979189840">
    <w:abstractNumId w:val="32"/>
  </w:num>
  <w:num w:numId="14" w16cid:durableId="1476994653">
    <w:abstractNumId w:val="7"/>
  </w:num>
  <w:num w:numId="15" w16cid:durableId="1928145968">
    <w:abstractNumId w:val="29"/>
  </w:num>
  <w:num w:numId="16" w16cid:durableId="1037317727">
    <w:abstractNumId w:val="28"/>
  </w:num>
  <w:num w:numId="17" w16cid:durableId="1476029043">
    <w:abstractNumId w:val="31"/>
  </w:num>
  <w:num w:numId="18" w16cid:durableId="1859614196">
    <w:abstractNumId w:val="38"/>
  </w:num>
  <w:num w:numId="19" w16cid:durableId="1388070724">
    <w:abstractNumId w:val="36"/>
  </w:num>
  <w:num w:numId="20" w16cid:durableId="1294097442">
    <w:abstractNumId w:val="36"/>
  </w:num>
  <w:num w:numId="21" w16cid:durableId="397939023">
    <w:abstractNumId w:val="36"/>
  </w:num>
  <w:num w:numId="22" w16cid:durableId="1813715140">
    <w:abstractNumId w:val="9"/>
  </w:num>
  <w:num w:numId="23" w16cid:durableId="1423258509">
    <w:abstractNumId w:val="16"/>
  </w:num>
  <w:num w:numId="24" w16cid:durableId="1451821518">
    <w:abstractNumId w:val="19"/>
  </w:num>
  <w:num w:numId="25" w16cid:durableId="1625193413">
    <w:abstractNumId w:val="13"/>
  </w:num>
  <w:num w:numId="26" w16cid:durableId="488834047">
    <w:abstractNumId w:val="22"/>
  </w:num>
  <w:num w:numId="27" w16cid:durableId="44909289">
    <w:abstractNumId w:val="8"/>
  </w:num>
  <w:num w:numId="28" w16cid:durableId="206110852">
    <w:abstractNumId w:val="36"/>
  </w:num>
  <w:num w:numId="29" w16cid:durableId="700400439">
    <w:abstractNumId w:val="36"/>
  </w:num>
  <w:num w:numId="30" w16cid:durableId="1695954792">
    <w:abstractNumId w:val="25"/>
  </w:num>
  <w:num w:numId="31" w16cid:durableId="69523566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16cid:durableId="1436827124">
    <w:abstractNumId w:val="21"/>
  </w:num>
  <w:num w:numId="33" w16cid:durableId="148061216">
    <w:abstractNumId w:val="14"/>
  </w:num>
  <w:num w:numId="34" w16cid:durableId="1439372270">
    <w:abstractNumId w:val="27"/>
  </w:num>
  <w:num w:numId="35" w16cid:durableId="942616500">
    <w:abstractNumId w:val="11"/>
  </w:num>
  <w:num w:numId="36" w16cid:durableId="1455294427">
    <w:abstractNumId w:val="39"/>
  </w:num>
  <w:num w:numId="37" w16cid:durableId="496918723">
    <w:abstractNumId w:val="6"/>
  </w:num>
  <w:num w:numId="38" w16cid:durableId="1909461983">
    <w:abstractNumId w:val="10"/>
  </w:num>
  <w:num w:numId="39" w16cid:durableId="80684142">
    <w:abstractNumId w:val="2"/>
  </w:num>
  <w:num w:numId="40" w16cid:durableId="1081564751">
    <w:abstractNumId w:val="18"/>
  </w:num>
  <w:num w:numId="41" w16cid:durableId="1122916390">
    <w:abstractNumId w:val="1"/>
  </w:num>
  <w:num w:numId="42" w16cid:durableId="1703555188">
    <w:abstractNumId w:val="5"/>
  </w:num>
  <w:num w:numId="43" w16cid:durableId="339816186">
    <w:abstractNumId w:val="34"/>
  </w:num>
  <w:num w:numId="44" w16cid:durableId="1743600934">
    <w:abstractNumId w:val="4"/>
  </w:num>
  <w:num w:numId="45" w16cid:durableId="184249141">
    <w:abstractNumId w:val="20"/>
  </w:num>
  <w:num w:numId="46" w16cid:durableId="403525714">
    <w:abstractNumId w:val="12"/>
  </w:num>
  <w:num w:numId="47" w16cid:durableId="528563387">
    <w:abstractNumId w:val="4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307"/>
    <w:rsid w:val="000729EE"/>
    <w:rsid w:val="00072A5A"/>
    <w:rsid w:val="00072CB6"/>
    <w:rsid w:val="000737A1"/>
    <w:rsid w:val="000743E8"/>
    <w:rsid w:val="000745A2"/>
    <w:rsid w:val="00074689"/>
    <w:rsid w:val="000758CC"/>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39"/>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F80"/>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5535"/>
    <w:rsid w:val="00546AE3"/>
    <w:rsid w:val="005478B4"/>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71D8"/>
    <w:rsid w:val="00637B35"/>
    <w:rsid w:val="00640C5B"/>
    <w:rsid w:val="00641CD1"/>
    <w:rsid w:val="0064293E"/>
    <w:rsid w:val="00642B2E"/>
    <w:rsid w:val="00643564"/>
    <w:rsid w:val="00644581"/>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5D8F"/>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2C6F"/>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CF7255"/>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026"/>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28B"/>
    <w:rsid w:val="00DE43C9"/>
    <w:rsid w:val="00DE4550"/>
    <w:rsid w:val="00DE6AC3"/>
    <w:rsid w:val="00DE6BF0"/>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611"/>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9E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A0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A09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A09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A09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A09E9"/>
    <w:pPr>
      <w:ind w:left="1701" w:hanging="1701"/>
      <w:outlineLvl w:val="4"/>
    </w:pPr>
    <w:rPr>
      <w:sz w:val="22"/>
    </w:rPr>
  </w:style>
  <w:style w:type="paragraph" w:styleId="Heading6">
    <w:name w:val="heading 6"/>
    <w:aliases w:val="T1,Header 6"/>
    <w:basedOn w:val="H6"/>
    <w:next w:val="Normal"/>
    <w:link w:val="Heading6Char"/>
    <w:qFormat/>
    <w:rsid w:val="002A09E9"/>
    <w:pPr>
      <w:outlineLvl w:val="5"/>
    </w:pPr>
  </w:style>
  <w:style w:type="paragraph" w:styleId="Heading7">
    <w:name w:val="heading 7"/>
    <w:aliases w:val="L7,Header 7"/>
    <w:basedOn w:val="H6"/>
    <w:next w:val="Normal"/>
    <w:link w:val="Heading7Char"/>
    <w:qFormat/>
    <w:rsid w:val="002A09E9"/>
    <w:pPr>
      <w:outlineLvl w:val="6"/>
    </w:pPr>
  </w:style>
  <w:style w:type="paragraph" w:styleId="Heading8">
    <w:name w:val="heading 8"/>
    <w:basedOn w:val="Heading1"/>
    <w:next w:val="Normal"/>
    <w:link w:val="Heading8Char"/>
    <w:qFormat/>
    <w:rsid w:val="002A09E9"/>
    <w:pPr>
      <w:ind w:left="0" w:firstLine="0"/>
      <w:outlineLvl w:val="7"/>
    </w:pPr>
  </w:style>
  <w:style w:type="paragraph" w:styleId="Heading9">
    <w:name w:val="heading 9"/>
    <w:basedOn w:val="Heading8"/>
    <w:next w:val="Normal"/>
    <w:link w:val="Heading9Char"/>
    <w:qFormat/>
    <w:rsid w:val="002A09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A09E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A09E9"/>
    <w:pPr>
      <w:ind w:left="1418" w:hanging="1418"/>
    </w:pPr>
  </w:style>
  <w:style w:type="paragraph" w:styleId="TOC8">
    <w:name w:val="toc 8"/>
    <w:basedOn w:val="TOC1"/>
    <w:rsid w:val="002A09E9"/>
    <w:pPr>
      <w:spacing w:before="180"/>
      <w:ind w:left="2693" w:hanging="2693"/>
    </w:pPr>
    <w:rPr>
      <w:b/>
    </w:rPr>
  </w:style>
  <w:style w:type="paragraph" w:styleId="TOC1">
    <w:name w:val="toc 1"/>
    <w:rsid w:val="002A0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A09E9"/>
    <w:pPr>
      <w:keepLines/>
      <w:tabs>
        <w:tab w:val="center" w:pos="4536"/>
        <w:tab w:val="right" w:pos="9072"/>
      </w:tabs>
    </w:pPr>
    <w:rPr>
      <w:noProof/>
    </w:rPr>
  </w:style>
  <w:style w:type="character" w:customStyle="1" w:styleId="ZGSM">
    <w:name w:val="ZGSM"/>
    <w:rsid w:val="002A09E9"/>
  </w:style>
  <w:style w:type="paragraph" w:customStyle="1" w:styleId="ZD">
    <w:name w:val="ZD"/>
    <w:rsid w:val="002A0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A09E9"/>
    <w:pPr>
      <w:ind w:left="1701" w:hanging="1701"/>
    </w:pPr>
  </w:style>
  <w:style w:type="paragraph" w:styleId="TOC4">
    <w:name w:val="toc 4"/>
    <w:basedOn w:val="TOC3"/>
    <w:rsid w:val="002A09E9"/>
    <w:pPr>
      <w:ind w:left="1418" w:hanging="1418"/>
    </w:pPr>
  </w:style>
  <w:style w:type="paragraph" w:styleId="TOC3">
    <w:name w:val="toc 3"/>
    <w:basedOn w:val="TOC2"/>
    <w:rsid w:val="002A09E9"/>
    <w:pPr>
      <w:ind w:left="1134" w:hanging="1134"/>
    </w:pPr>
  </w:style>
  <w:style w:type="paragraph" w:styleId="TOC2">
    <w:name w:val="toc 2"/>
    <w:basedOn w:val="TOC1"/>
    <w:rsid w:val="002A09E9"/>
    <w:pPr>
      <w:keepNext w:val="0"/>
      <w:spacing w:before="0"/>
      <w:ind w:left="851" w:hanging="851"/>
    </w:pPr>
    <w:rPr>
      <w:sz w:val="20"/>
    </w:rPr>
  </w:style>
  <w:style w:type="paragraph" w:styleId="Footer">
    <w:name w:val="footer"/>
    <w:aliases w:val="footer odd,footer,fo,pie de página"/>
    <w:basedOn w:val="Header"/>
    <w:link w:val="FooterChar"/>
    <w:rsid w:val="002A09E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A09E9"/>
    <w:pPr>
      <w:outlineLvl w:val="9"/>
    </w:pPr>
  </w:style>
  <w:style w:type="paragraph" w:customStyle="1" w:styleId="NF">
    <w:name w:val="NF"/>
    <w:basedOn w:val="NO"/>
    <w:rsid w:val="002A09E9"/>
    <w:pPr>
      <w:keepNext/>
      <w:spacing w:after="0"/>
    </w:pPr>
    <w:rPr>
      <w:rFonts w:ascii="Arial" w:hAnsi="Arial"/>
      <w:sz w:val="18"/>
    </w:rPr>
  </w:style>
  <w:style w:type="paragraph" w:customStyle="1" w:styleId="NO">
    <w:name w:val="NO"/>
    <w:basedOn w:val="Normal"/>
    <w:link w:val="NOChar"/>
    <w:rsid w:val="002A09E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A0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A09E9"/>
    <w:pPr>
      <w:jc w:val="right"/>
    </w:pPr>
  </w:style>
  <w:style w:type="paragraph" w:customStyle="1" w:styleId="TAL">
    <w:name w:val="TAL"/>
    <w:basedOn w:val="Normal"/>
    <w:link w:val="TALChar"/>
    <w:rsid w:val="002A09E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A09E9"/>
    <w:rPr>
      <w:b/>
    </w:rPr>
  </w:style>
  <w:style w:type="paragraph" w:customStyle="1" w:styleId="TAC">
    <w:name w:val="TAC"/>
    <w:basedOn w:val="TAL"/>
    <w:link w:val="TACCar"/>
    <w:rsid w:val="002A09E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A09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A09E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A09E9"/>
    <w:pPr>
      <w:spacing w:after="0"/>
    </w:pPr>
  </w:style>
  <w:style w:type="paragraph" w:customStyle="1" w:styleId="NW">
    <w:name w:val="NW"/>
    <w:basedOn w:val="NO"/>
    <w:rsid w:val="002A09E9"/>
    <w:pPr>
      <w:spacing w:after="0"/>
    </w:pPr>
  </w:style>
  <w:style w:type="paragraph" w:customStyle="1" w:styleId="EW">
    <w:name w:val="EW"/>
    <w:basedOn w:val="EX"/>
    <w:rsid w:val="002A09E9"/>
    <w:pPr>
      <w:spacing w:after="0"/>
    </w:pPr>
  </w:style>
  <w:style w:type="paragraph" w:customStyle="1" w:styleId="B1">
    <w:name w:val="B1"/>
    <w:basedOn w:val="List"/>
    <w:link w:val="B1Char"/>
    <w:rsid w:val="002A09E9"/>
  </w:style>
  <w:style w:type="paragraph" w:styleId="List">
    <w:name w:val="List"/>
    <w:basedOn w:val="Normal"/>
    <w:link w:val="ListChar1"/>
    <w:rsid w:val="002A09E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A09E9"/>
    <w:pPr>
      <w:ind w:left="1985" w:hanging="1985"/>
    </w:pPr>
  </w:style>
  <w:style w:type="paragraph" w:styleId="TOC7">
    <w:name w:val="toc 7"/>
    <w:basedOn w:val="TOC6"/>
    <w:next w:val="Normal"/>
    <w:rsid w:val="002A09E9"/>
    <w:pPr>
      <w:ind w:left="2268" w:hanging="2268"/>
    </w:pPr>
  </w:style>
  <w:style w:type="paragraph" w:customStyle="1" w:styleId="EditorsNote">
    <w:name w:val="Editor's Note"/>
    <w:aliases w:val="EN,Editor's Noteormal"/>
    <w:basedOn w:val="NO"/>
    <w:link w:val="EditorsNoteCarCar"/>
    <w:rsid w:val="002A09E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A09E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A0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0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0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0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09E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A0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A0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A09E9"/>
  </w:style>
  <w:style w:type="paragraph" w:styleId="List2">
    <w:name w:val="List 2"/>
    <w:basedOn w:val="List"/>
    <w:link w:val="List2Char"/>
    <w:rsid w:val="002A09E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A09E9"/>
  </w:style>
  <w:style w:type="paragraph" w:styleId="List3">
    <w:name w:val="List 3"/>
    <w:basedOn w:val="List2"/>
    <w:link w:val="List3Char"/>
    <w:rsid w:val="002A09E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A09E9"/>
  </w:style>
  <w:style w:type="paragraph" w:styleId="List4">
    <w:name w:val="List 4"/>
    <w:basedOn w:val="List3"/>
    <w:rsid w:val="002A09E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A09E9"/>
  </w:style>
  <w:style w:type="paragraph" w:styleId="List5">
    <w:name w:val="List 5"/>
    <w:basedOn w:val="List4"/>
    <w:rsid w:val="002A09E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A09E9"/>
    <w:pPr>
      <w:framePr w:hRule="auto" w:wrap="notBeside" w:y="852"/>
    </w:pPr>
    <w:rPr>
      <w:i w:val="0"/>
      <w:sz w:val="40"/>
    </w:rPr>
  </w:style>
  <w:style w:type="paragraph" w:customStyle="1" w:styleId="ZV">
    <w:name w:val="ZV"/>
    <w:basedOn w:val="ZU"/>
    <w:rsid w:val="002A09E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A09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A09E9"/>
    <w:pPr>
      <w:ind w:left="284"/>
    </w:pPr>
  </w:style>
  <w:style w:type="paragraph" w:styleId="Index1">
    <w:name w:val="index 1"/>
    <w:basedOn w:val="Normal"/>
    <w:rsid w:val="002A09E9"/>
    <w:pPr>
      <w:keepLines/>
      <w:spacing w:after="0"/>
    </w:pPr>
  </w:style>
  <w:style w:type="paragraph" w:styleId="ListNumber2">
    <w:name w:val="List Number 2"/>
    <w:basedOn w:val="ListNumber"/>
    <w:rsid w:val="002A09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A09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A09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A09E9"/>
    <w:pPr>
      <w:keepNext w:val="0"/>
      <w:spacing w:before="0" w:after="240"/>
    </w:pPr>
  </w:style>
  <w:style w:type="paragraph" w:styleId="ListBullet2">
    <w:name w:val="List Bullet 2"/>
    <w:aliases w:val="lb2"/>
    <w:basedOn w:val="ListBullet"/>
    <w:link w:val="ListBullet2Char"/>
    <w:rsid w:val="002A09E9"/>
    <w:pPr>
      <w:ind w:left="851"/>
    </w:pPr>
  </w:style>
  <w:style w:type="paragraph" w:styleId="ListBullet3">
    <w:name w:val="List Bullet 3"/>
    <w:basedOn w:val="ListBullet2"/>
    <w:link w:val="ListBullet3Char"/>
    <w:rsid w:val="002A09E9"/>
    <w:pPr>
      <w:ind w:left="1135"/>
    </w:pPr>
  </w:style>
  <w:style w:type="paragraph" w:styleId="ListNumber">
    <w:name w:val="List Number"/>
    <w:basedOn w:val="List"/>
    <w:rsid w:val="002A09E9"/>
  </w:style>
  <w:style w:type="paragraph" w:styleId="ListBullet">
    <w:name w:val="List Bullet"/>
    <w:aliases w:val="UL"/>
    <w:basedOn w:val="List"/>
    <w:link w:val="ListBulletChar"/>
    <w:rsid w:val="002A09E9"/>
  </w:style>
  <w:style w:type="paragraph" w:styleId="ListBullet4">
    <w:name w:val="List Bullet 4"/>
    <w:basedOn w:val="ListBullet3"/>
    <w:rsid w:val="002A09E9"/>
    <w:pPr>
      <w:ind w:left="1418"/>
    </w:pPr>
  </w:style>
  <w:style w:type="paragraph" w:styleId="ListBullet5">
    <w:name w:val="List Bullet 5"/>
    <w:basedOn w:val="ListBullet4"/>
    <w:rsid w:val="002A09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18343</TotalTime>
  <Pages>5</Pages>
  <Words>1520</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10167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338</cp:revision>
  <dcterms:created xsi:type="dcterms:W3CDTF">2020-12-07T11:35:00Z</dcterms:created>
  <dcterms:modified xsi:type="dcterms:W3CDTF">2023-02-10T17:14:00Z</dcterms:modified>
</cp:coreProperties>
</file>