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41843C" w:rsidR="001E41F3" w:rsidRDefault="002941EF">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w:t>
        </w:r>
        <w:r>
          <w:rPr>
            <w:b/>
            <w:noProof/>
            <w:sz w:val="24"/>
          </w:rPr>
          <w:t>8</w:t>
        </w:r>
      </w:fldSimple>
      <w:fldSimple w:instr=" DOCPROPERTY  MtgTitle  \* MERGEFORMAT "/>
      <w:r w:rsidR="001E41F3">
        <w:rPr>
          <w:b/>
          <w:i/>
          <w:noProof/>
          <w:sz w:val="28"/>
        </w:rPr>
        <w:tab/>
      </w:r>
      <w:fldSimple w:instr=" DOCPROPERTY  Tdoc#  \* MERGEFORMAT ">
        <w:r w:rsidR="00E13F3D" w:rsidRPr="00E13F3D">
          <w:rPr>
            <w:b/>
            <w:i/>
            <w:noProof/>
            <w:sz w:val="28"/>
          </w:rPr>
          <w:t>R5-2</w:t>
        </w:r>
        <w:r w:rsidR="00EB0E77">
          <w:rPr>
            <w:b/>
            <w:i/>
            <w:noProof/>
            <w:sz w:val="28"/>
          </w:rPr>
          <w:t>30275</w:t>
        </w:r>
      </w:fldSimple>
    </w:p>
    <w:p w14:paraId="7CB45193" w14:textId="4F5DE71E" w:rsidR="001E41F3" w:rsidRDefault="002941EF" w:rsidP="005E2C44">
      <w:pPr>
        <w:pStyle w:val="CRCoverPage"/>
        <w:outlineLvl w:val="0"/>
        <w:rPr>
          <w:b/>
          <w:noProof/>
          <w:sz w:val="24"/>
        </w:rPr>
      </w:pPr>
      <w:r w:rsidRPr="00DE5474">
        <w:rPr>
          <w:b/>
          <w:noProof/>
          <w:sz w:val="24"/>
        </w:rPr>
        <w:t>Athens</w:t>
      </w:r>
      <w:r>
        <w:rPr>
          <w:b/>
          <w:noProof/>
          <w:sz w:val="24"/>
        </w:rPr>
        <w:t xml:space="preserve">, </w:t>
      </w:r>
      <w:r w:rsidRPr="00DE5474">
        <w:rPr>
          <w:b/>
          <w:noProof/>
          <w:sz w:val="24"/>
        </w:rPr>
        <w:t>Greece</w:t>
      </w:r>
      <w:r>
        <w:rPr>
          <w:b/>
          <w:noProof/>
          <w:sz w:val="24"/>
        </w:rPr>
        <w:t xml:space="preserve">, </w:t>
      </w:r>
      <w:fldSimple w:instr=" DOCPROPERTY  StartDate  \* MERGEFORMAT ">
        <w:r>
          <w:rPr>
            <w:b/>
            <w:noProof/>
            <w:sz w:val="24"/>
          </w:rPr>
          <w:t>27</w:t>
        </w:r>
        <w:r w:rsidRPr="00BA51D9">
          <w:rPr>
            <w:b/>
            <w:noProof/>
            <w:sz w:val="24"/>
          </w:rPr>
          <w:t xml:space="preserve">th </w:t>
        </w:r>
        <w:r>
          <w:rPr>
            <w:b/>
            <w:noProof/>
            <w:sz w:val="24"/>
          </w:rPr>
          <w:t>Feb</w:t>
        </w:r>
        <w:r w:rsidRPr="00BA51D9">
          <w:rPr>
            <w:b/>
            <w:noProof/>
            <w:sz w:val="24"/>
          </w:rPr>
          <w:t xml:space="preserve"> 202</w:t>
        </w:r>
        <w:r>
          <w:rPr>
            <w:b/>
            <w:noProof/>
            <w:sz w:val="24"/>
          </w:rPr>
          <w:t>3</w:t>
        </w:r>
      </w:fldSimple>
      <w:r>
        <w:rPr>
          <w:b/>
          <w:noProof/>
          <w:sz w:val="24"/>
        </w:rPr>
        <w:t xml:space="preserve"> – </w:t>
      </w:r>
      <w:fldSimple w:instr=" DOCPROPERTY  EndDate  \* MERGEFORMAT ">
        <w:r>
          <w:rPr>
            <w:b/>
            <w:noProof/>
            <w:sz w:val="24"/>
          </w:rPr>
          <w:t>3rd</w:t>
        </w:r>
        <w:r w:rsidRPr="00BA51D9">
          <w:rPr>
            <w:b/>
            <w:noProof/>
            <w:sz w:val="24"/>
          </w:rPr>
          <w:t xml:space="preserve"> </w:t>
        </w:r>
        <w:r>
          <w:rPr>
            <w:b/>
            <w:noProof/>
            <w:sz w:val="24"/>
          </w:rPr>
          <w:t>Mar</w:t>
        </w:r>
        <w:r w:rsidRPr="00BA51D9">
          <w:rPr>
            <w:b/>
            <w:noProof/>
            <w:sz w:val="24"/>
          </w:rPr>
          <w:t xml:space="preserve"> 202</w:t>
        </w:r>
        <w:r>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19F253" w:rsidR="001E41F3" w:rsidRPr="00410371" w:rsidRDefault="00000000" w:rsidP="002941EF">
            <w:pPr>
              <w:pStyle w:val="CRCoverPage"/>
              <w:spacing w:after="0"/>
              <w:jc w:val="center"/>
              <w:rPr>
                <w:b/>
                <w:noProof/>
                <w:sz w:val="28"/>
              </w:rPr>
            </w:pPr>
            <w:fldSimple w:instr=" DOCPROPERTY  Spec#  \* MERGEFORMAT ">
              <w:r w:rsidR="00E13F3D" w:rsidRPr="00410371">
                <w:rPr>
                  <w:b/>
                  <w:noProof/>
                  <w:sz w:val="28"/>
                </w:rPr>
                <w:t>38.5</w:t>
              </w:r>
              <w:r w:rsidR="002941EF">
                <w:rPr>
                  <w:b/>
                  <w:noProof/>
                  <w:sz w:val="28"/>
                </w:rPr>
                <w:t>23</w:t>
              </w:r>
              <w:r w:rsidR="00E13F3D" w:rsidRPr="00410371">
                <w:rPr>
                  <w:b/>
                  <w:noProof/>
                  <w:sz w:val="28"/>
                </w:rPr>
                <w:t>-</w:t>
              </w:r>
              <w:r w:rsidR="002941EF">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B20376" w:rsidR="001E41F3" w:rsidRPr="00410371" w:rsidRDefault="00EB0E77" w:rsidP="002941EF">
            <w:pPr>
              <w:pStyle w:val="CRCoverPage"/>
              <w:spacing w:after="0"/>
              <w:jc w:val="center"/>
              <w:rPr>
                <w:noProof/>
              </w:rPr>
            </w:pPr>
            <w:r>
              <w:rPr>
                <w:b/>
                <w:noProof/>
                <w:sz w:val="28"/>
              </w:rPr>
              <w:t>3452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2EFE8A" w:rsidR="001E41F3" w:rsidRPr="00410371" w:rsidRDefault="00000000">
            <w:pPr>
              <w:pStyle w:val="CRCoverPage"/>
              <w:spacing w:after="0"/>
              <w:jc w:val="center"/>
              <w:rPr>
                <w:noProof/>
                <w:sz w:val="28"/>
              </w:rPr>
            </w:pPr>
            <w:fldSimple w:instr=" DOCPROPERTY  Version  \* MERGEFORMAT ">
              <w:r w:rsidR="00E13F3D" w:rsidRPr="00410371">
                <w:rPr>
                  <w:b/>
                  <w:noProof/>
                  <w:sz w:val="28"/>
                </w:rPr>
                <w:t>17.</w:t>
              </w:r>
              <w:r w:rsidR="002941EF">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21D59E" w:rsidR="001E41F3" w:rsidRDefault="00EB0E77">
            <w:pPr>
              <w:pStyle w:val="CRCoverPage"/>
              <w:spacing w:after="0"/>
              <w:ind w:left="100"/>
              <w:rPr>
                <w:noProof/>
              </w:rPr>
            </w:pPr>
            <w:r w:rsidRPr="00EB0E77">
              <w:t>VOID SNPN NR5GC TC 10.1.7.1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CDMA Technologies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A0EF4E" w:rsidR="001E41F3" w:rsidRDefault="00FB5A25" w:rsidP="00547111">
            <w:pPr>
              <w:pStyle w:val="CRCoverPage"/>
              <w:spacing w:after="0"/>
              <w:ind w:left="100"/>
              <w:rPr>
                <w:noProof/>
              </w:rPr>
            </w:pPr>
            <w:r w:rsidRPr="006F70D8">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A5007D" w:rsidR="001E41F3" w:rsidRDefault="00EB0E77">
            <w:pPr>
              <w:pStyle w:val="CRCoverPage"/>
              <w:spacing w:after="0"/>
              <w:ind w:left="100"/>
              <w:rPr>
                <w:noProof/>
              </w:rPr>
            </w:pPr>
            <w:r w:rsidRPr="00EB0E77">
              <w:t>NG_RAN_PRN_Vertical_LAN-UEConTest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BE7D5D" w:rsidR="001E41F3" w:rsidRDefault="00EB0E77">
            <w:pPr>
              <w:pStyle w:val="CRCoverPage"/>
              <w:spacing w:after="0"/>
              <w:ind w:left="100"/>
              <w:rPr>
                <w:noProof/>
              </w:rPr>
            </w:pPr>
            <w:r>
              <w:t>2023-02-17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00199" w14:paraId="1256F52C" w14:textId="77777777" w:rsidTr="00547111">
        <w:tc>
          <w:tcPr>
            <w:tcW w:w="2694" w:type="dxa"/>
            <w:gridSpan w:val="2"/>
            <w:tcBorders>
              <w:top w:val="single" w:sz="4" w:space="0" w:color="auto"/>
              <w:left w:val="single" w:sz="4" w:space="0" w:color="auto"/>
            </w:tcBorders>
          </w:tcPr>
          <w:p w14:paraId="52C87DB0" w14:textId="77777777" w:rsidR="00C00199" w:rsidRDefault="00C00199" w:rsidP="00C001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287422" w14:textId="77777777" w:rsidR="00A1256C" w:rsidRDefault="00CF6C7B" w:rsidP="00C00199">
            <w:pPr>
              <w:pStyle w:val="CRCoverPage"/>
              <w:spacing w:after="0"/>
              <w:ind w:left="100"/>
              <w:rPr>
                <w:noProof/>
              </w:rPr>
            </w:pPr>
            <w:r>
              <w:rPr>
                <w:noProof/>
              </w:rPr>
              <w:t xml:space="preserve">TC 10.1.7.1 requires the update to the “list of subscriber data” , and is currently defined in Table 10.1.7.1.3.2-1 step 5 and 12 by reprovisioning the UE with the same “list of subscriber data” as provisioned in the preamble. </w:t>
            </w:r>
          </w:p>
          <w:p w14:paraId="73B55A06" w14:textId="77777777" w:rsidR="00CF6C7B" w:rsidRDefault="00CF6C7B" w:rsidP="00CF6C7B">
            <w:pPr>
              <w:pStyle w:val="CRCoverPage"/>
              <w:spacing w:after="0"/>
              <w:ind w:left="100"/>
              <w:rPr>
                <w:noProof/>
              </w:rPr>
            </w:pPr>
          </w:p>
          <w:p w14:paraId="28C8F672" w14:textId="3F6D04F4" w:rsidR="00CF6C7B" w:rsidRDefault="00CF6C7B" w:rsidP="00CF6C7B">
            <w:pPr>
              <w:pStyle w:val="CRCoverPage"/>
              <w:spacing w:after="0"/>
              <w:ind w:left="100"/>
              <w:rPr>
                <w:noProof/>
              </w:rPr>
            </w:pPr>
            <w:r>
              <w:rPr>
                <w:noProof/>
              </w:rPr>
              <w:t xml:space="preserve">As per TS 23.122, </w:t>
            </w:r>
            <w:r w:rsidRPr="00CF6C7B">
              <w:rPr>
                <w:noProof/>
              </w:rPr>
              <w:t>list of subscriber data consists of the following fields - Subscriber ID, Credentials, SNPN ID</w:t>
            </w:r>
            <w:r>
              <w:rPr>
                <w:noProof/>
              </w:rPr>
              <w:t xml:space="preserve"> and some more optional fields like</w:t>
            </w:r>
            <w:r w:rsidRPr="00CF6C7B">
              <w:rPr>
                <w:noProof/>
              </w:rPr>
              <w:t xml:space="preserve"> UAC access identities</w:t>
            </w:r>
            <w:r>
              <w:rPr>
                <w:noProof/>
              </w:rPr>
              <w:t xml:space="preserve"> </w:t>
            </w:r>
            <w:r w:rsidR="003B1754">
              <w:rPr>
                <w:noProof/>
              </w:rPr>
              <w:t>. Also , per TS 23.122 cl.</w:t>
            </w:r>
            <w:bookmarkStart w:id="1" w:name="_Toc20125240"/>
            <w:bookmarkStart w:id="2" w:name="_Toc27486437"/>
            <w:bookmarkStart w:id="3" w:name="_Toc36210490"/>
            <w:bookmarkStart w:id="4" w:name="_Toc45096349"/>
            <w:bookmarkStart w:id="5" w:name="_Toc45882382"/>
            <w:bookmarkStart w:id="6" w:name="_Toc51762178"/>
            <w:bookmarkStart w:id="7" w:name="_Toc83313365"/>
            <w:bookmarkStart w:id="8" w:name="_Toc123561623"/>
            <w:r w:rsidR="003B1754">
              <w:t xml:space="preserve"> 4.9</w:t>
            </w:r>
            <w:r w:rsidR="003B1754" w:rsidRPr="00D27A95">
              <w:t>.3.</w:t>
            </w:r>
            <w:r w:rsidR="003B1754">
              <w:t>0</w:t>
            </w:r>
            <w:r w:rsidR="003B1754" w:rsidRPr="00D27A95">
              <w:tab/>
            </w:r>
            <w:bookmarkEnd w:id="1"/>
            <w:bookmarkEnd w:id="2"/>
            <w:bookmarkEnd w:id="3"/>
            <w:bookmarkEnd w:id="4"/>
            <w:bookmarkEnd w:id="5"/>
            <w:bookmarkEnd w:id="6"/>
            <w:bookmarkEnd w:id="7"/>
            <w:bookmarkEnd w:id="8"/>
            <w:r w:rsidR="003B1754">
              <w:rPr>
                <w:noProof/>
              </w:rPr>
              <w:t>“</w:t>
            </w: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sidR="003B1754">
              <w:rPr>
                <w:noProof/>
              </w:rPr>
              <w:t>”</w:t>
            </w:r>
          </w:p>
          <w:p w14:paraId="79B5D3F8" w14:textId="17EEE72E" w:rsidR="00CF6C7B" w:rsidRDefault="00CF6C7B" w:rsidP="00CF6C7B">
            <w:pPr>
              <w:pStyle w:val="CRCoverPage"/>
              <w:spacing w:after="0"/>
              <w:ind w:left="100"/>
              <w:rPr>
                <w:noProof/>
              </w:rPr>
            </w:pPr>
          </w:p>
          <w:p w14:paraId="6ACF0420" w14:textId="77777777" w:rsidR="003B1754" w:rsidRDefault="00CF6C7B" w:rsidP="00CF6C7B">
            <w:pPr>
              <w:pStyle w:val="CRCoverPage"/>
              <w:spacing w:after="0"/>
              <w:ind w:left="100"/>
              <w:rPr>
                <w:noProof/>
              </w:rPr>
            </w:pPr>
            <w:r>
              <w:rPr>
                <w:noProof/>
              </w:rPr>
              <w:t xml:space="preserve">Some </w:t>
            </w:r>
            <w:r w:rsidR="003B1754">
              <w:rPr>
                <w:noProof/>
              </w:rPr>
              <w:t>of the</w:t>
            </w:r>
            <w:r>
              <w:rPr>
                <w:noProof/>
              </w:rPr>
              <w:t xml:space="preserve"> fields listed above are </w:t>
            </w:r>
            <w:r w:rsidR="003B1754">
              <w:rPr>
                <w:noProof/>
              </w:rPr>
              <w:t>available</w:t>
            </w:r>
            <w:r>
              <w:rPr>
                <w:noProof/>
              </w:rPr>
              <w:t xml:space="preserve"> in the USIM</w:t>
            </w:r>
            <w:r w:rsidR="003B1754">
              <w:rPr>
                <w:noProof/>
              </w:rPr>
              <w:t xml:space="preserve">, and how the ME configures the “list of subscriber data” is UE implementation specific. Hence reprovisioning the UE with the same “list of subscriber data” does not guarantee the an update to the “list of subscriber data”.  </w:t>
            </w:r>
          </w:p>
          <w:p w14:paraId="429CC143" w14:textId="77777777" w:rsidR="003B1754" w:rsidRDefault="003B1754" w:rsidP="00CF6C7B">
            <w:pPr>
              <w:pStyle w:val="CRCoverPage"/>
              <w:spacing w:after="0"/>
              <w:ind w:left="100"/>
              <w:rPr>
                <w:noProof/>
              </w:rPr>
            </w:pPr>
          </w:p>
          <w:p w14:paraId="708AA7DE" w14:textId="2F615FEC" w:rsidR="00CF6C7B" w:rsidRDefault="003B1754" w:rsidP="006F1D58">
            <w:pPr>
              <w:pStyle w:val="CRCoverPage"/>
              <w:spacing w:after="0"/>
              <w:ind w:left="100"/>
              <w:rPr>
                <w:noProof/>
              </w:rPr>
            </w:pPr>
            <w:r>
              <w:rPr>
                <w:noProof/>
              </w:rPr>
              <w:t>Thus TC 10.1.7.1</w:t>
            </w:r>
            <w:r w:rsidR="006F1D58">
              <w:rPr>
                <w:noProof/>
              </w:rPr>
              <w:t xml:space="preserve"> in its current form is testing a UE implementation specific behavior and needs to be voided. </w:t>
            </w:r>
            <w:r>
              <w:rPr>
                <w:noProof/>
              </w:rPr>
              <w:t xml:space="preserve"> </w:t>
            </w:r>
            <w:r w:rsidR="006F1D58">
              <w:rPr>
                <w:noProof/>
              </w:rPr>
              <w:t>In order to check the core spec compliance</w:t>
            </w:r>
            <w:r>
              <w:rPr>
                <w:noProof/>
              </w:rPr>
              <w:t xml:space="preserve"> TC 10.1.3.2 in TS 38.523-2 </w:t>
            </w:r>
            <w:r w:rsidR="006F1D58">
              <w:rPr>
                <w:noProof/>
              </w:rPr>
              <w:t>‘</w:t>
            </w:r>
            <w:r w:rsidRPr="004407D3">
              <w:rPr>
                <w:rFonts w:eastAsia="SimSun"/>
              </w:rPr>
              <w:t>Table 4.3.1-1: Protocol</w:t>
            </w:r>
            <w:r w:rsidRPr="004407D3">
              <w:t xml:space="preserve"> conformance test cases applicable to Rel-16 SNPN-only UEs</w:t>
            </w:r>
            <w:r w:rsidR="006F1D58">
              <w:t>’ is made applicable.</w:t>
            </w:r>
          </w:p>
        </w:tc>
      </w:tr>
      <w:tr w:rsidR="00C00199" w14:paraId="4CA74D09" w14:textId="77777777" w:rsidTr="00547111">
        <w:tc>
          <w:tcPr>
            <w:tcW w:w="2694" w:type="dxa"/>
            <w:gridSpan w:val="2"/>
            <w:tcBorders>
              <w:left w:val="single" w:sz="4" w:space="0" w:color="auto"/>
            </w:tcBorders>
          </w:tcPr>
          <w:p w14:paraId="2D0866D6" w14:textId="77777777" w:rsidR="00C00199" w:rsidRDefault="00C00199" w:rsidP="00C00199">
            <w:pPr>
              <w:pStyle w:val="CRCoverPage"/>
              <w:spacing w:after="0"/>
              <w:rPr>
                <w:b/>
                <w:i/>
                <w:noProof/>
                <w:sz w:val="8"/>
                <w:szCs w:val="8"/>
              </w:rPr>
            </w:pPr>
          </w:p>
        </w:tc>
        <w:tc>
          <w:tcPr>
            <w:tcW w:w="6946" w:type="dxa"/>
            <w:gridSpan w:val="9"/>
            <w:tcBorders>
              <w:right w:val="single" w:sz="4" w:space="0" w:color="auto"/>
            </w:tcBorders>
          </w:tcPr>
          <w:p w14:paraId="365DEF04" w14:textId="77777777" w:rsidR="00C00199" w:rsidRDefault="00C00199" w:rsidP="00C00199">
            <w:pPr>
              <w:pStyle w:val="CRCoverPage"/>
              <w:spacing w:after="0"/>
              <w:rPr>
                <w:noProof/>
                <w:sz w:val="8"/>
                <w:szCs w:val="8"/>
              </w:rPr>
            </w:pPr>
          </w:p>
        </w:tc>
      </w:tr>
      <w:tr w:rsidR="00C00199" w14:paraId="21016551" w14:textId="77777777" w:rsidTr="00547111">
        <w:tc>
          <w:tcPr>
            <w:tcW w:w="2694" w:type="dxa"/>
            <w:gridSpan w:val="2"/>
            <w:tcBorders>
              <w:left w:val="single" w:sz="4" w:space="0" w:color="auto"/>
            </w:tcBorders>
          </w:tcPr>
          <w:p w14:paraId="49433147" w14:textId="77777777" w:rsidR="00C00199" w:rsidRDefault="00C00199" w:rsidP="00C001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8A0F91" w:rsidR="00C00199" w:rsidRDefault="003B1754" w:rsidP="00C00199">
            <w:pPr>
              <w:pStyle w:val="CRCoverPage"/>
              <w:spacing w:after="0"/>
              <w:ind w:left="100"/>
              <w:rPr>
                <w:noProof/>
              </w:rPr>
            </w:pPr>
            <w:r>
              <w:rPr>
                <w:noProof/>
              </w:rPr>
              <w:t>Void TC 10.1.7.1</w:t>
            </w:r>
          </w:p>
        </w:tc>
      </w:tr>
      <w:tr w:rsidR="00C00199" w14:paraId="1F886379" w14:textId="77777777" w:rsidTr="00547111">
        <w:tc>
          <w:tcPr>
            <w:tcW w:w="2694" w:type="dxa"/>
            <w:gridSpan w:val="2"/>
            <w:tcBorders>
              <w:left w:val="single" w:sz="4" w:space="0" w:color="auto"/>
            </w:tcBorders>
          </w:tcPr>
          <w:p w14:paraId="4D989623" w14:textId="77777777" w:rsidR="00C00199" w:rsidRDefault="00C00199" w:rsidP="00C00199">
            <w:pPr>
              <w:pStyle w:val="CRCoverPage"/>
              <w:spacing w:after="0"/>
              <w:rPr>
                <w:b/>
                <w:i/>
                <w:noProof/>
                <w:sz w:val="8"/>
                <w:szCs w:val="8"/>
              </w:rPr>
            </w:pPr>
          </w:p>
        </w:tc>
        <w:tc>
          <w:tcPr>
            <w:tcW w:w="6946" w:type="dxa"/>
            <w:gridSpan w:val="9"/>
            <w:tcBorders>
              <w:right w:val="single" w:sz="4" w:space="0" w:color="auto"/>
            </w:tcBorders>
          </w:tcPr>
          <w:p w14:paraId="71C4A204" w14:textId="77777777" w:rsidR="00C00199" w:rsidRDefault="00C00199" w:rsidP="00C00199">
            <w:pPr>
              <w:pStyle w:val="CRCoverPage"/>
              <w:spacing w:after="0"/>
              <w:rPr>
                <w:noProof/>
                <w:sz w:val="8"/>
                <w:szCs w:val="8"/>
              </w:rPr>
            </w:pPr>
          </w:p>
        </w:tc>
      </w:tr>
      <w:tr w:rsidR="00C00199" w14:paraId="678D7BF9" w14:textId="77777777" w:rsidTr="00547111">
        <w:tc>
          <w:tcPr>
            <w:tcW w:w="2694" w:type="dxa"/>
            <w:gridSpan w:val="2"/>
            <w:tcBorders>
              <w:left w:val="single" w:sz="4" w:space="0" w:color="auto"/>
              <w:bottom w:val="single" w:sz="4" w:space="0" w:color="auto"/>
            </w:tcBorders>
          </w:tcPr>
          <w:p w14:paraId="4E5CE1B6" w14:textId="77777777" w:rsidR="00C00199" w:rsidRDefault="00C00199" w:rsidP="00C001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215155" w:rsidR="00C00199" w:rsidRDefault="003B1754" w:rsidP="00C00199">
            <w:pPr>
              <w:pStyle w:val="CRCoverPage"/>
              <w:spacing w:after="0"/>
              <w:ind w:left="100"/>
              <w:rPr>
                <w:noProof/>
              </w:rPr>
            </w:pPr>
            <w:r>
              <w:rPr>
                <w:noProof/>
              </w:rPr>
              <w:t>Incorrectly testing a UE implemetation specific behaviou</w:t>
            </w:r>
            <w:r w:rsidR="00891FEA">
              <w:rPr>
                <w:noProof/>
              </w:rPr>
              <w:t>r</w:t>
            </w:r>
            <w:r w:rsidR="006F1D5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9E4029" w:rsidR="001E41F3" w:rsidRDefault="0005195A">
            <w:pPr>
              <w:pStyle w:val="CRCoverPage"/>
              <w:spacing w:after="0"/>
              <w:ind w:left="100"/>
              <w:rPr>
                <w:noProof/>
              </w:rPr>
            </w:pPr>
            <w:r>
              <w:rPr>
                <w:noProof/>
              </w:rPr>
              <w:t>10.1.7.1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C403E" w:rsidR="001E41F3" w:rsidRDefault="00DC528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382E53" w:rsidR="001E41F3" w:rsidRDefault="00A476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56137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FAF290" w:rsidR="001E41F3" w:rsidRDefault="002941EF">
            <w:pPr>
              <w:pStyle w:val="CRCoverPage"/>
              <w:spacing w:after="0"/>
              <w:ind w:left="99"/>
              <w:rPr>
                <w:noProof/>
              </w:rPr>
            </w:pPr>
            <w:r>
              <w:rPr>
                <w:noProof/>
              </w:rPr>
              <w:t>TS</w:t>
            </w:r>
            <w:r w:rsidR="0005195A">
              <w:rPr>
                <w:noProof/>
              </w:rPr>
              <w:t xml:space="preserve"> 38.523-2</w:t>
            </w:r>
            <w:r>
              <w:rPr>
                <w:noProof/>
              </w:rPr>
              <w:t xml:space="preserve">  CR </w:t>
            </w:r>
            <w:r w:rsidR="00EB0E77">
              <w:rPr>
                <w:noProof/>
              </w:rPr>
              <w:t>0305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51AD2" w:rsidR="001E41F3" w:rsidRDefault="00DC528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AE359A" w:rsidR="001E41F3" w:rsidRDefault="0005195A">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6B8D8F" w:rsidR="008863B9" w:rsidRDefault="008863B9">
            <w:pPr>
              <w:pStyle w:val="CRCoverPage"/>
              <w:spacing w:after="0"/>
              <w:ind w:left="100"/>
              <w:rPr>
                <w:noProof/>
              </w:rPr>
            </w:pPr>
          </w:p>
        </w:tc>
      </w:tr>
    </w:tbl>
    <w:p w14:paraId="17759814" w14:textId="2D3D637A" w:rsidR="001E41F3" w:rsidRDefault="001E41F3">
      <w:pPr>
        <w:pStyle w:val="CRCoverPage"/>
        <w:spacing w:after="0"/>
        <w:rPr>
          <w:noProof/>
          <w:sz w:val="8"/>
          <w:szCs w:val="8"/>
        </w:rPr>
      </w:pPr>
    </w:p>
    <w:p w14:paraId="271E1856" w14:textId="48986CFD" w:rsidR="002941EF" w:rsidRDefault="002941EF">
      <w:pPr>
        <w:pStyle w:val="CRCoverPage"/>
        <w:spacing w:after="0"/>
        <w:rPr>
          <w:noProof/>
          <w:sz w:val="8"/>
          <w:szCs w:val="8"/>
        </w:rPr>
      </w:pPr>
    </w:p>
    <w:p w14:paraId="1A9A0645" w14:textId="6E0EE4DF" w:rsidR="002941EF" w:rsidRPr="003B1754" w:rsidRDefault="003B1754">
      <w:pPr>
        <w:pStyle w:val="CRCoverPage"/>
        <w:spacing w:after="0"/>
        <w:rPr>
          <w:noProof/>
          <w:color w:val="FF0000"/>
          <w:sz w:val="28"/>
          <w:szCs w:val="28"/>
        </w:rPr>
      </w:pPr>
      <w:r w:rsidRPr="003B1754">
        <w:rPr>
          <w:noProof/>
          <w:color w:val="FF0000"/>
          <w:sz w:val="28"/>
          <w:szCs w:val="28"/>
        </w:rPr>
        <w:t>&lt;start of changes&gt;</w:t>
      </w:r>
    </w:p>
    <w:p w14:paraId="74BD171C" w14:textId="152C7BFE" w:rsidR="002941EF" w:rsidRDefault="002941EF">
      <w:pPr>
        <w:pStyle w:val="CRCoverPage"/>
        <w:spacing w:after="0"/>
        <w:rPr>
          <w:noProof/>
          <w:sz w:val="8"/>
          <w:szCs w:val="8"/>
        </w:rPr>
      </w:pPr>
    </w:p>
    <w:p w14:paraId="669D8BA0" w14:textId="4502567C" w:rsidR="002941EF" w:rsidRDefault="002941EF">
      <w:pPr>
        <w:pStyle w:val="CRCoverPage"/>
        <w:spacing w:after="0"/>
        <w:rPr>
          <w:noProof/>
          <w:sz w:val="8"/>
          <w:szCs w:val="8"/>
        </w:rPr>
      </w:pPr>
    </w:p>
    <w:p w14:paraId="7C637B89" w14:textId="12582DFE" w:rsidR="00732602" w:rsidRDefault="003B1754" w:rsidP="003B1754">
      <w:pPr>
        <w:pStyle w:val="Heading3"/>
        <w:rPr>
          <w:noProof/>
          <w:sz w:val="8"/>
          <w:szCs w:val="8"/>
        </w:rPr>
      </w:pPr>
      <w:r>
        <w:rPr>
          <w:rFonts w:eastAsia="DengXian"/>
        </w:rPr>
        <w:t>10.1.7</w:t>
      </w:r>
      <w:r>
        <w:rPr>
          <w:rFonts w:eastAsia="DengXian"/>
        </w:rPr>
        <w:tab/>
      </w:r>
      <w:ins w:id="9" w:author="Deepak Ganapathy Muckatira" w:date="2023-02-16T17:19:00Z">
        <w:r w:rsidR="00AB2816">
          <w:rPr>
            <w:rFonts w:eastAsia="DengXian"/>
          </w:rPr>
          <w:t xml:space="preserve">SNPN / </w:t>
        </w:r>
      </w:ins>
      <w:r>
        <w:t>Network-requested PDU session release</w:t>
      </w:r>
    </w:p>
    <w:p w14:paraId="30F7EA0D" w14:textId="6EC8927F" w:rsidR="00732602" w:rsidDel="00732602" w:rsidRDefault="00732602" w:rsidP="00732602">
      <w:pPr>
        <w:pStyle w:val="Heading4"/>
        <w:rPr>
          <w:del w:id="10" w:author="Deepak Ganapathy Muckatira" w:date="2023-02-14T19:41:00Z"/>
          <w:rFonts w:eastAsia="DengXian"/>
          <w:sz w:val="28"/>
        </w:rPr>
      </w:pPr>
      <w:r>
        <w:rPr>
          <w:rFonts w:eastAsia="DengXian"/>
        </w:rPr>
        <w:t>10.1.7.1</w:t>
      </w:r>
      <w:r>
        <w:rPr>
          <w:rFonts w:eastAsia="DengXian"/>
        </w:rPr>
        <w:tab/>
      </w:r>
      <w:ins w:id="11" w:author="Deepak Ganapathy Muckatira" w:date="2023-02-14T19:41:00Z">
        <w:r>
          <w:rPr>
            <w:rFonts w:eastAsia="DengXian"/>
          </w:rPr>
          <w:t>Void</w:t>
        </w:r>
      </w:ins>
      <w:del w:id="12" w:author="Deepak Ganapathy Muckatira" w:date="2023-02-14T19:41:00Z">
        <w:r w:rsidDel="00732602">
          <w:delText>SNPN / Network-requested PDU session release / Accepted / Insufficient resources / T3396, Accepted / Insufficient resources for specific slice and DNN / T3584</w:delText>
        </w:r>
      </w:del>
    </w:p>
    <w:p w14:paraId="31DAD11C" w14:textId="75CCFEEB" w:rsidR="00732602" w:rsidDel="00732602" w:rsidRDefault="00732602" w:rsidP="00732602">
      <w:pPr>
        <w:pStyle w:val="H6"/>
        <w:rPr>
          <w:del w:id="13" w:author="Deepak Ganapathy Muckatira" w:date="2023-02-14T19:41:00Z"/>
          <w:rFonts w:eastAsia="DengXian"/>
          <w:sz w:val="18"/>
        </w:rPr>
      </w:pPr>
      <w:del w:id="14" w:author="Deepak Ganapathy Muckatira" w:date="2023-02-14T19:41:00Z">
        <w:r w:rsidDel="00732602">
          <w:rPr>
            <w:rFonts w:eastAsia="DengXian"/>
          </w:rPr>
          <w:delText>10.1.7.1.1</w:delText>
        </w:r>
        <w:r w:rsidDel="00732602">
          <w:rPr>
            <w:rFonts w:eastAsia="DengXian"/>
          </w:rPr>
          <w:tab/>
          <w:delText>Test Purpose (TP)</w:delText>
        </w:r>
      </w:del>
    </w:p>
    <w:p w14:paraId="3294F797" w14:textId="7853644A" w:rsidR="00732602" w:rsidDel="00732602" w:rsidRDefault="00732602" w:rsidP="00732602">
      <w:pPr>
        <w:pStyle w:val="H6"/>
        <w:rPr>
          <w:del w:id="15" w:author="Deepak Ganapathy Muckatira" w:date="2023-02-14T19:41:00Z"/>
          <w:rFonts w:eastAsia="DengXian"/>
        </w:rPr>
      </w:pPr>
      <w:del w:id="16" w:author="Deepak Ganapathy Muckatira" w:date="2023-02-14T19:41:00Z">
        <w:r w:rsidDel="00732602">
          <w:rPr>
            <w:rFonts w:eastAsia="DengXian"/>
          </w:rPr>
          <w:delText>(1)</w:delText>
        </w:r>
      </w:del>
    </w:p>
    <w:p w14:paraId="17EB1C39" w14:textId="51DA7623" w:rsidR="00732602" w:rsidDel="00732602" w:rsidRDefault="00732602" w:rsidP="00732602">
      <w:pPr>
        <w:pStyle w:val="PL"/>
        <w:rPr>
          <w:del w:id="17" w:author="Deepak Ganapathy Muckatira" w:date="2023-02-14T19:41:00Z"/>
          <w:rFonts w:eastAsia="DengXian"/>
          <w:noProof w:val="0"/>
          <w:color w:val="000000"/>
        </w:rPr>
      </w:pPr>
      <w:del w:id="18" w:author="Deepak Ganapathy Muckatira" w:date="2023-02-14T19:41:00Z">
        <w:r w:rsidDel="00732602">
          <w:rPr>
            <w:rFonts w:eastAsia="DengXian"/>
            <w:b/>
            <w:noProof w:val="0"/>
            <w:color w:val="000000"/>
          </w:rPr>
          <w:delText>with</w:delText>
        </w:r>
        <w:r w:rsidDel="00732602">
          <w:rPr>
            <w:rFonts w:eastAsia="DengXian"/>
            <w:noProof w:val="0"/>
            <w:color w:val="000000"/>
          </w:rPr>
          <w:delText xml:space="preserve"> { </w:delText>
        </w:r>
        <w:r w:rsidDel="00732602">
          <w:rPr>
            <w:rFonts w:cs="Courier New"/>
            <w:noProof w:val="0"/>
            <w:color w:val="000000"/>
            <w:szCs w:val="16"/>
          </w:rPr>
          <w:delText xml:space="preserve">UE is in PDU SESSION ACTIVE state </w:delText>
        </w:r>
        <w:r w:rsidDel="00732602">
          <w:rPr>
            <w:rFonts w:eastAsia="DengXian"/>
            <w:noProof w:val="0"/>
            <w:color w:val="000000"/>
          </w:rPr>
          <w:delText>}</w:delText>
        </w:r>
      </w:del>
    </w:p>
    <w:p w14:paraId="31A66B4F" w14:textId="0F6F7416" w:rsidR="00732602" w:rsidDel="00732602" w:rsidRDefault="00732602" w:rsidP="00732602">
      <w:pPr>
        <w:pStyle w:val="PL"/>
        <w:rPr>
          <w:del w:id="19" w:author="Deepak Ganapathy Muckatira" w:date="2023-02-14T19:41:00Z"/>
          <w:rFonts w:eastAsia="DengXian"/>
          <w:noProof w:val="0"/>
          <w:color w:val="000000"/>
        </w:rPr>
      </w:pPr>
      <w:del w:id="20" w:author="Deepak Ganapathy Muckatira" w:date="2023-02-14T19:41:00Z">
        <w:r w:rsidDel="00732602">
          <w:rPr>
            <w:rFonts w:eastAsia="DengXian"/>
            <w:b/>
            <w:noProof w:val="0"/>
            <w:color w:val="000000"/>
          </w:rPr>
          <w:delText>ensure that</w:delText>
        </w:r>
        <w:r w:rsidDel="00732602">
          <w:rPr>
            <w:rFonts w:eastAsia="DengXian"/>
            <w:noProof w:val="0"/>
            <w:color w:val="000000"/>
          </w:rPr>
          <w:delText xml:space="preserve"> {</w:delText>
        </w:r>
        <w:r w:rsidDel="00732602">
          <w:rPr>
            <w:rFonts w:eastAsia="DengXian"/>
            <w:noProof w:val="0"/>
            <w:color w:val="000000"/>
          </w:rPr>
          <w:br/>
          <w:delText xml:space="preserve">  </w:delText>
        </w:r>
        <w:r w:rsidDel="00732602">
          <w:rPr>
            <w:rFonts w:eastAsia="DengXian"/>
            <w:b/>
            <w:noProof w:val="0"/>
            <w:color w:val="000000"/>
          </w:rPr>
          <w:delText>when</w:delText>
        </w:r>
        <w:r w:rsidDel="00732602">
          <w:rPr>
            <w:rFonts w:eastAsia="DengXian"/>
            <w:noProof w:val="0"/>
            <w:color w:val="000000"/>
          </w:rPr>
          <w:delText xml:space="preserve"> { </w:delText>
        </w:r>
        <w:r w:rsidDel="00732602">
          <w:rPr>
            <w:rFonts w:cs="Courier New"/>
            <w:noProof w:val="0"/>
            <w:color w:val="000000"/>
            <w:szCs w:val="16"/>
          </w:rPr>
          <w:delText xml:space="preserve">UE receives a PDU SESSION RELEASE COMMAND message including 5GSM cause #26 "insufficient resources" and the Back-off timer value that indicates deactivated </w:delText>
        </w:r>
        <w:r w:rsidDel="00732602">
          <w:rPr>
            <w:rFonts w:eastAsia="DengXian"/>
            <w:noProof w:val="0"/>
            <w:color w:val="000000"/>
          </w:rPr>
          <w:delText>}</w:delText>
        </w:r>
      </w:del>
    </w:p>
    <w:p w14:paraId="586F7CCE" w14:textId="49DB6483" w:rsidR="00732602" w:rsidDel="00732602" w:rsidRDefault="00732602" w:rsidP="00732602">
      <w:pPr>
        <w:pStyle w:val="PL"/>
        <w:rPr>
          <w:del w:id="21" w:author="Deepak Ganapathy Muckatira" w:date="2023-02-14T19:41:00Z"/>
          <w:rFonts w:eastAsia="DengXian"/>
          <w:noProof w:val="0"/>
          <w:color w:val="000000"/>
        </w:rPr>
      </w:pPr>
      <w:del w:id="22" w:author="Deepak Ganapathy Muckatira" w:date="2023-02-14T19:41:00Z">
        <w:r w:rsidDel="00732602">
          <w:rPr>
            <w:rFonts w:eastAsia="DengXian"/>
            <w:noProof w:val="0"/>
            <w:color w:val="000000"/>
          </w:rPr>
          <w:delText xml:space="preserve">    </w:delText>
        </w:r>
        <w:r w:rsidDel="00732602">
          <w:rPr>
            <w:rFonts w:eastAsia="DengXian"/>
            <w:b/>
            <w:noProof w:val="0"/>
            <w:color w:val="000000"/>
          </w:rPr>
          <w:delText>then</w:delText>
        </w:r>
        <w:r w:rsidDel="00732602">
          <w:rPr>
            <w:rFonts w:eastAsia="DengXian"/>
            <w:noProof w:val="0"/>
            <w:color w:val="000000"/>
          </w:rPr>
          <w:delText xml:space="preserve"> { </w:delText>
        </w:r>
        <w:r w:rsidDel="00732602">
          <w:rPr>
            <w:rFonts w:cs="Courier New"/>
            <w:noProof w:val="0"/>
            <w:color w:val="000000"/>
            <w:szCs w:val="16"/>
          </w:rPr>
          <w:delText xml:space="preserve">UE does not send a PDU SESSION ESTABLISHMENT REQUEST message until </w:delText>
        </w:r>
        <w:r w:rsidDel="00732602">
          <w:rPr>
            <w:noProof w:val="0"/>
          </w:rPr>
          <w:delText>the UE is switched off, the USIM is removed, the entry in the "list of subscriber data" for the current SNPN is updated</w:delText>
        </w:r>
        <w:r w:rsidDel="00732602">
          <w:rPr>
            <w:rFonts w:cs="Courier New"/>
            <w:noProof w:val="0"/>
            <w:color w:val="000000"/>
            <w:szCs w:val="16"/>
          </w:rPr>
          <w:delText xml:space="preserve"> </w:delText>
        </w:r>
        <w:r w:rsidDel="00732602">
          <w:rPr>
            <w:rFonts w:eastAsia="DengXian"/>
            <w:noProof w:val="0"/>
            <w:color w:val="000000"/>
          </w:rPr>
          <w:delText>}</w:delText>
        </w:r>
      </w:del>
    </w:p>
    <w:p w14:paraId="4813D323" w14:textId="5D29FF23" w:rsidR="00732602" w:rsidDel="00732602" w:rsidRDefault="00732602" w:rsidP="00732602">
      <w:pPr>
        <w:pStyle w:val="PL"/>
        <w:rPr>
          <w:del w:id="23" w:author="Deepak Ganapathy Muckatira" w:date="2023-02-14T19:41:00Z"/>
          <w:rFonts w:eastAsia="DengXian"/>
          <w:noProof w:val="0"/>
          <w:color w:val="000000"/>
        </w:rPr>
      </w:pPr>
      <w:del w:id="24" w:author="Deepak Ganapathy Muckatira" w:date="2023-02-14T19:41:00Z">
        <w:r w:rsidDel="00732602">
          <w:rPr>
            <w:rFonts w:eastAsia="DengXian"/>
            <w:noProof w:val="0"/>
            <w:color w:val="000000"/>
          </w:rPr>
          <w:delText xml:space="preserve">            }</w:delText>
        </w:r>
      </w:del>
    </w:p>
    <w:p w14:paraId="3B97B98F" w14:textId="2F2DC1ED" w:rsidR="00732602" w:rsidDel="00732602" w:rsidRDefault="00732602" w:rsidP="00732602">
      <w:pPr>
        <w:pStyle w:val="PL"/>
        <w:rPr>
          <w:del w:id="25" w:author="Deepak Ganapathy Muckatira" w:date="2023-02-14T19:41:00Z"/>
          <w:rFonts w:eastAsia="DengXian"/>
          <w:noProof w:val="0"/>
        </w:rPr>
      </w:pPr>
    </w:p>
    <w:p w14:paraId="46B6869B" w14:textId="783F9A48" w:rsidR="00732602" w:rsidDel="00732602" w:rsidRDefault="00732602" w:rsidP="00732602">
      <w:pPr>
        <w:pStyle w:val="H6"/>
        <w:rPr>
          <w:del w:id="26" w:author="Deepak Ganapathy Muckatira" w:date="2023-02-14T19:41:00Z"/>
          <w:rFonts w:eastAsia="DengXian"/>
        </w:rPr>
      </w:pPr>
      <w:del w:id="27" w:author="Deepak Ganapathy Muckatira" w:date="2023-02-14T19:41:00Z">
        <w:r w:rsidDel="00732602">
          <w:rPr>
            <w:rFonts w:eastAsia="DengXian"/>
          </w:rPr>
          <w:delText>(2)</w:delText>
        </w:r>
      </w:del>
    </w:p>
    <w:p w14:paraId="6356B21C" w14:textId="5CC5448E" w:rsidR="00732602" w:rsidDel="00732602" w:rsidRDefault="00732602" w:rsidP="00732602">
      <w:pPr>
        <w:pStyle w:val="PL"/>
        <w:rPr>
          <w:del w:id="28" w:author="Deepak Ganapathy Muckatira" w:date="2023-02-14T19:41:00Z"/>
          <w:rFonts w:eastAsia="DengXian"/>
          <w:noProof w:val="0"/>
          <w:color w:val="000000"/>
        </w:rPr>
      </w:pPr>
      <w:del w:id="29" w:author="Deepak Ganapathy Muckatira" w:date="2023-02-14T19:41:00Z">
        <w:r w:rsidDel="00732602">
          <w:rPr>
            <w:rFonts w:eastAsia="DengXian"/>
            <w:b/>
            <w:noProof w:val="0"/>
            <w:color w:val="000000"/>
          </w:rPr>
          <w:delText>with</w:delText>
        </w:r>
        <w:r w:rsidDel="00732602">
          <w:rPr>
            <w:rFonts w:eastAsia="DengXian"/>
            <w:noProof w:val="0"/>
            <w:color w:val="000000"/>
          </w:rPr>
          <w:delText xml:space="preserve"> { </w:delText>
        </w:r>
        <w:r w:rsidDel="00732602">
          <w:rPr>
            <w:rFonts w:cs="Courier New"/>
            <w:noProof w:val="0"/>
            <w:color w:val="000000"/>
            <w:szCs w:val="16"/>
          </w:rPr>
          <w:delText xml:space="preserve">UE is in PDU SESSION ACTIVE state </w:delText>
        </w:r>
        <w:r w:rsidDel="00732602">
          <w:rPr>
            <w:rFonts w:eastAsia="DengXian"/>
            <w:noProof w:val="0"/>
            <w:color w:val="000000"/>
          </w:rPr>
          <w:delText>}</w:delText>
        </w:r>
      </w:del>
    </w:p>
    <w:p w14:paraId="0FFBD928" w14:textId="5F9A460A" w:rsidR="00732602" w:rsidDel="00732602" w:rsidRDefault="00732602" w:rsidP="00732602">
      <w:pPr>
        <w:pStyle w:val="PL"/>
        <w:rPr>
          <w:del w:id="30" w:author="Deepak Ganapathy Muckatira" w:date="2023-02-14T19:41:00Z"/>
          <w:rFonts w:eastAsia="DengXian"/>
          <w:noProof w:val="0"/>
          <w:color w:val="000000"/>
        </w:rPr>
      </w:pPr>
      <w:del w:id="31" w:author="Deepak Ganapathy Muckatira" w:date="2023-02-14T19:41:00Z">
        <w:r w:rsidDel="00732602">
          <w:rPr>
            <w:rFonts w:eastAsia="DengXian"/>
            <w:b/>
            <w:noProof w:val="0"/>
            <w:color w:val="000000"/>
          </w:rPr>
          <w:delText>ensure that</w:delText>
        </w:r>
        <w:r w:rsidDel="00732602">
          <w:rPr>
            <w:rFonts w:eastAsia="DengXian"/>
            <w:noProof w:val="0"/>
            <w:color w:val="000000"/>
          </w:rPr>
          <w:delText xml:space="preserve"> {</w:delText>
        </w:r>
        <w:r w:rsidDel="00732602">
          <w:rPr>
            <w:rFonts w:eastAsia="DengXian"/>
            <w:noProof w:val="0"/>
            <w:color w:val="000000"/>
          </w:rPr>
          <w:br/>
          <w:delText xml:space="preserve">  </w:delText>
        </w:r>
        <w:r w:rsidDel="00732602">
          <w:rPr>
            <w:rFonts w:eastAsia="DengXian"/>
            <w:b/>
            <w:noProof w:val="0"/>
            <w:color w:val="000000"/>
          </w:rPr>
          <w:delText>when</w:delText>
        </w:r>
        <w:r w:rsidDel="00732602">
          <w:rPr>
            <w:rFonts w:eastAsia="DengXian"/>
            <w:noProof w:val="0"/>
            <w:color w:val="000000"/>
          </w:rPr>
          <w:delText xml:space="preserve"> { </w:delText>
        </w:r>
        <w:r w:rsidDel="00732602">
          <w:rPr>
            <w:rFonts w:cs="Courier New"/>
            <w:noProof w:val="0"/>
            <w:color w:val="000000"/>
            <w:szCs w:val="16"/>
          </w:rPr>
          <w:delText xml:space="preserve">UE receives a PDU SESSION RELEASE COMMAND message including 5GSM cause #67 "insufficient resources for specific slice and DNN" and the Back-off timer value that indicates deactivated </w:delText>
        </w:r>
        <w:r w:rsidDel="00732602">
          <w:rPr>
            <w:rFonts w:eastAsia="DengXian"/>
            <w:noProof w:val="0"/>
            <w:color w:val="000000"/>
          </w:rPr>
          <w:delText>}</w:delText>
        </w:r>
      </w:del>
    </w:p>
    <w:p w14:paraId="4BC6861C" w14:textId="094E699F" w:rsidR="00732602" w:rsidDel="00732602" w:rsidRDefault="00732602" w:rsidP="00732602">
      <w:pPr>
        <w:pStyle w:val="PL"/>
        <w:rPr>
          <w:del w:id="32" w:author="Deepak Ganapathy Muckatira" w:date="2023-02-14T19:41:00Z"/>
          <w:rFonts w:eastAsia="DengXian"/>
          <w:noProof w:val="0"/>
          <w:color w:val="000000"/>
        </w:rPr>
      </w:pPr>
      <w:del w:id="33" w:author="Deepak Ganapathy Muckatira" w:date="2023-02-14T19:41:00Z">
        <w:r w:rsidDel="00732602">
          <w:rPr>
            <w:rFonts w:eastAsia="DengXian"/>
            <w:noProof w:val="0"/>
            <w:color w:val="000000"/>
          </w:rPr>
          <w:delText xml:space="preserve">    </w:delText>
        </w:r>
        <w:r w:rsidDel="00732602">
          <w:rPr>
            <w:rFonts w:eastAsia="DengXian"/>
            <w:b/>
            <w:noProof w:val="0"/>
            <w:color w:val="000000"/>
          </w:rPr>
          <w:delText>then</w:delText>
        </w:r>
        <w:r w:rsidDel="00732602">
          <w:rPr>
            <w:rFonts w:eastAsia="DengXian"/>
            <w:noProof w:val="0"/>
            <w:color w:val="000000"/>
          </w:rPr>
          <w:delText xml:space="preserve"> { </w:delText>
        </w:r>
        <w:r w:rsidDel="00732602">
          <w:rPr>
            <w:rFonts w:cs="Courier New"/>
            <w:noProof w:val="0"/>
            <w:color w:val="000000"/>
            <w:szCs w:val="16"/>
          </w:rPr>
          <w:delText xml:space="preserve">UE does not send a PDU SESSION ESTABLISHMENT REQUEST message for the same [S-NSSAI, DNN] combination </w:delText>
        </w:r>
        <w:r w:rsidDel="00732602">
          <w:rPr>
            <w:noProof w:val="0"/>
          </w:rPr>
          <w:delText>until the UE is switched off, the USIM is removed, the entry in the "list of subscriber data" for the current SNPN is updated</w:delText>
        </w:r>
        <w:r w:rsidDel="00732602">
          <w:rPr>
            <w:rFonts w:cs="Courier New"/>
            <w:noProof w:val="0"/>
            <w:color w:val="000000"/>
            <w:szCs w:val="16"/>
          </w:rPr>
          <w:delText xml:space="preserve"> </w:delText>
        </w:r>
        <w:r w:rsidDel="00732602">
          <w:rPr>
            <w:rFonts w:eastAsia="DengXian"/>
            <w:noProof w:val="0"/>
            <w:color w:val="000000"/>
          </w:rPr>
          <w:delText>}</w:delText>
        </w:r>
      </w:del>
    </w:p>
    <w:p w14:paraId="1A13AAF4" w14:textId="6E719231" w:rsidR="00732602" w:rsidDel="00732602" w:rsidRDefault="00732602" w:rsidP="00732602">
      <w:pPr>
        <w:pStyle w:val="PL"/>
        <w:rPr>
          <w:del w:id="34" w:author="Deepak Ganapathy Muckatira" w:date="2023-02-14T19:41:00Z"/>
          <w:rFonts w:eastAsia="DengXian"/>
          <w:noProof w:val="0"/>
          <w:color w:val="000000"/>
        </w:rPr>
      </w:pPr>
      <w:del w:id="35" w:author="Deepak Ganapathy Muckatira" w:date="2023-02-14T19:41:00Z">
        <w:r w:rsidDel="00732602">
          <w:rPr>
            <w:rFonts w:eastAsia="DengXian"/>
            <w:noProof w:val="0"/>
            <w:color w:val="000000"/>
          </w:rPr>
          <w:delText xml:space="preserve">            }</w:delText>
        </w:r>
      </w:del>
    </w:p>
    <w:p w14:paraId="7F9210C1" w14:textId="160250F6" w:rsidR="00732602" w:rsidDel="00732602" w:rsidRDefault="00732602" w:rsidP="00732602">
      <w:pPr>
        <w:pStyle w:val="PL"/>
        <w:rPr>
          <w:del w:id="36" w:author="Deepak Ganapathy Muckatira" w:date="2023-02-14T19:41:00Z"/>
          <w:rFonts w:eastAsia="DengXian"/>
          <w:noProof w:val="0"/>
        </w:rPr>
      </w:pPr>
    </w:p>
    <w:p w14:paraId="2199AC35" w14:textId="043B9279" w:rsidR="00732602" w:rsidDel="00732602" w:rsidRDefault="00732602" w:rsidP="00732602">
      <w:pPr>
        <w:pStyle w:val="H6"/>
        <w:rPr>
          <w:del w:id="37" w:author="Deepak Ganapathy Muckatira" w:date="2023-02-14T19:41:00Z"/>
          <w:rFonts w:eastAsia="DengXian"/>
        </w:rPr>
      </w:pPr>
      <w:del w:id="38" w:author="Deepak Ganapathy Muckatira" w:date="2023-02-14T19:41:00Z">
        <w:r w:rsidDel="00732602">
          <w:rPr>
            <w:rFonts w:eastAsia="DengXian"/>
          </w:rPr>
          <w:delText>10.1.7.1.2</w:delText>
        </w:r>
        <w:r w:rsidDel="00732602">
          <w:rPr>
            <w:rFonts w:eastAsia="DengXian"/>
          </w:rPr>
          <w:tab/>
          <w:delText>Conformance requirements</w:delText>
        </w:r>
      </w:del>
    </w:p>
    <w:p w14:paraId="1F703CE8" w14:textId="440B7C2B" w:rsidR="00732602" w:rsidDel="00732602" w:rsidRDefault="00732602" w:rsidP="00732602">
      <w:pPr>
        <w:rPr>
          <w:del w:id="39" w:author="Deepak Ganapathy Muckatira" w:date="2023-02-14T19:41:00Z"/>
          <w:rFonts w:eastAsia="DengXian"/>
        </w:rPr>
      </w:pPr>
      <w:del w:id="40" w:author="Deepak Ganapathy Muckatira" w:date="2023-02-14T19:41:00Z">
        <w:r w:rsidDel="00732602">
          <w:rPr>
            <w:rFonts w:eastAsia="DengXian"/>
          </w:rPr>
          <w:delText>References: The conformance requirements covered in the current TC are specified in: TS 24.501, clause 6.2.7, 6.4.3.3 and 6.4.3.5. Unless otherwise stated these are Rel-15 requirements.</w:delText>
        </w:r>
      </w:del>
    </w:p>
    <w:p w14:paraId="2FDD46FB" w14:textId="3B7C8866" w:rsidR="00732602" w:rsidDel="00732602" w:rsidRDefault="00732602" w:rsidP="00732602">
      <w:pPr>
        <w:rPr>
          <w:del w:id="41" w:author="Deepak Ganapathy Muckatira" w:date="2023-02-14T19:41:00Z"/>
        </w:rPr>
      </w:pPr>
      <w:del w:id="42" w:author="Deepak Ganapathy Muckatira" w:date="2023-02-14T19:41:00Z">
        <w:r w:rsidDel="00732602">
          <w:delText>[TS 24.501, clause 6.2.7]</w:delText>
        </w:r>
      </w:del>
    </w:p>
    <w:p w14:paraId="56F8D596" w14:textId="1AD54367" w:rsidR="00732602" w:rsidDel="00732602" w:rsidRDefault="00732602" w:rsidP="00732602">
      <w:pPr>
        <w:rPr>
          <w:del w:id="43" w:author="Deepak Ganapathy Muckatira" w:date="2023-02-14T19:41:00Z"/>
          <w:lang w:eastAsia="en-GB"/>
        </w:rPr>
      </w:pPr>
      <w:del w:id="44" w:author="Deepak Ganapathy Muckatira" w:date="2023-02-14T19:41:00Z">
        <w:r w:rsidDel="00732602">
          <w:rPr>
            <w:lang w:eastAsia="zh-CN"/>
          </w:rPr>
          <w:delText>The network may detect and start performing DNN based congestion control when one or more DNN congestion criteria as specified in 3GPP TS 23.501 [8] are met.</w:delText>
        </w:r>
        <w:r w:rsidDel="00732602">
          <w:delText xml:space="preserve"> If the UE does not provide a DNN for a non-emergency PDU session, then the network uses the selected DNN.</w:delText>
        </w:r>
      </w:del>
    </w:p>
    <w:p w14:paraId="2326C37F" w14:textId="6B2D18EC" w:rsidR="00732602" w:rsidDel="00732602" w:rsidRDefault="00732602" w:rsidP="00732602">
      <w:pPr>
        <w:rPr>
          <w:del w:id="45" w:author="Deepak Ganapathy Muckatira" w:date="2023-02-14T19:41:00Z"/>
        </w:rPr>
      </w:pPr>
      <w:del w:id="46" w:author="Deepak Ganapathy Muckatira" w:date="2023-02-14T19:41:00Z">
        <w:r w:rsidDel="00732602">
          <w:delText xml:space="preserve">In the UE, 5GS session management timers T3396 for DNN </w:delText>
        </w:r>
        <w:r w:rsidDel="00732602">
          <w:rPr>
            <w:lang w:eastAsia="zh-CN"/>
          </w:rPr>
          <w:delText xml:space="preserve">based </w:delText>
        </w:r>
        <w:r w:rsidDel="00732602">
          <w:delText xml:space="preserve">congestion </w:delText>
        </w:r>
        <w:r w:rsidDel="00732602">
          <w:rPr>
            <w:lang w:eastAsia="zh-CN"/>
          </w:rPr>
          <w:delText>control</w:delText>
        </w:r>
        <w:r w:rsidDel="00732602">
          <w:delText xml:space="preserve"> are started and stopped on a per DNN basis except for an LADN DNN in case of PLMN. For an LADN DNN, 5GS session management timers T3396 for DNN </w:delText>
        </w:r>
        <w:r w:rsidDel="00732602">
          <w:rPr>
            <w:lang w:eastAsia="zh-CN"/>
          </w:rPr>
          <w:delText xml:space="preserve">based </w:delText>
        </w:r>
        <w:r w:rsidDel="00732602">
          <w:delText xml:space="preserve">congestion </w:delText>
        </w:r>
        <w:r w:rsidDel="00732602">
          <w:rPr>
            <w:lang w:eastAsia="zh-CN"/>
          </w:rPr>
          <w:delText>control</w:delText>
        </w:r>
        <w:r w:rsidDel="00732602">
          <w:delText xml:space="preserve"> is applied to the registered PLMN and its equivalent</w:delText>
        </w:r>
        <w:r w:rsidDel="00732602">
          <w:rPr>
            <w:lang w:eastAsia="zh-CN"/>
          </w:rPr>
          <w:delText xml:space="preserve"> PLMNs. </w:delText>
        </w:r>
        <w:r w:rsidDel="00732602">
          <w:delText xml:space="preserve">In the UE, 5GS session management timers T3396 for DNN </w:delText>
        </w:r>
        <w:r w:rsidDel="00732602">
          <w:rPr>
            <w:lang w:eastAsia="zh-CN"/>
          </w:rPr>
          <w:delText xml:space="preserve">based </w:delText>
        </w:r>
        <w:r w:rsidDel="00732602">
          <w:delText xml:space="preserve">congestion </w:delText>
        </w:r>
        <w:r w:rsidDel="00732602">
          <w:rPr>
            <w:lang w:eastAsia="zh-CN"/>
          </w:rPr>
          <w:delText>control</w:delText>
        </w:r>
        <w:r w:rsidDel="00732602">
          <w:delText xml:space="preserve"> are started and stopped on a per DNN and SNPN basis in case of SNPN. </w:delText>
        </w:r>
        <w:r w:rsidDel="00732602">
          <w:rPr>
            <w:lang w:eastAsia="zh-CN"/>
          </w:rPr>
          <w:delText xml:space="preserve">Upon receipt of a 5GMM message or 5GSM message from the network for which the UE needs to stop the running </w:delText>
        </w:r>
        <w:r w:rsidDel="00732602">
          <w:delText>timers T3396 associated with an LADN DNN as specified in subclause </w:delText>
        </w:r>
        <w:r w:rsidDel="00732602">
          <w:rPr>
            <w:lang w:eastAsia="zh-CN"/>
          </w:rPr>
          <w:delText xml:space="preserve">5.5.2.3.2, </w:delText>
        </w:r>
        <w:r w:rsidDel="00732602">
          <w:delText xml:space="preserve">6.3.2.3, 6.3.3.3, </w:delText>
        </w:r>
        <w:r w:rsidDel="00732602">
          <w:rPr>
            <w:lang w:eastAsia="zh-CN"/>
          </w:rPr>
          <w:delText xml:space="preserve">6.4.1.4.2 and 6.4.1.4.2, only the running </w:delText>
        </w:r>
        <w:r w:rsidDel="00732602">
          <w:delText xml:space="preserve">timer T3396 associated with the LADN DNN for the current PLMN and </w:delText>
        </w:r>
        <w:r w:rsidDel="00732602">
          <w:rPr>
            <w:lang w:eastAsia="zh-CN"/>
          </w:rPr>
          <w:delText>equivalent PLMNs is stopped.</w:delText>
        </w:r>
      </w:del>
    </w:p>
    <w:p w14:paraId="2126971C" w14:textId="55EF5F89" w:rsidR="00732602" w:rsidDel="00732602" w:rsidRDefault="00732602" w:rsidP="00732602">
      <w:pPr>
        <w:rPr>
          <w:del w:id="47" w:author="Deepak Ganapathy Muckatira" w:date="2023-02-14T19:41:00Z"/>
        </w:rPr>
      </w:pPr>
      <w:del w:id="48" w:author="Deepak Ganapathy Muckatira" w:date="2023-02-14T19:41:00Z">
        <w:r w:rsidDel="00732602">
          <w:delText>The DNN associated with T3396 is the DNN provided by the UE during the PDU session establishment. If no DNN is provided by the UE along the PDU SESSION ESTABLISHMENT REQUEST, then T3396 is associated with no DNN. For this purpose, the UE shall memorize the DNN provided to the network during the PDU session establishment. The timer T3396 associated with no DNN will never be started due to any 5GSM procedure related to an emergency PDU session. If the timer T3396 associated with no DNN is running, it does not affect the ability of the UE to request an emergency PDU session.</w:delText>
        </w:r>
      </w:del>
    </w:p>
    <w:p w14:paraId="607FDAF2" w14:textId="4071C3A2" w:rsidR="00732602" w:rsidDel="00732602" w:rsidRDefault="00732602" w:rsidP="00732602">
      <w:pPr>
        <w:rPr>
          <w:del w:id="49" w:author="Deepak Ganapathy Muckatira" w:date="2023-02-14T19:41:00Z"/>
        </w:rPr>
      </w:pPr>
      <w:del w:id="50" w:author="Deepak Ganapathy Muckatira" w:date="2023-02-14T19:41:00Z">
        <w:r w:rsidDel="00732602">
          <w:lastRenderedPageBreak/>
          <w:delText xml:space="preserve">If T3396 is running or is deactivated, then the UE is </w:delText>
        </w:r>
        <w:r w:rsidDel="00732602">
          <w:rPr>
            <w:lang w:eastAsia="zh-CN"/>
          </w:rPr>
          <w:delText xml:space="preserve">neither </w:delText>
        </w:r>
        <w:r w:rsidDel="00732602">
          <w:delText>allowed to initiate the PDU session establishment procedure nor the PDU session modification procedure for the respective DNN or without a DNN</w:delText>
        </w:r>
        <w:r w:rsidDel="00732602">
          <w:rPr>
            <w:lang w:eastAsia="zh-CN"/>
          </w:rPr>
          <w:delText xml:space="preserve"> unless</w:delText>
        </w:r>
        <w:r w:rsidDel="00732602">
          <w:delText xml:space="preserve"> the UE is a UE configured for high priority access in selected PLMN</w:delText>
        </w:r>
        <w:r w:rsidDel="00732602">
          <w:rPr>
            <w:lang w:eastAsia="zh-CN"/>
          </w:rPr>
          <w:delText xml:space="preserve"> or</w:delText>
        </w:r>
        <w:r w:rsidDel="00732602">
          <w:delText xml:space="preserve"> to report a change of 3GPP PS data off UE statu</w:delText>
        </w:r>
        <w:r w:rsidDel="00732602">
          <w:rPr>
            <w:lang w:eastAsia="zh-CN"/>
          </w:rPr>
          <w:delText>s</w:delText>
        </w:r>
        <w:r w:rsidDel="00732602">
          <w:delText>.</w:delText>
        </w:r>
      </w:del>
    </w:p>
    <w:p w14:paraId="23FF6496" w14:textId="0F3F80DF" w:rsidR="00732602" w:rsidDel="00732602" w:rsidRDefault="00732602" w:rsidP="00732602">
      <w:pPr>
        <w:rPr>
          <w:del w:id="51" w:author="Deepak Ganapathy Muckatira" w:date="2023-02-14T19:41:00Z"/>
        </w:rPr>
      </w:pPr>
      <w:del w:id="52" w:author="Deepak Ganapathy Muckatira" w:date="2023-02-14T19:41:00Z">
        <w:r w:rsidDel="00732602">
          <w:delText>[TS 24.501, clause 6.3.3.2]</w:delText>
        </w:r>
      </w:del>
    </w:p>
    <w:p w14:paraId="17C28CD6" w14:textId="1EE684DD" w:rsidR="00732602" w:rsidDel="00732602" w:rsidRDefault="00732602" w:rsidP="00732602">
      <w:pPr>
        <w:rPr>
          <w:del w:id="53" w:author="Deepak Ganapathy Muckatira" w:date="2023-02-14T19:41:00Z"/>
          <w:lang w:eastAsia="en-GB"/>
        </w:rPr>
      </w:pPr>
      <w:del w:id="54" w:author="Deepak Ganapathy Muckatira" w:date="2023-02-14T19:41:00Z">
        <w:r w:rsidDel="00732602">
          <w:delText>In order to initiate the network-requested PDU session release procedure, the SMF shall create a PDU SESSION RELEASE COMMAND message.</w:delText>
        </w:r>
      </w:del>
    </w:p>
    <w:p w14:paraId="1DA1A604" w14:textId="1EF930A9" w:rsidR="00732602" w:rsidDel="00732602" w:rsidRDefault="00732602" w:rsidP="00732602">
      <w:pPr>
        <w:rPr>
          <w:del w:id="55" w:author="Deepak Ganapathy Muckatira" w:date="2023-02-14T19:41:00Z"/>
        </w:rPr>
      </w:pPr>
      <w:del w:id="56" w:author="Deepak Ganapathy Muckatira" w:date="2023-02-14T19:41:00Z">
        <w:r w:rsidDel="00732602">
          <w:rPr>
            <w:rFonts w:eastAsia="MS Mincho"/>
          </w:rPr>
          <w:delText>T</w:delText>
        </w:r>
        <w:r w:rsidDel="00732602">
          <w:delText xml:space="preserve">he SMF shall set the </w:delText>
        </w:r>
        <w:r w:rsidDel="00732602">
          <w:rPr>
            <w:lang w:eastAsia="zh-CN"/>
          </w:rPr>
          <w:delText>5G</w:delText>
        </w:r>
        <w:r w:rsidDel="00732602">
          <w:delText>SM cause IE of the PDU SESSION RELEASE COMMAND message to indicate the reason for releasing the PDU session.</w:delText>
        </w:r>
      </w:del>
    </w:p>
    <w:p w14:paraId="5D6AAABD" w14:textId="65E86C6C" w:rsidR="00732602" w:rsidDel="00732602" w:rsidRDefault="00732602" w:rsidP="00732602">
      <w:pPr>
        <w:rPr>
          <w:del w:id="57" w:author="Deepak Ganapathy Muckatira" w:date="2023-02-14T19:41:00Z"/>
        </w:rPr>
      </w:pPr>
      <w:del w:id="58" w:author="Deepak Ganapathy Muckatira" w:date="2023-02-14T19:41:00Z">
        <w:r w:rsidDel="00732602">
          <w:delText xml:space="preserve">The </w:delText>
        </w:r>
        <w:r w:rsidDel="00732602">
          <w:rPr>
            <w:lang w:eastAsia="zh-CN"/>
          </w:rPr>
          <w:delText>5G</w:delText>
        </w:r>
        <w:r w:rsidDel="00732602">
          <w:delText xml:space="preserve">SM cause IE typically indicates one of the following </w:delText>
        </w:r>
        <w:r w:rsidDel="00732602">
          <w:rPr>
            <w:lang w:eastAsia="zh-CN"/>
          </w:rPr>
          <w:delText>5G</w:delText>
        </w:r>
        <w:r w:rsidDel="00732602">
          <w:delText>SM cause values:</w:delText>
        </w:r>
      </w:del>
    </w:p>
    <w:p w14:paraId="6024F2D8" w14:textId="779188E0" w:rsidR="00732602" w:rsidDel="00732602" w:rsidRDefault="00732602" w:rsidP="00732602">
      <w:pPr>
        <w:pStyle w:val="B1"/>
        <w:rPr>
          <w:del w:id="59" w:author="Deepak Ganapathy Muckatira" w:date="2023-02-14T19:41:00Z"/>
        </w:rPr>
      </w:pPr>
      <w:del w:id="60" w:author="Deepak Ganapathy Muckatira" w:date="2023-02-14T19:41:00Z">
        <w:r w:rsidDel="00732602">
          <w:delText>#8</w:delText>
        </w:r>
        <w:r w:rsidDel="00732602">
          <w:tab/>
          <w:delText>operator determined barring;</w:delText>
        </w:r>
      </w:del>
    </w:p>
    <w:p w14:paraId="04852EAD" w14:textId="2E8D3C88" w:rsidR="00732602" w:rsidDel="00732602" w:rsidRDefault="00732602" w:rsidP="00732602">
      <w:pPr>
        <w:pStyle w:val="B1"/>
        <w:rPr>
          <w:del w:id="61" w:author="Deepak Ganapathy Muckatira" w:date="2023-02-14T19:41:00Z"/>
        </w:rPr>
      </w:pPr>
      <w:del w:id="62" w:author="Deepak Ganapathy Muckatira" w:date="2023-02-14T19:41:00Z">
        <w:r w:rsidDel="00732602">
          <w:delText>#26</w:delText>
        </w:r>
        <w:r w:rsidDel="00732602">
          <w:tab/>
          <w:delText>insufficient resources;</w:delText>
        </w:r>
      </w:del>
    </w:p>
    <w:p w14:paraId="045C4D09" w14:textId="7A20B8CF" w:rsidR="00732602" w:rsidDel="00732602" w:rsidRDefault="00732602" w:rsidP="00732602">
      <w:pPr>
        <w:pStyle w:val="B1"/>
        <w:rPr>
          <w:del w:id="63" w:author="Deepak Ganapathy Muckatira" w:date="2023-02-14T19:41:00Z"/>
        </w:rPr>
      </w:pPr>
      <w:del w:id="64" w:author="Deepak Ganapathy Muckatira" w:date="2023-02-14T19:41:00Z">
        <w:r w:rsidDel="00732602">
          <w:delText>#29</w:delText>
        </w:r>
        <w:r w:rsidDel="00732602">
          <w:tab/>
          <w:delText>user authentication or authorization failed;</w:delText>
        </w:r>
      </w:del>
    </w:p>
    <w:p w14:paraId="64040FDC" w14:textId="528F3622" w:rsidR="00732602" w:rsidDel="00732602" w:rsidRDefault="00732602" w:rsidP="00732602">
      <w:pPr>
        <w:pStyle w:val="B1"/>
        <w:rPr>
          <w:del w:id="65" w:author="Deepak Ganapathy Muckatira" w:date="2023-02-14T19:41:00Z"/>
        </w:rPr>
      </w:pPr>
      <w:del w:id="66" w:author="Deepak Ganapathy Muckatira" w:date="2023-02-14T19:41:00Z">
        <w:r w:rsidDel="00732602">
          <w:delText>#36</w:delText>
        </w:r>
        <w:r w:rsidDel="00732602">
          <w:tab/>
          <w:delText>regular deactivation;</w:delText>
        </w:r>
      </w:del>
    </w:p>
    <w:p w14:paraId="0AE1509A" w14:textId="75D0EB8F" w:rsidR="00732602" w:rsidDel="00732602" w:rsidRDefault="00732602" w:rsidP="00732602">
      <w:pPr>
        <w:pStyle w:val="B1"/>
        <w:rPr>
          <w:del w:id="67" w:author="Deepak Ganapathy Muckatira" w:date="2023-02-14T19:41:00Z"/>
        </w:rPr>
      </w:pPr>
      <w:del w:id="68" w:author="Deepak Ganapathy Muckatira" w:date="2023-02-14T19:41:00Z">
        <w:r w:rsidDel="00732602">
          <w:delText>#38</w:delText>
        </w:r>
        <w:r w:rsidDel="00732602">
          <w:tab/>
          <w:delText>network failure;</w:delText>
        </w:r>
      </w:del>
    </w:p>
    <w:p w14:paraId="00DDEA15" w14:textId="25988C8B" w:rsidR="00732602" w:rsidDel="00732602" w:rsidRDefault="00732602" w:rsidP="00732602">
      <w:pPr>
        <w:pStyle w:val="B1"/>
        <w:rPr>
          <w:del w:id="69" w:author="Deepak Ganapathy Muckatira" w:date="2023-02-14T19:41:00Z"/>
        </w:rPr>
      </w:pPr>
      <w:del w:id="70" w:author="Deepak Ganapathy Muckatira" w:date="2023-02-14T19:41:00Z">
        <w:r w:rsidDel="00732602">
          <w:delText>#39</w:delText>
        </w:r>
        <w:r w:rsidDel="00732602">
          <w:tab/>
          <w:delText>reactivation requested;</w:delText>
        </w:r>
      </w:del>
    </w:p>
    <w:p w14:paraId="5C69DBB4" w14:textId="08D11607" w:rsidR="00732602" w:rsidDel="00732602" w:rsidRDefault="00732602" w:rsidP="00732602">
      <w:pPr>
        <w:pStyle w:val="B1"/>
        <w:rPr>
          <w:del w:id="71" w:author="Deepak Ganapathy Muckatira" w:date="2023-02-14T19:41:00Z"/>
        </w:rPr>
      </w:pPr>
      <w:del w:id="72" w:author="Deepak Ganapathy Muckatira" w:date="2023-02-14T19:41:00Z">
        <w:r w:rsidDel="00732602">
          <w:delText>#46</w:delText>
        </w:r>
        <w:r w:rsidDel="00732602">
          <w:tab/>
          <w:delText>out of LADN service area;</w:delText>
        </w:r>
      </w:del>
    </w:p>
    <w:p w14:paraId="641E6B72" w14:textId="34274CD7" w:rsidR="00732602" w:rsidDel="00732602" w:rsidRDefault="00732602" w:rsidP="00732602">
      <w:pPr>
        <w:pStyle w:val="B1"/>
        <w:rPr>
          <w:del w:id="73" w:author="Deepak Ganapathy Muckatira" w:date="2023-02-14T19:41:00Z"/>
          <w:lang w:eastAsia="zh-CN"/>
        </w:rPr>
      </w:pPr>
      <w:del w:id="74" w:author="Deepak Ganapathy Muckatira" w:date="2023-02-14T19:41:00Z">
        <w:r w:rsidDel="00732602">
          <w:delText>#67</w:delText>
        </w:r>
        <w:r w:rsidDel="00732602">
          <w:tab/>
          <w:delText xml:space="preserve">insufficient resources for specific slice and DNN; </w:delText>
        </w:r>
      </w:del>
    </w:p>
    <w:p w14:paraId="7E0CDEA9" w14:textId="70BE472B" w:rsidR="00732602" w:rsidDel="00732602" w:rsidRDefault="00732602" w:rsidP="00732602">
      <w:pPr>
        <w:pStyle w:val="B1"/>
        <w:rPr>
          <w:del w:id="75" w:author="Deepak Ganapathy Muckatira" w:date="2023-02-14T19:41:00Z"/>
          <w:lang w:eastAsia="en-GB"/>
        </w:rPr>
      </w:pPr>
      <w:del w:id="76" w:author="Deepak Ganapathy Muckatira" w:date="2023-02-14T19:41:00Z">
        <w:r w:rsidDel="00732602">
          <w:delText>#69</w:delText>
        </w:r>
        <w:r w:rsidDel="00732602">
          <w:rPr>
            <w:lang w:eastAsia="zh-CN"/>
          </w:rPr>
          <w:tab/>
        </w:r>
        <w:r w:rsidDel="00732602">
          <w:delText>insufficient resources for specific slice.</w:delText>
        </w:r>
      </w:del>
    </w:p>
    <w:p w14:paraId="4EC6E8F6" w14:textId="1F72791F" w:rsidR="00732602" w:rsidDel="00732602" w:rsidRDefault="00732602" w:rsidP="00732602">
      <w:pPr>
        <w:rPr>
          <w:del w:id="77" w:author="Deepak Ganapathy Muckatira" w:date="2023-02-14T19:41:00Z"/>
        </w:rPr>
      </w:pPr>
      <w:del w:id="78" w:author="Deepak Ganapathy Muckatira" w:date="2023-02-14T19:41:00Z">
        <w:r w:rsidDel="00732602">
          <w:delText xml:space="preserve">If the selected SSC mode of the PDU session is "SSC mode 2" and the SMF requests the </w:delText>
        </w:r>
        <w:r w:rsidDel="00732602">
          <w:rPr>
            <w:rFonts w:eastAsia="MS Mincho"/>
          </w:rPr>
          <w:delText xml:space="preserve">relocation of SSC mode 2 </w:delText>
        </w:r>
        <w:r w:rsidDel="00732602">
          <w:rPr>
            <w:lang w:eastAsia="ko-KR"/>
          </w:rPr>
          <w:delText>PDU session anchor with different PDU sessions</w:delText>
        </w:r>
        <w:r w:rsidDel="00732602">
          <w:delText xml:space="preserve"> as specified in 3GPP TS 23.502 [9], the SMF shall include 5GSM cause #39 "reactivation requested".</w:delText>
        </w:r>
      </w:del>
    </w:p>
    <w:p w14:paraId="3FE4110A" w14:textId="53DDC6B9" w:rsidR="00732602" w:rsidDel="00732602" w:rsidRDefault="00732602" w:rsidP="00732602">
      <w:pPr>
        <w:rPr>
          <w:del w:id="79" w:author="Deepak Ganapathy Muckatira" w:date="2023-02-14T19:41:00Z"/>
        </w:rPr>
      </w:pPr>
      <w:del w:id="80" w:author="Deepak Ganapathy Muckatira" w:date="2023-02-14T19:41:00Z">
        <w:r w:rsidDel="00732602">
          <w:delText>If the network-requested PDU session release procedure is triggered by a UE-requested PDU session release procedure, the SMF shall set the PTI IE of the PDU SESSION RELEASE COMMAND message to the PTI of the PDU SESSION RELEASE REQUEST message received as part of the UE-requested PDU session release procedure.</w:delText>
        </w:r>
      </w:del>
    </w:p>
    <w:p w14:paraId="2B6E8726" w14:textId="79E5C382" w:rsidR="00732602" w:rsidDel="00732602" w:rsidRDefault="00732602" w:rsidP="00732602">
      <w:pPr>
        <w:rPr>
          <w:del w:id="81" w:author="Deepak Ganapathy Muckatira" w:date="2023-02-14T19:41:00Z"/>
        </w:rPr>
      </w:pPr>
      <w:del w:id="82" w:author="Deepak Ganapathy Muckatira" w:date="2023-02-14T19:41:00Z">
        <w:r w:rsidDel="00732602">
          <w:delText>If the network-requested PDU session release procedure is not triggered by a UE-requested PDU session release procedure, the SMF shall set the PTI IE of the PDU SESSION RELEASE COMMAND message to "No procedure transaction identity assigned".</w:delText>
        </w:r>
      </w:del>
    </w:p>
    <w:p w14:paraId="4A438077" w14:textId="205BB011" w:rsidR="00732602" w:rsidDel="00732602" w:rsidRDefault="00732602" w:rsidP="00732602">
      <w:pPr>
        <w:rPr>
          <w:del w:id="83" w:author="Deepak Ganapathy Muckatira" w:date="2023-02-14T19:41:00Z"/>
        </w:rPr>
      </w:pPr>
      <w:del w:id="84" w:author="Deepak Ganapathy Muckatira" w:date="2023-02-14T19:41:00Z">
        <w:r w:rsidDel="00732602">
          <w:delText>Based on the local policy and user's subscription data, if the SMF d</w:delText>
        </w:r>
        <w:r w:rsidDel="00732602">
          <w:rPr>
            <w:lang w:eastAsia="zh-CN"/>
          </w:rPr>
          <w:delText>ecides</w:delText>
        </w:r>
        <w:r w:rsidDel="00732602">
          <w:delText xml:space="preserve"> to release the PDU session after determining:</w:delText>
        </w:r>
      </w:del>
    </w:p>
    <w:p w14:paraId="1AA42FE5" w14:textId="74602AF4" w:rsidR="00732602" w:rsidDel="00732602" w:rsidRDefault="00732602" w:rsidP="00732602">
      <w:pPr>
        <w:pStyle w:val="B1"/>
        <w:rPr>
          <w:del w:id="85" w:author="Deepak Ganapathy Muckatira" w:date="2023-02-14T19:41:00Z"/>
        </w:rPr>
      </w:pPr>
      <w:del w:id="86" w:author="Deepak Ganapathy Muckatira" w:date="2023-02-14T19:41:00Z">
        <w:r w:rsidDel="00732602">
          <w:delText>a)</w:delText>
        </w:r>
        <w:r w:rsidDel="00732602">
          <w:tab/>
          <w:delText xml:space="preserve">the UE has moved between a </w:delText>
        </w:r>
        <w:r w:rsidDel="00732602">
          <w:rPr>
            <w:lang w:eastAsia="zh-CN"/>
          </w:rPr>
          <w:delText xml:space="preserve">tracking area in </w:delText>
        </w:r>
        <w:r w:rsidDel="00732602">
          <w:delText>NB-N1 mode and a tracking area in WB-N1 mode;</w:delText>
        </w:r>
      </w:del>
    </w:p>
    <w:p w14:paraId="27CE35CA" w14:textId="1839EB93" w:rsidR="00732602" w:rsidDel="00732602" w:rsidRDefault="00732602" w:rsidP="00732602">
      <w:pPr>
        <w:pStyle w:val="B1"/>
        <w:rPr>
          <w:del w:id="87" w:author="Deepak Ganapathy Muckatira" w:date="2023-02-14T19:41:00Z"/>
        </w:rPr>
      </w:pPr>
      <w:del w:id="88" w:author="Deepak Ganapathy Muckatira" w:date="2023-02-14T19:41:00Z">
        <w:r w:rsidDel="00732602">
          <w:delText>b)</w:delText>
        </w:r>
        <w:r w:rsidDel="00732602">
          <w:tab/>
          <w:delText xml:space="preserve">the UE has moved between a </w:delText>
        </w:r>
        <w:r w:rsidDel="00732602">
          <w:rPr>
            <w:lang w:eastAsia="zh-CN"/>
          </w:rPr>
          <w:delText xml:space="preserve">tracking area in </w:delText>
        </w:r>
        <w:r w:rsidDel="00732602">
          <w:delText>NB-S1 mode and a tracking area in WB-N1 mode;</w:delText>
        </w:r>
      </w:del>
    </w:p>
    <w:p w14:paraId="2CF258CE" w14:textId="4ED1CD32" w:rsidR="00732602" w:rsidDel="00732602" w:rsidRDefault="00732602" w:rsidP="00732602">
      <w:pPr>
        <w:pStyle w:val="B1"/>
        <w:rPr>
          <w:del w:id="89" w:author="Deepak Ganapathy Muckatira" w:date="2023-02-14T19:41:00Z"/>
        </w:rPr>
      </w:pPr>
      <w:del w:id="90" w:author="Deepak Ganapathy Muckatira" w:date="2023-02-14T19:41:00Z">
        <w:r w:rsidDel="00732602">
          <w:delText>c)</w:delText>
        </w:r>
        <w:r w:rsidDel="00732602">
          <w:tab/>
          <w:delText xml:space="preserve">the UE has moved between a </w:delText>
        </w:r>
        <w:r w:rsidDel="00732602">
          <w:rPr>
            <w:lang w:eastAsia="zh-CN"/>
          </w:rPr>
          <w:delText xml:space="preserve">tracking area in </w:delText>
        </w:r>
        <w:r w:rsidDel="00732602">
          <w:delText>WB-S1 mode and a tracking area in NB-N1 mode; or</w:delText>
        </w:r>
      </w:del>
    </w:p>
    <w:p w14:paraId="6845A92E" w14:textId="4F3D98D2" w:rsidR="00732602" w:rsidDel="00732602" w:rsidRDefault="00732602" w:rsidP="00732602">
      <w:pPr>
        <w:pStyle w:val="B1"/>
        <w:rPr>
          <w:del w:id="91" w:author="Deepak Ganapathy Muckatira" w:date="2023-02-14T19:41:00Z"/>
        </w:rPr>
      </w:pPr>
      <w:del w:id="92" w:author="Deepak Ganapathy Muckatira" w:date="2023-02-14T19:41:00Z">
        <w:r w:rsidDel="00732602">
          <w:delText>d)</w:delText>
        </w:r>
        <w:r w:rsidDel="00732602">
          <w:tab/>
          <w:delText>a PDU session is not only for</w:delText>
        </w:r>
        <w:r w:rsidDel="00732602">
          <w:rPr>
            <w:lang w:eastAsia="zh-CN"/>
          </w:rPr>
          <w:delText xml:space="preserve"> control plane CIoT 5GS optimization any more</w:delText>
        </w:r>
        <w:r w:rsidDel="00732602">
          <w:delText>,</w:delText>
        </w:r>
      </w:del>
    </w:p>
    <w:p w14:paraId="53783B74" w14:textId="264DCCC6" w:rsidR="00732602" w:rsidDel="00732602" w:rsidRDefault="00732602" w:rsidP="00732602">
      <w:pPr>
        <w:rPr>
          <w:del w:id="93" w:author="Deepak Ganapathy Muckatira" w:date="2023-02-14T19:41:00Z"/>
        </w:rPr>
      </w:pPr>
      <w:del w:id="94" w:author="Deepak Ganapathy Muckatira" w:date="2023-02-14T19:41:00Z">
        <w:r w:rsidDel="00732602">
          <w:delText>the SMF shall:</w:delText>
        </w:r>
      </w:del>
    </w:p>
    <w:p w14:paraId="468DA0A4" w14:textId="7F737B17" w:rsidR="00732602" w:rsidDel="00732602" w:rsidRDefault="00732602" w:rsidP="00732602">
      <w:pPr>
        <w:pStyle w:val="B1"/>
        <w:rPr>
          <w:del w:id="95" w:author="Deepak Ganapathy Muckatira" w:date="2023-02-14T19:41:00Z"/>
        </w:rPr>
      </w:pPr>
      <w:del w:id="96" w:author="Deepak Ganapathy Muckatira" w:date="2023-02-14T19:41:00Z">
        <w:r w:rsidDel="00732602">
          <w:delText>a)</w:delText>
        </w:r>
        <w:r w:rsidDel="00732602">
          <w:tab/>
          <w:delText xml:space="preserve">include the 5GSM cause value #39 "reactivation requested" in the 5GSM cause IE of the PDU SESSION RELEASE COMMAND message; or </w:delText>
        </w:r>
      </w:del>
    </w:p>
    <w:p w14:paraId="425882B4" w14:textId="5D870CF9" w:rsidR="00732602" w:rsidDel="00732602" w:rsidRDefault="00732602" w:rsidP="00732602">
      <w:pPr>
        <w:pStyle w:val="B1"/>
        <w:rPr>
          <w:del w:id="97" w:author="Deepak Ganapathy Muckatira" w:date="2023-02-14T19:41:00Z"/>
        </w:rPr>
      </w:pPr>
      <w:del w:id="98" w:author="Deepak Ganapathy Muckatira" w:date="2023-02-14T19:41:00Z">
        <w:r w:rsidDel="00732602">
          <w:delText>b)</w:delText>
        </w:r>
        <w:r w:rsidDel="00732602">
          <w:tab/>
          <w:delText>include a 5GSM cause value other than #39 "reactivation requested" in the 5GSM cause IE of the PDU SESSION RELEASE COMMAND message.</w:delText>
        </w:r>
      </w:del>
    </w:p>
    <w:p w14:paraId="589B0609" w14:textId="1C90446D" w:rsidR="00732602" w:rsidDel="00732602" w:rsidRDefault="00732602" w:rsidP="00732602">
      <w:pPr>
        <w:pStyle w:val="NO"/>
        <w:rPr>
          <w:del w:id="99" w:author="Deepak Ganapathy Muckatira" w:date="2023-02-14T19:41:00Z"/>
        </w:rPr>
      </w:pPr>
      <w:del w:id="100" w:author="Deepak Ganapathy Muckatira" w:date="2023-02-14T19:41:00Z">
        <w:r w:rsidDel="00732602">
          <w:rPr>
            <w:rFonts w:eastAsia="Malgun Gothic"/>
          </w:rPr>
          <w:delText>NOTE:</w:delText>
        </w:r>
        <w:r w:rsidDel="00732602">
          <w:rPr>
            <w:rFonts w:eastAsia="Malgun Gothic"/>
          </w:rPr>
          <w:tab/>
          <w:delText xml:space="preserve">The included </w:delText>
        </w:r>
        <w:r w:rsidDel="00732602">
          <w:delText>5GSM cause value is up to the network implementation.</w:delText>
        </w:r>
      </w:del>
    </w:p>
    <w:p w14:paraId="4E436E85" w14:textId="1626413B" w:rsidR="00732602" w:rsidDel="00732602" w:rsidRDefault="00732602" w:rsidP="00732602">
      <w:pPr>
        <w:rPr>
          <w:del w:id="101" w:author="Deepak Ganapathy Muckatira" w:date="2023-02-14T19:41:00Z"/>
          <w:lang w:eastAsia="zh-CN"/>
        </w:rPr>
      </w:pPr>
      <w:del w:id="102" w:author="Deepak Ganapathy Muckatira" w:date="2023-02-14T19:41:00Z">
        <w:r w:rsidDel="00732602">
          <w:delText>If the SMF receive</w:delText>
        </w:r>
        <w:r w:rsidDel="00732602">
          <w:rPr>
            <w:lang w:eastAsia="zh-CN"/>
          </w:rPr>
          <w:delText>s</w:delText>
        </w:r>
        <w:r w:rsidDel="00732602">
          <w:delText xml:space="preserve"> UE presence in LADN service area from the AMF indicating that the UE is out of </w:delText>
        </w:r>
        <w:r w:rsidDel="00732602">
          <w:rPr>
            <w:lang w:eastAsia="zh-CN"/>
          </w:rPr>
          <w:delText xml:space="preserve">the </w:delText>
        </w:r>
        <w:r w:rsidDel="00732602">
          <w:delText>LADN service area and the SMF d</w:delText>
        </w:r>
        <w:r w:rsidDel="00732602">
          <w:rPr>
            <w:lang w:eastAsia="zh-CN"/>
          </w:rPr>
          <w:delText>ecides</w:delText>
        </w:r>
        <w:r w:rsidDel="00732602">
          <w:delText xml:space="preserve"> to release the PDU session, the SMF shall include the 5GSM cause value #46 "out of LADN service area" in the 5GSM cause IE of the PDU SESSION RELEASE COMMAND message.</w:delText>
        </w:r>
        <w:r w:rsidDel="00732602">
          <w:rPr>
            <w:lang w:eastAsia="zh-CN"/>
          </w:rPr>
          <w:delText xml:space="preserve"> Upon receipt of </w:delText>
        </w:r>
        <w:r w:rsidDel="00732602">
          <w:rPr>
            <w:lang w:eastAsia="zh-CN"/>
          </w:rPr>
          <w:lastRenderedPageBreak/>
          <w:delText xml:space="preserve">the </w:delText>
        </w:r>
        <w:r w:rsidDel="00732602">
          <w:delText>5GSM cause value #46 "out of LADN service area" in the 5GSM cause IE of the PDU SESSION RELEASE COMMAN</w:delText>
        </w:r>
        <w:r w:rsidDel="00732602">
          <w:rPr>
            <w:lang w:eastAsia="zh-CN"/>
          </w:rPr>
          <w:delText>D</w:delText>
        </w:r>
        <w:r w:rsidDel="00732602">
          <w:delText xml:space="preserve"> message</w:delText>
        </w:r>
        <w:r w:rsidDel="00732602">
          <w:rPr>
            <w:lang w:eastAsia="zh-CN"/>
          </w:rPr>
          <w:delText>, the UE shall release the PDU session.</w:delText>
        </w:r>
      </w:del>
    </w:p>
    <w:p w14:paraId="0BF3C9B3" w14:textId="74B7A328" w:rsidR="00732602" w:rsidDel="00732602" w:rsidRDefault="00732602" w:rsidP="00732602">
      <w:pPr>
        <w:rPr>
          <w:del w:id="103" w:author="Deepak Ganapathy Muckatira" w:date="2023-02-14T19:41:00Z"/>
          <w:lang w:eastAsia="en-GB"/>
        </w:rPr>
      </w:pPr>
      <w:del w:id="104" w:author="Deepak Ganapathy Muckatira" w:date="2023-02-14T19:41:00Z">
        <w:r w:rsidDel="00732602">
          <w:delText>The SMF may include a Back-off timer value IE in the PDU SESSION RELEASE COMMAND message when the 5GSM cause value #26 "insufficient resources" is included in the PDU SESSION RELEASE COMMAND message. If the 5GSM cause value is #26 "insufficient resources" and the PDU SESSION RELEASE COMMAND message is sent to a UE configured for high priority access in selected PLMN or the request type was set to "initial emergency request" or "</w:delText>
        </w:r>
        <w:r w:rsidDel="00732602">
          <w:rPr>
            <w:lang w:eastAsia="ko-KR"/>
          </w:rPr>
          <w:delText>existing emergency PDU session</w:delText>
        </w:r>
        <w:r w:rsidDel="00732602">
          <w:delText>" for the establishment of the PDU session, the network shall not include a Back-off timer value IE.</w:delText>
        </w:r>
      </w:del>
    </w:p>
    <w:p w14:paraId="228D824A" w14:textId="1D1FAD35" w:rsidR="00732602" w:rsidDel="00732602" w:rsidRDefault="00732602" w:rsidP="00732602">
      <w:pPr>
        <w:rPr>
          <w:del w:id="105" w:author="Deepak Ganapathy Muckatira" w:date="2023-02-14T19:41:00Z"/>
        </w:rPr>
      </w:pPr>
      <w:del w:id="106" w:author="Deepak Ganapathy Muckatira" w:date="2023-02-14T19:41:00Z">
        <w:r w:rsidDel="00732602">
          <w:delText xml:space="preserve">The SMF may include a Back-off timer value IE in the PDU SESSION RELEASE COMMAND message when the 5GSM cause value #67 "insufficient resources for specific slice and DNN" is included in the PDU SESSION RELEASE COMMAND message. If the 5GSM cause value is #67 "insufficient resources for specific slice and DNN" and the PDU SESSION RELEASE COMMAND message is sent to a UE configured for </w:delText>
        </w:r>
        <w:r w:rsidDel="00732602">
          <w:rPr>
            <w:lang w:eastAsia="zh-CN"/>
          </w:rPr>
          <w:delText>high priority access</w:delText>
        </w:r>
        <w:r w:rsidDel="00732602">
          <w:delText xml:space="preserve"> in selected PLMN or the request type was set to "initial emergency request" or "</w:delText>
        </w:r>
        <w:r w:rsidDel="00732602">
          <w:rPr>
            <w:lang w:eastAsia="ko-KR"/>
          </w:rPr>
          <w:delText>existing emergency PDU session</w:delText>
        </w:r>
        <w:r w:rsidDel="00732602">
          <w:delText>" for the establishment of the PDU session, the network shall not include a Back-off timer value IE.</w:delText>
        </w:r>
      </w:del>
    </w:p>
    <w:p w14:paraId="29CC1572" w14:textId="637F3A68" w:rsidR="00732602" w:rsidDel="00732602" w:rsidRDefault="00732602" w:rsidP="00732602">
      <w:pPr>
        <w:rPr>
          <w:del w:id="107" w:author="Deepak Ganapathy Muckatira" w:date="2023-02-14T19:41:00Z"/>
        </w:rPr>
      </w:pPr>
      <w:del w:id="108" w:author="Deepak Ganapathy Muckatira" w:date="2023-02-14T19:41:00Z">
        <w:r w:rsidDel="00732602">
          <w:delText>The SMF may include a Back-off timer value IE in the PDU SESSION RELEASE COMMAND message when the 5GSM cause #</w:delText>
        </w:r>
        <w:r w:rsidDel="00732602">
          <w:rPr>
            <w:lang w:eastAsia="zh-CN"/>
          </w:rPr>
          <w:delText>69</w:delText>
        </w:r>
        <w:r w:rsidDel="00732602">
          <w:delText xml:space="preserve"> "insufficient resources for specific slice" is included in the PDU SESSION RELEASE COMMAND message. If the 5GSM cause value is #</w:delText>
        </w:r>
        <w:r w:rsidDel="00732602">
          <w:rPr>
            <w:lang w:eastAsia="zh-CN"/>
          </w:rPr>
          <w:delText>69</w:delText>
        </w:r>
        <w:r w:rsidDel="00732602">
          <w:delText xml:space="preserve"> "insufficient resources for specific slice" and the PDU SESSION RELEASE COMMAND message is sent to a UE configured</w:delText>
        </w:r>
        <w:r w:rsidDel="00732602">
          <w:rPr>
            <w:lang w:eastAsia="zh-CN"/>
          </w:rPr>
          <w:delText xml:space="preserve"> for high priority access</w:delText>
        </w:r>
        <w:r w:rsidDel="00732602">
          <w:delText xml:space="preserve"> in selected PLMN or the request type was set to "initial emergency request" or "</w:delText>
        </w:r>
        <w:r w:rsidDel="00732602">
          <w:rPr>
            <w:lang w:eastAsia="ko-KR"/>
          </w:rPr>
          <w:delText>existing emergency PDU session</w:delText>
        </w:r>
        <w:r w:rsidDel="00732602">
          <w:delText>" for the establishment of the PDU session, the network shall not include a Back-off timer value IE.</w:delText>
        </w:r>
      </w:del>
    </w:p>
    <w:p w14:paraId="155F719C" w14:textId="04E7E60B" w:rsidR="00732602" w:rsidDel="00732602" w:rsidRDefault="00732602" w:rsidP="00732602">
      <w:pPr>
        <w:rPr>
          <w:del w:id="109" w:author="Deepak Ganapathy Muckatira" w:date="2023-02-14T19:41:00Z"/>
        </w:rPr>
      </w:pPr>
      <w:del w:id="110" w:author="Deepak Ganapathy Muckatira" w:date="2023-02-14T19:41:00Z">
        <w:r w:rsidDel="00732602">
          <w:delText>The SMF shall send:</w:delText>
        </w:r>
      </w:del>
    </w:p>
    <w:p w14:paraId="0996342F" w14:textId="38674A66" w:rsidR="00732602" w:rsidDel="00732602" w:rsidRDefault="00732602" w:rsidP="00732602">
      <w:pPr>
        <w:pStyle w:val="B1"/>
        <w:rPr>
          <w:del w:id="111" w:author="Deepak Ganapathy Muckatira" w:date="2023-02-14T19:41:00Z"/>
        </w:rPr>
      </w:pPr>
      <w:del w:id="112" w:author="Deepak Ganapathy Muckatira" w:date="2023-02-14T19:41:00Z">
        <w:r w:rsidDel="00732602">
          <w:delText>a)</w:delText>
        </w:r>
        <w:r w:rsidDel="00732602">
          <w:tab/>
          <w:delText>the PDU SESSION RELEASE COMMAND message; and</w:delText>
        </w:r>
      </w:del>
    </w:p>
    <w:p w14:paraId="625C9FA0" w14:textId="60D2C683" w:rsidR="00732602" w:rsidDel="00732602" w:rsidRDefault="00732602" w:rsidP="00732602">
      <w:pPr>
        <w:pStyle w:val="B1"/>
        <w:rPr>
          <w:del w:id="113" w:author="Deepak Ganapathy Muckatira" w:date="2023-02-14T19:41:00Z"/>
        </w:rPr>
      </w:pPr>
      <w:del w:id="114" w:author="Deepak Ganapathy Muckatira" w:date="2023-02-14T19:41:00Z">
        <w:r w:rsidDel="00732602">
          <w:delText>b)</w:delText>
        </w:r>
        <w:r w:rsidDel="00732602">
          <w:tab/>
          <w:delText>the N1 SM delivery skip allowed indication:</w:delText>
        </w:r>
      </w:del>
    </w:p>
    <w:p w14:paraId="1664B1F1" w14:textId="05AF0EE7" w:rsidR="00732602" w:rsidDel="00732602" w:rsidRDefault="00732602" w:rsidP="00732602">
      <w:pPr>
        <w:pStyle w:val="B2"/>
        <w:rPr>
          <w:del w:id="115" w:author="Deepak Ganapathy Muckatira" w:date="2023-02-14T19:41:00Z"/>
        </w:rPr>
      </w:pPr>
      <w:del w:id="116" w:author="Deepak Ganapathy Muckatira" w:date="2023-02-14T19:41:00Z">
        <w:r w:rsidDel="00732602">
          <w:delText>1)</w:delText>
        </w:r>
        <w:r w:rsidDel="00732602">
          <w:tab/>
          <w:delText>if the SMF allows the AMF to skip sending the N1 SM container to the UE and the 5GSM cause IE is not set to #39 "reactivation requested"; or</w:delText>
        </w:r>
      </w:del>
    </w:p>
    <w:p w14:paraId="300B24D9" w14:textId="2506974A" w:rsidR="00732602" w:rsidDel="00732602" w:rsidRDefault="00732602" w:rsidP="00732602">
      <w:pPr>
        <w:pStyle w:val="B2"/>
        <w:rPr>
          <w:del w:id="117" w:author="Deepak Ganapathy Muckatira" w:date="2023-02-14T19:41:00Z"/>
        </w:rPr>
      </w:pPr>
      <w:del w:id="118" w:author="Deepak Ganapathy Muckatira" w:date="2023-02-14T19:41:00Z">
        <w:r w:rsidDel="00732602">
          <w:delText>2)</w:delText>
        </w:r>
        <w:r w:rsidDel="00732602">
          <w:tab/>
          <w:delText>if the SMF allows the AMF to skip sending the N1 SM container to the UE and the Access type IE is not included</w:delText>
        </w:r>
      </w:del>
    </w:p>
    <w:p w14:paraId="36915872" w14:textId="18563310" w:rsidR="00732602" w:rsidDel="00732602" w:rsidRDefault="00732602" w:rsidP="00732602">
      <w:pPr>
        <w:rPr>
          <w:del w:id="119" w:author="Deepak Ganapathy Muckatira" w:date="2023-02-14T19:41:00Z"/>
        </w:rPr>
      </w:pPr>
      <w:del w:id="120" w:author="Deepak Ganapathy Muckatira" w:date="2023-02-14T19:41:00Z">
        <w:r w:rsidDel="00732602">
          <w:delText>towards the AMF, and the SMF shall start timer T3592 (see example in figure 6.3.3.2.1).</w:delText>
        </w:r>
      </w:del>
    </w:p>
    <w:p w14:paraId="00FAEF6D" w14:textId="370FC430" w:rsidR="00732602" w:rsidDel="00732602" w:rsidRDefault="00732602" w:rsidP="00732602">
      <w:pPr>
        <w:pStyle w:val="TH"/>
        <w:rPr>
          <w:del w:id="121" w:author="Deepak Ganapathy Muckatira" w:date="2023-02-14T19:41:00Z"/>
        </w:rPr>
      </w:pPr>
      <w:del w:id="122" w:author="Deepak Ganapathy Muckatira" w:date="2023-02-14T19:41:00Z">
        <w:r w:rsidDel="00732602">
          <w:rPr>
            <w:lang w:eastAsia="en-GB"/>
          </w:rPr>
          <w:object w:dxaOrig="9075" w:dyaOrig="4125" w14:anchorId="4CD8B7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206.35pt" o:ole="">
              <v:imagedata r:id="rId12" o:title=""/>
            </v:shape>
            <o:OLEObject Type="Embed" ProgID="Visio.Drawing.11" ShapeID="_x0000_i1025" DrawAspect="Content" ObjectID="_1738074651" r:id="rId13"/>
          </w:object>
        </w:r>
      </w:del>
    </w:p>
    <w:p w14:paraId="35BFCC31" w14:textId="0236A516" w:rsidR="00732602" w:rsidDel="00732602" w:rsidRDefault="00732602" w:rsidP="00732602">
      <w:pPr>
        <w:pStyle w:val="TF"/>
        <w:rPr>
          <w:del w:id="123" w:author="Deepak Ganapathy Muckatira" w:date="2023-02-14T19:41:00Z"/>
        </w:rPr>
      </w:pPr>
      <w:del w:id="124" w:author="Deepak Ganapathy Muckatira" w:date="2023-02-14T19:41:00Z">
        <w:r w:rsidDel="00732602">
          <w:delText>Figure 6.3.3.2.1: Network-requested PDU session release procedure</w:delText>
        </w:r>
      </w:del>
    </w:p>
    <w:p w14:paraId="1A0931FF" w14:textId="0567F26C" w:rsidR="00732602" w:rsidDel="00732602" w:rsidRDefault="00732602" w:rsidP="00732602">
      <w:pPr>
        <w:rPr>
          <w:del w:id="125" w:author="Deepak Ganapathy Muckatira" w:date="2023-02-14T19:41:00Z"/>
        </w:rPr>
      </w:pPr>
    </w:p>
    <w:p w14:paraId="6DCFB96F" w14:textId="45A7CB3E" w:rsidR="00732602" w:rsidDel="00732602" w:rsidRDefault="00732602" w:rsidP="00732602">
      <w:pPr>
        <w:rPr>
          <w:del w:id="126" w:author="Deepak Ganapathy Muckatira" w:date="2023-02-14T19:41:00Z"/>
        </w:rPr>
      </w:pPr>
      <w:del w:id="127" w:author="Deepak Ganapathy Muckatira" w:date="2023-02-14T19:41:00Z">
        <w:r w:rsidDel="00732602">
          <w:delText>[TS 24.501, clause 6.3.3.3]</w:delText>
        </w:r>
      </w:del>
    </w:p>
    <w:p w14:paraId="5509C132" w14:textId="44F487C2" w:rsidR="00732602" w:rsidDel="00732602" w:rsidRDefault="00732602" w:rsidP="00732602">
      <w:pPr>
        <w:rPr>
          <w:del w:id="128" w:author="Deepak Ganapathy Muckatira" w:date="2023-02-14T19:41:00Z"/>
          <w:lang w:eastAsia="zh-CN"/>
        </w:rPr>
      </w:pPr>
      <w:del w:id="129" w:author="Deepak Ganapathy Muckatira" w:date="2023-02-14T19:41:00Z">
        <w:r w:rsidDel="00732602">
          <w:lastRenderedPageBreak/>
          <w:delText>If the PDU SESSION RELEASE COMMAND</w:delText>
        </w:r>
        <w:r w:rsidDel="00732602">
          <w:rPr>
            <w:lang w:eastAsia="ko-KR"/>
          </w:rPr>
          <w:delText xml:space="preserve"> message includes </w:delText>
        </w:r>
        <w:r w:rsidDel="00732602">
          <w:rPr>
            <w:lang w:eastAsia="zh-CN"/>
          </w:rPr>
          <w:delText>5G</w:delText>
        </w:r>
        <w:r w:rsidDel="00732602">
          <w:delText xml:space="preserve">SM cause #26 "insufficient resources" and the Back-off timer </w:delText>
        </w:r>
        <w:r w:rsidDel="00732602">
          <w:rPr>
            <w:lang w:eastAsia="zh-TW"/>
          </w:rPr>
          <w:delText xml:space="preserve">value </w:delText>
        </w:r>
        <w:r w:rsidDel="00732602">
          <w:delText>IE, the UE shall ignore the 5GSM congestion re-attempt indicator IE provided by the network, if any, and the UE shall take different actions depending on the timer value received for timer T3396 in the Back-off timer value</w:delText>
        </w:r>
        <w:r w:rsidDel="00732602">
          <w:rPr>
            <w:lang w:eastAsia="zh-CN"/>
          </w:rPr>
          <w:delText>:</w:delText>
        </w:r>
      </w:del>
    </w:p>
    <w:p w14:paraId="72458E53" w14:textId="196BD46D" w:rsidR="00732602" w:rsidDel="00732602" w:rsidRDefault="00732602" w:rsidP="00732602">
      <w:pPr>
        <w:pStyle w:val="B2"/>
        <w:rPr>
          <w:del w:id="130" w:author="Deepak Ganapathy Muckatira" w:date="2023-02-14T19:41:00Z"/>
        </w:rPr>
      </w:pPr>
      <w:del w:id="131" w:author="Deepak Ganapathy Muckatira" w:date="2023-02-14T19:41:00Z">
        <w:r w:rsidDel="00732602">
          <w:delText>…</w:delText>
        </w:r>
      </w:del>
    </w:p>
    <w:p w14:paraId="71720D52" w14:textId="5D71FE57" w:rsidR="00732602" w:rsidDel="00732602" w:rsidRDefault="00732602" w:rsidP="00732602">
      <w:pPr>
        <w:pStyle w:val="B1"/>
        <w:rPr>
          <w:del w:id="132" w:author="Deepak Ganapathy Muckatira" w:date="2023-02-14T19:41:00Z"/>
          <w:lang w:eastAsia="zh-CN"/>
        </w:rPr>
      </w:pPr>
      <w:del w:id="133" w:author="Deepak Ganapathy Muckatira" w:date="2023-02-14T19:41:00Z">
        <w:r w:rsidDel="00732602">
          <w:rPr>
            <w:lang w:eastAsia="zh-CN"/>
          </w:rPr>
          <w:delText>b)</w:delText>
        </w:r>
        <w:r w:rsidDel="00732602">
          <w:rPr>
            <w:lang w:eastAsia="zh-CN"/>
          </w:rPr>
          <w:tab/>
          <w:delText xml:space="preserve">if the timer value indicates that this timer is deactivated </w:delText>
        </w:r>
        <w:r w:rsidDel="00732602">
          <w:delText xml:space="preserve">and a DNN was provided during the PDU session establishment, the UE shall stop timer T3396 associated with the corresponding DNN, if it is running. If the timer value indicates </w:delText>
        </w:r>
        <w:r w:rsidDel="00732602">
          <w:rPr>
            <w:lang w:eastAsia="zh-CN"/>
          </w:rPr>
          <w:delText>that this timer is deactivated</w:delText>
        </w:r>
        <w:r w:rsidDel="00732602">
          <w:delText xml:space="preserve"> and no DNN was provided during the PDU session establishment</w:delText>
        </w:r>
        <w:r w:rsidDel="00732602">
          <w:rPr>
            <w:lang w:eastAsia="zh-CN"/>
          </w:rPr>
          <w:delText xml:space="preserve"> and the request type was </w:delText>
        </w:r>
        <w:r w:rsidDel="00732602">
          <w:delText>different from "initial emergency request" and different from "</w:delText>
        </w:r>
        <w:r w:rsidDel="00732602">
          <w:rPr>
            <w:lang w:eastAsia="ko-KR"/>
          </w:rPr>
          <w:delText>existing emergency PDU session</w:delText>
        </w:r>
        <w:r w:rsidDel="00732602">
          <w:delText>", the UE shall stop timer T3396 associated with no DNN if it is running. The UE</w:delText>
        </w:r>
        <w:r w:rsidDel="00732602">
          <w:rPr>
            <w:lang w:eastAsia="zh-CN"/>
          </w:rPr>
          <w:delText>:</w:delText>
        </w:r>
      </w:del>
    </w:p>
    <w:p w14:paraId="3F75F6B4" w14:textId="69940A20" w:rsidR="00732602" w:rsidDel="00732602" w:rsidRDefault="00732602" w:rsidP="00732602">
      <w:pPr>
        <w:pStyle w:val="B2"/>
        <w:rPr>
          <w:del w:id="134" w:author="Deepak Ganapathy Muckatira" w:date="2023-02-14T19:41:00Z"/>
        </w:rPr>
      </w:pPr>
      <w:del w:id="135" w:author="Deepak Ganapathy Muckatira" w:date="2023-02-14T19:41:00Z">
        <w:r w:rsidDel="00732602">
          <w:delText>1)</w:delText>
        </w:r>
        <w:r w:rsidDel="00732602">
          <w:tab/>
          <w:delText xml:space="preserve">shall not send a PDU SESSION ESTABLISHMENT REQUEST message or PDU SESSION MODIFICATION REQUEST message </w:delText>
        </w:r>
        <w:r w:rsidDel="00732602">
          <w:rPr>
            <w:lang w:eastAsia="zh-TW"/>
          </w:rPr>
          <w:delText>with exception of those identified in subclause </w:delText>
        </w:r>
        <w:r w:rsidDel="00732602">
          <w:delText>6.4.2.1,</w:delText>
        </w:r>
        <w:r w:rsidDel="00732602">
          <w:rPr>
            <w:lang w:eastAsia="zh-TW"/>
          </w:rPr>
          <w:delText xml:space="preserve"> </w:delText>
        </w:r>
        <w:r w:rsidDel="00732602">
          <w:delText xml:space="preserve">for the same DNN until the UE is switched off, the USIM is removed, the entry in the "list of subscriber data" for the current SNPN is updated, or the UE receives a PDU SESSION MODIFICATION COMMAND message for the same DNN from the network, or a PDU SESSION RELEASE COMMAND message without the Back-off timer </w:delText>
        </w:r>
        <w:r w:rsidDel="00732602">
          <w:rPr>
            <w:lang w:eastAsia="zh-TW"/>
          </w:rPr>
          <w:delText xml:space="preserve">value </w:delText>
        </w:r>
        <w:r w:rsidDel="00732602">
          <w:delText xml:space="preserve">IE or including 5GSM cause #39 </w:delText>
        </w:r>
        <w:r w:rsidDel="00732602">
          <w:rPr>
            <w:lang w:eastAsia="ko-KR"/>
          </w:rPr>
          <w:delText>"reactivation requested"</w:delText>
        </w:r>
        <w:r w:rsidDel="00732602">
          <w:delText xml:space="preserve"> for the same DNN from the network; and</w:delText>
        </w:r>
      </w:del>
    </w:p>
    <w:p w14:paraId="2B86313B" w14:textId="7FF2C4F9" w:rsidR="00732602" w:rsidDel="00732602" w:rsidRDefault="00732602" w:rsidP="00732602">
      <w:pPr>
        <w:pStyle w:val="B2"/>
        <w:rPr>
          <w:del w:id="136" w:author="Deepak Ganapathy Muckatira" w:date="2023-02-14T19:41:00Z"/>
          <w:lang w:eastAsia="zh-CN"/>
        </w:rPr>
      </w:pPr>
      <w:del w:id="137" w:author="Deepak Ganapathy Muckatira" w:date="2023-02-14T19:41:00Z">
        <w:r w:rsidDel="00732602">
          <w:rPr>
            <w:lang w:eastAsia="zh-CN"/>
          </w:rPr>
          <w:delText>2)</w:delText>
        </w:r>
        <w:r w:rsidDel="00732602">
          <w:rPr>
            <w:lang w:eastAsia="zh-CN"/>
          </w:rPr>
          <w:tab/>
          <w:delText>shall not send a</w:delText>
        </w:r>
        <w:r w:rsidDel="00732602">
          <w:delText xml:space="preserve"> PDU SESSION ESTABLISHMENT REQUEST</w:delText>
        </w:r>
        <w:r w:rsidDel="00732602">
          <w:rPr>
            <w:lang w:eastAsia="zh-CN"/>
          </w:rPr>
          <w:delText xml:space="preserve"> message without an DNN and with request type different from "</w:delText>
        </w:r>
        <w:r w:rsidDel="00732602">
          <w:delText>initial emergency request</w:delText>
        </w:r>
        <w:r w:rsidDel="00732602">
          <w:rPr>
            <w:lang w:eastAsia="zh-CN"/>
          </w:rPr>
          <w:delText>"</w:delText>
        </w:r>
        <w:r w:rsidDel="00732602">
          <w:delText xml:space="preserve"> and different from "</w:delText>
        </w:r>
        <w:r w:rsidDel="00732602">
          <w:rPr>
            <w:lang w:eastAsia="ko-KR"/>
          </w:rPr>
          <w:delText>existing emergency PDU session</w:delText>
        </w:r>
        <w:r w:rsidDel="00732602">
          <w:delText>"</w:delText>
        </w:r>
        <w:r w:rsidDel="00732602">
          <w:rPr>
            <w:lang w:eastAsia="zh-CN"/>
          </w:rPr>
          <w:delText xml:space="preserve">, or a </w:delText>
        </w:r>
        <w:r w:rsidDel="00732602">
          <w:delText>PDU SESSION MODIFICATION REQUEST</w:delText>
        </w:r>
        <w:r w:rsidDel="00732602">
          <w:rPr>
            <w:lang w:eastAsia="zh-CN"/>
          </w:rPr>
          <w:delText xml:space="preserve"> message </w:delText>
        </w:r>
        <w:r w:rsidDel="00732602">
          <w:rPr>
            <w:lang w:eastAsia="zh-TW"/>
          </w:rPr>
          <w:delText>with exception of those identified in subclause </w:delText>
        </w:r>
        <w:r w:rsidDel="00732602">
          <w:delText>6.4.2.1,</w:delText>
        </w:r>
        <w:r w:rsidDel="00732602">
          <w:rPr>
            <w:lang w:eastAsia="zh-TW"/>
          </w:rPr>
          <w:delText xml:space="preserve"> </w:delText>
        </w:r>
        <w:r w:rsidDel="00732602">
          <w:rPr>
            <w:lang w:eastAsia="zh-CN"/>
          </w:rPr>
          <w:delText xml:space="preserve">for a non-emergency PDU session established without an DNN provided by the UE, if no DNN was </w:delText>
        </w:r>
        <w:r w:rsidDel="00732602">
          <w:delText>provided during the PDU session establishment</w:delText>
        </w:r>
        <w:r w:rsidDel="00732602">
          <w:rPr>
            <w:lang w:eastAsia="zh-CN"/>
          </w:rPr>
          <w:delText xml:space="preserve"> and the request type was different from "</w:delText>
        </w:r>
        <w:r w:rsidDel="00732602">
          <w:delText>initial emergency request</w:delText>
        </w:r>
        <w:r w:rsidDel="00732602">
          <w:rPr>
            <w:lang w:eastAsia="zh-CN"/>
          </w:rPr>
          <w:delText>"</w:delText>
        </w:r>
        <w:r w:rsidDel="00732602">
          <w:delText xml:space="preserve"> and different from "</w:delText>
        </w:r>
        <w:r w:rsidDel="00732602">
          <w:rPr>
            <w:lang w:eastAsia="ko-KR"/>
          </w:rPr>
          <w:delText>existing emergency PDU session</w:delText>
        </w:r>
        <w:r w:rsidDel="00732602">
          <w:delText>"</w:delText>
        </w:r>
        <w:r w:rsidDel="00732602">
          <w:rPr>
            <w:lang w:eastAsia="zh-CN"/>
          </w:rPr>
          <w:delText xml:space="preserve">, until the UE is switched off, the USIM is removed, the entry in the "list of subscriber data" for the current SNPN is updated, or the UE receives a </w:delText>
        </w:r>
        <w:r w:rsidDel="00732602">
          <w:delText>PDU SESSION MODIFICATION COMMAND</w:delText>
        </w:r>
        <w:r w:rsidDel="00732602">
          <w:rPr>
            <w:lang w:eastAsia="zh-CN"/>
          </w:rPr>
          <w:delText xml:space="preserve"> message for a non-emergency PDU session established without an DNN provided by the UE, or a </w:delText>
        </w:r>
        <w:r w:rsidDel="00732602">
          <w:delText xml:space="preserve">PDU SESSION RELEASE COMMAND message </w:delText>
        </w:r>
        <w:r w:rsidDel="00732602">
          <w:rPr>
            <w:lang w:eastAsia="zh-CN"/>
          </w:rPr>
          <w:delText xml:space="preserve">without the </w:delText>
        </w:r>
        <w:r w:rsidDel="00732602">
          <w:delText xml:space="preserve">Back-off timer </w:delText>
        </w:r>
        <w:r w:rsidDel="00732602">
          <w:rPr>
            <w:lang w:eastAsia="zh-TW"/>
          </w:rPr>
          <w:delText xml:space="preserve">value </w:delText>
        </w:r>
        <w:r w:rsidDel="00732602">
          <w:delText>IE</w:delText>
        </w:r>
        <w:r w:rsidDel="00732602">
          <w:rPr>
            <w:lang w:eastAsia="zh-CN"/>
          </w:rPr>
          <w:delText xml:space="preserve"> or including </w:delText>
        </w:r>
        <w:r w:rsidDel="00732602">
          <w:delText xml:space="preserve">5GSM cause #39 </w:delText>
        </w:r>
        <w:r w:rsidDel="00732602">
          <w:rPr>
            <w:lang w:eastAsia="ko-KR"/>
          </w:rPr>
          <w:delText xml:space="preserve">"reactivation requested" </w:delText>
        </w:r>
        <w:r w:rsidDel="00732602">
          <w:rPr>
            <w:lang w:eastAsia="zh-CN"/>
          </w:rPr>
          <w:delText>for a non-emergency PDU session established without an DNN provided by the UE.</w:delText>
        </w:r>
      </w:del>
    </w:p>
    <w:p w14:paraId="561B761B" w14:textId="5ED40DA1" w:rsidR="00732602" w:rsidDel="00732602" w:rsidRDefault="00732602" w:rsidP="00732602">
      <w:pPr>
        <w:pStyle w:val="B2"/>
        <w:rPr>
          <w:del w:id="138" w:author="Deepak Ganapathy Muckatira" w:date="2023-02-14T19:41:00Z"/>
        </w:rPr>
      </w:pPr>
      <w:del w:id="139" w:author="Deepak Ganapathy Muckatira" w:date="2023-02-14T19:41:00Z">
        <w:r w:rsidDel="00732602">
          <w:delText>The timer T3396 remains deactivated upon a PLMN change or inter-system change; and</w:delText>
        </w:r>
      </w:del>
    </w:p>
    <w:p w14:paraId="768EC332" w14:textId="2A200AAA" w:rsidR="00732602" w:rsidDel="00732602" w:rsidRDefault="00732602" w:rsidP="00732602">
      <w:pPr>
        <w:pStyle w:val="B2"/>
        <w:rPr>
          <w:del w:id="140" w:author="Deepak Ganapathy Muckatira" w:date="2023-02-14T19:41:00Z"/>
          <w:lang w:eastAsia="en-GB"/>
        </w:rPr>
      </w:pPr>
      <w:del w:id="141" w:author="Deepak Ganapathy Muckatira" w:date="2023-02-14T19:41:00Z">
        <w:r w:rsidDel="00732602">
          <w:delText>…</w:delText>
        </w:r>
      </w:del>
    </w:p>
    <w:p w14:paraId="5DE349C0" w14:textId="71B1739A" w:rsidR="00732602" w:rsidDel="00732602" w:rsidRDefault="00732602" w:rsidP="00732602">
      <w:pPr>
        <w:rPr>
          <w:del w:id="142" w:author="Deepak Ganapathy Muckatira" w:date="2023-02-14T19:41:00Z"/>
        </w:rPr>
      </w:pPr>
      <w:del w:id="143" w:author="Deepak Ganapathy Muckatira" w:date="2023-02-14T19:41:00Z">
        <w:r w:rsidDel="00732602">
          <w:delText>If the 5GSM cause value is #</w:delText>
        </w:r>
        <w:r w:rsidDel="00732602">
          <w:rPr>
            <w:lang w:eastAsia="zh-CN"/>
          </w:rPr>
          <w:delText>69</w:delText>
        </w:r>
        <w:r w:rsidDel="00732602">
          <w:delText xml:space="preserve"> "insufficient resources for specific slice" and the Back-off timer </w:delText>
        </w:r>
        <w:r w:rsidDel="00732602">
          <w:rPr>
            <w:lang w:eastAsia="zh-TW"/>
          </w:rPr>
          <w:delText xml:space="preserve">value </w:delText>
        </w:r>
        <w:r w:rsidDel="00732602">
          <w:delText>IE is included, the UE shall take different actions depending on the timer value received for timer T3585 in the Back-off timer value:</w:delText>
        </w:r>
      </w:del>
    </w:p>
    <w:p w14:paraId="73913CDD" w14:textId="64C7B97B" w:rsidR="00732602" w:rsidDel="00732602" w:rsidRDefault="00732602" w:rsidP="00732602">
      <w:pPr>
        <w:pStyle w:val="B2"/>
        <w:rPr>
          <w:del w:id="144" w:author="Deepak Ganapathy Muckatira" w:date="2023-02-14T19:41:00Z"/>
        </w:rPr>
      </w:pPr>
      <w:del w:id="145" w:author="Deepak Ganapathy Muckatira" w:date="2023-02-14T19:41:00Z">
        <w:r w:rsidDel="00732602">
          <w:delText>…</w:delText>
        </w:r>
      </w:del>
    </w:p>
    <w:p w14:paraId="25D8DCA1" w14:textId="6693C70F" w:rsidR="00732602" w:rsidDel="00732602" w:rsidRDefault="00732602" w:rsidP="00732602">
      <w:pPr>
        <w:pStyle w:val="B1"/>
        <w:rPr>
          <w:del w:id="146" w:author="Deepak Ganapathy Muckatira" w:date="2023-02-14T19:41:00Z"/>
        </w:rPr>
      </w:pPr>
      <w:del w:id="147" w:author="Deepak Ganapathy Muckatira" w:date="2023-02-14T19:41:00Z">
        <w:r w:rsidDel="00732602">
          <w:delText>b)</w:delText>
        </w:r>
        <w:r w:rsidDel="00732602">
          <w:tab/>
          <w:delText xml:space="preserve">if the timer value indicates that this timer is deactivated and an S-NSSAI was provided during the PDU session establishment, the UE shall stop timer T3585 associated with the </w:delText>
        </w:r>
        <w:r w:rsidDel="00732602">
          <w:rPr>
            <w:lang w:eastAsia="zh-CN"/>
          </w:rPr>
          <w:delText>S-NSSAI of the PDU session</w:delText>
        </w:r>
        <w:r w:rsidDel="00732602">
          <w:delText xml:space="preserve">, if it is running. If the timer value indicates that this timer is deactivated and no </w:delText>
        </w:r>
        <w:r w:rsidDel="00732602">
          <w:rPr>
            <w:lang w:eastAsia="zh-CN"/>
          </w:rPr>
          <w:delText>S-NSSAI</w:delText>
        </w:r>
        <w:r w:rsidDel="00732602">
          <w:delText xml:space="preserve"> was provided during the PDU session establishment and the request type was different from "initial emergency request" and different from "</w:delText>
        </w:r>
        <w:r w:rsidDel="00732602">
          <w:rPr>
            <w:lang w:eastAsia="ko-KR"/>
          </w:rPr>
          <w:delText>existing emergency PDU session</w:delText>
        </w:r>
        <w:r w:rsidDel="00732602">
          <w:delText xml:space="preserve">", the UE shall stop timer T3585 associated with no </w:delText>
        </w:r>
        <w:r w:rsidDel="00732602">
          <w:rPr>
            <w:lang w:eastAsia="zh-CN"/>
          </w:rPr>
          <w:delText>S-NSSAI</w:delText>
        </w:r>
        <w:r w:rsidDel="00732602">
          <w:delText xml:space="preserve"> if it is running. In addition:</w:delText>
        </w:r>
      </w:del>
    </w:p>
    <w:p w14:paraId="0B94C729" w14:textId="561E2069" w:rsidR="00732602" w:rsidDel="00732602" w:rsidRDefault="00732602" w:rsidP="00732602">
      <w:pPr>
        <w:pStyle w:val="B2"/>
        <w:rPr>
          <w:del w:id="148" w:author="Deepak Ganapathy Muckatira" w:date="2023-02-14T19:41:00Z"/>
        </w:rPr>
      </w:pPr>
      <w:del w:id="149" w:author="Deepak Ganapathy Muckatira" w:date="2023-02-14T19:41:00Z">
        <w:r w:rsidDel="00732602">
          <w:delText>1)</w:delText>
        </w:r>
        <w:r w:rsidDel="00732602">
          <w:tab/>
          <w:delText xml:space="preserve">if an S-NSSAI was provided by the UE during the PDU session establishment, the UE shall not send another PDU SESSION ESTABLISHMENT REQUEST, or PDU SESSION MODIFICATION REQUEST </w:delText>
        </w:r>
        <w:r w:rsidDel="00732602">
          <w:rPr>
            <w:lang w:eastAsia="zh-TW"/>
          </w:rPr>
          <w:delText>with exception of those identified in subclause </w:delText>
        </w:r>
        <w:r w:rsidDel="00732602">
          <w:delText>6.4.2.1,</w:delText>
        </w:r>
        <w:r w:rsidDel="00732602">
          <w:rPr>
            <w:lang w:eastAsia="zh-TW"/>
          </w:rPr>
          <w:delText xml:space="preserve"> </w:delText>
        </w:r>
        <w:r w:rsidDel="00732602">
          <w:delText xml:space="preserve">for the </w:delText>
        </w:r>
        <w:r w:rsidDel="00732602">
          <w:rPr>
            <w:lang w:eastAsia="zh-CN"/>
          </w:rPr>
          <w:delText>S-NSSAI</w:delText>
        </w:r>
        <w:r w:rsidDel="00732602">
          <w:delText xml:space="preserve"> of the PDU session until the UE is switched off, the USIM is removed, the entry in the "list of subscriber data" for the current SNPN is updated, or a PDU SESSION RELEASE COMMAND message </w:delText>
        </w:r>
        <w:r w:rsidDel="00732602">
          <w:rPr>
            <w:lang w:eastAsia="zh-CN"/>
          </w:rPr>
          <w:delText xml:space="preserve">without the </w:delText>
        </w:r>
        <w:r w:rsidDel="00732602">
          <w:delText xml:space="preserve">Back-off timer </w:delText>
        </w:r>
        <w:r w:rsidDel="00732602">
          <w:rPr>
            <w:lang w:eastAsia="zh-TW"/>
          </w:rPr>
          <w:delText xml:space="preserve">value </w:delText>
        </w:r>
        <w:r w:rsidDel="00732602">
          <w:delText xml:space="preserve">IE or including 5GSM cause #39 </w:delText>
        </w:r>
        <w:r w:rsidDel="00732602">
          <w:rPr>
            <w:lang w:eastAsia="ko-KR"/>
          </w:rPr>
          <w:delText xml:space="preserve">"reactivation requested" </w:delText>
        </w:r>
        <w:r w:rsidDel="00732602">
          <w:delText xml:space="preserve">for the </w:delText>
        </w:r>
        <w:r w:rsidDel="00732602">
          <w:rPr>
            <w:lang w:eastAsia="zh-CN"/>
          </w:rPr>
          <w:delText>S-NSSAI</w:delText>
        </w:r>
        <w:r w:rsidDel="00732602">
          <w:delText xml:space="preserve"> of the PDU session from the network; and</w:delText>
        </w:r>
      </w:del>
    </w:p>
    <w:p w14:paraId="65A92BFC" w14:textId="7F3DEEE6" w:rsidR="00732602" w:rsidDel="00732602" w:rsidRDefault="00732602" w:rsidP="00732602">
      <w:pPr>
        <w:pStyle w:val="B2"/>
        <w:rPr>
          <w:del w:id="150" w:author="Deepak Ganapathy Muckatira" w:date="2023-02-14T19:41:00Z"/>
        </w:rPr>
      </w:pPr>
      <w:del w:id="151" w:author="Deepak Ganapathy Muckatira" w:date="2023-02-14T19:41:00Z">
        <w:r w:rsidDel="00732602">
          <w:delText>2)</w:delText>
        </w:r>
        <w:r w:rsidDel="00732602">
          <w:tab/>
          <w:delText>if the request type was different from "initial emergency request" and from "</w:delText>
        </w:r>
        <w:r w:rsidDel="00732602">
          <w:rPr>
            <w:lang w:eastAsia="ko-KR"/>
          </w:rPr>
          <w:delText>existing emergency PDU session</w:delText>
        </w:r>
        <w:r w:rsidDel="00732602">
          <w:delText>", and an S-NSSAI was not provided by the UE during the PDU session establishment, the UE shall not send another PDU SESSION ESTABLISHMENT REQUEST message without an S-NSSAI and with request type different from "initial emergency request" and different from "</w:delText>
        </w:r>
        <w:r w:rsidDel="00732602">
          <w:rPr>
            <w:lang w:eastAsia="ko-KR"/>
          </w:rPr>
          <w:delText>existing emergency PDU session</w:delText>
        </w:r>
        <w:r w:rsidDel="00732602">
          <w:delText xml:space="preserve">", or another PDU SESSION MODIFICATION REQUEST message </w:delText>
        </w:r>
        <w:r w:rsidDel="00732602">
          <w:rPr>
            <w:lang w:eastAsia="zh-TW"/>
          </w:rPr>
          <w:delText>with exception of those identified in subclause </w:delText>
        </w:r>
        <w:r w:rsidDel="00732602">
          <w:delText>6.4.2.1,</w:delText>
        </w:r>
        <w:r w:rsidDel="00732602">
          <w:rPr>
            <w:lang w:eastAsia="zh-TW"/>
          </w:rPr>
          <w:delText xml:space="preserve"> </w:delText>
        </w:r>
        <w:r w:rsidDel="00732602">
          <w:delText xml:space="preserve">for a non-emergency PDU session established without an S-NSSAI provided by the UE, , until the UE is switched off, the USIM is removed, the entry in the "list of subscriber data" for the current SNPN is updated, or a PDU SESSION RELEASE COMMAND message </w:delText>
        </w:r>
        <w:r w:rsidDel="00732602">
          <w:rPr>
            <w:lang w:eastAsia="zh-CN"/>
          </w:rPr>
          <w:delText xml:space="preserve">without the </w:delText>
        </w:r>
        <w:r w:rsidDel="00732602">
          <w:delText xml:space="preserve">Back-off </w:delText>
        </w:r>
        <w:r w:rsidDel="00732602">
          <w:lastRenderedPageBreak/>
          <w:delText xml:space="preserve">timer </w:delText>
        </w:r>
        <w:r w:rsidDel="00732602">
          <w:rPr>
            <w:lang w:eastAsia="zh-TW"/>
          </w:rPr>
          <w:delText xml:space="preserve">value </w:delText>
        </w:r>
        <w:r w:rsidDel="00732602">
          <w:delText>IE</w:delText>
        </w:r>
        <w:r w:rsidDel="00732602">
          <w:rPr>
            <w:lang w:eastAsia="ko-KR"/>
          </w:rPr>
          <w:delText xml:space="preserve"> </w:delText>
        </w:r>
        <w:r w:rsidDel="00732602">
          <w:delText xml:space="preserve">or including 5GSM cause #39 </w:delText>
        </w:r>
        <w:r w:rsidDel="00732602">
          <w:rPr>
            <w:lang w:eastAsia="ko-KR"/>
          </w:rPr>
          <w:delText>"reactivation requested</w:delText>
        </w:r>
        <w:r w:rsidDel="00732602">
          <w:delText>" for a non-emergency PDU session established without an S-NSSAI provided by the UE.</w:delText>
        </w:r>
      </w:del>
    </w:p>
    <w:p w14:paraId="26095650" w14:textId="72DC8D7D" w:rsidR="00732602" w:rsidDel="00732602" w:rsidRDefault="00732602" w:rsidP="00732602">
      <w:pPr>
        <w:pStyle w:val="B2"/>
        <w:rPr>
          <w:del w:id="152" w:author="Deepak Ganapathy Muckatira" w:date="2023-02-14T19:41:00Z"/>
        </w:rPr>
      </w:pPr>
      <w:del w:id="153" w:author="Deepak Ganapathy Muckatira" w:date="2023-02-14T19:41:00Z">
        <w:r w:rsidDel="00732602">
          <w:delText>The timer T3585 remains deactivated upon a PLMN change or inter-system change; and</w:delText>
        </w:r>
      </w:del>
    </w:p>
    <w:p w14:paraId="4F4106E4" w14:textId="5DB76A90" w:rsidR="00732602" w:rsidDel="00732602" w:rsidRDefault="00732602" w:rsidP="00732602">
      <w:pPr>
        <w:pStyle w:val="H6"/>
        <w:rPr>
          <w:del w:id="154" w:author="Deepak Ganapathy Muckatira" w:date="2023-02-14T19:41:00Z"/>
          <w:rFonts w:eastAsia="DengXian"/>
        </w:rPr>
      </w:pPr>
      <w:del w:id="155" w:author="Deepak Ganapathy Muckatira" w:date="2023-02-14T19:41:00Z">
        <w:r w:rsidDel="00732602">
          <w:rPr>
            <w:rFonts w:eastAsia="DengXian"/>
          </w:rPr>
          <w:delText>10.1.7.1.3</w:delText>
        </w:r>
        <w:r w:rsidDel="00732602">
          <w:rPr>
            <w:rFonts w:eastAsia="DengXian"/>
          </w:rPr>
          <w:tab/>
          <w:delText>Test description</w:delText>
        </w:r>
      </w:del>
    </w:p>
    <w:p w14:paraId="0CB22BC7" w14:textId="284F2CC8" w:rsidR="00732602" w:rsidDel="00732602" w:rsidRDefault="00732602" w:rsidP="00732602">
      <w:pPr>
        <w:pStyle w:val="H6"/>
        <w:rPr>
          <w:del w:id="156" w:author="Deepak Ganapathy Muckatira" w:date="2023-02-14T19:41:00Z"/>
          <w:rFonts w:eastAsia="DengXian"/>
        </w:rPr>
      </w:pPr>
      <w:del w:id="157" w:author="Deepak Ganapathy Muckatira" w:date="2023-02-14T19:41:00Z">
        <w:r w:rsidDel="00732602">
          <w:rPr>
            <w:rFonts w:eastAsia="DengXian"/>
          </w:rPr>
          <w:delText>10.1.7.1.3.1</w:delText>
        </w:r>
        <w:r w:rsidDel="00732602">
          <w:rPr>
            <w:rFonts w:eastAsia="DengXian"/>
          </w:rPr>
          <w:tab/>
          <w:delText>Pre-test conditions</w:delText>
        </w:r>
      </w:del>
    </w:p>
    <w:p w14:paraId="2A4627B1" w14:textId="3D8C08D7" w:rsidR="00732602" w:rsidDel="00732602" w:rsidRDefault="00732602" w:rsidP="00732602">
      <w:pPr>
        <w:pStyle w:val="H6"/>
        <w:rPr>
          <w:del w:id="158" w:author="Deepak Ganapathy Muckatira" w:date="2023-02-14T19:41:00Z"/>
          <w:rFonts w:eastAsia="DengXian"/>
        </w:rPr>
      </w:pPr>
      <w:del w:id="159" w:author="Deepak Ganapathy Muckatira" w:date="2023-02-14T19:41:00Z">
        <w:r w:rsidDel="00732602">
          <w:rPr>
            <w:rFonts w:eastAsia="DengXian"/>
          </w:rPr>
          <w:delText>System Simulator:</w:delText>
        </w:r>
      </w:del>
    </w:p>
    <w:p w14:paraId="606D8631" w14:textId="5A045E20" w:rsidR="00732602" w:rsidDel="00732602" w:rsidRDefault="00732602" w:rsidP="00732602">
      <w:pPr>
        <w:pStyle w:val="B1"/>
        <w:rPr>
          <w:del w:id="160" w:author="Deepak Ganapathy Muckatira" w:date="2023-02-14T19:41:00Z"/>
        </w:rPr>
      </w:pPr>
      <w:del w:id="161" w:author="Deepak Ganapathy Muckatira" w:date="2023-02-14T19:41:00Z">
        <w:r w:rsidDel="00732602">
          <w:delText>-</w:delText>
        </w:r>
        <w:r w:rsidDel="00732602">
          <w:tab/>
          <w:delText>NGC Cell A.</w:delText>
        </w:r>
      </w:del>
    </w:p>
    <w:p w14:paraId="64C1FE49" w14:textId="174F6C1D" w:rsidR="00732602" w:rsidDel="00732602" w:rsidRDefault="00732602" w:rsidP="00732602">
      <w:pPr>
        <w:pStyle w:val="H6"/>
        <w:rPr>
          <w:del w:id="162" w:author="Deepak Ganapathy Muckatira" w:date="2023-02-14T19:41:00Z"/>
          <w:rFonts w:eastAsia="DengXian"/>
        </w:rPr>
      </w:pPr>
      <w:del w:id="163" w:author="Deepak Ganapathy Muckatira" w:date="2023-02-14T19:41:00Z">
        <w:r w:rsidDel="00732602">
          <w:rPr>
            <w:rFonts w:eastAsia="DengXian"/>
          </w:rPr>
          <w:delText>UE:</w:delText>
        </w:r>
      </w:del>
    </w:p>
    <w:p w14:paraId="0145135C" w14:textId="3526FA6F" w:rsidR="00732602" w:rsidDel="00732602" w:rsidRDefault="00732602" w:rsidP="00732602">
      <w:pPr>
        <w:pStyle w:val="B1"/>
        <w:rPr>
          <w:del w:id="164" w:author="Deepak Ganapathy Muckatira" w:date="2023-02-14T19:41:00Z"/>
          <w:rFonts w:eastAsia="DengXian"/>
        </w:rPr>
      </w:pPr>
      <w:del w:id="165" w:author="Deepak Ganapathy Muckatira" w:date="2023-02-14T19:41:00Z">
        <w:r w:rsidDel="00732602">
          <w:delText>-</w:delText>
        </w:r>
        <w:r w:rsidDel="00732602">
          <w:tab/>
          <w:delText>The UE is provisioned with a “list of subscriber data” to allow access to SNPN identified by NGC Cell A</w:delText>
        </w:r>
        <w:r w:rsidDel="00732602">
          <w:rPr>
            <w:rFonts w:eastAsia="DengXian"/>
          </w:rPr>
          <w:delText>.</w:delText>
        </w:r>
      </w:del>
    </w:p>
    <w:p w14:paraId="520465EB" w14:textId="5C328061" w:rsidR="00732602" w:rsidDel="00732602" w:rsidRDefault="00732602" w:rsidP="00732602">
      <w:pPr>
        <w:pStyle w:val="H6"/>
        <w:rPr>
          <w:del w:id="166" w:author="Deepak Ganapathy Muckatira" w:date="2023-02-14T19:41:00Z"/>
          <w:rFonts w:eastAsia="DengXian"/>
          <w:lang w:eastAsia="en-GB"/>
        </w:rPr>
      </w:pPr>
      <w:del w:id="167" w:author="Deepak Ganapathy Muckatira" w:date="2023-02-14T19:41:00Z">
        <w:r w:rsidDel="00732602">
          <w:rPr>
            <w:rFonts w:eastAsia="DengXian"/>
          </w:rPr>
          <w:delText>Preamble:</w:delText>
        </w:r>
      </w:del>
    </w:p>
    <w:p w14:paraId="0DC6DCBD" w14:textId="31C6FD55" w:rsidR="00732602" w:rsidDel="00732602" w:rsidRDefault="00732602" w:rsidP="00732602">
      <w:pPr>
        <w:pStyle w:val="B1"/>
        <w:rPr>
          <w:del w:id="168" w:author="Deepak Ganapathy Muckatira" w:date="2023-02-14T19:41:00Z"/>
        </w:rPr>
      </w:pPr>
      <w:del w:id="169" w:author="Deepak Ganapathy Muckatira" w:date="2023-02-14T19:41:00Z">
        <w:r w:rsidDel="00732602">
          <w:delText>The UE is in state 3N-A on NGC Cell A according to TS 38.508-1 [4].</w:delText>
        </w:r>
      </w:del>
    </w:p>
    <w:p w14:paraId="210F00F9" w14:textId="01C5FB9F" w:rsidR="00732602" w:rsidDel="00732602" w:rsidRDefault="00732602" w:rsidP="00732602">
      <w:pPr>
        <w:pStyle w:val="H6"/>
        <w:rPr>
          <w:del w:id="170" w:author="Deepak Ganapathy Muckatira" w:date="2023-02-14T19:41:00Z"/>
          <w:rFonts w:eastAsia="DengXian"/>
        </w:rPr>
      </w:pPr>
      <w:del w:id="171" w:author="Deepak Ganapathy Muckatira" w:date="2023-02-14T19:41:00Z">
        <w:r w:rsidDel="00732602">
          <w:rPr>
            <w:rFonts w:eastAsia="DengXian"/>
          </w:rPr>
          <w:lastRenderedPageBreak/>
          <w:delText>10.1.7.1.3.2</w:delText>
        </w:r>
        <w:r w:rsidDel="00732602">
          <w:rPr>
            <w:rFonts w:eastAsia="DengXian"/>
          </w:rPr>
          <w:tab/>
          <w:delText>Test procedure sequence</w:delText>
        </w:r>
      </w:del>
    </w:p>
    <w:p w14:paraId="57A520C7" w14:textId="37C14CDA" w:rsidR="00732602" w:rsidDel="00732602" w:rsidRDefault="00732602" w:rsidP="00732602">
      <w:pPr>
        <w:pStyle w:val="TH"/>
        <w:rPr>
          <w:del w:id="172" w:author="Deepak Ganapathy Muckatira" w:date="2023-02-14T19:41:00Z"/>
        </w:rPr>
      </w:pPr>
      <w:del w:id="173" w:author="Deepak Ganapathy Muckatira" w:date="2023-02-14T19:41:00Z">
        <w:r w:rsidDel="00732602">
          <w:delText>Table 10.1.7.1.3.2-1: Main behaviour</w:delText>
        </w:r>
      </w:del>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732602" w:rsidDel="00732602" w14:paraId="5C61A059" w14:textId="6303798B" w:rsidTr="00732602">
        <w:trPr>
          <w:del w:id="174" w:author="Deepak Ganapathy Muckatira" w:date="2023-02-14T19:41:00Z"/>
        </w:trPr>
        <w:tc>
          <w:tcPr>
            <w:tcW w:w="649" w:type="dxa"/>
            <w:tcBorders>
              <w:top w:val="single" w:sz="4" w:space="0" w:color="auto"/>
              <w:left w:val="single" w:sz="4" w:space="0" w:color="auto"/>
              <w:bottom w:val="nil"/>
              <w:right w:val="single" w:sz="4" w:space="0" w:color="auto"/>
            </w:tcBorders>
            <w:hideMark/>
          </w:tcPr>
          <w:p w14:paraId="74E767B4" w14:textId="6AFCD609" w:rsidR="00732602" w:rsidDel="00732602" w:rsidRDefault="00732602">
            <w:pPr>
              <w:pStyle w:val="TAH"/>
              <w:rPr>
                <w:del w:id="175" w:author="Deepak Ganapathy Muckatira" w:date="2023-02-14T19:41:00Z"/>
                <w:rFonts w:eastAsia="DengXian"/>
              </w:rPr>
            </w:pPr>
            <w:del w:id="176" w:author="Deepak Ganapathy Muckatira" w:date="2023-02-14T19:41:00Z">
              <w:r w:rsidDel="00732602">
                <w:rPr>
                  <w:rFonts w:eastAsia="DengXian"/>
                </w:rPr>
                <w:delText>St</w:delText>
              </w:r>
            </w:del>
          </w:p>
        </w:tc>
        <w:tc>
          <w:tcPr>
            <w:tcW w:w="3970" w:type="dxa"/>
            <w:tcBorders>
              <w:top w:val="single" w:sz="4" w:space="0" w:color="auto"/>
              <w:left w:val="single" w:sz="4" w:space="0" w:color="auto"/>
              <w:bottom w:val="nil"/>
              <w:right w:val="single" w:sz="4" w:space="0" w:color="auto"/>
            </w:tcBorders>
            <w:hideMark/>
          </w:tcPr>
          <w:p w14:paraId="6C82566E" w14:textId="634FC2AC" w:rsidR="00732602" w:rsidDel="00732602" w:rsidRDefault="00732602">
            <w:pPr>
              <w:pStyle w:val="TAH"/>
              <w:rPr>
                <w:del w:id="177" w:author="Deepak Ganapathy Muckatira" w:date="2023-02-14T19:41:00Z"/>
                <w:rFonts w:eastAsia="DengXian"/>
              </w:rPr>
            </w:pPr>
            <w:del w:id="178" w:author="Deepak Ganapathy Muckatira" w:date="2023-02-14T19:41:00Z">
              <w:r w:rsidDel="00732602">
                <w:rPr>
                  <w:rFonts w:eastAsia="DengXian"/>
                </w:rPr>
                <w:delText>Procedure</w:delText>
              </w:r>
            </w:del>
          </w:p>
        </w:tc>
        <w:tc>
          <w:tcPr>
            <w:tcW w:w="3687" w:type="dxa"/>
            <w:gridSpan w:val="2"/>
            <w:tcBorders>
              <w:top w:val="single" w:sz="4" w:space="0" w:color="auto"/>
              <w:left w:val="single" w:sz="4" w:space="0" w:color="auto"/>
              <w:bottom w:val="single" w:sz="4" w:space="0" w:color="auto"/>
              <w:right w:val="single" w:sz="4" w:space="0" w:color="auto"/>
            </w:tcBorders>
            <w:hideMark/>
          </w:tcPr>
          <w:p w14:paraId="5F3AA57B" w14:textId="5166B4FF" w:rsidR="00732602" w:rsidDel="00732602" w:rsidRDefault="00732602">
            <w:pPr>
              <w:pStyle w:val="TAH"/>
              <w:rPr>
                <w:del w:id="179" w:author="Deepak Ganapathy Muckatira" w:date="2023-02-14T19:41:00Z"/>
                <w:rFonts w:eastAsia="DengXian"/>
              </w:rPr>
            </w:pPr>
            <w:del w:id="180" w:author="Deepak Ganapathy Muckatira" w:date="2023-02-14T19:41:00Z">
              <w:r w:rsidDel="00732602">
                <w:rPr>
                  <w:rFonts w:eastAsia="DengXian"/>
                </w:rPr>
                <w:delText>Message Sequence</w:delText>
              </w:r>
            </w:del>
          </w:p>
        </w:tc>
        <w:tc>
          <w:tcPr>
            <w:tcW w:w="567" w:type="dxa"/>
            <w:tcBorders>
              <w:top w:val="single" w:sz="4" w:space="0" w:color="auto"/>
              <w:left w:val="single" w:sz="4" w:space="0" w:color="auto"/>
              <w:bottom w:val="nil"/>
              <w:right w:val="single" w:sz="4" w:space="0" w:color="auto"/>
            </w:tcBorders>
            <w:hideMark/>
          </w:tcPr>
          <w:p w14:paraId="67EB52B2" w14:textId="1D5352CD" w:rsidR="00732602" w:rsidDel="00732602" w:rsidRDefault="00732602">
            <w:pPr>
              <w:pStyle w:val="TAH"/>
              <w:rPr>
                <w:del w:id="181" w:author="Deepak Ganapathy Muckatira" w:date="2023-02-14T19:41:00Z"/>
                <w:rFonts w:eastAsia="DengXian"/>
              </w:rPr>
            </w:pPr>
            <w:del w:id="182" w:author="Deepak Ganapathy Muckatira" w:date="2023-02-14T19:41:00Z">
              <w:r w:rsidDel="00732602">
                <w:rPr>
                  <w:rFonts w:eastAsia="DengXian"/>
                </w:rPr>
                <w:delText>TP</w:delText>
              </w:r>
            </w:del>
          </w:p>
        </w:tc>
        <w:tc>
          <w:tcPr>
            <w:tcW w:w="892" w:type="dxa"/>
            <w:tcBorders>
              <w:top w:val="single" w:sz="4" w:space="0" w:color="auto"/>
              <w:left w:val="single" w:sz="4" w:space="0" w:color="auto"/>
              <w:bottom w:val="nil"/>
              <w:right w:val="single" w:sz="4" w:space="0" w:color="auto"/>
            </w:tcBorders>
            <w:hideMark/>
          </w:tcPr>
          <w:p w14:paraId="49D06FE6" w14:textId="246F75B5" w:rsidR="00732602" w:rsidDel="00732602" w:rsidRDefault="00732602">
            <w:pPr>
              <w:pStyle w:val="TAH"/>
              <w:rPr>
                <w:del w:id="183" w:author="Deepak Ganapathy Muckatira" w:date="2023-02-14T19:41:00Z"/>
                <w:rFonts w:eastAsia="DengXian"/>
              </w:rPr>
            </w:pPr>
            <w:del w:id="184" w:author="Deepak Ganapathy Muckatira" w:date="2023-02-14T19:41:00Z">
              <w:r w:rsidDel="00732602">
                <w:rPr>
                  <w:rFonts w:eastAsia="DengXian"/>
                </w:rPr>
                <w:delText>Verdict</w:delText>
              </w:r>
            </w:del>
          </w:p>
        </w:tc>
      </w:tr>
      <w:tr w:rsidR="00732602" w:rsidDel="00732602" w14:paraId="0825C4BD" w14:textId="5C464000" w:rsidTr="00732602">
        <w:trPr>
          <w:del w:id="185" w:author="Deepak Ganapathy Muckatira" w:date="2023-02-14T19:41:00Z"/>
        </w:trPr>
        <w:tc>
          <w:tcPr>
            <w:tcW w:w="649" w:type="dxa"/>
            <w:tcBorders>
              <w:top w:val="nil"/>
              <w:left w:val="single" w:sz="4" w:space="0" w:color="auto"/>
              <w:bottom w:val="single" w:sz="4" w:space="0" w:color="auto"/>
              <w:right w:val="single" w:sz="4" w:space="0" w:color="auto"/>
            </w:tcBorders>
          </w:tcPr>
          <w:p w14:paraId="28514F59" w14:textId="175AACB4" w:rsidR="00732602" w:rsidDel="00732602" w:rsidRDefault="00732602">
            <w:pPr>
              <w:pStyle w:val="TAH"/>
              <w:rPr>
                <w:del w:id="186" w:author="Deepak Ganapathy Muckatira" w:date="2023-02-14T19:41:00Z"/>
                <w:rFonts w:eastAsia="DengXian"/>
              </w:rPr>
            </w:pPr>
          </w:p>
        </w:tc>
        <w:tc>
          <w:tcPr>
            <w:tcW w:w="3970" w:type="dxa"/>
            <w:tcBorders>
              <w:top w:val="nil"/>
              <w:left w:val="single" w:sz="4" w:space="0" w:color="auto"/>
              <w:bottom w:val="single" w:sz="4" w:space="0" w:color="auto"/>
              <w:right w:val="single" w:sz="4" w:space="0" w:color="auto"/>
            </w:tcBorders>
          </w:tcPr>
          <w:p w14:paraId="525DDB14" w14:textId="0CA03BC0" w:rsidR="00732602" w:rsidDel="00732602" w:rsidRDefault="00732602">
            <w:pPr>
              <w:pStyle w:val="TAH"/>
              <w:rPr>
                <w:del w:id="187" w:author="Deepak Ganapathy Muckatira" w:date="2023-02-14T19:41:00Z"/>
                <w:rFonts w:eastAsia="DengXian"/>
              </w:rPr>
            </w:pPr>
          </w:p>
        </w:tc>
        <w:tc>
          <w:tcPr>
            <w:tcW w:w="709" w:type="dxa"/>
            <w:tcBorders>
              <w:top w:val="single" w:sz="4" w:space="0" w:color="auto"/>
              <w:left w:val="single" w:sz="4" w:space="0" w:color="auto"/>
              <w:bottom w:val="single" w:sz="4" w:space="0" w:color="auto"/>
              <w:right w:val="single" w:sz="4" w:space="0" w:color="auto"/>
            </w:tcBorders>
            <w:hideMark/>
          </w:tcPr>
          <w:p w14:paraId="75AA6E9F" w14:textId="5EB2C5A0" w:rsidR="00732602" w:rsidDel="00732602" w:rsidRDefault="00732602">
            <w:pPr>
              <w:pStyle w:val="TAH"/>
              <w:rPr>
                <w:del w:id="188" w:author="Deepak Ganapathy Muckatira" w:date="2023-02-14T19:41:00Z"/>
                <w:rFonts w:eastAsia="DengXian"/>
              </w:rPr>
            </w:pPr>
            <w:del w:id="189" w:author="Deepak Ganapathy Muckatira" w:date="2023-02-14T19:41:00Z">
              <w:r w:rsidDel="00732602">
                <w:rPr>
                  <w:rFonts w:eastAsia="DengXian"/>
                </w:rPr>
                <w:delText>U - S</w:delText>
              </w:r>
            </w:del>
          </w:p>
        </w:tc>
        <w:tc>
          <w:tcPr>
            <w:tcW w:w="2978" w:type="dxa"/>
            <w:tcBorders>
              <w:top w:val="single" w:sz="4" w:space="0" w:color="auto"/>
              <w:left w:val="single" w:sz="4" w:space="0" w:color="auto"/>
              <w:bottom w:val="single" w:sz="4" w:space="0" w:color="auto"/>
              <w:right w:val="single" w:sz="4" w:space="0" w:color="auto"/>
            </w:tcBorders>
            <w:hideMark/>
          </w:tcPr>
          <w:p w14:paraId="2662BA3B" w14:textId="037918D9" w:rsidR="00732602" w:rsidDel="00732602" w:rsidRDefault="00732602">
            <w:pPr>
              <w:pStyle w:val="TAH"/>
              <w:rPr>
                <w:del w:id="190" w:author="Deepak Ganapathy Muckatira" w:date="2023-02-14T19:41:00Z"/>
                <w:rFonts w:eastAsia="DengXian"/>
              </w:rPr>
            </w:pPr>
            <w:del w:id="191" w:author="Deepak Ganapathy Muckatira" w:date="2023-02-14T19:41:00Z">
              <w:r w:rsidDel="00732602">
                <w:rPr>
                  <w:rFonts w:eastAsia="DengXian"/>
                </w:rPr>
                <w:delText>Message</w:delText>
              </w:r>
            </w:del>
          </w:p>
        </w:tc>
        <w:tc>
          <w:tcPr>
            <w:tcW w:w="567" w:type="dxa"/>
            <w:tcBorders>
              <w:top w:val="nil"/>
              <w:left w:val="single" w:sz="4" w:space="0" w:color="auto"/>
              <w:bottom w:val="single" w:sz="4" w:space="0" w:color="auto"/>
              <w:right w:val="single" w:sz="4" w:space="0" w:color="auto"/>
            </w:tcBorders>
          </w:tcPr>
          <w:p w14:paraId="348F35A3" w14:textId="57BADD0D" w:rsidR="00732602" w:rsidDel="00732602" w:rsidRDefault="00732602">
            <w:pPr>
              <w:pStyle w:val="TAH"/>
              <w:rPr>
                <w:del w:id="192" w:author="Deepak Ganapathy Muckatira" w:date="2023-02-14T19:41:00Z"/>
                <w:rFonts w:eastAsia="DengXian"/>
              </w:rPr>
            </w:pPr>
          </w:p>
        </w:tc>
        <w:tc>
          <w:tcPr>
            <w:tcW w:w="892" w:type="dxa"/>
            <w:tcBorders>
              <w:top w:val="nil"/>
              <w:left w:val="single" w:sz="4" w:space="0" w:color="auto"/>
              <w:bottom w:val="single" w:sz="4" w:space="0" w:color="auto"/>
              <w:right w:val="single" w:sz="4" w:space="0" w:color="auto"/>
            </w:tcBorders>
          </w:tcPr>
          <w:p w14:paraId="75097DA3" w14:textId="36BF199C" w:rsidR="00732602" w:rsidDel="00732602" w:rsidRDefault="00732602">
            <w:pPr>
              <w:pStyle w:val="TAH"/>
              <w:rPr>
                <w:del w:id="193" w:author="Deepak Ganapathy Muckatira" w:date="2023-02-14T19:41:00Z"/>
                <w:rFonts w:eastAsia="DengXian"/>
              </w:rPr>
            </w:pPr>
          </w:p>
        </w:tc>
      </w:tr>
      <w:tr w:rsidR="00732602" w:rsidDel="00732602" w14:paraId="5359FF5B" w14:textId="1A48035A" w:rsidTr="00732602">
        <w:trPr>
          <w:del w:id="194" w:author="Deepak Ganapathy Muckatira" w:date="2023-02-14T19:41:00Z"/>
        </w:trPr>
        <w:tc>
          <w:tcPr>
            <w:tcW w:w="649" w:type="dxa"/>
            <w:tcBorders>
              <w:top w:val="single" w:sz="4" w:space="0" w:color="auto"/>
              <w:left w:val="single" w:sz="4" w:space="0" w:color="auto"/>
              <w:bottom w:val="single" w:sz="4" w:space="0" w:color="auto"/>
              <w:right w:val="single" w:sz="4" w:space="0" w:color="auto"/>
            </w:tcBorders>
            <w:hideMark/>
          </w:tcPr>
          <w:p w14:paraId="2BF93724" w14:textId="688A125C" w:rsidR="00732602" w:rsidDel="00732602" w:rsidRDefault="00732602">
            <w:pPr>
              <w:pStyle w:val="TAC"/>
              <w:rPr>
                <w:del w:id="195" w:author="Deepak Ganapathy Muckatira" w:date="2023-02-14T19:41:00Z"/>
                <w:rFonts w:eastAsia="DengXian"/>
                <w:lang w:eastAsia="en-GB"/>
              </w:rPr>
            </w:pPr>
            <w:del w:id="196" w:author="Deepak Ganapathy Muckatira" w:date="2023-02-14T19:41:00Z">
              <w:r w:rsidDel="00732602">
                <w:rPr>
                  <w:rFonts w:eastAsia="DengXian"/>
                </w:rPr>
                <w:delText>1</w:delText>
              </w:r>
            </w:del>
          </w:p>
        </w:tc>
        <w:tc>
          <w:tcPr>
            <w:tcW w:w="3970" w:type="dxa"/>
            <w:tcBorders>
              <w:top w:val="single" w:sz="4" w:space="0" w:color="auto"/>
              <w:left w:val="single" w:sz="4" w:space="0" w:color="auto"/>
              <w:bottom w:val="single" w:sz="4" w:space="0" w:color="auto"/>
              <w:right w:val="single" w:sz="4" w:space="0" w:color="auto"/>
            </w:tcBorders>
            <w:hideMark/>
          </w:tcPr>
          <w:p w14:paraId="12C52790" w14:textId="5D8AC843" w:rsidR="00732602" w:rsidDel="00732602" w:rsidRDefault="00732602">
            <w:pPr>
              <w:pStyle w:val="TAL"/>
              <w:rPr>
                <w:del w:id="197" w:author="Deepak Ganapathy Muckatira" w:date="2023-02-14T19:41:00Z"/>
                <w:rFonts w:eastAsia="DengXian"/>
              </w:rPr>
            </w:pPr>
            <w:del w:id="198" w:author="Deepak Ganapathy Muckatira" w:date="2023-02-14T19:41:00Z">
              <w:r w:rsidDel="00732602">
                <w:rPr>
                  <w:rFonts w:eastAsia="DengXian"/>
                </w:rPr>
                <w:delText>Check: Does the UE perform PDU session release procedure defined in clause 4.9.21 of TS 38.508-1 [4]?</w:delText>
              </w:r>
            </w:del>
          </w:p>
        </w:tc>
        <w:tc>
          <w:tcPr>
            <w:tcW w:w="709" w:type="dxa"/>
            <w:tcBorders>
              <w:top w:val="single" w:sz="4" w:space="0" w:color="auto"/>
              <w:left w:val="single" w:sz="4" w:space="0" w:color="auto"/>
              <w:bottom w:val="single" w:sz="4" w:space="0" w:color="auto"/>
              <w:right w:val="single" w:sz="4" w:space="0" w:color="auto"/>
            </w:tcBorders>
            <w:hideMark/>
          </w:tcPr>
          <w:p w14:paraId="308B7DBB" w14:textId="7C92DC10" w:rsidR="00732602" w:rsidDel="00732602" w:rsidRDefault="00732602">
            <w:pPr>
              <w:pStyle w:val="TAL"/>
              <w:rPr>
                <w:del w:id="199" w:author="Deepak Ganapathy Muckatira" w:date="2023-02-14T19:41:00Z"/>
                <w:rFonts w:eastAsia="DengXian"/>
              </w:rPr>
            </w:pPr>
            <w:del w:id="200" w:author="Deepak Ganapathy Muckatira" w:date="2023-02-14T19:41:00Z">
              <w:r w:rsidDel="00732602">
                <w:rPr>
                  <w:rFonts w:eastAsia="DengXian"/>
                </w:rPr>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72632E2C" w14:textId="17C67DBD" w:rsidR="00732602" w:rsidDel="00732602" w:rsidRDefault="00732602">
            <w:pPr>
              <w:pStyle w:val="TAL"/>
              <w:rPr>
                <w:del w:id="201" w:author="Deepak Ganapathy Muckatira" w:date="2023-02-14T19:41:00Z"/>
                <w:rFonts w:eastAsia="DengXian"/>
              </w:rPr>
            </w:pPr>
            <w:del w:id="202" w:author="Deepak Ganapathy Muckatira" w:date="2023-02-14T19:41:00Z">
              <w:r w:rsidDel="00732602">
                <w:rPr>
                  <w:rFonts w:eastAsia="DengXian"/>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61EF3383" w14:textId="097CB231" w:rsidR="00732602" w:rsidDel="00732602" w:rsidRDefault="00732602">
            <w:pPr>
              <w:pStyle w:val="TAL"/>
              <w:rPr>
                <w:del w:id="203" w:author="Deepak Ganapathy Muckatira" w:date="2023-02-14T19:41:00Z"/>
                <w:rFonts w:eastAsia="DengXian"/>
              </w:rPr>
            </w:pPr>
            <w:del w:id="204" w:author="Deepak Ganapathy Muckatira" w:date="2023-02-14T19:41:00Z">
              <w:r w:rsidDel="00732602">
                <w:rPr>
                  <w:rFonts w:eastAsia="DengXian"/>
                </w:rPr>
                <w:delText>-</w:delText>
              </w:r>
            </w:del>
          </w:p>
        </w:tc>
        <w:tc>
          <w:tcPr>
            <w:tcW w:w="892" w:type="dxa"/>
            <w:tcBorders>
              <w:top w:val="single" w:sz="4" w:space="0" w:color="auto"/>
              <w:left w:val="single" w:sz="4" w:space="0" w:color="auto"/>
              <w:bottom w:val="single" w:sz="4" w:space="0" w:color="auto"/>
              <w:right w:val="single" w:sz="4" w:space="0" w:color="auto"/>
            </w:tcBorders>
            <w:hideMark/>
          </w:tcPr>
          <w:p w14:paraId="3098073A" w14:textId="399B6A41" w:rsidR="00732602" w:rsidDel="00732602" w:rsidRDefault="00732602">
            <w:pPr>
              <w:pStyle w:val="TAL"/>
              <w:rPr>
                <w:del w:id="205" w:author="Deepak Ganapathy Muckatira" w:date="2023-02-14T19:41:00Z"/>
                <w:rFonts w:eastAsia="DengXian"/>
              </w:rPr>
            </w:pPr>
            <w:del w:id="206" w:author="Deepak Ganapathy Muckatira" w:date="2023-02-14T19:41:00Z">
              <w:r w:rsidDel="00732602">
                <w:rPr>
                  <w:rFonts w:eastAsia="DengXian"/>
                </w:rPr>
                <w:delText>-</w:delText>
              </w:r>
            </w:del>
          </w:p>
        </w:tc>
      </w:tr>
      <w:tr w:rsidR="00732602" w:rsidDel="00732602" w14:paraId="5DB56272" w14:textId="288DB449" w:rsidTr="00732602">
        <w:trPr>
          <w:del w:id="207" w:author="Deepak Ganapathy Muckatira" w:date="2023-02-14T19:41:00Z"/>
        </w:trPr>
        <w:tc>
          <w:tcPr>
            <w:tcW w:w="649" w:type="dxa"/>
            <w:tcBorders>
              <w:top w:val="single" w:sz="4" w:space="0" w:color="auto"/>
              <w:left w:val="single" w:sz="4" w:space="0" w:color="auto"/>
              <w:bottom w:val="single" w:sz="4" w:space="0" w:color="auto"/>
              <w:right w:val="single" w:sz="4" w:space="0" w:color="auto"/>
            </w:tcBorders>
            <w:hideMark/>
          </w:tcPr>
          <w:p w14:paraId="3EA6243E" w14:textId="61A32734" w:rsidR="00732602" w:rsidDel="00732602" w:rsidRDefault="00732602">
            <w:pPr>
              <w:pStyle w:val="TAC"/>
              <w:rPr>
                <w:del w:id="208" w:author="Deepak Ganapathy Muckatira" w:date="2023-02-14T19:41:00Z"/>
                <w:rFonts w:eastAsia="DengXian"/>
              </w:rPr>
            </w:pPr>
            <w:del w:id="209" w:author="Deepak Ganapathy Muckatira" w:date="2023-02-14T19:41:00Z">
              <w:r w:rsidDel="00732602">
                <w:delText>2</w:delText>
              </w:r>
            </w:del>
          </w:p>
        </w:tc>
        <w:tc>
          <w:tcPr>
            <w:tcW w:w="3970" w:type="dxa"/>
            <w:tcBorders>
              <w:top w:val="single" w:sz="4" w:space="0" w:color="auto"/>
              <w:left w:val="single" w:sz="4" w:space="0" w:color="auto"/>
              <w:bottom w:val="single" w:sz="4" w:space="0" w:color="auto"/>
              <w:right w:val="single" w:sz="4" w:space="0" w:color="auto"/>
            </w:tcBorders>
            <w:hideMark/>
          </w:tcPr>
          <w:p w14:paraId="06C944BB" w14:textId="3C96948C" w:rsidR="00732602" w:rsidDel="00732602" w:rsidRDefault="00732602">
            <w:pPr>
              <w:pStyle w:val="TAL"/>
              <w:rPr>
                <w:del w:id="210" w:author="Deepak Ganapathy Muckatira" w:date="2023-02-14T19:41:00Z"/>
                <w:rFonts w:eastAsia="DengXian"/>
              </w:rPr>
            </w:pPr>
            <w:del w:id="211" w:author="Deepak Ganapathy Muckatira" w:date="2023-02-14T19:41:00Z">
              <w:r w:rsidDel="00732602">
                <w:delText>SS releases the RRC connection</w:delText>
              </w:r>
            </w:del>
          </w:p>
        </w:tc>
        <w:tc>
          <w:tcPr>
            <w:tcW w:w="709" w:type="dxa"/>
            <w:tcBorders>
              <w:top w:val="single" w:sz="4" w:space="0" w:color="auto"/>
              <w:left w:val="single" w:sz="4" w:space="0" w:color="auto"/>
              <w:bottom w:val="single" w:sz="4" w:space="0" w:color="auto"/>
              <w:right w:val="single" w:sz="4" w:space="0" w:color="auto"/>
            </w:tcBorders>
            <w:hideMark/>
          </w:tcPr>
          <w:p w14:paraId="725E641E" w14:textId="25E65703" w:rsidR="00732602" w:rsidDel="00732602" w:rsidRDefault="00732602">
            <w:pPr>
              <w:pStyle w:val="TAL"/>
              <w:rPr>
                <w:del w:id="212" w:author="Deepak Ganapathy Muckatira" w:date="2023-02-14T19:41:00Z"/>
                <w:rFonts w:eastAsia="DengXian"/>
              </w:rPr>
            </w:pPr>
            <w:del w:id="213" w:author="Deepak Ganapathy Muckatira" w:date="2023-02-14T19:41:00Z">
              <w:r w:rsidDel="00732602">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2A33B6DB" w14:textId="1D2997C3" w:rsidR="00732602" w:rsidDel="00732602" w:rsidRDefault="00732602">
            <w:pPr>
              <w:pStyle w:val="TAL"/>
              <w:rPr>
                <w:del w:id="214" w:author="Deepak Ganapathy Muckatira" w:date="2023-02-14T19:41:00Z"/>
                <w:rFonts w:eastAsia="DengXian"/>
              </w:rPr>
            </w:pPr>
            <w:del w:id="215" w:author="Deepak Ganapathy Muckatira" w:date="2023-02-14T19:41:00Z">
              <w:r w:rsidDel="00732602">
                <w:delText>-</w:delText>
              </w:r>
            </w:del>
          </w:p>
        </w:tc>
        <w:tc>
          <w:tcPr>
            <w:tcW w:w="567" w:type="dxa"/>
            <w:tcBorders>
              <w:top w:val="single" w:sz="4" w:space="0" w:color="auto"/>
              <w:left w:val="single" w:sz="4" w:space="0" w:color="auto"/>
              <w:bottom w:val="single" w:sz="4" w:space="0" w:color="auto"/>
              <w:right w:val="single" w:sz="4" w:space="0" w:color="auto"/>
            </w:tcBorders>
            <w:hideMark/>
          </w:tcPr>
          <w:p w14:paraId="1CFAAF06" w14:textId="77ABE701" w:rsidR="00732602" w:rsidDel="00732602" w:rsidRDefault="00732602">
            <w:pPr>
              <w:pStyle w:val="TAL"/>
              <w:rPr>
                <w:del w:id="216" w:author="Deepak Ganapathy Muckatira" w:date="2023-02-14T19:41:00Z"/>
                <w:rFonts w:eastAsia="DengXian"/>
              </w:rPr>
            </w:pPr>
            <w:del w:id="217" w:author="Deepak Ganapathy Muckatira" w:date="2023-02-14T19:41:00Z">
              <w:r w:rsidDel="00732602">
                <w:delText>-</w:delText>
              </w:r>
            </w:del>
          </w:p>
        </w:tc>
        <w:tc>
          <w:tcPr>
            <w:tcW w:w="892" w:type="dxa"/>
            <w:tcBorders>
              <w:top w:val="single" w:sz="4" w:space="0" w:color="auto"/>
              <w:left w:val="single" w:sz="4" w:space="0" w:color="auto"/>
              <w:bottom w:val="single" w:sz="4" w:space="0" w:color="auto"/>
              <w:right w:val="single" w:sz="4" w:space="0" w:color="auto"/>
            </w:tcBorders>
            <w:hideMark/>
          </w:tcPr>
          <w:p w14:paraId="58194D40" w14:textId="1BEB2F99" w:rsidR="00732602" w:rsidDel="00732602" w:rsidRDefault="00732602">
            <w:pPr>
              <w:pStyle w:val="TAL"/>
              <w:rPr>
                <w:del w:id="218" w:author="Deepak Ganapathy Muckatira" w:date="2023-02-14T19:41:00Z"/>
                <w:rFonts w:eastAsia="DengXian"/>
              </w:rPr>
            </w:pPr>
            <w:del w:id="219" w:author="Deepak Ganapathy Muckatira" w:date="2023-02-14T19:41:00Z">
              <w:r w:rsidDel="00732602">
                <w:delText>-</w:delText>
              </w:r>
            </w:del>
          </w:p>
        </w:tc>
      </w:tr>
      <w:tr w:rsidR="00732602" w:rsidDel="00732602" w14:paraId="1643F085" w14:textId="4629FC04" w:rsidTr="00732602">
        <w:trPr>
          <w:del w:id="220" w:author="Deepak Ganapathy Muckatira" w:date="2023-02-14T19:41:00Z"/>
        </w:trPr>
        <w:tc>
          <w:tcPr>
            <w:tcW w:w="649" w:type="dxa"/>
            <w:tcBorders>
              <w:top w:val="single" w:sz="4" w:space="0" w:color="auto"/>
              <w:left w:val="single" w:sz="4" w:space="0" w:color="auto"/>
              <w:bottom w:val="single" w:sz="4" w:space="0" w:color="auto"/>
              <w:right w:val="single" w:sz="4" w:space="0" w:color="auto"/>
            </w:tcBorders>
            <w:hideMark/>
          </w:tcPr>
          <w:p w14:paraId="128E9339" w14:textId="380A3D53" w:rsidR="00732602" w:rsidDel="00732602" w:rsidRDefault="00732602">
            <w:pPr>
              <w:pStyle w:val="TAC"/>
              <w:rPr>
                <w:del w:id="221" w:author="Deepak Ganapathy Muckatira" w:date="2023-02-14T19:41:00Z"/>
              </w:rPr>
            </w:pPr>
            <w:del w:id="222" w:author="Deepak Ganapathy Muckatira" w:date="2023-02-14T19:41:00Z">
              <w:r w:rsidDel="00732602">
                <w:delText>3</w:delText>
              </w:r>
            </w:del>
          </w:p>
        </w:tc>
        <w:tc>
          <w:tcPr>
            <w:tcW w:w="3970" w:type="dxa"/>
            <w:tcBorders>
              <w:top w:val="single" w:sz="4" w:space="0" w:color="auto"/>
              <w:left w:val="single" w:sz="4" w:space="0" w:color="auto"/>
              <w:bottom w:val="single" w:sz="4" w:space="0" w:color="auto"/>
              <w:right w:val="single" w:sz="4" w:space="0" w:color="auto"/>
            </w:tcBorders>
            <w:hideMark/>
          </w:tcPr>
          <w:p w14:paraId="02B2A317" w14:textId="032B73C4" w:rsidR="00732602" w:rsidDel="00732602" w:rsidRDefault="00732602">
            <w:pPr>
              <w:pStyle w:val="TAL"/>
              <w:rPr>
                <w:del w:id="223" w:author="Deepak Ganapathy Muckatira" w:date="2023-02-14T19:41:00Z"/>
              </w:rPr>
            </w:pPr>
            <w:del w:id="224" w:author="Deepak Ganapathy Muckatira" w:date="2023-02-14T19:41:00Z">
              <w:r w:rsidDel="00732602">
                <w:delText>Cause the UE to request the PDU Session establishment on the DNN of the released PDU session in Step 1(Note 1)</w:delText>
              </w:r>
            </w:del>
          </w:p>
        </w:tc>
        <w:tc>
          <w:tcPr>
            <w:tcW w:w="709" w:type="dxa"/>
            <w:tcBorders>
              <w:top w:val="single" w:sz="4" w:space="0" w:color="auto"/>
              <w:left w:val="single" w:sz="4" w:space="0" w:color="auto"/>
              <w:bottom w:val="single" w:sz="4" w:space="0" w:color="auto"/>
              <w:right w:val="single" w:sz="4" w:space="0" w:color="auto"/>
            </w:tcBorders>
            <w:hideMark/>
          </w:tcPr>
          <w:p w14:paraId="1A27515F" w14:textId="145C6E31" w:rsidR="00732602" w:rsidDel="00732602" w:rsidRDefault="00732602">
            <w:pPr>
              <w:pStyle w:val="TAL"/>
              <w:rPr>
                <w:del w:id="225" w:author="Deepak Ganapathy Muckatira" w:date="2023-02-14T19:41:00Z"/>
              </w:rPr>
            </w:pPr>
            <w:del w:id="226" w:author="Deepak Ganapathy Muckatira" w:date="2023-02-14T19:41:00Z">
              <w:r w:rsidDel="00732602">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71695CD6" w14:textId="3964B476" w:rsidR="00732602" w:rsidDel="00732602" w:rsidRDefault="00732602">
            <w:pPr>
              <w:pStyle w:val="TAL"/>
              <w:rPr>
                <w:del w:id="227" w:author="Deepak Ganapathy Muckatira" w:date="2023-02-14T19:41:00Z"/>
              </w:rPr>
            </w:pPr>
            <w:del w:id="228" w:author="Deepak Ganapathy Muckatira" w:date="2023-02-14T19:41:00Z">
              <w:r w:rsidDel="00732602">
                <w:delText>-</w:delText>
              </w:r>
            </w:del>
          </w:p>
        </w:tc>
        <w:tc>
          <w:tcPr>
            <w:tcW w:w="567" w:type="dxa"/>
            <w:tcBorders>
              <w:top w:val="single" w:sz="4" w:space="0" w:color="auto"/>
              <w:left w:val="single" w:sz="4" w:space="0" w:color="auto"/>
              <w:bottom w:val="single" w:sz="4" w:space="0" w:color="auto"/>
              <w:right w:val="single" w:sz="4" w:space="0" w:color="auto"/>
            </w:tcBorders>
            <w:hideMark/>
          </w:tcPr>
          <w:p w14:paraId="721B7ED7" w14:textId="32C66908" w:rsidR="00732602" w:rsidDel="00732602" w:rsidRDefault="00732602">
            <w:pPr>
              <w:pStyle w:val="TAL"/>
              <w:rPr>
                <w:del w:id="229" w:author="Deepak Ganapathy Muckatira" w:date="2023-02-14T19:41:00Z"/>
              </w:rPr>
            </w:pPr>
            <w:del w:id="230" w:author="Deepak Ganapathy Muckatira" w:date="2023-02-14T19:41:00Z">
              <w:r w:rsidDel="00732602">
                <w:delText>-</w:delText>
              </w:r>
            </w:del>
          </w:p>
        </w:tc>
        <w:tc>
          <w:tcPr>
            <w:tcW w:w="892" w:type="dxa"/>
            <w:tcBorders>
              <w:top w:val="single" w:sz="4" w:space="0" w:color="auto"/>
              <w:left w:val="single" w:sz="4" w:space="0" w:color="auto"/>
              <w:bottom w:val="single" w:sz="4" w:space="0" w:color="auto"/>
              <w:right w:val="single" w:sz="4" w:space="0" w:color="auto"/>
            </w:tcBorders>
            <w:hideMark/>
          </w:tcPr>
          <w:p w14:paraId="23DDFD1C" w14:textId="3187EA08" w:rsidR="00732602" w:rsidDel="00732602" w:rsidRDefault="00732602">
            <w:pPr>
              <w:pStyle w:val="TAL"/>
              <w:rPr>
                <w:del w:id="231" w:author="Deepak Ganapathy Muckatira" w:date="2023-02-14T19:41:00Z"/>
              </w:rPr>
            </w:pPr>
            <w:del w:id="232" w:author="Deepak Ganapathy Muckatira" w:date="2023-02-14T19:41:00Z">
              <w:r w:rsidDel="00732602">
                <w:delText>-</w:delText>
              </w:r>
            </w:del>
          </w:p>
        </w:tc>
      </w:tr>
      <w:tr w:rsidR="00732602" w:rsidDel="00732602" w14:paraId="2A2B35FC" w14:textId="5B30D8C7" w:rsidTr="00732602">
        <w:trPr>
          <w:del w:id="233" w:author="Deepak Ganapathy Muckatira" w:date="2023-02-14T19:41:00Z"/>
        </w:trPr>
        <w:tc>
          <w:tcPr>
            <w:tcW w:w="649" w:type="dxa"/>
            <w:tcBorders>
              <w:top w:val="single" w:sz="4" w:space="0" w:color="auto"/>
              <w:left w:val="single" w:sz="4" w:space="0" w:color="auto"/>
              <w:bottom w:val="single" w:sz="4" w:space="0" w:color="auto"/>
              <w:right w:val="single" w:sz="4" w:space="0" w:color="auto"/>
            </w:tcBorders>
            <w:hideMark/>
          </w:tcPr>
          <w:p w14:paraId="476ECD85" w14:textId="0633F74A" w:rsidR="00732602" w:rsidDel="00732602" w:rsidRDefault="00732602">
            <w:pPr>
              <w:pStyle w:val="TAC"/>
              <w:rPr>
                <w:del w:id="234" w:author="Deepak Ganapathy Muckatira" w:date="2023-02-14T19:41:00Z"/>
                <w:rFonts w:eastAsia="DengXian"/>
              </w:rPr>
            </w:pPr>
            <w:del w:id="235" w:author="Deepak Ganapathy Muckatira" w:date="2023-02-14T19:41:00Z">
              <w:r w:rsidDel="00732602">
                <w:delText>4</w:delText>
              </w:r>
            </w:del>
          </w:p>
        </w:tc>
        <w:tc>
          <w:tcPr>
            <w:tcW w:w="3970" w:type="dxa"/>
            <w:tcBorders>
              <w:top w:val="single" w:sz="4" w:space="0" w:color="auto"/>
              <w:left w:val="single" w:sz="4" w:space="0" w:color="auto"/>
              <w:bottom w:val="single" w:sz="4" w:space="0" w:color="auto"/>
              <w:right w:val="single" w:sz="4" w:space="0" w:color="auto"/>
            </w:tcBorders>
            <w:hideMark/>
          </w:tcPr>
          <w:p w14:paraId="00CF51CB" w14:textId="3DDF8442" w:rsidR="00732602" w:rsidDel="00732602" w:rsidRDefault="00732602">
            <w:pPr>
              <w:pStyle w:val="TAL"/>
              <w:rPr>
                <w:del w:id="236" w:author="Deepak Ganapathy Muckatira" w:date="2023-02-14T19:41:00Z"/>
                <w:rFonts w:eastAsia="DengXian"/>
              </w:rPr>
            </w:pPr>
            <w:del w:id="237" w:author="Deepak Ganapathy Muckatira" w:date="2023-02-14T19:41:00Z">
              <w:r w:rsidDel="00732602">
                <w:delText>Check: Does the UE transmit an RRCSetupRequest message for PDU Session Establishment procedure</w:delText>
              </w:r>
              <w:r w:rsidDel="00732602">
                <w:rPr>
                  <w:rFonts w:eastAsia="Cambria Math"/>
                </w:rPr>
                <w:delText xml:space="preserve"> within the next 30 seconds?</w:delText>
              </w:r>
            </w:del>
          </w:p>
        </w:tc>
        <w:tc>
          <w:tcPr>
            <w:tcW w:w="709" w:type="dxa"/>
            <w:tcBorders>
              <w:top w:val="single" w:sz="4" w:space="0" w:color="auto"/>
              <w:left w:val="single" w:sz="4" w:space="0" w:color="auto"/>
              <w:bottom w:val="single" w:sz="4" w:space="0" w:color="auto"/>
              <w:right w:val="single" w:sz="4" w:space="0" w:color="auto"/>
            </w:tcBorders>
            <w:hideMark/>
          </w:tcPr>
          <w:p w14:paraId="2C81907F" w14:textId="67E26B6C" w:rsidR="00732602" w:rsidDel="00732602" w:rsidRDefault="00732602">
            <w:pPr>
              <w:pStyle w:val="TAL"/>
              <w:rPr>
                <w:del w:id="238" w:author="Deepak Ganapathy Muckatira" w:date="2023-02-14T19:41:00Z"/>
                <w:rFonts w:eastAsia="DengXian"/>
              </w:rPr>
            </w:pPr>
            <w:del w:id="239" w:author="Deepak Ganapathy Muckatira" w:date="2023-02-14T19:41:00Z">
              <w:r w:rsidDel="00732602">
                <w:rPr>
                  <w:rFonts w:eastAsia="Cambria Math"/>
                </w:rPr>
                <w:delText>--&gt;</w:delText>
              </w:r>
            </w:del>
          </w:p>
        </w:tc>
        <w:tc>
          <w:tcPr>
            <w:tcW w:w="2978" w:type="dxa"/>
            <w:tcBorders>
              <w:top w:val="single" w:sz="4" w:space="0" w:color="auto"/>
              <w:left w:val="single" w:sz="4" w:space="0" w:color="auto"/>
              <w:bottom w:val="single" w:sz="4" w:space="0" w:color="auto"/>
              <w:right w:val="single" w:sz="4" w:space="0" w:color="auto"/>
            </w:tcBorders>
            <w:hideMark/>
          </w:tcPr>
          <w:p w14:paraId="01911103" w14:textId="56B084CB" w:rsidR="00732602" w:rsidDel="00732602" w:rsidRDefault="00732602">
            <w:pPr>
              <w:pStyle w:val="TAL"/>
              <w:rPr>
                <w:del w:id="240" w:author="Deepak Ganapathy Muckatira" w:date="2023-02-14T19:41:00Z"/>
                <w:rFonts w:eastAsia="DengXian"/>
              </w:rPr>
            </w:pPr>
            <w:del w:id="241" w:author="Deepak Ganapathy Muckatira" w:date="2023-02-14T19:41:00Z">
              <w:r w:rsidDel="00732602">
                <w:delText xml:space="preserve">NR </w:delText>
              </w:r>
              <w:smartTag w:uri="urn:schemas-microsoft-com:office:smarttags" w:element="stockticker">
                <w:r w:rsidDel="00732602">
                  <w:delText>RRC</w:delText>
                </w:r>
              </w:smartTag>
              <w:r w:rsidDel="00732602">
                <w:delText>: RRCSetupRequest</w:delText>
              </w:r>
            </w:del>
          </w:p>
        </w:tc>
        <w:tc>
          <w:tcPr>
            <w:tcW w:w="567" w:type="dxa"/>
            <w:tcBorders>
              <w:top w:val="single" w:sz="4" w:space="0" w:color="auto"/>
              <w:left w:val="single" w:sz="4" w:space="0" w:color="auto"/>
              <w:bottom w:val="single" w:sz="4" w:space="0" w:color="auto"/>
              <w:right w:val="single" w:sz="4" w:space="0" w:color="auto"/>
            </w:tcBorders>
            <w:hideMark/>
          </w:tcPr>
          <w:p w14:paraId="354659E6" w14:textId="43EB83C0" w:rsidR="00732602" w:rsidDel="00732602" w:rsidRDefault="00732602">
            <w:pPr>
              <w:pStyle w:val="TAL"/>
              <w:rPr>
                <w:del w:id="242" w:author="Deepak Ganapathy Muckatira" w:date="2023-02-14T19:41:00Z"/>
                <w:rFonts w:eastAsia="DengXian"/>
              </w:rPr>
            </w:pPr>
            <w:del w:id="243" w:author="Deepak Ganapathy Muckatira" w:date="2023-02-14T19:41:00Z">
              <w:r w:rsidDel="00732602">
                <w:rPr>
                  <w:rFonts w:eastAsia="Cambria Math"/>
                </w:rPr>
                <w:delText>1</w:delText>
              </w:r>
            </w:del>
          </w:p>
        </w:tc>
        <w:tc>
          <w:tcPr>
            <w:tcW w:w="892" w:type="dxa"/>
            <w:tcBorders>
              <w:top w:val="single" w:sz="4" w:space="0" w:color="auto"/>
              <w:left w:val="single" w:sz="4" w:space="0" w:color="auto"/>
              <w:bottom w:val="single" w:sz="4" w:space="0" w:color="auto"/>
              <w:right w:val="single" w:sz="4" w:space="0" w:color="auto"/>
            </w:tcBorders>
            <w:hideMark/>
          </w:tcPr>
          <w:p w14:paraId="66F3986B" w14:textId="1846477A" w:rsidR="00732602" w:rsidDel="00732602" w:rsidRDefault="00732602">
            <w:pPr>
              <w:pStyle w:val="TAL"/>
              <w:rPr>
                <w:del w:id="244" w:author="Deepak Ganapathy Muckatira" w:date="2023-02-14T19:41:00Z"/>
                <w:rFonts w:eastAsia="DengXian"/>
              </w:rPr>
            </w:pPr>
            <w:del w:id="245" w:author="Deepak Ganapathy Muckatira" w:date="2023-02-14T19:41:00Z">
              <w:r w:rsidDel="00732602">
                <w:rPr>
                  <w:rFonts w:eastAsia="Cambria Math"/>
                </w:rPr>
                <w:delText>F</w:delText>
              </w:r>
            </w:del>
          </w:p>
        </w:tc>
      </w:tr>
      <w:tr w:rsidR="00732602" w:rsidDel="00732602" w14:paraId="58016858" w14:textId="12F861A9" w:rsidTr="00732602">
        <w:trPr>
          <w:del w:id="246" w:author="Deepak Ganapathy Muckatira" w:date="2023-02-14T19:41:00Z"/>
        </w:trPr>
        <w:tc>
          <w:tcPr>
            <w:tcW w:w="649" w:type="dxa"/>
            <w:tcBorders>
              <w:top w:val="single" w:sz="4" w:space="0" w:color="auto"/>
              <w:left w:val="single" w:sz="4" w:space="0" w:color="auto"/>
              <w:bottom w:val="single" w:sz="4" w:space="0" w:color="auto"/>
              <w:right w:val="single" w:sz="4" w:space="0" w:color="auto"/>
            </w:tcBorders>
            <w:hideMark/>
          </w:tcPr>
          <w:p w14:paraId="56C2DAB7" w14:textId="221C84CF" w:rsidR="00732602" w:rsidDel="00732602" w:rsidRDefault="00732602">
            <w:pPr>
              <w:pStyle w:val="TAC"/>
              <w:rPr>
                <w:del w:id="247" w:author="Deepak Ganapathy Muckatira" w:date="2023-02-14T19:41:00Z"/>
                <w:rFonts w:eastAsia="DengXian"/>
              </w:rPr>
            </w:pPr>
            <w:del w:id="248" w:author="Deepak Ganapathy Muckatira" w:date="2023-02-14T19:41:00Z">
              <w:r w:rsidDel="00732602">
                <w:delText>5</w:delText>
              </w:r>
            </w:del>
          </w:p>
        </w:tc>
        <w:tc>
          <w:tcPr>
            <w:tcW w:w="3970" w:type="dxa"/>
            <w:tcBorders>
              <w:top w:val="single" w:sz="4" w:space="0" w:color="auto"/>
              <w:left w:val="single" w:sz="4" w:space="0" w:color="auto"/>
              <w:bottom w:val="single" w:sz="4" w:space="0" w:color="auto"/>
              <w:right w:val="single" w:sz="4" w:space="0" w:color="auto"/>
            </w:tcBorders>
            <w:hideMark/>
          </w:tcPr>
          <w:p w14:paraId="0C4D73FA" w14:textId="73D8A770" w:rsidR="00732602" w:rsidDel="00732602" w:rsidRDefault="00732602">
            <w:pPr>
              <w:pStyle w:val="TAL"/>
              <w:rPr>
                <w:del w:id="249" w:author="Deepak Ganapathy Muckatira" w:date="2023-02-14T19:41:00Z"/>
                <w:rFonts w:eastAsia="DengXian"/>
              </w:rPr>
            </w:pPr>
            <w:del w:id="250" w:author="Deepak Ganapathy Muckatira" w:date="2023-02-14T19:41:00Z">
              <w:r w:rsidDel="00732602">
                <w:delText>The UE is provisioned with a “list of subscriber data” to allow access to SNPN identified by NGC Cell A (Note 2)</w:delText>
              </w:r>
            </w:del>
          </w:p>
        </w:tc>
        <w:tc>
          <w:tcPr>
            <w:tcW w:w="709" w:type="dxa"/>
            <w:tcBorders>
              <w:top w:val="single" w:sz="4" w:space="0" w:color="auto"/>
              <w:left w:val="single" w:sz="4" w:space="0" w:color="auto"/>
              <w:bottom w:val="single" w:sz="4" w:space="0" w:color="auto"/>
              <w:right w:val="single" w:sz="4" w:space="0" w:color="auto"/>
            </w:tcBorders>
            <w:hideMark/>
          </w:tcPr>
          <w:p w14:paraId="1266FAF7" w14:textId="5FDD9D2E" w:rsidR="00732602" w:rsidDel="00732602" w:rsidRDefault="00732602">
            <w:pPr>
              <w:pStyle w:val="TAL"/>
              <w:rPr>
                <w:del w:id="251" w:author="Deepak Ganapathy Muckatira" w:date="2023-02-14T19:41:00Z"/>
                <w:rFonts w:eastAsia="DengXian"/>
              </w:rPr>
            </w:pPr>
            <w:del w:id="252" w:author="Deepak Ganapathy Muckatira" w:date="2023-02-14T19:41:00Z">
              <w:r w:rsidDel="00732602">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13B6919A" w14:textId="66F200CB" w:rsidR="00732602" w:rsidDel="00732602" w:rsidRDefault="00732602">
            <w:pPr>
              <w:pStyle w:val="TAL"/>
              <w:rPr>
                <w:del w:id="253" w:author="Deepak Ganapathy Muckatira" w:date="2023-02-14T19:41:00Z"/>
                <w:rFonts w:eastAsia="DengXian"/>
              </w:rPr>
            </w:pPr>
            <w:del w:id="254" w:author="Deepak Ganapathy Muckatira" w:date="2023-02-14T19:41:00Z">
              <w:r w:rsidDel="00732602">
                <w:delText>-</w:delText>
              </w:r>
            </w:del>
          </w:p>
        </w:tc>
        <w:tc>
          <w:tcPr>
            <w:tcW w:w="567" w:type="dxa"/>
            <w:tcBorders>
              <w:top w:val="single" w:sz="4" w:space="0" w:color="auto"/>
              <w:left w:val="single" w:sz="4" w:space="0" w:color="auto"/>
              <w:bottom w:val="single" w:sz="4" w:space="0" w:color="auto"/>
              <w:right w:val="single" w:sz="4" w:space="0" w:color="auto"/>
            </w:tcBorders>
            <w:hideMark/>
          </w:tcPr>
          <w:p w14:paraId="5DFC7971" w14:textId="68CFC6F9" w:rsidR="00732602" w:rsidDel="00732602" w:rsidRDefault="00732602">
            <w:pPr>
              <w:pStyle w:val="TAL"/>
              <w:rPr>
                <w:del w:id="255" w:author="Deepak Ganapathy Muckatira" w:date="2023-02-14T19:41:00Z"/>
                <w:rFonts w:eastAsia="DengXian"/>
              </w:rPr>
            </w:pPr>
            <w:del w:id="256" w:author="Deepak Ganapathy Muckatira" w:date="2023-02-14T19:41:00Z">
              <w:r w:rsidDel="00732602">
                <w:delText>-</w:delText>
              </w:r>
            </w:del>
          </w:p>
        </w:tc>
        <w:tc>
          <w:tcPr>
            <w:tcW w:w="892" w:type="dxa"/>
            <w:tcBorders>
              <w:top w:val="single" w:sz="4" w:space="0" w:color="auto"/>
              <w:left w:val="single" w:sz="4" w:space="0" w:color="auto"/>
              <w:bottom w:val="single" w:sz="4" w:space="0" w:color="auto"/>
              <w:right w:val="single" w:sz="4" w:space="0" w:color="auto"/>
            </w:tcBorders>
            <w:hideMark/>
          </w:tcPr>
          <w:p w14:paraId="39CBBC3E" w14:textId="5E80EC5C" w:rsidR="00732602" w:rsidDel="00732602" w:rsidRDefault="00732602">
            <w:pPr>
              <w:pStyle w:val="TAL"/>
              <w:rPr>
                <w:del w:id="257" w:author="Deepak Ganapathy Muckatira" w:date="2023-02-14T19:41:00Z"/>
                <w:rFonts w:eastAsia="DengXian"/>
              </w:rPr>
            </w:pPr>
            <w:del w:id="258" w:author="Deepak Ganapathy Muckatira" w:date="2023-02-14T19:41:00Z">
              <w:r w:rsidDel="00732602">
                <w:delText>-</w:delText>
              </w:r>
            </w:del>
          </w:p>
        </w:tc>
      </w:tr>
      <w:tr w:rsidR="00732602" w:rsidDel="00732602" w14:paraId="37ADD143" w14:textId="7F922253" w:rsidTr="00732602">
        <w:trPr>
          <w:del w:id="259" w:author="Deepak Ganapathy Muckatira" w:date="2023-02-14T19:41:00Z"/>
        </w:trPr>
        <w:tc>
          <w:tcPr>
            <w:tcW w:w="649" w:type="dxa"/>
            <w:tcBorders>
              <w:top w:val="single" w:sz="4" w:space="0" w:color="auto"/>
              <w:left w:val="single" w:sz="4" w:space="0" w:color="auto"/>
              <w:bottom w:val="single" w:sz="4" w:space="0" w:color="auto"/>
              <w:right w:val="single" w:sz="4" w:space="0" w:color="auto"/>
            </w:tcBorders>
            <w:hideMark/>
          </w:tcPr>
          <w:p w14:paraId="490CDF4B" w14:textId="43F60BFB" w:rsidR="00732602" w:rsidDel="00732602" w:rsidRDefault="00732602">
            <w:pPr>
              <w:pStyle w:val="TAC"/>
              <w:rPr>
                <w:del w:id="260" w:author="Deepak Ganapathy Muckatira" w:date="2023-02-14T19:41:00Z"/>
              </w:rPr>
            </w:pPr>
            <w:del w:id="261" w:author="Deepak Ganapathy Muckatira" w:date="2023-02-14T19:41:00Z">
              <w:r w:rsidDel="00732602">
                <w:delText>6</w:delText>
              </w:r>
            </w:del>
          </w:p>
        </w:tc>
        <w:tc>
          <w:tcPr>
            <w:tcW w:w="3970" w:type="dxa"/>
            <w:tcBorders>
              <w:top w:val="single" w:sz="4" w:space="0" w:color="auto"/>
              <w:left w:val="single" w:sz="4" w:space="0" w:color="auto"/>
              <w:bottom w:val="single" w:sz="4" w:space="0" w:color="auto"/>
              <w:right w:val="single" w:sz="4" w:space="0" w:color="auto"/>
            </w:tcBorders>
            <w:hideMark/>
          </w:tcPr>
          <w:p w14:paraId="0DDF2C99" w14:textId="3168F535" w:rsidR="00732602" w:rsidDel="00732602" w:rsidRDefault="00732602">
            <w:pPr>
              <w:pStyle w:val="TAL"/>
              <w:rPr>
                <w:del w:id="262" w:author="Deepak Ganapathy Muckatira" w:date="2023-02-14T19:41:00Z"/>
              </w:rPr>
            </w:pPr>
            <w:del w:id="263" w:author="Deepak Ganapathy Muckatira" w:date="2023-02-14T19:41:00Z">
              <w:r w:rsidDel="00732602">
                <w:delText>Cause the UE to request the PDU Session establishment on the DNN of the released PDU session in Step 1(Note 1)</w:delText>
              </w:r>
            </w:del>
          </w:p>
        </w:tc>
        <w:tc>
          <w:tcPr>
            <w:tcW w:w="709" w:type="dxa"/>
            <w:tcBorders>
              <w:top w:val="single" w:sz="4" w:space="0" w:color="auto"/>
              <w:left w:val="single" w:sz="4" w:space="0" w:color="auto"/>
              <w:bottom w:val="single" w:sz="4" w:space="0" w:color="auto"/>
              <w:right w:val="single" w:sz="4" w:space="0" w:color="auto"/>
            </w:tcBorders>
            <w:hideMark/>
          </w:tcPr>
          <w:p w14:paraId="45BE8FB8" w14:textId="17E1CABC" w:rsidR="00732602" w:rsidDel="00732602" w:rsidRDefault="00732602">
            <w:pPr>
              <w:pStyle w:val="TAL"/>
              <w:rPr>
                <w:del w:id="264" w:author="Deepak Ganapathy Muckatira" w:date="2023-02-14T19:41:00Z"/>
              </w:rPr>
            </w:pPr>
            <w:del w:id="265" w:author="Deepak Ganapathy Muckatira" w:date="2023-02-14T19:41:00Z">
              <w:r w:rsidDel="00732602">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3A9C7124" w14:textId="3386EF18" w:rsidR="00732602" w:rsidDel="00732602" w:rsidRDefault="00732602">
            <w:pPr>
              <w:pStyle w:val="TAL"/>
              <w:rPr>
                <w:del w:id="266" w:author="Deepak Ganapathy Muckatira" w:date="2023-02-14T19:41:00Z"/>
              </w:rPr>
            </w:pPr>
            <w:del w:id="267" w:author="Deepak Ganapathy Muckatira" w:date="2023-02-14T19:41:00Z">
              <w:r w:rsidDel="00732602">
                <w:delText>-</w:delText>
              </w:r>
            </w:del>
          </w:p>
        </w:tc>
        <w:tc>
          <w:tcPr>
            <w:tcW w:w="567" w:type="dxa"/>
            <w:tcBorders>
              <w:top w:val="single" w:sz="4" w:space="0" w:color="auto"/>
              <w:left w:val="single" w:sz="4" w:space="0" w:color="auto"/>
              <w:bottom w:val="single" w:sz="4" w:space="0" w:color="auto"/>
              <w:right w:val="single" w:sz="4" w:space="0" w:color="auto"/>
            </w:tcBorders>
            <w:hideMark/>
          </w:tcPr>
          <w:p w14:paraId="1EAD501E" w14:textId="42221684" w:rsidR="00732602" w:rsidDel="00732602" w:rsidRDefault="00732602">
            <w:pPr>
              <w:pStyle w:val="TAL"/>
              <w:rPr>
                <w:del w:id="268" w:author="Deepak Ganapathy Muckatira" w:date="2023-02-14T19:41:00Z"/>
              </w:rPr>
            </w:pPr>
            <w:del w:id="269" w:author="Deepak Ganapathy Muckatira" w:date="2023-02-14T19:41:00Z">
              <w:r w:rsidDel="00732602">
                <w:delText>-</w:delText>
              </w:r>
            </w:del>
          </w:p>
        </w:tc>
        <w:tc>
          <w:tcPr>
            <w:tcW w:w="892" w:type="dxa"/>
            <w:tcBorders>
              <w:top w:val="single" w:sz="4" w:space="0" w:color="auto"/>
              <w:left w:val="single" w:sz="4" w:space="0" w:color="auto"/>
              <w:bottom w:val="single" w:sz="4" w:space="0" w:color="auto"/>
              <w:right w:val="single" w:sz="4" w:space="0" w:color="auto"/>
            </w:tcBorders>
            <w:hideMark/>
          </w:tcPr>
          <w:p w14:paraId="79E740CC" w14:textId="4BD683FB" w:rsidR="00732602" w:rsidDel="00732602" w:rsidRDefault="00732602">
            <w:pPr>
              <w:pStyle w:val="TAL"/>
              <w:rPr>
                <w:del w:id="270" w:author="Deepak Ganapathy Muckatira" w:date="2023-02-14T19:41:00Z"/>
              </w:rPr>
            </w:pPr>
            <w:del w:id="271" w:author="Deepak Ganapathy Muckatira" w:date="2023-02-14T19:41:00Z">
              <w:r w:rsidDel="00732602">
                <w:delText>-</w:delText>
              </w:r>
            </w:del>
          </w:p>
        </w:tc>
      </w:tr>
      <w:tr w:rsidR="00732602" w:rsidDel="00732602" w14:paraId="67526933" w14:textId="2F0B5AC9" w:rsidTr="00732602">
        <w:trPr>
          <w:del w:id="272" w:author="Deepak Ganapathy Muckatira" w:date="2023-02-14T19:41:00Z"/>
        </w:trPr>
        <w:tc>
          <w:tcPr>
            <w:tcW w:w="649" w:type="dxa"/>
            <w:tcBorders>
              <w:top w:val="single" w:sz="4" w:space="0" w:color="auto"/>
              <w:left w:val="single" w:sz="4" w:space="0" w:color="auto"/>
              <w:bottom w:val="single" w:sz="4" w:space="0" w:color="auto"/>
              <w:right w:val="single" w:sz="4" w:space="0" w:color="auto"/>
            </w:tcBorders>
            <w:hideMark/>
          </w:tcPr>
          <w:p w14:paraId="2241DA9F" w14:textId="24E01608" w:rsidR="00732602" w:rsidDel="00732602" w:rsidRDefault="00732602">
            <w:pPr>
              <w:pStyle w:val="TAC"/>
              <w:rPr>
                <w:del w:id="273" w:author="Deepak Ganapathy Muckatira" w:date="2023-02-14T19:41:00Z"/>
              </w:rPr>
            </w:pPr>
            <w:del w:id="274" w:author="Deepak Ganapathy Muckatira" w:date="2023-02-14T19:41:00Z">
              <w:r w:rsidDel="00732602">
                <w:delText>7</w:delText>
              </w:r>
            </w:del>
          </w:p>
        </w:tc>
        <w:tc>
          <w:tcPr>
            <w:tcW w:w="3970" w:type="dxa"/>
            <w:tcBorders>
              <w:top w:val="single" w:sz="4" w:space="0" w:color="auto"/>
              <w:left w:val="single" w:sz="4" w:space="0" w:color="auto"/>
              <w:bottom w:val="single" w:sz="4" w:space="0" w:color="auto"/>
              <w:right w:val="single" w:sz="4" w:space="0" w:color="auto"/>
            </w:tcBorders>
            <w:hideMark/>
          </w:tcPr>
          <w:p w14:paraId="536CD316" w14:textId="6F807C68" w:rsidR="00732602" w:rsidDel="00732602" w:rsidRDefault="00732602">
            <w:pPr>
              <w:pStyle w:val="TAL"/>
              <w:rPr>
                <w:del w:id="275" w:author="Deepak Ganapathy Muckatira" w:date="2023-02-14T19:41:00Z"/>
              </w:rPr>
            </w:pPr>
            <w:del w:id="276" w:author="Deepak Ganapathy Muckatira" w:date="2023-02-14T19:41:00Z">
              <w:r w:rsidDel="00732602">
                <w:delText>The PDU session establishment procedure as specified in TS 38.508-1 [4] subclause 4.5A.2 takes place.</w:delText>
              </w:r>
            </w:del>
          </w:p>
        </w:tc>
        <w:tc>
          <w:tcPr>
            <w:tcW w:w="709" w:type="dxa"/>
            <w:tcBorders>
              <w:top w:val="single" w:sz="4" w:space="0" w:color="auto"/>
              <w:left w:val="single" w:sz="4" w:space="0" w:color="auto"/>
              <w:bottom w:val="single" w:sz="4" w:space="0" w:color="auto"/>
              <w:right w:val="single" w:sz="4" w:space="0" w:color="auto"/>
            </w:tcBorders>
            <w:hideMark/>
          </w:tcPr>
          <w:p w14:paraId="10EADE38" w14:textId="1A3D7F0B" w:rsidR="00732602" w:rsidDel="00732602" w:rsidRDefault="00732602">
            <w:pPr>
              <w:pStyle w:val="TAL"/>
              <w:rPr>
                <w:del w:id="277" w:author="Deepak Ganapathy Muckatira" w:date="2023-02-14T19:41:00Z"/>
              </w:rPr>
            </w:pPr>
            <w:del w:id="278" w:author="Deepak Ganapathy Muckatira" w:date="2023-02-14T19:41:00Z">
              <w:r w:rsidDel="00732602">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1D5BBB0D" w14:textId="54884941" w:rsidR="00732602" w:rsidDel="00732602" w:rsidRDefault="00732602">
            <w:pPr>
              <w:pStyle w:val="TAL"/>
              <w:rPr>
                <w:del w:id="279" w:author="Deepak Ganapathy Muckatira" w:date="2023-02-14T19:41:00Z"/>
              </w:rPr>
            </w:pPr>
            <w:del w:id="280" w:author="Deepak Ganapathy Muckatira" w:date="2023-02-14T19:41:00Z">
              <w:r w:rsidDel="00732602">
                <w:delText>-</w:delText>
              </w:r>
            </w:del>
          </w:p>
        </w:tc>
        <w:tc>
          <w:tcPr>
            <w:tcW w:w="567" w:type="dxa"/>
            <w:tcBorders>
              <w:top w:val="single" w:sz="4" w:space="0" w:color="auto"/>
              <w:left w:val="single" w:sz="4" w:space="0" w:color="auto"/>
              <w:bottom w:val="single" w:sz="4" w:space="0" w:color="auto"/>
              <w:right w:val="single" w:sz="4" w:space="0" w:color="auto"/>
            </w:tcBorders>
            <w:hideMark/>
          </w:tcPr>
          <w:p w14:paraId="632397BE" w14:textId="42F6650B" w:rsidR="00732602" w:rsidDel="00732602" w:rsidRDefault="00732602">
            <w:pPr>
              <w:pStyle w:val="TAL"/>
              <w:rPr>
                <w:del w:id="281" w:author="Deepak Ganapathy Muckatira" w:date="2023-02-14T19:41:00Z"/>
              </w:rPr>
            </w:pPr>
            <w:del w:id="282" w:author="Deepak Ganapathy Muckatira" w:date="2023-02-14T19:41:00Z">
              <w:r w:rsidDel="00732602">
                <w:delText>1</w:delText>
              </w:r>
            </w:del>
          </w:p>
        </w:tc>
        <w:tc>
          <w:tcPr>
            <w:tcW w:w="892" w:type="dxa"/>
            <w:tcBorders>
              <w:top w:val="single" w:sz="4" w:space="0" w:color="auto"/>
              <w:left w:val="single" w:sz="4" w:space="0" w:color="auto"/>
              <w:bottom w:val="single" w:sz="4" w:space="0" w:color="auto"/>
              <w:right w:val="single" w:sz="4" w:space="0" w:color="auto"/>
            </w:tcBorders>
            <w:hideMark/>
          </w:tcPr>
          <w:p w14:paraId="678152CD" w14:textId="6BE443D6" w:rsidR="00732602" w:rsidDel="00732602" w:rsidRDefault="00732602">
            <w:pPr>
              <w:pStyle w:val="TAL"/>
              <w:rPr>
                <w:del w:id="283" w:author="Deepak Ganapathy Muckatira" w:date="2023-02-14T19:41:00Z"/>
              </w:rPr>
            </w:pPr>
            <w:del w:id="284" w:author="Deepak Ganapathy Muckatira" w:date="2023-02-14T19:41:00Z">
              <w:r w:rsidDel="00732602">
                <w:delText>P</w:delText>
              </w:r>
            </w:del>
          </w:p>
        </w:tc>
      </w:tr>
      <w:tr w:rsidR="00732602" w:rsidDel="00732602" w14:paraId="24B69EBE" w14:textId="1FF65233" w:rsidTr="00732602">
        <w:trPr>
          <w:del w:id="285" w:author="Deepak Ganapathy Muckatira" w:date="2023-02-14T19:41:00Z"/>
        </w:trPr>
        <w:tc>
          <w:tcPr>
            <w:tcW w:w="649" w:type="dxa"/>
            <w:tcBorders>
              <w:top w:val="single" w:sz="4" w:space="0" w:color="auto"/>
              <w:left w:val="single" w:sz="4" w:space="0" w:color="auto"/>
              <w:bottom w:val="single" w:sz="4" w:space="0" w:color="auto"/>
              <w:right w:val="single" w:sz="4" w:space="0" w:color="auto"/>
            </w:tcBorders>
            <w:hideMark/>
          </w:tcPr>
          <w:p w14:paraId="5F9AA47D" w14:textId="50911BA1" w:rsidR="00732602" w:rsidDel="00732602" w:rsidRDefault="00732602">
            <w:pPr>
              <w:pStyle w:val="TAC"/>
              <w:rPr>
                <w:del w:id="286" w:author="Deepak Ganapathy Muckatira" w:date="2023-02-14T19:41:00Z"/>
                <w:rFonts w:eastAsia="DengXian"/>
              </w:rPr>
            </w:pPr>
            <w:del w:id="287" w:author="Deepak Ganapathy Muckatira" w:date="2023-02-14T19:41:00Z">
              <w:r w:rsidDel="00732602">
                <w:rPr>
                  <w:rFonts w:eastAsia="DengXian"/>
                </w:rPr>
                <w:delText>8</w:delText>
              </w:r>
            </w:del>
          </w:p>
        </w:tc>
        <w:tc>
          <w:tcPr>
            <w:tcW w:w="3970" w:type="dxa"/>
            <w:tcBorders>
              <w:top w:val="single" w:sz="4" w:space="0" w:color="auto"/>
              <w:left w:val="single" w:sz="4" w:space="0" w:color="auto"/>
              <w:bottom w:val="single" w:sz="4" w:space="0" w:color="auto"/>
              <w:right w:val="single" w:sz="4" w:space="0" w:color="auto"/>
            </w:tcBorders>
            <w:hideMark/>
          </w:tcPr>
          <w:p w14:paraId="4AA53CE1" w14:textId="1BBBFE8E" w:rsidR="00732602" w:rsidDel="00732602" w:rsidRDefault="00732602">
            <w:pPr>
              <w:pStyle w:val="TAL"/>
              <w:rPr>
                <w:del w:id="288" w:author="Deepak Ganapathy Muckatira" w:date="2023-02-14T19:41:00Z"/>
                <w:rFonts w:eastAsia="DengXian"/>
              </w:rPr>
            </w:pPr>
            <w:del w:id="289" w:author="Deepak Ganapathy Muckatira" w:date="2023-02-14T19:41:00Z">
              <w:r w:rsidDel="00732602">
                <w:rPr>
                  <w:rFonts w:eastAsia="DengXian"/>
                </w:rPr>
                <w:delText>Check: Does the UE perform PDU session release procedure defined in clause 4.9.21 of TS 38.508-1 [4]?</w:delText>
              </w:r>
            </w:del>
          </w:p>
        </w:tc>
        <w:tc>
          <w:tcPr>
            <w:tcW w:w="709" w:type="dxa"/>
            <w:tcBorders>
              <w:top w:val="single" w:sz="4" w:space="0" w:color="auto"/>
              <w:left w:val="single" w:sz="4" w:space="0" w:color="auto"/>
              <w:bottom w:val="single" w:sz="4" w:space="0" w:color="auto"/>
              <w:right w:val="single" w:sz="4" w:space="0" w:color="auto"/>
            </w:tcBorders>
            <w:hideMark/>
          </w:tcPr>
          <w:p w14:paraId="401D6C0A" w14:textId="162E4473" w:rsidR="00732602" w:rsidDel="00732602" w:rsidRDefault="00732602">
            <w:pPr>
              <w:pStyle w:val="TAL"/>
              <w:rPr>
                <w:del w:id="290" w:author="Deepak Ganapathy Muckatira" w:date="2023-02-14T19:41:00Z"/>
                <w:rFonts w:eastAsia="DengXian"/>
              </w:rPr>
            </w:pPr>
            <w:del w:id="291" w:author="Deepak Ganapathy Muckatira" w:date="2023-02-14T19:41:00Z">
              <w:r w:rsidDel="00732602">
                <w:rPr>
                  <w:rFonts w:eastAsia="DengXian"/>
                </w:rPr>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43C68F7A" w14:textId="38CEDA0E" w:rsidR="00732602" w:rsidDel="00732602" w:rsidRDefault="00732602">
            <w:pPr>
              <w:pStyle w:val="TAL"/>
              <w:rPr>
                <w:del w:id="292" w:author="Deepak Ganapathy Muckatira" w:date="2023-02-14T19:41:00Z"/>
                <w:rFonts w:eastAsia="DengXian"/>
              </w:rPr>
            </w:pPr>
            <w:del w:id="293" w:author="Deepak Ganapathy Muckatira" w:date="2023-02-14T19:41:00Z">
              <w:r w:rsidDel="00732602">
                <w:rPr>
                  <w:rFonts w:eastAsia="DengXian"/>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337B1EFA" w14:textId="20555938" w:rsidR="00732602" w:rsidDel="00732602" w:rsidRDefault="00732602">
            <w:pPr>
              <w:pStyle w:val="TAL"/>
              <w:rPr>
                <w:del w:id="294" w:author="Deepak Ganapathy Muckatira" w:date="2023-02-14T19:41:00Z"/>
                <w:rFonts w:eastAsia="DengXian"/>
              </w:rPr>
            </w:pPr>
            <w:del w:id="295" w:author="Deepak Ganapathy Muckatira" w:date="2023-02-14T19:41:00Z">
              <w:r w:rsidDel="00732602">
                <w:rPr>
                  <w:rFonts w:eastAsia="DengXian"/>
                </w:rPr>
                <w:delText>-</w:delText>
              </w:r>
            </w:del>
          </w:p>
        </w:tc>
        <w:tc>
          <w:tcPr>
            <w:tcW w:w="892" w:type="dxa"/>
            <w:tcBorders>
              <w:top w:val="single" w:sz="4" w:space="0" w:color="auto"/>
              <w:left w:val="single" w:sz="4" w:space="0" w:color="auto"/>
              <w:bottom w:val="single" w:sz="4" w:space="0" w:color="auto"/>
              <w:right w:val="single" w:sz="4" w:space="0" w:color="auto"/>
            </w:tcBorders>
            <w:hideMark/>
          </w:tcPr>
          <w:p w14:paraId="156026A1" w14:textId="615BF5EC" w:rsidR="00732602" w:rsidDel="00732602" w:rsidRDefault="00732602">
            <w:pPr>
              <w:pStyle w:val="TAL"/>
              <w:rPr>
                <w:del w:id="296" w:author="Deepak Ganapathy Muckatira" w:date="2023-02-14T19:41:00Z"/>
                <w:rFonts w:eastAsia="DengXian"/>
              </w:rPr>
            </w:pPr>
            <w:del w:id="297" w:author="Deepak Ganapathy Muckatira" w:date="2023-02-14T19:41:00Z">
              <w:r w:rsidDel="00732602">
                <w:rPr>
                  <w:rFonts w:eastAsia="DengXian"/>
                </w:rPr>
                <w:delText>-</w:delText>
              </w:r>
            </w:del>
          </w:p>
        </w:tc>
      </w:tr>
      <w:tr w:rsidR="00732602" w:rsidDel="00732602" w14:paraId="27C4A3FA" w14:textId="47CBFA6B" w:rsidTr="00732602">
        <w:trPr>
          <w:del w:id="298" w:author="Deepak Ganapathy Muckatira" w:date="2023-02-14T19:41:00Z"/>
        </w:trPr>
        <w:tc>
          <w:tcPr>
            <w:tcW w:w="649" w:type="dxa"/>
            <w:tcBorders>
              <w:top w:val="single" w:sz="4" w:space="0" w:color="auto"/>
              <w:left w:val="single" w:sz="4" w:space="0" w:color="auto"/>
              <w:bottom w:val="single" w:sz="4" w:space="0" w:color="auto"/>
              <w:right w:val="single" w:sz="4" w:space="0" w:color="auto"/>
            </w:tcBorders>
            <w:hideMark/>
          </w:tcPr>
          <w:p w14:paraId="0CF4B7F7" w14:textId="1CA9F5E7" w:rsidR="00732602" w:rsidDel="00732602" w:rsidRDefault="00732602">
            <w:pPr>
              <w:pStyle w:val="TAC"/>
              <w:rPr>
                <w:del w:id="299" w:author="Deepak Ganapathy Muckatira" w:date="2023-02-14T19:41:00Z"/>
                <w:rFonts w:eastAsia="DengXian"/>
              </w:rPr>
            </w:pPr>
            <w:del w:id="300" w:author="Deepak Ganapathy Muckatira" w:date="2023-02-14T19:41:00Z">
              <w:r w:rsidDel="00732602">
                <w:delText>9</w:delText>
              </w:r>
            </w:del>
          </w:p>
        </w:tc>
        <w:tc>
          <w:tcPr>
            <w:tcW w:w="3970" w:type="dxa"/>
            <w:tcBorders>
              <w:top w:val="single" w:sz="4" w:space="0" w:color="auto"/>
              <w:left w:val="single" w:sz="4" w:space="0" w:color="auto"/>
              <w:bottom w:val="single" w:sz="4" w:space="0" w:color="auto"/>
              <w:right w:val="single" w:sz="4" w:space="0" w:color="auto"/>
            </w:tcBorders>
            <w:hideMark/>
          </w:tcPr>
          <w:p w14:paraId="23424983" w14:textId="47DB5BE8" w:rsidR="00732602" w:rsidDel="00732602" w:rsidRDefault="00732602">
            <w:pPr>
              <w:pStyle w:val="TAL"/>
              <w:rPr>
                <w:del w:id="301" w:author="Deepak Ganapathy Muckatira" w:date="2023-02-14T19:41:00Z"/>
                <w:rFonts w:eastAsia="DengXian"/>
              </w:rPr>
            </w:pPr>
            <w:del w:id="302" w:author="Deepak Ganapathy Muckatira" w:date="2023-02-14T19:41:00Z">
              <w:r w:rsidDel="00732602">
                <w:delText>SS releases the RRC connection</w:delText>
              </w:r>
            </w:del>
          </w:p>
        </w:tc>
        <w:tc>
          <w:tcPr>
            <w:tcW w:w="709" w:type="dxa"/>
            <w:tcBorders>
              <w:top w:val="single" w:sz="4" w:space="0" w:color="auto"/>
              <w:left w:val="single" w:sz="4" w:space="0" w:color="auto"/>
              <w:bottom w:val="single" w:sz="4" w:space="0" w:color="auto"/>
              <w:right w:val="single" w:sz="4" w:space="0" w:color="auto"/>
            </w:tcBorders>
            <w:hideMark/>
          </w:tcPr>
          <w:p w14:paraId="410AE4B5" w14:textId="4EEDB36D" w:rsidR="00732602" w:rsidDel="00732602" w:rsidRDefault="00732602">
            <w:pPr>
              <w:pStyle w:val="TAL"/>
              <w:rPr>
                <w:del w:id="303" w:author="Deepak Ganapathy Muckatira" w:date="2023-02-14T19:41:00Z"/>
                <w:rFonts w:eastAsia="DengXian"/>
              </w:rPr>
            </w:pPr>
            <w:del w:id="304" w:author="Deepak Ganapathy Muckatira" w:date="2023-02-14T19:41:00Z">
              <w:r w:rsidDel="00732602">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59F4BD7B" w14:textId="4BD65FBB" w:rsidR="00732602" w:rsidDel="00732602" w:rsidRDefault="00732602">
            <w:pPr>
              <w:pStyle w:val="TAL"/>
              <w:rPr>
                <w:del w:id="305" w:author="Deepak Ganapathy Muckatira" w:date="2023-02-14T19:41:00Z"/>
                <w:rFonts w:eastAsia="DengXian"/>
              </w:rPr>
            </w:pPr>
            <w:del w:id="306" w:author="Deepak Ganapathy Muckatira" w:date="2023-02-14T19:41:00Z">
              <w:r w:rsidDel="00732602">
                <w:delText>-</w:delText>
              </w:r>
            </w:del>
          </w:p>
        </w:tc>
        <w:tc>
          <w:tcPr>
            <w:tcW w:w="567" w:type="dxa"/>
            <w:tcBorders>
              <w:top w:val="single" w:sz="4" w:space="0" w:color="auto"/>
              <w:left w:val="single" w:sz="4" w:space="0" w:color="auto"/>
              <w:bottom w:val="single" w:sz="4" w:space="0" w:color="auto"/>
              <w:right w:val="single" w:sz="4" w:space="0" w:color="auto"/>
            </w:tcBorders>
            <w:hideMark/>
          </w:tcPr>
          <w:p w14:paraId="1D160DB3" w14:textId="3B34F03B" w:rsidR="00732602" w:rsidDel="00732602" w:rsidRDefault="00732602">
            <w:pPr>
              <w:pStyle w:val="TAL"/>
              <w:rPr>
                <w:del w:id="307" w:author="Deepak Ganapathy Muckatira" w:date="2023-02-14T19:41:00Z"/>
                <w:rFonts w:eastAsia="DengXian"/>
              </w:rPr>
            </w:pPr>
            <w:del w:id="308" w:author="Deepak Ganapathy Muckatira" w:date="2023-02-14T19:41:00Z">
              <w:r w:rsidDel="00732602">
                <w:delText>-</w:delText>
              </w:r>
            </w:del>
          </w:p>
        </w:tc>
        <w:tc>
          <w:tcPr>
            <w:tcW w:w="892" w:type="dxa"/>
            <w:tcBorders>
              <w:top w:val="single" w:sz="4" w:space="0" w:color="auto"/>
              <w:left w:val="single" w:sz="4" w:space="0" w:color="auto"/>
              <w:bottom w:val="single" w:sz="4" w:space="0" w:color="auto"/>
              <w:right w:val="single" w:sz="4" w:space="0" w:color="auto"/>
            </w:tcBorders>
            <w:hideMark/>
          </w:tcPr>
          <w:p w14:paraId="721842B9" w14:textId="4B3B94E5" w:rsidR="00732602" w:rsidDel="00732602" w:rsidRDefault="00732602">
            <w:pPr>
              <w:pStyle w:val="TAL"/>
              <w:rPr>
                <w:del w:id="309" w:author="Deepak Ganapathy Muckatira" w:date="2023-02-14T19:41:00Z"/>
                <w:rFonts w:eastAsia="DengXian"/>
              </w:rPr>
            </w:pPr>
            <w:del w:id="310" w:author="Deepak Ganapathy Muckatira" w:date="2023-02-14T19:41:00Z">
              <w:r w:rsidDel="00732602">
                <w:delText>-</w:delText>
              </w:r>
            </w:del>
          </w:p>
        </w:tc>
      </w:tr>
      <w:tr w:rsidR="00732602" w:rsidDel="00732602" w14:paraId="6DB43637" w14:textId="5C35C2BD" w:rsidTr="00732602">
        <w:trPr>
          <w:del w:id="311" w:author="Deepak Ganapathy Muckatira" w:date="2023-02-14T19:41:00Z"/>
        </w:trPr>
        <w:tc>
          <w:tcPr>
            <w:tcW w:w="649" w:type="dxa"/>
            <w:tcBorders>
              <w:top w:val="single" w:sz="4" w:space="0" w:color="auto"/>
              <w:left w:val="single" w:sz="4" w:space="0" w:color="auto"/>
              <w:bottom w:val="single" w:sz="4" w:space="0" w:color="auto"/>
              <w:right w:val="single" w:sz="4" w:space="0" w:color="auto"/>
            </w:tcBorders>
            <w:hideMark/>
          </w:tcPr>
          <w:p w14:paraId="3DD36F88" w14:textId="3D330189" w:rsidR="00732602" w:rsidDel="00732602" w:rsidRDefault="00732602">
            <w:pPr>
              <w:pStyle w:val="TAC"/>
              <w:rPr>
                <w:del w:id="312" w:author="Deepak Ganapathy Muckatira" w:date="2023-02-14T19:41:00Z"/>
              </w:rPr>
            </w:pPr>
            <w:del w:id="313" w:author="Deepak Ganapathy Muckatira" w:date="2023-02-14T19:41:00Z">
              <w:r w:rsidDel="00732602">
                <w:delText>10</w:delText>
              </w:r>
            </w:del>
          </w:p>
        </w:tc>
        <w:tc>
          <w:tcPr>
            <w:tcW w:w="3970" w:type="dxa"/>
            <w:tcBorders>
              <w:top w:val="single" w:sz="4" w:space="0" w:color="auto"/>
              <w:left w:val="single" w:sz="4" w:space="0" w:color="auto"/>
              <w:bottom w:val="single" w:sz="4" w:space="0" w:color="auto"/>
              <w:right w:val="single" w:sz="4" w:space="0" w:color="auto"/>
            </w:tcBorders>
            <w:hideMark/>
          </w:tcPr>
          <w:p w14:paraId="736A99B5" w14:textId="03204316" w:rsidR="00732602" w:rsidDel="00732602" w:rsidRDefault="00732602">
            <w:pPr>
              <w:pStyle w:val="TAL"/>
              <w:rPr>
                <w:del w:id="314" w:author="Deepak Ganapathy Muckatira" w:date="2023-02-14T19:41:00Z"/>
              </w:rPr>
            </w:pPr>
            <w:del w:id="315" w:author="Deepak Ganapathy Muckatira" w:date="2023-02-14T19:41:00Z">
              <w:r w:rsidDel="00732602">
                <w:delText>Cause the UE to request the PDU Session establishment on the DNN of the released PDU session in Step 8 (Note 1)</w:delText>
              </w:r>
            </w:del>
          </w:p>
        </w:tc>
        <w:tc>
          <w:tcPr>
            <w:tcW w:w="709" w:type="dxa"/>
            <w:tcBorders>
              <w:top w:val="single" w:sz="4" w:space="0" w:color="auto"/>
              <w:left w:val="single" w:sz="4" w:space="0" w:color="auto"/>
              <w:bottom w:val="single" w:sz="4" w:space="0" w:color="auto"/>
              <w:right w:val="single" w:sz="4" w:space="0" w:color="auto"/>
            </w:tcBorders>
            <w:hideMark/>
          </w:tcPr>
          <w:p w14:paraId="5B97A4C5" w14:textId="105DC4C0" w:rsidR="00732602" w:rsidDel="00732602" w:rsidRDefault="00732602">
            <w:pPr>
              <w:pStyle w:val="TAL"/>
              <w:rPr>
                <w:del w:id="316" w:author="Deepak Ganapathy Muckatira" w:date="2023-02-14T19:41:00Z"/>
              </w:rPr>
            </w:pPr>
            <w:del w:id="317" w:author="Deepak Ganapathy Muckatira" w:date="2023-02-14T19:41:00Z">
              <w:r w:rsidDel="00732602">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639908AF" w14:textId="6EFF1052" w:rsidR="00732602" w:rsidDel="00732602" w:rsidRDefault="00732602">
            <w:pPr>
              <w:pStyle w:val="TAL"/>
              <w:rPr>
                <w:del w:id="318" w:author="Deepak Ganapathy Muckatira" w:date="2023-02-14T19:41:00Z"/>
              </w:rPr>
            </w:pPr>
            <w:del w:id="319" w:author="Deepak Ganapathy Muckatira" w:date="2023-02-14T19:41:00Z">
              <w:r w:rsidDel="00732602">
                <w:delText>-</w:delText>
              </w:r>
            </w:del>
          </w:p>
        </w:tc>
        <w:tc>
          <w:tcPr>
            <w:tcW w:w="567" w:type="dxa"/>
            <w:tcBorders>
              <w:top w:val="single" w:sz="4" w:space="0" w:color="auto"/>
              <w:left w:val="single" w:sz="4" w:space="0" w:color="auto"/>
              <w:bottom w:val="single" w:sz="4" w:space="0" w:color="auto"/>
              <w:right w:val="single" w:sz="4" w:space="0" w:color="auto"/>
            </w:tcBorders>
            <w:hideMark/>
          </w:tcPr>
          <w:p w14:paraId="00EF09BB" w14:textId="152466E0" w:rsidR="00732602" w:rsidDel="00732602" w:rsidRDefault="00732602">
            <w:pPr>
              <w:pStyle w:val="TAL"/>
              <w:rPr>
                <w:del w:id="320" w:author="Deepak Ganapathy Muckatira" w:date="2023-02-14T19:41:00Z"/>
              </w:rPr>
            </w:pPr>
            <w:del w:id="321" w:author="Deepak Ganapathy Muckatira" w:date="2023-02-14T19:41:00Z">
              <w:r w:rsidDel="00732602">
                <w:delText>-</w:delText>
              </w:r>
            </w:del>
          </w:p>
        </w:tc>
        <w:tc>
          <w:tcPr>
            <w:tcW w:w="892" w:type="dxa"/>
            <w:tcBorders>
              <w:top w:val="single" w:sz="4" w:space="0" w:color="auto"/>
              <w:left w:val="single" w:sz="4" w:space="0" w:color="auto"/>
              <w:bottom w:val="single" w:sz="4" w:space="0" w:color="auto"/>
              <w:right w:val="single" w:sz="4" w:space="0" w:color="auto"/>
            </w:tcBorders>
            <w:hideMark/>
          </w:tcPr>
          <w:p w14:paraId="6D54EA7A" w14:textId="6B7AAC6D" w:rsidR="00732602" w:rsidDel="00732602" w:rsidRDefault="00732602">
            <w:pPr>
              <w:pStyle w:val="TAL"/>
              <w:rPr>
                <w:del w:id="322" w:author="Deepak Ganapathy Muckatira" w:date="2023-02-14T19:41:00Z"/>
              </w:rPr>
            </w:pPr>
            <w:del w:id="323" w:author="Deepak Ganapathy Muckatira" w:date="2023-02-14T19:41:00Z">
              <w:r w:rsidDel="00732602">
                <w:delText>-</w:delText>
              </w:r>
            </w:del>
          </w:p>
        </w:tc>
      </w:tr>
      <w:tr w:rsidR="00732602" w:rsidDel="00732602" w14:paraId="130370EF" w14:textId="6614D92B" w:rsidTr="00732602">
        <w:trPr>
          <w:del w:id="324" w:author="Deepak Ganapathy Muckatira" w:date="2023-02-14T19:41:00Z"/>
        </w:trPr>
        <w:tc>
          <w:tcPr>
            <w:tcW w:w="649" w:type="dxa"/>
            <w:tcBorders>
              <w:top w:val="single" w:sz="4" w:space="0" w:color="auto"/>
              <w:left w:val="single" w:sz="4" w:space="0" w:color="auto"/>
              <w:bottom w:val="single" w:sz="4" w:space="0" w:color="auto"/>
              <w:right w:val="single" w:sz="4" w:space="0" w:color="auto"/>
            </w:tcBorders>
            <w:hideMark/>
          </w:tcPr>
          <w:p w14:paraId="3590D6F0" w14:textId="6BAA3B8C" w:rsidR="00732602" w:rsidDel="00732602" w:rsidRDefault="00732602">
            <w:pPr>
              <w:pStyle w:val="TAC"/>
              <w:rPr>
                <w:del w:id="325" w:author="Deepak Ganapathy Muckatira" w:date="2023-02-14T19:41:00Z"/>
                <w:rFonts w:eastAsia="DengXian"/>
              </w:rPr>
            </w:pPr>
            <w:del w:id="326" w:author="Deepak Ganapathy Muckatira" w:date="2023-02-14T19:41:00Z">
              <w:r w:rsidDel="00732602">
                <w:delText>11</w:delText>
              </w:r>
            </w:del>
          </w:p>
        </w:tc>
        <w:tc>
          <w:tcPr>
            <w:tcW w:w="3970" w:type="dxa"/>
            <w:tcBorders>
              <w:top w:val="single" w:sz="4" w:space="0" w:color="auto"/>
              <w:left w:val="single" w:sz="4" w:space="0" w:color="auto"/>
              <w:bottom w:val="single" w:sz="4" w:space="0" w:color="auto"/>
              <w:right w:val="single" w:sz="4" w:space="0" w:color="auto"/>
            </w:tcBorders>
            <w:hideMark/>
          </w:tcPr>
          <w:p w14:paraId="109291E1" w14:textId="1C91C248" w:rsidR="00732602" w:rsidDel="00732602" w:rsidRDefault="00732602">
            <w:pPr>
              <w:pStyle w:val="TAL"/>
              <w:rPr>
                <w:del w:id="327" w:author="Deepak Ganapathy Muckatira" w:date="2023-02-14T19:41:00Z"/>
                <w:rFonts w:eastAsia="DengXian"/>
              </w:rPr>
            </w:pPr>
            <w:del w:id="328" w:author="Deepak Ganapathy Muckatira" w:date="2023-02-14T19:41:00Z">
              <w:r w:rsidDel="00732602">
                <w:delText>Check: Does the UE transmit an RRCSetupRequest message for PDU Session Establishment procedure</w:delText>
              </w:r>
              <w:r w:rsidDel="00732602">
                <w:rPr>
                  <w:rFonts w:eastAsia="Cambria Math"/>
                </w:rPr>
                <w:delText xml:space="preserve"> within the next 30 seconds?</w:delText>
              </w:r>
            </w:del>
          </w:p>
        </w:tc>
        <w:tc>
          <w:tcPr>
            <w:tcW w:w="709" w:type="dxa"/>
            <w:tcBorders>
              <w:top w:val="single" w:sz="4" w:space="0" w:color="auto"/>
              <w:left w:val="single" w:sz="4" w:space="0" w:color="auto"/>
              <w:bottom w:val="single" w:sz="4" w:space="0" w:color="auto"/>
              <w:right w:val="single" w:sz="4" w:space="0" w:color="auto"/>
            </w:tcBorders>
            <w:hideMark/>
          </w:tcPr>
          <w:p w14:paraId="61F30C4C" w14:textId="3A061B15" w:rsidR="00732602" w:rsidDel="00732602" w:rsidRDefault="00732602">
            <w:pPr>
              <w:pStyle w:val="TAL"/>
              <w:rPr>
                <w:del w:id="329" w:author="Deepak Ganapathy Muckatira" w:date="2023-02-14T19:41:00Z"/>
                <w:rFonts w:eastAsia="DengXian"/>
              </w:rPr>
            </w:pPr>
            <w:del w:id="330" w:author="Deepak Ganapathy Muckatira" w:date="2023-02-14T19:41:00Z">
              <w:r w:rsidDel="00732602">
                <w:rPr>
                  <w:rFonts w:eastAsia="Cambria Math"/>
                </w:rPr>
                <w:delText>--&gt;</w:delText>
              </w:r>
            </w:del>
          </w:p>
        </w:tc>
        <w:tc>
          <w:tcPr>
            <w:tcW w:w="2978" w:type="dxa"/>
            <w:tcBorders>
              <w:top w:val="single" w:sz="4" w:space="0" w:color="auto"/>
              <w:left w:val="single" w:sz="4" w:space="0" w:color="auto"/>
              <w:bottom w:val="single" w:sz="4" w:space="0" w:color="auto"/>
              <w:right w:val="single" w:sz="4" w:space="0" w:color="auto"/>
            </w:tcBorders>
            <w:hideMark/>
          </w:tcPr>
          <w:p w14:paraId="442BBC37" w14:textId="03B3D817" w:rsidR="00732602" w:rsidDel="00732602" w:rsidRDefault="00732602">
            <w:pPr>
              <w:pStyle w:val="TAL"/>
              <w:rPr>
                <w:del w:id="331" w:author="Deepak Ganapathy Muckatira" w:date="2023-02-14T19:41:00Z"/>
                <w:rFonts w:eastAsia="DengXian"/>
              </w:rPr>
            </w:pPr>
            <w:del w:id="332" w:author="Deepak Ganapathy Muckatira" w:date="2023-02-14T19:41:00Z">
              <w:r w:rsidDel="00732602">
                <w:delText xml:space="preserve">NR </w:delText>
              </w:r>
              <w:smartTag w:uri="urn:schemas-microsoft-com:office:smarttags" w:element="stockticker">
                <w:r w:rsidDel="00732602">
                  <w:delText>RRC</w:delText>
                </w:r>
              </w:smartTag>
              <w:r w:rsidDel="00732602">
                <w:delText>: RRCSetupRequest</w:delText>
              </w:r>
            </w:del>
          </w:p>
        </w:tc>
        <w:tc>
          <w:tcPr>
            <w:tcW w:w="567" w:type="dxa"/>
            <w:tcBorders>
              <w:top w:val="single" w:sz="4" w:space="0" w:color="auto"/>
              <w:left w:val="single" w:sz="4" w:space="0" w:color="auto"/>
              <w:bottom w:val="single" w:sz="4" w:space="0" w:color="auto"/>
              <w:right w:val="single" w:sz="4" w:space="0" w:color="auto"/>
            </w:tcBorders>
            <w:hideMark/>
          </w:tcPr>
          <w:p w14:paraId="5CE06671" w14:textId="2DD5934D" w:rsidR="00732602" w:rsidDel="00732602" w:rsidRDefault="00732602">
            <w:pPr>
              <w:pStyle w:val="TAL"/>
              <w:rPr>
                <w:del w:id="333" w:author="Deepak Ganapathy Muckatira" w:date="2023-02-14T19:41:00Z"/>
                <w:rFonts w:eastAsia="DengXian"/>
              </w:rPr>
            </w:pPr>
            <w:del w:id="334" w:author="Deepak Ganapathy Muckatira" w:date="2023-02-14T19:41:00Z">
              <w:r w:rsidDel="00732602">
                <w:rPr>
                  <w:rFonts w:eastAsia="Cambria Math"/>
                </w:rPr>
                <w:delText>2</w:delText>
              </w:r>
            </w:del>
          </w:p>
        </w:tc>
        <w:tc>
          <w:tcPr>
            <w:tcW w:w="892" w:type="dxa"/>
            <w:tcBorders>
              <w:top w:val="single" w:sz="4" w:space="0" w:color="auto"/>
              <w:left w:val="single" w:sz="4" w:space="0" w:color="auto"/>
              <w:bottom w:val="single" w:sz="4" w:space="0" w:color="auto"/>
              <w:right w:val="single" w:sz="4" w:space="0" w:color="auto"/>
            </w:tcBorders>
            <w:hideMark/>
          </w:tcPr>
          <w:p w14:paraId="27C6DC70" w14:textId="65902629" w:rsidR="00732602" w:rsidDel="00732602" w:rsidRDefault="00732602">
            <w:pPr>
              <w:pStyle w:val="TAL"/>
              <w:rPr>
                <w:del w:id="335" w:author="Deepak Ganapathy Muckatira" w:date="2023-02-14T19:41:00Z"/>
                <w:rFonts w:eastAsia="DengXian"/>
              </w:rPr>
            </w:pPr>
            <w:del w:id="336" w:author="Deepak Ganapathy Muckatira" w:date="2023-02-14T19:41:00Z">
              <w:r w:rsidDel="00732602">
                <w:rPr>
                  <w:rFonts w:eastAsia="Cambria Math"/>
                </w:rPr>
                <w:delText>F</w:delText>
              </w:r>
            </w:del>
          </w:p>
        </w:tc>
      </w:tr>
      <w:tr w:rsidR="00732602" w:rsidDel="00732602" w14:paraId="1386B6DB" w14:textId="5EBB81FC" w:rsidTr="00732602">
        <w:trPr>
          <w:del w:id="337" w:author="Deepak Ganapathy Muckatira" w:date="2023-02-14T19:41:00Z"/>
        </w:trPr>
        <w:tc>
          <w:tcPr>
            <w:tcW w:w="649" w:type="dxa"/>
            <w:tcBorders>
              <w:top w:val="single" w:sz="4" w:space="0" w:color="auto"/>
              <w:left w:val="single" w:sz="4" w:space="0" w:color="auto"/>
              <w:bottom w:val="single" w:sz="4" w:space="0" w:color="auto"/>
              <w:right w:val="single" w:sz="4" w:space="0" w:color="auto"/>
            </w:tcBorders>
            <w:hideMark/>
          </w:tcPr>
          <w:p w14:paraId="061035CD" w14:textId="453CC255" w:rsidR="00732602" w:rsidDel="00732602" w:rsidRDefault="00732602">
            <w:pPr>
              <w:pStyle w:val="TAC"/>
              <w:rPr>
                <w:del w:id="338" w:author="Deepak Ganapathy Muckatira" w:date="2023-02-14T19:41:00Z"/>
              </w:rPr>
            </w:pPr>
            <w:del w:id="339" w:author="Deepak Ganapathy Muckatira" w:date="2023-02-14T19:41:00Z">
              <w:r w:rsidDel="00732602">
                <w:delText>12</w:delText>
              </w:r>
            </w:del>
          </w:p>
        </w:tc>
        <w:tc>
          <w:tcPr>
            <w:tcW w:w="3970" w:type="dxa"/>
            <w:tcBorders>
              <w:top w:val="single" w:sz="4" w:space="0" w:color="auto"/>
              <w:left w:val="single" w:sz="4" w:space="0" w:color="auto"/>
              <w:bottom w:val="single" w:sz="4" w:space="0" w:color="auto"/>
              <w:right w:val="single" w:sz="4" w:space="0" w:color="auto"/>
            </w:tcBorders>
            <w:hideMark/>
          </w:tcPr>
          <w:p w14:paraId="36ECBD0F" w14:textId="4AFD1E23" w:rsidR="00732602" w:rsidDel="00732602" w:rsidRDefault="00732602">
            <w:pPr>
              <w:pStyle w:val="TAL"/>
              <w:rPr>
                <w:del w:id="340" w:author="Deepak Ganapathy Muckatira" w:date="2023-02-14T19:41:00Z"/>
              </w:rPr>
            </w:pPr>
            <w:del w:id="341" w:author="Deepak Ganapathy Muckatira" w:date="2023-02-14T19:41:00Z">
              <w:r w:rsidDel="00732602">
                <w:delText xml:space="preserve"> The UE is provisioned with a “list of subscriber data” to allow access to SNPN identified by NGC Cell A (Note 2)</w:delText>
              </w:r>
            </w:del>
          </w:p>
        </w:tc>
        <w:tc>
          <w:tcPr>
            <w:tcW w:w="709" w:type="dxa"/>
            <w:tcBorders>
              <w:top w:val="single" w:sz="4" w:space="0" w:color="auto"/>
              <w:left w:val="single" w:sz="4" w:space="0" w:color="auto"/>
              <w:bottom w:val="single" w:sz="4" w:space="0" w:color="auto"/>
              <w:right w:val="single" w:sz="4" w:space="0" w:color="auto"/>
            </w:tcBorders>
            <w:hideMark/>
          </w:tcPr>
          <w:p w14:paraId="331DBC25" w14:textId="43B6ED48" w:rsidR="00732602" w:rsidDel="00732602" w:rsidRDefault="00732602">
            <w:pPr>
              <w:pStyle w:val="TAL"/>
              <w:rPr>
                <w:del w:id="342" w:author="Deepak Ganapathy Muckatira" w:date="2023-02-14T19:41:00Z"/>
                <w:rFonts w:eastAsia="Cambria Math"/>
              </w:rPr>
            </w:pPr>
            <w:del w:id="343" w:author="Deepak Ganapathy Muckatira" w:date="2023-02-14T19:41:00Z">
              <w:r w:rsidDel="00732602">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16C7AD2A" w14:textId="7FEA906D" w:rsidR="00732602" w:rsidDel="00732602" w:rsidRDefault="00732602">
            <w:pPr>
              <w:pStyle w:val="TAL"/>
              <w:rPr>
                <w:del w:id="344" w:author="Deepak Ganapathy Muckatira" w:date="2023-02-14T19:41:00Z"/>
              </w:rPr>
            </w:pPr>
            <w:del w:id="345" w:author="Deepak Ganapathy Muckatira" w:date="2023-02-14T19:41:00Z">
              <w:r w:rsidDel="00732602">
                <w:delText>-</w:delText>
              </w:r>
            </w:del>
          </w:p>
        </w:tc>
        <w:tc>
          <w:tcPr>
            <w:tcW w:w="567" w:type="dxa"/>
            <w:tcBorders>
              <w:top w:val="single" w:sz="4" w:space="0" w:color="auto"/>
              <w:left w:val="single" w:sz="4" w:space="0" w:color="auto"/>
              <w:bottom w:val="single" w:sz="4" w:space="0" w:color="auto"/>
              <w:right w:val="single" w:sz="4" w:space="0" w:color="auto"/>
            </w:tcBorders>
            <w:hideMark/>
          </w:tcPr>
          <w:p w14:paraId="054ACFF2" w14:textId="59938ABD" w:rsidR="00732602" w:rsidDel="00732602" w:rsidRDefault="00732602">
            <w:pPr>
              <w:pStyle w:val="TAL"/>
              <w:rPr>
                <w:del w:id="346" w:author="Deepak Ganapathy Muckatira" w:date="2023-02-14T19:41:00Z"/>
                <w:rFonts w:eastAsia="Cambria Math"/>
              </w:rPr>
            </w:pPr>
            <w:del w:id="347" w:author="Deepak Ganapathy Muckatira" w:date="2023-02-14T19:41:00Z">
              <w:r w:rsidDel="00732602">
                <w:delText>-</w:delText>
              </w:r>
            </w:del>
          </w:p>
        </w:tc>
        <w:tc>
          <w:tcPr>
            <w:tcW w:w="892" w:type="dxa"/>
            <w:tcBorders>
              <w:top w:val="single" w:sz="4" w:space="0" w:color="auto"/>
              <w:left w:val="single" w:sz="4" w:space="0" w:color="auto"/>
              <w:bottom w:val="single" w:sz="4" w:space="0" w:color="auto"/>
              <w:right w:val="single" w:sz="4" w:space="0" w:color="auto"/>
            </w:tcBorders>
            <w:hideMark/>
          </w:tcPr>
          <w:p w14:paraId="2218266C" w14:textId="4DAF722A" w:rsidR="00732602" w:rsidDel="00732602" w:rsidRDefault="00732602">
            <w:pPr>
              <w:pStyle w:val="TAL"/>
              <w:rPr>
                <w:del w:id="348" w:author="Deepak Ganapathy Muckatira" w:date="2023-02-14T19:41:00Z"/>
                <w:rFonts w:eastAsia="Cambria Math"/>
              </w:rPr>
            </w:pPr>
            <w:del w:id="349" w:author="Deepak Ganapathy Muckatira" w:date="2023-02-14T19:41:00Z">
              <w:r w:rsidDel="00732602">
                <w:delText>-</w:delText>
              </w:r>
            </w:del>
          </w:p>
        </w:tc>
      </w:tr>
      <w:tr w:rsidR="00732602" w:rsidDel="00732602" w14:paraId="108A3A09" w14:textId="5E7F63D5" w:rsidTr="00732602">
        <w:trPr>
          <w:del w:id="350" w:author="Deepak Ganapathy Muckatira" w:date="2023-02-14T19:41:00Z"/>
        </w:trPr>
        <w:tc>
          <w:tcPr>
            <w:tcW w:w="649" w:type="dxa"/>
            <w:tcBorders>
              <w:top w:val="single" w:sz="4" w:space="0" w:color="auto"/>
              <w:left w:val="single" w:sz="4" w:space="0" w:color="auto"/>
              <w:bottom w:val="single" w:sz="4" w:space="0" w:color="auto"/>
              <w:right w:val="single" w:sz="4" w:space="0" w:color="auto"/>
            </w:tcBorders>
            <w:hideMark/>
          </w:tcPr>
          <w:p w14:paraId="3221BD2F" w14:textId="0E41F9A4" w:rsidR="00732602" w:rsidDel="00732602" w:rsidRDefault="00732602">
            <w:pPr>
              <w:pStyle w:val="TAC"/>
              <w:rPr>
                <w:del w:id="351" w:author="Deepak Ganapathy Muckatira" w:date="2023-02-14T19:41:00Z"/>
              </w:rPr>
            </w:pPr>
            <w:del w:id="352" w:author="Deepak Ganapathy Muckatira" w:date="2023-02-14T19:41:00Z">
              <w:r w:rsidDel="00732602">
                <w:delText>13</w:delText>
              </w:r>
            </w:del>
          </w:p>
        </w:tc>
        <w:tc>
          <w:tcPr>
            <w:tcW w:w="3970" w:type="dxa"/>
            <w:tcBorders>
              <w:top w:val="single" w:sz="4" w:space="0" w:color="auto"/>
              <w:left w:val="single" w:sz="4" w:space="0" w:color="auto"/>
              <w:bottom w:val="single" w:sz="4" w:space="0" w:color="auto"/>
              <w:right w:val="single" w:sz="4" w:space="0" w:color="auto"/>
            </w:tcBorders>
            <w:hideMark/>
          </w:tcPr>
          <w:p w14:paraId="536394CE" w14:textId="2DB3F789" w:rsidR="00732602" w:rsidDel="00732602" w:rsidRDefault="00732602">
            <w:pPr>
              <w:pStyle w:val="TAL"/>
              <w:rPr>
                <w:del w:id="353" w:author="Deepak Ganapathy Muckatira" w:date="2023-02-14T19:41:00Z"/>
              </w:rPr>
            </w:pPr>
            <w:del w:id="354" w:author="Deepak Ganapathy Muckatira" w:date="2023-02-14T19:41:00Z">
              <w:r w:rsidDel="00732602">
                <w:delText>Cause the UE to request the PDU Session establishment on the DNN of the released PDU session in Step 1(Note 1)</w:delText>
              </w:r>
            </w:del>
          </w:p>
        </w:tc>
        <w:tc>
          <w:tcPr>
            <w:tcW w:w="709" w:type="dxa"/>
            <w:tcBorders>
              <w:top w:val="single" w:sz="4" w:space="0" w:color="auto"/>
              <w:left w:val="single" w:sz="4" w:space="0" w:color="auto"/>
              <w:bottom w:val="single" w:sz="4" w:space="0" w:color="auto"/>
              <w:right w:val="single" w:sz="4" w:space="0" w:color="auto"/>
            </w:tcBorders>
            <w:hideMark/>
          </w:tcPr>
          <w:p w14:paraId="2E508FC8" w14:textId="7135F6A8" w:rsidR="00732602" w:rsidDel="00732602" w:rsidRDefault="00732602">
            <w:pPr>
              <w:pStyle w:val="TAL"/>
              <w:rPr>
                <w:del w:id="355" w:author="Deepak Ganapathy Muckatira" w:date="2023-02-14T19:41:00Z"/>
                <w:rFonts w:eastAsia="Cambria Math"/>
              </w:rPr>
            </w:pPr>
            <w:del w:id="356" w:author="Deepak Ganapathy Muckatira" w:date="2023-02-14T19:41:00Z">
              <w:r w:rsidDel="00732602">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63A8C98A" w14:textId="61F28457" w:rsidR="00732602" w:rsidDel="00732602" w:rsidRDefault="00732602">
            <w:pPr>
              <w:pStyle w:val="TAL"/>
              <w:rPr>
                <w:del w:id="357" w:author="Deepak Ganapathy Muckatira" w:date="2023-02-14T19:41:00Z"/>
              </w:rPr>
            </w:pPr>
            <w:del w:id="358" w:author="Deepak Ganapathy Muckatira" w:date="2023-02-14T19:41:00Z">
              <w:r w:rsidDel="00732602">
                <w:delText>-</w:delText>
              </w:r>
            </w:del>
          </w:p>
        </w:tc>
        <w:tc>
          <w:tcPr>
            <w:tcW w:w="567" w:type="dxa"/>
            <w:tcBorders>
              <w:top w:val="single" w:sz="4" w:space="0" w:color="auto"/>
              <w:left w:val="single" w:sz="4" w:space="0" w:color="auto"/>
              <w:bottom w:val="single" w:sz="4" w:space="0" w:color="auto"/>
              <w:right w:val="single" w:sz="4" w:space="0" w:color="auto"/>
            </w:tcBorders>
            <w:hideMark/>
          </w:tcPr>
          <w:p w14:paraId="5D48A3D3" w14:textId="3F02E950" w:rsidR="00732602" w:rsidDel="00732602" w:rsidRDefault="00732602">
            <w:pPr>
              <w:pStyle w:val="TAL"/>
              <w:rPr>
                <w:del w:id="359" w:author="Deepak Ganapathy Muckatira" w:date="2023-02-14T19:41:00Z"/>
                <w:rFonts w:eastAsia="Cambria Math"/>
              </w:rPr>
            </w:pPr>
            <w:del w:id="360" w:author="Deepak Ganapathy Muckatira" w:date="2023-02-14T19:41:00Z">
              <w:r w:rsidDel="00732602">
                <w:delText>-</w:delText>
              </w:r>
            </w:del>
          </w:p>
        </w:tc>
        <w:tc>
          <w:tcPr>
            <w:tcW w:w="892" w:type="dxa"/>
            <w:tcBorders>
              <w:top w:val="single" w:sz="4" w:space="0" w:color="auto"/>
              <w:left w:val="single" w:sz="4" w:space="0" w:color="auto"/>
              <w:bottom w:val="single" w:sz="4" w:space="0" w:color="auto"/>
              <w:right w:val="single" w:sz="4" w:space="0" w:color="auto"/>
            </w:tcBorders>
            <w:hideMark/>
          </w:tcPr>
          <w:p w14:paraId="46C1B6AF" w14:textId="184D09D8" w:rsidR="00732602" w:rsidDel="00732602" w:rsidRDefault="00732602">
            <w:pPr>
              <w:pStyle w:val="TAL"/>
              <w:rPr>
                <w:del w:id="361" w:author="Deepak Ganapathy Muckatira" w:date="2023-02-14T19:41:00Z"/>
                <w:rFonts w:eastAsia="Cambria Math"/>
              </w:rPr>
            </w:pPr>
            <w:del w:id="362" w:author="Deepak Ganapathy Muckatira" w:date="2023-02-14T19:41:00Z">
              <w:r w:rsidDel="00732602">
                <w:delText>-</w:delText>
              </w:r>
            </w:del>
          </w:p>
        </w:tc>
      </w:tr>
      <w:tr w:rsidR="00732602" w:rsidDel="00732602" w14:paraId="41909F42" w14:textId="1F5B904B" w:rsidTr="00732602">
        <w:trPr>
          <w:del w:id="363" w:author="Deepak Ganapathy Muckatira" w:date="2023-02-14T19:41:00Z"/>
        </w:trPr>
        <w:tc>
          <w:tcPr>
            <w:tcW w:w="649" w:type="dxa"/>
            <w:tcBorders>
              <w:top w:val="single" w:sz="4" w:space="0" w:color="auto"/>
              <w:left w:val="single" w:sz="4" w:space="0" w:color="auto"/>
              <w:bottom w:val="single" w:sz="4" w:space="0" w:color="auto"/>
              <w:right w:val="single" w:sz="4" w:space="0" w:color="auto"/>
            </w:tcBorders>
            <w:hideMark/>
          </w:tcPr>
          <w:p w14:paraId="21E1124F" w14:textId="3ADDA014" w:rsidR="00732602" w:rsidDel="00732602" w:rsidRDefault="00732602">
            <w:pPr>
              <w:pStyle w:val="TAC"/>
              <w:rPr>
                <w:del w:id="364" w:author="Deepak Ganapathy Muckatira" w:date="2023-02-14T19:41:00Z"/>
              </w:rPr>
            </w:pPr>
            <w:del w:id="365" w:author="Deepak Ganapathy Muckatira" w:date="2023-02-14T19:41:00Z">
              <w:r w:rsidDel="00732602">
                <w:delText>14</w:delText>
              </w:r>
            </w:del>
          </w:p>
        </w:tc>
        <w:tc>
          <w:tcPr>
            <w:tcW w:w="3970" w:type="dxa"/>
            <w:tcBorders>
              <w:top w:val="single" w:sz="4" w:space="0" w:color="auto"/>
              <w:left w:val="single" w:sz="4" w:space="0" w:color="auto"/>
              <w:bottom w:val="single" w:sz="4" w:space="0" w:color="auto"/>
              <w:right w:val="single" w:sz="4" w:space="0" w:color="auto"/>
            </w:tcBorders>
            <w:hideMark/>
          </w:tcPr>
          <w:p w14:paraId="52882C87" w14:textId="0C4A1EF4" w:rsidR="00732602" w:rsidDel="00732602" w:rsidRDefault="00732602">
            <w:pPr>
              <w:pStyle w:val="TAL"/>
              <w:rPr>
                <w:del w:id="366" w:author="Deepak Ganapathy Muckatira" w:date="2023-02-14T19:41:00Z"/>
              </w:rPr>
            </w:pPr>
            <w:del w:id="367" w:author="Deepak Ganapathy Muckatira" w:date="2023-02-14T19:41:00Z">
              <w:r w:rsidDel="00732602">
                <w:delText>The PDU session establishment procedure as specified in TS 38.508-1 [4] subclause 4.5A.2 takes place.</w:delText>
              </w:r>
            </w:del>
          </w:p>
        </w:tc>
        <w:tc>
          <w:tcPr>
            <w:tcW w:w="709" w:type="dxa"/>
            <w:tcBorders>
              <w:top w:val="single" w:sz="4" w:space="0" w:color="auto"/>
              <w:left w:val="single" w:sz="4" w:space="0" w:color="auto"/>
              <w:bottom w:val="single" w:sz="4" w:space="0" w:color="auto"/>
              <w:right w:val="single" w:sz="4" w:space="0" w:color="auto"/>
            </w:tcBorders>
            <w:hideMark/>
          </w:tcPr>
          <w:p w14:paraId="4D2109FD" w14:textId="0FC4EBC7" w:rsidR="00732602" w:rsidDel="00732602" w:rsidRDefault="00732602">
            <w:pPr>
              <w:pStyle w:val="TAL"/>
              <w:rPr>
                <w:del w:id="368" w:author="Deepak Ganapathy Muckatira" w:date="2023-02-14T19:41:00Z"/>
                <w:rFonts w:eastAsia="Cambria Math"/>
              </w:rPr>
            </w:pPr>
            <w:del w:id="369" w:author="Deepak Ganapathy Muckatira" w:date="2023-02-14T19:41:00Z">
              <w:r w:rsidDel="00732602">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07890BAD" w14:textId="60177B04" w:rsidR="00732602" w:rsidDel="00732602" w:rsidRDefault="00732602">
            <w:pPr>
              <w:pStyle w:val="TAL"/>
              <w:rPr>
                <w:del w:id="370" w:author="Deepak Ganapathy Muckatira" w:date="2023-02-14T19:41:00Z"/>
              </w:rPr>
            </w:pPr>
            <w:del w:id="371" w:author="Deepak Ganapathy Muckatira" w:date="2023-02-14T19:41:00Z">
              <w:r w:rsidDel="00732602">
                <w:delText>-</w:delText>
              </w:r>
            </w:del>
          </w:p>
        </w:tc>
        <w:tc>
          <w:tcPr>
            <w:tcW w:w="567" w:type="dxa"/>
            <w:tcBorders>
              <w:top w:val="single" w:sz="4" w:space="0" w:color="auto"/>
              <w:left w:val="single" w:sz="4" w:space="0" w:color="auto"/>
              <w:bottom w:val="single" w:sz="4" w:space="0" w:color="auto"/>
              <w:right w:val="single" w:sz="4" w:space="0" w:color="auto"/>
            </w:tcBorders>
            <w:hideMark/>
          </w:tcPr>
          <w:p w14:paraId="2F919A61" w14:textId="7BD562B5" w:rsidR="00732602" w:rsidDel="00732602" w:rsidRDefault="00732602">
            <w:pPr>
              <w:pStyle w:val="TAL"/>
              <w:rPr>
                <w:del w:id="372" w:author="Deepak Ganapathy Muckatira" w:date="2023-02-14T19:41:00Z"/>
                <w:rFonts w:eastAsia="Cambria Math"/>
              </w:rPr>
            </w:pPr>
            <w:del w:id="373" w:author="Deepak Ganapathy Muckatira" w:date="2023-02-14T19:41:00Z">
              <w:r w:rsidDel="00732602">
                <w:delText>2</w:delText>
              </w:r>
            </w:del>
          </w:p>
        </w:tc>
        <w:tc>
          <w:tcPr>
            <w:tcW w:w="892" w:type="dxa"/>
            <w:tcBorders>
              <w:top w:val="single" w:sz="4" w:space="0" w:color="auto"/>
              <w:left w:val="single" w:sz="4" w:space="0" w:color="auto"/>
              <w:bottom w:val="single" w:sz="4" w:space="0" w:color="auto"/>
              <w:right w:val="single" w:sz="4" w:space="0" w:color="auto"/>
            </w:tcBorders>
            <w:hideMark/>
          </w:tcPr>
          <w:p w14:paraId="7FDC4D5B" w14:textId="4E51489D" w:rsidR="00732602" w:rsidDel="00732602" w:rsidRDefault="00732602">
            <w:pPr>
              <w:pStyle w:val="TAL"/>
              <w:rPr>
                <w:del w:id="374" w:author="Deepak Ganapathy Muckatira" w:date="2023-02-14T19:41:00Z"/>
                <w:rFonts w:eastAsia="Cambria Math"/>
              </w:rPr>
            </w:pPr>
            <w:del w:id="375" w:author="Deepak Ganapathy Muckatira" w:date="2023-02-14T19:41:00Z">
              <w:r w:rsidDel="00732602">
                <w:delText>P</w:delText>
              </w:r>
            </w:del>
          </w:p>
        </w:tc>
      </w:tr>
      <w:tr w:rsidR="00732602" w:rsidDel="00732602" w14:paraId="798092E8" w14:textId="02BF672C" w:rsidTr="00732602">
        <w:trPr>
          <w:del w:id="376" w:author="Deepak Ganapathy Muckatira" w:date="2023-02-14T19:41:00Z"/>
        </w:trPr>
        <w:tc>
          <w:tcPr>
            <w:tcW w:w="9765" w:type="dxa"/>
            <w:gridSpan w:val="6"/>
            <w:tcBorders>
              <w:top w:val="single" w:sz="4" w:space="0" w:color="auto"/>
              <w:left w:val="single" w:sz="4" w:space="0" w:color="auto"/>
              <w:bottom w:val="single" w:sz="4" w:space="0" w:color="auto"/>
              <w:right w:val="single" w:sz="4" w:space="0" w:color="auto"/>
            </w:tcBorders>
            <w:hideMark/>
          </w:tcPr>
          <w:p w14:paraId="643A82E9" w14:textId="2D1B57ED" w:rsidR="00732602" w:rsidDel="00732602" w:rsidRDefault="00732602">
            <w:pPr>
              <w:pStyle w:val="TAN"/>
              <w:rPr>
                <w:del w:id="377" w:author="Deepak Ganapathy Muckatira" w:date="2023-02-14T19:41:00Z"/>
              </w:rPr>
            </w:pPr>
            <w:del w:id="378" w:author="Deepak Ganapathy Muckatira" w:date="2023-02-14T19:41:00Z">
              <w:r w:rsidDel="00732602">
                <w:delText>Note 1: The request of PDU session establishment may be performed by MMI or AT command.</w:delText>
              </w:r>
            </w:del>
          </w:p>
          <w:p w14:paraId="33BD1FFA" w14:textId="505FB569" w:rsidR="00732602" w:rsidDel="00732602" w:rsidRDefault="00732602">
            <w:pPr>
              <w:pStyle w:val="TAN"/>
              <w:rPr>
                <w:del w:id="379" w:author="Deepak Ganapathy Muckatira" w:date="2023-02-14T19:41:00Z"/>
                <w:rFonts w:eastAsia="Cambria Math"/>
              </w:rPr>
            </w:pPr>
            <w:del w:id="380" w:author="Deepak Ganapathy Muckatira" w:date="2023-02-14T19:41:00Z">
              <w:r w:rsidDel="00732602">
                <w:delText>Note 2: The request to provision with a “list of subscriber data” may be performed by MMI or AT command.</w:delText>
              </w:r>
            </w:del>
          </w:p>
        </w:tc>
      </w:tr>
    </w:tbl>
    <w:p w14:paraId="5490CD5C" w14:textId="03E5B74A" w:rsidR="00732602" w:rsidDel="00732602" w:rsidRDefault="00732602" w:rsidP="00732602">
      <w:pPr>
        <w:rPr>
          <w:del w:id="381" w:author="Deepak Ganapathy Muckatira" w:date="2023-02-14T19:41:00Z"/>
        </w:rPr>
      </w:pPr>
    </w:p>
    <w:p w14:paraId="52231EA8" w14:textId="73318A74" w:rsidR="00732602" w:rsidDel="00732602" w:rsidRDefault="00732602" w:rsidP="00732602">
      <w:pPr>
        <w:pStyle w:val="H6"/>
        <w:rPr>
          <w:del w:id="382" w:author="Deepak Ganapathy Muckatira" w:date="2023-02-14T19:41:00Z"/>
          <w:rFonts w:eastAsia="DengXian"/>
          <w:snapToGrid w:val="0"/>
          <w:lang w:eastAsia="en-GB"/>
        </w:rPr>
      </w:pPr>
      <w:del w:id="383" w:author="Deepak Ganapathy Muckatira" w:date="2023-02-14T19:41:00Z">
        <w:r w:rsidDel="00732602">
          <w:rPr>
            <w:rFonts w:eastAsia="DengXian"/>
          </w:rPr>
          <w:delText>10.1.7.1</w:delText>
        </w:r>
        <w:r w:rsidDel="00732602">
          <w:rPr>
            <w:rFonts w:eastAsia="DengXian"/>
            <w:snapToGrid w:val="0"/>
          </w:rPr>
          <w:delText>.3.3</w:delText>
        </w:r>
        <w:r w:rsidDel="00732602">
          <w:rPr>
            <w:rFonts w:eastAsia="DengXian"/>
            <w:snapToGrid w:val="0"/>
          </w:rPr>
          <w:tab/>
          <w:delText>Specific message contents</w:delText>
        </w:r>
      </w:del>
    </w:p>
    <w:p w14:paraId="285C03E0" w14:textId="2B4FC106" w:rsidR="00732602" w:rsidDel="00732602" w:rsidRDefault="00732602" w:rsidP="00732602">
      <w:pPr>
        <w:pStyle w:val="TH"/>
        <w:rPr>
          <w:del w:id="384" w:author="Deepak Ganapathy Muckatira" w:date="2023-02-14T19:41:00Z"/>
        </w:rPr>
      </w:pPr>
      <w:del w:id="385" w:author="Deepak Ganapathy Muckatira" w:date="2023-02-14T19:41:00Z">
        <w:r w:rsidDel="00732602">
          <w:delText>Table 10.1.7.1.3.3-1: PDU SESSION RELEASE COMMAND (step 1, Table 10.1.7.1.3.2-1; step 1, TS 36.508 [4] Table 4.9.21.2.2-1)</w:delText>
        </w:r>
      </w:del>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732602" w:rsidDel="00732602" w14:paraId="37B42766" w14:textId="13430495" w:rsidTr="00732602">
        <w:trPr>
          <w:gridBefore w:val="1"/>
          <w:wBefore w:w="9" w:type="dxa"/>
          <w:del w:id="386" w:author="Deepak Ganapathy Muckatira" w:date="2023-02-14T19:41:00Z"/>
        </w:trPr>
        <w:tc>
          <w:tcPr>
            <w:tcW w:w="9738" w:type="dxa"/>
            <w:gridSpan w:val="4"/>
            <w:tcBorders>
              <w:top w:val="single" w:sz="4" w:space="0" w:color="auto"/>
              <w:left w:val="single" w:sz="4" w:space="0" w:color="auto"/>
              <w:bottom w:val="single" w:sz="4" w:space="0" w:color="auto"/>
              <w:right w:val="single" w:sz="4" w:space="0" w:color="auto"/>
            </w:tcBorders>
            <w:hideMark/>
          </w:tcPr>
          <w:p w14:paraId="6D0D70FA" w14:textId="56BFB301" w:rsidR="00732602" w:rsidDel="00732602" w:rsidRDefault="00732602">
            <w:pPr>
              <w:pStyle w:val="TAL"/>
              <w:rPr>
                <w:del w:id="387" w:author="Deepak Ganapathy Muckatira" w:date="2023-02-14T19:41:00Z"/>
                <w:rFonts w:eastAsia="DengXian"/>
              </w:rPr>
            </w:pPr>
            <w:del w:id="388" w:author="Deepak Ganapathy Muckatira" w:date="2023-02-14T19:41:00Z">
              <w:r w:rsidDel="00732602">
                <w:rPr>
                  <w:rFonts w:eastAsia="DengXian"/>
                </w:rPr>
                <w:delText>Derivation Path: TS 38.508-1 [4] Table 4.7.2-14</w:delText>
              </w:r>
            </w:del>
          </w:p>
        </w:tc>
      </w:tr>
      <w:tr w:rsidR="00732602" w:rsidDel="00732602" w14:paraId="31E2ABF7" w14:textId="3DEAB373" w:rsidTr="00732602">
        <w:trPr>
          <w:del w:id="389" w:author="Deepak Ganapathy Muckatira" w:date="2023-02-14T19:4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84235" w14:textId="41F21E87" w:rsidR="00732602" w:rsidDel="00732602" w:rsidRDefault="00732602">
            <w:pPr>
              <w:pStyle w:val="TAL"/>
              <w:rPr>
                <w:del w:id="390" w:author="Deepak Ganapathy Muckatira" w:date="2023-02-14T19:41:00Z"/>
                <w:rFonts w:eastAsia="DengXian"/>
              </w:rPr>
            </w:pPr>
            <w:del w:id="391" w:author="Deepak Ganapathy Muckatira" w:date="2023-02-14T19:41:00Z">
              <w:r w:rsidDel="00732602">
                <w:rPr>
                  <w:rFonts w:eastAsia="DengXian"/>
                </w:rPr>
                <w:delText>Information Element</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0B009" w14:textId="4A75AA3C" w:rsidR="00732602" w:rsidDel="00732602" w:rsidRDefault="00732602">
            <w:pPr>
              <w:pStyle w:val="TAL"/>
              <w:rPr>
                <w:del w:id="392" w:author="Deepak Ganapathy Muckatira" w:date="2023-02-14T19:41:00Z"/>
                <w:rFonts w:eastAsia="DengXian"/>
              </w:rPr>
            </w:pPr>
            <w:del w:id="393" w:author="Deepak Ganapathy Muckatira" w:date="2023-02-14T19:41:00Z">
              <w:r w:rsidDel="00732602">
                <w:rPr>
                  <w:rFonts w:eastAsia="DengXian"/>
                </w:rPr>
                <w:delText>Value/remark</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E3FBC" w14:textId="5D66C261" w:rsidR="00732602" w:rsidDel="00732602" w:rsidRDefault="00732602">
            <w:pPr>
              <w:pStyle w:val="TAL"/>
              <w:rPr>
                <w:del w:id="394" w:author="Deepak Ganapathy Muckatira" w:date="2023-02-14T19:41:00Z"/>
                <w:rFonts w:eastAsia="DengXian"/>
              </w:rPr>
            </w:pPr>
            <w:del w:id="395" w:author="Deepak Ganapathy Muckatira" w:date="2023-02-14T19:41:00Z">
              <w:r w:rsidDel="00732602">
                <w:rPr>
                  <w:rFonts w:eastAsia="DengXian"/>
                </w:rPr>
                <w:delText>Comment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FC985" w14:textId="79BC0A79" w:rsidR="00732602" w:rsidDel="00732602" w:rsidRDefault="00732602">
            <w:pPr>
              <w:pStyle w:val="TAL"/>
              <w:rPr>
                <w:del w:id="396" w:author="Deepak Ganapathy Muckatira" w:date="2023-02-14T19:41:00Z"/>
                <w:rFonts w:eastAsia="DengXian"/>
              </w:rPr>
            </w:pPr>
            <w:del w:id="397" w:author="Deepak Ganapathy Muckatira" w:date="2023-02-14T19:41:00Z">
              <w:r w:rsidDel="00732602">
                <w:rPr>
                  <w:rFonts w:eastAsia="DengXian"/>
                </w:rPr>
                <w:delText>Condition</w:delText>
              </w:r>
            </w:del>
          </w:p>
        </w:tc>
      </w:tr>
      <w:tr w:rsidR="00732602" w:rsidDel="00732602" w14:paraId="6B3A5B5A" w14:textId="7554131B" w:rsidTr="00732602">
        <w:trPr>
          <w:del w:id="398" w:author="Deepak Ganapathy Muckatira" w:date="2023-02-14T19:4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BE27E" w14:textId="5E3B9872" w:rsidR="00732602" w:rsidDel="00732602" w:rsidRDefault="00732602">
            <w:pPr>
              <w:pStyle w:val="TAL"/>
              <w:rPr>
                <w:del w:id="399" w:author="Deepak Ganapathy Muckatira" w:date="2023-02-14T19:41:00Z"/>
                <w:rFonts w:eastAsia="DengXian"/>
                <w:lang w:eastAsia="en-GB"/>
              </w:rPr>
            </w:pPr>
            <w:del w:id="400" w:author="Deepak Ganapathy Muckatira" w:date="2023-02-14T19:41:00Z">
              <w:r w:rsidDel="00732602">
                <w:rPr>
                  <w:rFonts w:eastAsia="DengXian"/>
                </w:rPr>
                <w:delText>5GSM cause</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CEBB7" w14:textId="4D7517A0" w:rsidR="00732602" w:rsidDel="00732602" w:rsidRDefault="00732602">
            <w:pPr>
              <w:pStyle w:val="TAL"/>
              <w:rPr>
                <w:del w:id="401" w:author="Deepak Ganapathy Muckatira" w:date="2023-02-14T19:41:00Z"/>
                <w:rFonts w:eastAsia="DengXian"/>
              </w:rPr>
            </w:pPr>
            <w:del w:id="402" w:author="Deepak Ganapathy Muckatira" w:date="2023-02-14T19:41:00Z">
              <w:r w:rsidDel="00732602">
                <w:rPr>
                  <w:rFonts w:eastAsia="DengXian"/>
                </w:rPr>
                <w:delText>'0001 1010'B</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BB38E" w14:textId="5BF3BE36" w:rsidR="00732602" w:rsidDel="00732602" w:rsidRDefault="00732602">
            <w:pPr>
              <w:pStyle w:val="TAL"/>
              <w:rPr>
                <w:del w:id="403" w:author="Deepak Ganapathy Muckatira" w:date="2023-02-14T19:41:00Z"/>
                <w:rFonts w:eastAsia="DengXian"/>
              </w:rPr>
            </w:pPr>
            <w:del w:id="404" w:author="Deepak Ganapathy Muckatira" w:date="2023-02-14T19:41:00Z">
              <w:r w:rsidDel="00732602">
                <w:delText>#26 "insufficient resources"</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433F7" w14:textId="30D4F8A8" w:rsidR="00732602" w:rsidDel="00732602" w:rsidRDefault="00732602">
            <w:pPr>
              <w:pStyle w:val="TAL"/>
              <w:rPr>
                <w:del w:id="405" w:author="Deepak Ganapathy Muckatira" w:date="2023-02-14T19:41:00Z"/>
                <w:rFonts w:eastAsia="DengXian"/>
              </w:rPr>
            </w:pPr>
          </w:p>
        </w:tc>
      </w:tr>
      <w:tr w:rsidR="00732602" w:rsidDel="00732602" w14:paraId="2BAC72E1" w14:textId="78A4086F" w:rsidTr="00732602">
        <w:trPr>
          <w:del w:id="406" w:author="Deepak Ganapathy Muckatira" w:date="2023-02-14T19:4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F769E" w14:textId="51DD7C34" w:rsidR="00732602" w:rsidDel="00732602" w:rsidRDefault="00732602">
            <w:pPr>
              <w:pStyle w:val="TAL"/>
              <w:rPr>
                <w:del w:id="407" w:author="Deepak Ganapathy Muckatira" w:date="2023-02-14T19:41:00Z"/>
                <w:rFonts w:eastAsia="DengXian"/>
              </w:rPr>
            </w:pPr>
            <w:del w:id="408" w:author="Deepak Ganapathy Muckatira" w:date="2023-02-14T19:41:00Z">
              <w:r w:rsidDel="00732602">
                <w:delText>Back-off timer value</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66D09" w14:textId="536F90B7" w:rsidR="00732602" w:rsidDel="00732602" w:rsidRDefault="00732602">
            <w:pPr>
              <w:pStyle w:val="TAL"/>
              <w:rPr>
                <w:del w:id="409" w:author="Deepak Ganapathy Muckatira" w:date="2023-02-14T19:41:00Z"/>
                <w:rFonts w:eastAsia="DengXian"/>
              </w:rPr>
            </w:pPr>
            <w:del w:id="410" w:author="Deepak Ganapathy Muckatira" w:date="2023-02-14T19:41:00Z">
              <w:r w:rsidDel="00732602">
                <w:delText>Deactivated</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19962" w14:textId="42E13B24" w:rsidR="00732602" w:rsidDel="00732602" w:rsidRDefault="00732602">
            <w:pPr>
              <w:pStyle w:val="TAL"/>
              <w:rPr>
                <w:del w:id="411" w:author="Deepak Ganapathy Muckatira" w:date="2023-02-14T19:41:00Z"/>
              </w:rPr>
            </w:pPr>
            <w:del w:id="412" w:author="Deepak Ganapathy Muckatira" w:date="2023-02-14T19:41:00Z">
              <w:r w:rsidDel="00732602">
                <w:delText>Set to deactivated</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61765" w14:textId="55A6BCC0" w:rsidR="00732602" w:rsidDel="00732602" w:rsidRDefault="00732602">
            <w:pPr>
              <w:pStyle w:val="TAL"/>
              <w:rPr>
                <w:del w:id="413" w:author="Deepak Ganapathy Muckatira" w:date="2023-02-14T19:41:00Z"/>
                <w:rFonts w:eastAsia="DengXian"/>
              </w:rPr>
            </w:pPr>
          </w:p>
        </w:tc>
      </w:tr>
    </w:tbl>
    <w:p w14:paraId="11BFFEE1" w14:textId="47E47FBD" w:rsidR="00732602" w:rsidDel="00732602" w:rsidRDefault="00732602" w:rsidP="00732602">
      <w:pPr>
        <w:rPr>
          <w:del w:id="414" w:author="Deepak Ganapathy Muckatira" w:date="2023-02-14T19:41:00Z"/>
          <w:rFonts w:eastAsia="DengXian"/>
        </w:rPr>
      </w:pPr>
    </w:p>
    <w:p w14:paraId="0DA1A8C0" w14:textId="7D8B6CB2" w:rsidR="00732602" w:rsidDel="00732602" w:rsidRDefault="00732602" w:rsidP="00732602">
      <w:pPr>
        <w:pStyle w:val="TH"/>
        <w:rPr>
          <w:del w:id="415" w:author="Deepak Ganapathy Muckatira" w:date="2023-02-14T19:41:00Z"/>
        </w:rPr>
      </w:pPr>
      <w:del w:id="416" w:author="Deepak Ganapathy Muckatira" w:date="2023-02-14T19:41:00Z">
        <w:r w:rsidDel="00732602">
          <w:lastRenderedPageBreak/>
          <w:delText>Table 10.1.7.1.3.3-2: PDU SESSION RELEASE COMPLETE (step 1, 8, Table 10.1.7.1.3.2-1; step 2, TS 36.508 [4] Table 4.9.21.2.2-1)</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732602" w:rsidDel="00732602" w14:paraId="07928E6B" w14:textId="1908EC9B" w:rsidTr="00732602">
        <w:trPr>
          <w:gridBefore w:val="1"/>
          <w:wBefore w:w="9" w:type="dxa"/>
          <w:del w:id="417" w:author="Deepak Ganapathy Muckatira" w:date="2023-02-14T19:41:00Z"/>
        </w:trPr>
        <w:tc>
          <w:tcPr>
            <w:tcW w:w="9738" w:type="dxa"/>
            <w:gridSpan w:val="4"/>
            <w:tcBorders>
              <w:top w:val="single" w:sz="4" w:space="0" w:color="auto"/>
              <w:left w:val="single" w:sz="4" w:space="0" w:color="auto"/>
              <w:bottom w:val="single" w:sz="4" w:space="0" w:color="auto"/>
              <w:right w:val="single" w:sz="4" w:space="0" w:color="auto"/>
            </w:tcBorders>
            <w:hideMark/>
          </w:tcPr>
          <w:p w14:paraId="0DD38B45" w14:textId="6E7EFEFC" w:rsidR="00732602" w:rsidDel="00732602" w:rsidRDefault="00732602">
            <w:pPr>
              <w:pStyle w:val="TAL"/>
              <w:rPr>
                <w:del w:id="418" w:author="Deepak Ganapathy Muckatira" w:date="2023-02-14T19:41:00Z"/>
                <w:rFonts w:eastAsia="DengXian"/>
              </w:rPr>
            </w:pPr>
            <w:del w:id="419" w:author="Deepak Ganapathy Muckatira" w:date="2023-02-14T19:41:00Z">
              <w:r w:rsidDel="00732602">
                <w:rPr>
                  <w:rFonts w:eastAsia="DengXian"/>
                </w:rPr>
                <w:delText>Derivation Path: TS 38.508-1 [4] Table 4.7.2-15</w:delText>
              </w:r>
            </w:del>
          </w:p>
        </w:tc>
      </w:tr>
      <w:tr w:rsidR="00732602" w:rsidDel="00732602" w14:paraId="26785B9C" w14:textId="744E2E15" w:rsidTr="00732602">
        <w:trPr>
          <w:del w:id="420" w:author="Deepak Ganapathy Muckatira" w:date="2023-02-14T19:4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E42C4" w14:textId="1F66CCE6" w:rsidR="00732602" w:rsidDel="00732602" w:rsidRDefault="00732602">
            <w:pPr>
              <w:pStyle w:val="TAL"/>
              <w:rPr>
                <w:del w:id="421" w:author="Deepak Ganapathy Muckatira" w:date="2023-02-14T19:41:00Z"/>
                <w:rFonts w:eastAsia="DengXian"/>
              </w:rPr>
            </w:pPr>
            <w:del w:id="422" w:author="Deepak Ganapathy Muckatira" w:date="2023-02-14T19:41:00Z">
              <w:r w:rsidDel="00732602">
                <w:rPr>
                  <w:rFonts w:eastAsia="DengXian"/>
                </w:rPr>
                <w:delText>Information Element</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40CE7" w14:textId="3FD2E250" w:rsidR="00732602" w:rsidDel="00732602" w:rsidRDefault="00732602">
            <w:pPr>
              <w:pStyle w:val="TAL"/>
              <w:rPr>
                <w:del w:id="423" w:author="Deepak Ganapathy Muckatira" w:date="2023-02-14T19:41:00Z"/>
                <w:rFonts w:eastAsia="DengXian"/>
              </w:rPr>
            </w:pPr>
            <w:del w:id="424" w:author="Deepak Ganapathy Muckatira" w:date="2023-02-14T19:41:00Z">
              <w:r w:rsidDel="00732602">
                <w:rPr>
                  <w:rFonts w:eastAsia="DengXian"/>
                </w:rPr>
                <w:delText>Value/remark</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FE07F" w14:textId="10A585BA" w:rsidR="00732602" w:rsidDel="00732602" w:rsidRDefault="00732602">
            <w:pPr>
              <w:pStyle w:val="TAL"/>
              <w:rPr>
                <w:del w:id="425" w:author="Deepak Ganapathy Muckatira" w:date="2023-02-14T19:41:00Z"/>
                <w:rFonts w:eastAsia="DengXian"/>
              </w:rPr>
            </w:pPr>
            <w:del w:id="426" w:author="Deepak Ganapathy Muckatira" w:date="2023-02-14T19:41:00Z">
              <w:r w:rsidDel="00732602">
                <w:rPr>
                  <w:rFonts w:eastAsia="DengXian"/>
                </w:rPr>
                <w:delText>Comment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43529" w14:textId="01AA10AB" w:rsidR="00732602" w:rsidDel="00732602" w:rsidRDefault="00732602">
            <w:pPr>
              <w:pStyle w:val="TAL"/>
              <w:rPr>
                <w:del w:id="427" w:author="Deepak Ganapathy Muckatira" w:date="2023-02-14T19:41:00Z"/>
                <w:rFonts w:eastAsia="DengXian"/>
              </w:rPr>
            </w:pPr>
            <w:del w:id="428" w:author="Deepak Ganapathy Muckatira" w:date="2023-02-14T19:41:00Z">
              <w:r w:rsidDel="00732602">
                <w:rPr>
                  <w:rFonts w:eastAsia="DengXian"/>
                </w:rPr>
                <w:delText>Condition</w:delText>
              </w:r>
            </w:del>
          </w:p>
        </w:tc>
      </w:tr>
      <w:tr w:rsidR="00732602" w:rsidDel="00732602" w14:paraId="6F0BEA65" w14:textId="14B72630" w:rsidTr="00732602">
        <w:trPr>
          <w:del w:id="429" w:author="Deepak Ganapathy Muckatira" w:date="2023-02-14T19:4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F30EF" w14:textId="321F693C" w:rsidR="00732602" w:rsidDel="00732602" w:rsidRDefault="00732602">
            <w:pPr>
              <w:pStyle w:val="TAL"/>
              <w:rPr>
                <w:del w:id="430" w:author="Deepak Ganapathy Muckatira" w:date="2023-02-14T19:41:00Z"/>
                <w:rFonts w:eastAsia="DengXian"/>
                <w:lang w:eastAsia="en-GB"/>
              </w:rPr>
            </w:pPr>
            <w:del w:id="431" w:author="Deepak Ganapathy Muckatira" w:date="2023-02-14T19:41:00Z">
              <w:r w:rsidDel="00732602">
                <w:rPr>
                  <w:rFonts w:eastAsia="DengXian"/>
                </w:rPr>
                <w:delText>PDU session ID</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522AE" w14:textId="78F085D0" w:rsidR="00732602" w:rsidDel="00732602" w:rsidRDefault="00732602">
            <w:pPr>
              <w:pStyle w:val="TAL"/>
              <w:rPr>
                <w:del w:id="432" w:author="Deepak Ganapathy Muckatira" w:date="2023-02-14T19:41:00Z"/>
                <w:rFonts w:eastAsia="DengXian"/>
              </w:rPr>
            </w:pPr>
            <w:del w:id="433" w:author="Deepak Ganapathy Muckatira" w:date="2023-02-14T19:41:00Z">
              <w:r w:rsidDel="00732602">
                <w:rPr>
                  <w:rFonts w:eastAsia="DengXian"/>
                </w:rPr>
                <w:delText>The value indicated in PDU SESSION RELEASE REQUEST</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04FBF" w14:textId="3E4A8695" w:rsidR="00732602" w:rsidDel="00732602" w:rsidRDefault="00732602">
            <w:pPr>
              <w:pStyle w:val="TAL"/>
              <w:rPr>
                <w:del w:id="434" w:author="Deepak Ganapathy Muckatira" w:date="2023-02-14T19:41:00Z"/>
                <w:rFonts w:eastAsia="DengXia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00066" w14:textId="4C19CC15" w:rsidR="00732602" w:rsidDel="00732602" w:rsidRDefault="00732602">
            <w:pPr>
              <w:pStyle w:val="TAL"/>
              <w:rPr>
                <w:del w:id="435" w:author="Deepak Ganapathy Muckatira" w:date="2023-02-14T19:41:00Z"/>
                <w:rFonts w:eastAsia="DengXian"/>
              </w:rPr>
            </w:pPr>
          </w:p>
        </w:tc>
      </w:tr>
      <w:tr w:rsidR="00732602" w:rsidDel="00732602" w14:paraId="34AD5F8E" w14:textId="70310E40" w:rsidTr="00732602">
        <w:trPr>
          <w:del w:id="436" w:author="Deepak Ganapathy Muckatira" w:date="2023-02-14T19:4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C1E60" w14:textId="38BDDC75" w:rsidR="00732602" w:rsidDel="00732602" w:rsidRDefault="00732602">
            <w:pPr>
              <w:pStyle w:val="TAL"/>
              <w:rPr>
                <w:del w:id="437" w:author="Deepak Ganapathy Muckatira" w:date="2023-02-14T19:41:00Z"/>
                <w:rFonts w:eastAsia="DengXian"/>
              </w:rPr>
            </w:pPr>
            <w:del w:id="438" w:author="Deepak Ganapathy Muckatira" w:date="2023-02-14T19:41:00Z">
              <w:r w:rsidDel="00732602">
                <w:rPr>
                  <w:rFonts w:eastAsia="DengXian"/>
                </w:rPr>
                <w:delText>PTI</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6221E" w14:textId="54B7516F" w:rsidR="00732602" w:rsidDel="00732602" w:rsidRDefault="00732602">
            <w:pPr>
              <w:pStyle w:val="TAL"/>
              <w:rPr>
                <w:del w:id="439" w:author="Deepak Ganapathy Muckatira" w:date="2023-02-14T19:41:00Z"/>
                <w:rFonts w:eastAsia="DengXian"/>
              </w:rPr>
            </w:pPr>
            <w:del w:id="440" w:author="Deepak Ganapathy Muckatira" w:date="2023-02-14T19:41:00Z">
              <w:r w:rsidDel="00732602">
                <w:rPr>
                  <w:rFonts w:eastAsia="DengXian"/>
                </w:rPr>
                <w:delText>The value indicated in PDU SESSION RELEASE REQUEST</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79930" w14:textId="17BBE2B9" w:rsidR="00732602" w:rsidDel="00732602" w:rsidRDefault="00732602">
            <w:pPr>
              <w:pStyle w:val="TAL"/>
              <w:rPr>
                <w:del w:id="441" w:author="Deepak Ganapathy Muckatira" w:date="2023-02-14T19:41:00Z"/>
                <w:rFonts w:eastAsia="DengXia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C9A6E" w14:textId="1DF58D0E" w:rsidR="00732602" w:rsidDel="00732602" w:rsidRDefault="00732602">
            <w:pPr>
              <w:pStyle w:val="TAL"/>
              <w:rPr>
                <w:del w:id="442" w:author="Deepak Ganapathy Muckatira" w:date="2023-02-14T19:41:00Z"/>
                <w:rFonts w:eastAsia="DengXian"/>
              </w:rPr>
            </w:pPr>
          </w:p>
        </w:tc>
      </w:tr>
    </w:tbl>
    <w:p w14:paraId="7A378C25" w14:textId="24FCA7FC" w:rsidR="00732602" w:rsidDel="00732602" w:rsidRDefault="00732602" w:rsidP="00732602">
      <w:pPr>
        <w:rPr>
          <w:del w:id="443" w:author="Deepak Ganapathy Muckatira" w:date="2023-02-14T19:41:00Z"/>
          <w:rFonts w:eastAsia="DengXian"/>
        </w:rPr>
      </w:pPr>
    </w:p>
    <w:p w14:paraId="4008652C" w14:textId="6B9A53F6" w:rsidR="00732602" w:rsidDel="00732602" w:rsidRDefault="00732602" w:rsidP="00732602">
      <w:pPr>
        <w:pStyle w:val="TH"/>
        <w:rPr>
          <w:del w:id="444" w:author="Deepak Ganapathy Muckatira" w:date="2023-02-14T19:41:00Z"/>
        </w:rPr>
      </w:pPr>
      <w:del w:id="445" w:author="Deepak Ganapathy Muckatira" w:date="2023-02-14T19:41:00Z">
        <w:r w:rsidDel="00732602">
          <w:delText>Table 10.1.7.1.3.3-3: PDU SESSION RELEASE COMMAND (step 8, Table 10.1.7.1.3.2-1; step 1, TS 36.508 [4] Table 4.9.21.2.2-1)</w:delText>
        </w:r>
      </w:del>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732602" w:rsidDel="00732602" w14:paraId="26FFD7C7" w14:textId="60494CB9" w:rsidTr="003B1754">
        <w:trPr>
          <w:gridBefore w:val="1"/>
          <w:wBefore w:w="9" w:type="dxa"/>
          <w:del w:id="446" w:author="Deepak Ganapathy Muckatira" w:date="2023-02-14T19:41:00Z"/>
        </w:trPr>
        <w:tc>
          <w:tcPr>
            <w:tcW w:w="9741" w:type="dxa"/>
            <w:gridSpan w:val="4"/>
            <w:tcBorders>
              <w:top w:val="single" w:sz="4" w:space="0" w:color="auto"/>
              <w:left w:val="single" w:sz="4" w:space="0" w:color="auto"/>
              <w:bottom w:val="single" w:sz="4" w:space="0" w:color="auto"/>
              <w:right w:val="single" w:sz="4" w:space="0" w:color="auto"/>
            </w:tcBorders>
            <w:hideMark/>
          </w:tcPr>
          <w:p w14:paraId="1D1E1B09" w14:textId="38E264FF" w:rsidR="00732602" w:rsidDel="00732602" w:rsidRDefault="00732602">
            <w:pPr>
              <w:pStyle w:val="TAL"/>
              <w:rPr>
                <w:del w:id="447" w:author="Deepak Ganapathy Muckatira" w:date="2023-02-14T19:41:00Z"/>
                <w:rFonts w:eastAsia="DengXian"/>
              </w:rPr>
            </w:pPr>
            <w:del w:id="448" w:author="Deepak Ganapathy Muckatira" w:date="2023-02-14T19:41:00Z">
              <w:r w:rsidDel="00732602">
                <w:rPr>
                  <w:rFonts w:eastAsia="DengXian"/>
                </w:rPr>
                <w:delText>Derivation Path: TS 38.508-1 [4] Table 4.7.2-14</w:delText>
              </w:r>
            </w:del>
          </w:p>
        </w:tc>
      </w:tr>
      <w:tr w:rsidR="00732602" w:rsidDel="00732602" w14:paraId="3B40CECA" w14:textId="2DCA9091" w:rsidTr="003B1754">
        <w:trPr>
          <w:del w:id="449" w:author="Deepak Ganapathy Muckatira" w:date="2023-02-14T19:4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5A6EA" w14:textId="6A776352" w:rsidR="00732602" w:rsidDel="00732602" w:rsidRDefault="00732602">
            <w:pPr>
              <w:pStyle w:val="TAL"/>
              <w:rPr>
                <w:del w:id="450" w:author="Deepak Ganapathy Muckatira" w:date="2023-02-14T19:41:00Z"/>
                <w:rFonts w:eastAsia="DengXian"/>
              </w:rPr>
            </w:pPr>
            <w:del w:id="451" w:author="Deepak Ganapathy Muckatira" w:date="2023-02-14T19:41:00Z">
              <w:r w:rsidDel="00732602">
                <w:rPr>
                  <w:rFonts w:eastAsia="DengXian"/>
                </w:rPr>
                <w:delText>Information Element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12CA2" w14:textId="4AC1BC54" w:rsidR="00732602" w:rsidDel="00732602" w:rsidRDefault="00732602">
            <w:pPr>
              <w:pStyle w:val="TAL"/>
              <w:rPr>
                <w:del w:id="452" w:author="Deepak Ganapathy Muckatira" w:date="2023-02-14T19:41:00Z"/>
                <w:rFonts w:eastAsia="DengXian"/>
              </w:rPr>
            </w:pPr>
            <w:del w:id="453" w:author="Deepak Ganapathy Muckatira" w:date="2023-02-14T19:41:00Z">
              <w:r w:rsidDel="00732602">
                <w:rPr>
                  <w:rFonts w:eastAsia="DengXian"/>
                </w:rPr>
                <w:delText>Value/remark</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A2395" w14:textId="375112A9" w:rsidR="00732602" w:rsidDel="00732602" w:rsidRDefault="00732602">
            <w:pPr>
              <w:pStyle w:val="TAL"/>
              <w:rPr>
                <w:del w:id="454" w:author="Deepak Ganapathy Muckatira" w:date="2023-02-14T19:41:00Z"/>
                <w:rFonts w:eastAsia="DengXian"/>
              </w:rPr>
            </w:pPr>
            <w:del w:id="455" w:author="Deepak Ganapathy Muckatira" w:date="2023-02-14T19:41:00Z">
              <w:r w:rsidDel="00732602">
                <w:rPr>
                  <w:rFonts w:eastAsia="DengXian"/>
                </w:rPr>
                <w:delText>Comment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3F813" w14:textId="5A70A082" w:rsidR="00732602" w:rsidDel="00732602" w:rsidRDefault="00732602">
            <w:pPr>
              <w:pStyle w:val="TAL"/>
              <w:rPr>
                <w:del w:id="456" w:author="Deepak Ganapathy Muckatira" w:date="2023-02-14T19:41:00Z"/>
                <w:rFonts w:eastAsia="DengXian"/>
              </w:rPr>
            </w:pPr>
            <w:del w:id="457" w:author="Deepak Ganapathy Muckatira" w:date="2023-02-14T19:41:00Z">
              <w:r w:rsidDel="00732602">
                <w:rPr>
                  <w:rFonts w:eastAsia="DengXian"/>
                </w:rPr>
                <w:delText>Condition</w:delText>
              </w:r>
            </w:del>
          </w:p>
        </w:tc>
      </w:tr>
      <w:tr w:rsidR="00732602" w:rsidDel="00732602" w14:paraId="1DF70B98" w14:textId="45139866" w:rsidTr="003B1754">
        <w:trPr>
          <w:del w:id="458" w:author="Deepak Ganapathy Muckatira" w:date="2023-02-14T19:4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9E5B6" w14:textId="05D8D219" w:rsidR="00732602" w:rsidDel="00732602" w:rsidRDefault="00732602">
            <w:pPr>
              <w:pStyle w:val="TAL"/>
              <w:rPr>
                <w:del w:id="459" w:author="Deepak Ganapathy Muckatira" w:date="2023-02-14T19:41:00Z"/>
                <w:rFonts w:eastAsia="DengXian"/>
                <w:lang w:eastAsia="en-GB"/>
              </w:rPr>
            </w:pPr>
            <w:del w:id="460" w:author="Deepak Ganapathy Muckatira" w:date="2023-02-14T19:41:00Z">
              <w:r w:rsidDel="00732602">
                <w:rPr>
                  <w:rFonts w:eastAsia="DengXian"/>
                </w:rPr>
                <w:delText>5GSM cause</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FE5826" w14:textId="3AEC7900" w:rsidR="00732602" w:rsidDel="00732602" w:rsidRDefault="00732602">
            <w:pPr>
              <w:pStyle w:val="TAL"/>
              <w:rPr>
                <w:del w:id="461" w:author="Deepak Ganapathy Muckatira" w:date="2023-02-14T19:41:00Z"/>
                <w:rFonts w:eastAsia="DengXian"/>
              </w:rPr>
            </w:pPr>
            <w:del w:id="462" w:author="Deepak Ganapathy Muckatira" w:date="2023-02-14T19:41:00Z">
              <w:r w:rsidDel="00732602">
                <w:rPr>
                  <w:rFonts w:eastAsia="DengXian"/>
                </w:rPr>
                <w:delText>'0100 0011'B</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88C42" w14:textId="72A4ED94" w:rsidR="00732602" w:rsidDel="00732602" w:rsidRDefault="00732602">
            <w:pPr>
              <w:pStyle w:val="TAL"/>
              <w:rPr>
                <w:del w:id="463" w:author="Deepak Ganapathy Muckatira" w:date="2023-02-14T19:41:00Z"/>
                <w:rFonts w:eastAsia="DengXian"/>
              </w:rPr>
            </w:pPr>
            <w:del w:id="464" w:author="Deepak Ganapathy Muckatira" w:date="2023-02-14T19:41:00Z">
              <w:r w:rsidDel="00732602">
                <w:delText>#67 "insufficient resources for specific slice and DNN"</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9B3E3" w14:textId="3C3B2BFF" w:rsidR="00732602" w:rsidDel="00732602" w:rsidRDefault="00732602">
            <w:pPr>
              <w:pStyle w:val="TAL"/>
              <w:rPr>
                <w:del w:id="465" w:author="Deepak Ganapathy Muckatira" w:date="2023-02-14T19:41:00Z"/>
                <w:rFonts w:eastAsia="DengXian"/>
              </w:rPr>
            </w:pPr>
          </w:p>
        </w:tc>
      </w:tr>
      <w:tr w:rsidR="00732602" w:rsidDel="00732602" w14:paraId="25B8C226" w14:textId="766CE69F" w:rsidTr="003B1754">
        <w:trPr>
          <w:del w:id="466" w:author="Deepak Ganapathy Muckatira" w:date="2023-02-14T19:4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49113" w14:textId="3C24FF57" w:rsidR="00732602" w:rsidDel="00732602" w:rsidRDefault="00732602">
            <w:pPr>
              <w:pStyle w:val="TAL"/>
              <w:rPr>
                <w:del w:id="467" w:author="Deepak Ganapathy Muckatira" w:date="2023-02-14T19:41:00Z"/>
                <w:rFonts w:eastAsia="DengXian"/>
              </w:rPr>
            </w:pPr>
            <w:del w:id="468" w:author="Deepak Ganapathy Muckatira" w:date="2023-02-14T19:41:00Z">
              <w:r w:rsidDel="00732602">
                <w:delText>Back-off timer value</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E4AFC" w14:textId="13BD89A7" w:rsidR="00732602" w:rsidDel="00732602" w:rsidRDefault="00732602">
            <w:pPr>
              <w:pStyle w:val="TAL"/>
              <w:rPr>
                <w:del w:id="469" w:author="Deepak Ganapathy Muckatira" w:date="2023-02-14T19:41:00Z"/>
                <w:rFonts w:eastAsia="DengXian"/>
              </w:rPr>
            </w:pPr>
            <w:del w:id="470" w:author="Deepak Ganapathy Muckatira" w:date="2023-02-14T19:41:00Z">
              <w:r w:rsidDel="00732602">
                <w:delText>Deactivated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F9184" w14:textId="36BFFB75" w:rsidR="00732602" w:rsidDel="00732602" w:rsidRDefault="00732602">
            <w:pPr>
              <w:pStyle w:val="TAL"/>
              <w:rPr>
                <w:del w:id="471" w:author="Deepak Ganapathy Muckatira" w:date="2023-02-14T19:41:00Z"/>
              </w:rPr>
            </w:pPr>
            <w:del w:id="472" w:author="Deepak Ganapathy Muckatira" w:date="2023-02-14T19:41:00Z">
              <w:r w:rsidDel="00732602">
                <w:delText>Set to deactivated</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E6B57" w14:textId="7E1E95FC" w:rsidR="00732602" w:rsidDel="00732602" w:rsidRDefault="00732602">
            <w:pPr>
              <w:pStyle w:val="TAL"/>
              <w:rPr>
                <w:del w:id="473" w:author="Deepak Ganapathy Muckatira" w:date="2023-02-14T19:41:00Z"/>
                <w:rFonts w:eastAsia="DengXian"/>
              </w:rPr>
            </w:pPr>
          </w:p>
        </w:tc>
      </w:tr>
    </w:tbl>
    <w:p w14:paraId="68F52C6B" w14:textId="567A1C9A" w:rsidR="003B1754" w:rsidRPr="003B1754" w:rsidRDefault="003B1754" w:rsidP="003B1754">
      <w:pPr>
        <w:pStyle w:val="CRCoverPage"/>
        <w:spacing w:after="0"/>
        <w:rPr>
          <w:noProof/>
          <w:color w:val="FF0000"/>
          <w:sz w:val="28"/>
          <w:szCs w:val="28"/>
        </w:rPr>
      </w:pPr>
      <w:r w:rsidRPr="003B1754">
        <w:rPr>
          <w:noProof/>
          <w:color w:val="FF0000"/>
          <w:sz w:val="28"/>
          <w:szCs w:val="28"/>
        </w:rPr>
        <w:t>&lt;</w:t>
      </w:r>
      <w:r>
        <w:rPr>
          <w:noProof/>
          <w:color w:val="FF0000"/>
          <w:sz w:val="28"/>
          <w:szCs w:val="28"/>
        </w:rPr>
        <w:t>end</w:t>
      </w:r>
      <w:r w:rsidRPr="003B1754">
        <w:rPr>
          <w:noProof/>
          <w:color w:val="FF0000"/>
          <w:sz w:val="28"/>
          <w:szCs w:val="28"/>
        </w:rPr>
        <w:t xml:space="preserve"> of changes&gt;</w:t>
      </w:r>
    </w:p>
    <w:p w14:paraId="5157A000" w14:textId="77777777" w:rsidR="00732602" w:rsidRDefault="00732602">
      <w:pPr>
        <w:pStyle w:val="CRCoverPage"/>
        <w:spacing w:after="0"/>
        <w:rPr>
          <w:noProof/>
          <w:sz w:val="8"/>
          <w:szCs w:val="8"/>
        </w:rPr>
      </w:pPr>
    </w:p>
    <w:sectPr w:rsidR="00732602" w:rsidSect="002941EF">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4376D1" w14:textId="77777777" w:rsidR="008E04DC" w:rsidRDefault="008E04DC">
      <w:r>
        <w:separator/>
      </w:r>
    </w:p>
  </w:endnote>
  <w:endnote w:type="continuationSeparator" w:id="0">
    <w:p w14:paraId="22D01FD6" w14:textId="77777777" w:rsidR="008E04DC" w:rsidRDefault="008E0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C8E09" w14:textId="721C66DF" w:rsidR="00E91D9C"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08DEDF" w14:textId="77777777" w:rsidR="008E04DC" w:rsidRDefault="008E04DC">
      <w:r>
        <w:separator/>
      </w:r>
    </w:p>
  </w:footnote>
  <w:footnote w:type="continuationSeparator" w:id="0">
    <w:p w14:paraId="03E5D8F0" w14:textId="77777777" w:rsidR="008E04DC" w:rsidRDefault="008E04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65F25" w14:textId="77777777" w:rsidR="00E91D9C" w:rsidRDefault="00000000" w:rsidP="002941EF">
    <w:pPr>
      <w:framePr w:h="284" w:hRule="exact" w:wrap="around" w:vAnchor="text" w:hAnchor="margin" w:y="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F180D8A"/>
    <w:multiLevelType w:val="hybridMultilevel"/>
    <w:tmpl w:val="2362AE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7575623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0BA"/>
    <w:rsid w:val="00031339"/>
    <w:rsid w:val="0005195A"/>
    <w:rsid w:val="00087F91"/>
    <w:rsid w:val="000A6394"/>
    <w:rsid w:val="000B7FED"/>
    <w:rsid w:val="000C038A"/>
    <w:rsid w:val="000C6598"/>
    <w:rsid w:val="000D44B3"/>
    <w:rsid w:val="001325AB"/>
    <w:rsid w:val="00145D43"/>
    <w:rsid w:val="00192C46"/>
    <w:rsid w:val="001A08B3"/>
    <w:rsid w:val="001A2CA0"/>
    <w:rsid w:val="001A7B60"/>
    <w:rsid w:val="001B52F0"/>
    <w:rsid w:val="001B7A65"/>
    <w:rsid w:val="001E41F3"/>
    <w:rsid w:val="0026004D"/>
    <w:rsid w:val="002640DD"/>
    <w:rsid w:val="00275D12"/>
    <w:rsid w:val="00284FEB"/>
    <w:rsid w:val="002860C4"/>
    <w:rsid w:val="002941EF"/>
    <w:rsid w:val="002B5741"/>
    <w:rsid w:val="002E472E"/>
    <w:rsid w:val="00305409"/>
    <w:rsid w:val="00307C2F"/>
    <w:rsid w:val="003609EF"/>
    <w:rsid w:val="0036231A"/>
    <w:rsid w:val="00374DD4"/>
    <w:rsid w:val="003B1754"/>
    <w:rsid w:val="003E1A36"/>
    <w:rsid w:val="00410371"/>
    <w:rsid w:val="004242F1"/>
    <w:rsid w:val="00493CAF"/>
    <w:rsid w:val="004B75B7"/>
    <w:rsid w:val="0050753F"/>
    <w:rsid w:val="0051580D"/>
    <w:rsid w:val="00547111"/>
    <w:rsid w:val="00592D74"/>
    <w:rsid w:val="005E2C44"/>
    <w:rsid w:val="005F04C7"/>
    <w:rsid w:val="005F1CC2"/>
    <w:rsid w:val="00607452"/>
    <w:rsid w:val="00621188"/>
    <w:rsid w:val="006257ED"/>
    <w:rsid w:val="00665C47"/>
    <w:rsid w:val="00695808"/>
    <w:rsid w:val="006A40BF"/>
    <w:rsid w:val="006B46FB"/>
    <w:rsid w:val="006E21FB"/>
    <w:rsid w:val="006F1D58"/>
    <w:rsid w:val="006F70D8"/>
    <w:rsid w:val="007176FF"/>
    <w:rsid w:val="00720EBE"/>
    <w:rsid w:val="00721C5E"/>
    <w:rsid w:val="00727919"/>
    <w:rsid w:val="00732602"/>
    <w:rsid w:val="00792342"/>
    <w:rsid w:val="007977A8"/>
    <w:rsid w:val="007B512A"/>
    <w:rsid w:val="007C2097"/>
    <w:rsid w:val="007D6A07"/>
    <w:rsid w:val="007F7259"/>
    <w:rsid w:val="008040A8"/>
    <w:rsid w:val="008279FA"/>
    <w:rsid w:val="008626E7"/>
    <w:rsid w:val="00870EE7"/>
    <w:rsid w:val="008863B9"/>
    <w:rsid w:val="00891FEA"/>
    <w:rsid w:val="008A45A6"/>
    <w:rsid w:val="008E04DC"/>
    <w:rsid w:val="008E2FB1"/>
    <w:rsid w:val="008F3789"/>
    <w:rsid w:val="008F686C"/>
    <w:rsid w:val="009148DE"/>
    <w:rsid w:val="009273C2"/>
    <w:rsid w:val="00941E30"/>
    <w:rsid w:val="0097680D"/>
    <w:rsid w:val="009777D9"/>
    <w:rsid w:val="00991B88"/>
    <w:rsid w:val="009A5753"/>
    <w:rsid w:val="009A579D"/>
    <w:rsid w:val="009E3297"/>
    <w:rsid w:val="009F734F"/>
    <w:rsid w:val="00A1256C"/>
    <w:rsid w:val="00A20686"/>
    <w:rsid w:val="00A246B6"/>
    <w:rsid w:val="00A476D1"/>
    <w:rsid w:val="00A47E70"/>
    <w:rsid w:val="00A50CF0"/>
    <w:rsid w:val="00A515C1"/>
    <w:rsid w:val="00A7671C"/>
    <w:rsid w:val="00AA2CBC"/>
    <w:rsid w:val="00AB2816"/>
    <w:rsid w:val="00AC5820"/>
    <w:rsid w:val="00AD1CD8"/>
    <w:rsid w:val="00B258BB"/>
    <w:rsid w:val="00B67B97"/>
    <w:rsid w:val="00B968C8"/>
    <w:rsid w:val="00BA3EC5"/>
    <w:rsid w:val="00BA51D9"/>
    <w:rsid w:val="00BA618E"/>
    <w:rsid w:val="00BB5DFC"/>
    <w:rsid w:val="00BD279D"/>
    <w:rsid w:val="00BD6BB8"/>
    <w:rsid w:val="00BD6C20"/>
    <w:rsid w:val="00C00199"/>
    <w:rsid w:val="00C66BA2"/>
    <w:rsid w:val="00C77839"/>
    <w:rsid w:val="00C95985"/>
    <w:rsid w:val="00CC5026"/>
    <w:rsid w:val="00CC68D0"/>
    <w:rsid w:val="00CF6C7B"/>
    <w:rsid w:val="00D03F9A"/>
    <w:rsid w:val="00D06D51"/>
    <w:rsid w:val="00D24991"/>
    <w:rsid w:val="00D50255"/>
    <w:rsid w:val="00D66520"/>
    <w:rsid w:val="00DC28BC"/>
    <w:rsid w:val="00DC528A"/>
    <w:rsid w:val="00DE34CF"/>
    <w:rsid w:val="00DF12E3"/>
    <w:rsid w:val="00E13F3D"/>
    <w:rsid w:val="00E24E6D"/>
    <w:rsid w:val="00E34898"/>
    <w:rsid w:val="00EB09B7"/>
    <w:rsid w:val="00EB0E77"/>
    <w:rsid w:val="00EE7D7C"/>
    <w:rsid w:val="00F07C34"/>
    <w:rsid w:val="00F25D98"/>
    <w:rsid w:val="00F300FB"/>
    <w:rsid w:val="00FB5A2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DC528A"/>
    <w:rPr>
      <w:rFonts w:ascii="Arial" w:hAnsi="Arial"/>
      <w:sz w:val="18"/>
      <w:lang w:val="en-GB" w:eastAsia="en-US"/>
    </w:rPr>
  </w:style>
  <w:style w:type="character" w:customStyle="1" w:styleId="TACCar">
    <w:name w:val="TAC Car"/>
    <w:link w:val="TAC"/>
    <w:qFormat/>
    <w:rsid w:val="00DC528A"/>
    <w:rPr>
      <w:rFonts w:ascii="Arial" w:hAnsi="Arial"/>
      <w:sz w:val="18"/>
      <w:lang w:val="en-GB" w:eastAsia="en-US"/>
    </w:rPr>
  </w:style>
  <w:style w:type="character" w:customStyle="1" w:styleId="TAHCar">
    <w:name w:val="TAH Car"/>
    <w:link w:val="TAH"/>
    <w:qFormat/>
    <w:rsid w:val="00DC528A"/>
    <w:rPr>
      <w:rFonts w:ascii="Arial" w:hAnsi="Arial"/>
      <w:b/>
      <w:sz w:val="18"/>
      <w:lang w:val="en-GB" w:eastAsia="en-US"/>
    </w:rPr>
  </w:style>
  <w:style w:type="character" w:customStyle="1" w:styleId="THChar">
    <w:name w:val="TH Char"/>
    <w:link w:val="TH"/>
    <w:qFormat/>
    <w:rsid w:val="00DC528A"/>
    <w:rPr>
      <w:rFonts w:ascii="Arial" w:hAnsi="Arial"/>
      <w:b/>
      <w:lang w:val="en-GB" w:eastAsia="en-US"/>
    </w:rPr>
  </w:style>
  <w:style w:type="paragraph" w:styleId="Revision">
    <w:name w:val="Revision"/>
    <w:hidden/>
    <w:uiPriority w:val="99"/>
    <w:semiHidden/>
    <w:rsid w:val="00C00199"/>
    <w:rPr>
      <w:rFonts w:ascii="Times New Roman" w:hAnsi="Times New Roman"/>
      <w:lang w:val="en-GB" w:eastAsia="en-US"/>
    </w:rPr>
  </w:style>
  <w:style w:type="character" w:customStyle="1" w:styleId="H6Char">
    <w:name w:val="H6 Char"/>
    <w:link w:val="H6"/>
    <w:qFormat/>
    <w:rsid w:val="0097680D"/>
    <w:rPr>
      <w:rFonts w:ascii="Arial" w:hAnsi="Arial"/>
      <w:lang w:val="en-GB" w:eastAsia="en-US"/>
    </w:rPr>
  </w:style>
  <w:style w:type="character" w:customStyle="1" w:styleId="FooterChar">
    <w:name w:val="Footer Char"/>
    <w:aliases w:val="footer odd Char,footer Char,fo Char,pie de página Char"/>
    <w:link w:val="Footer"/>
    <w:rsid w:val="0097680D"/>
    <w:rPr>
      <w:rFonts w:ascii="Arial" w:hAnsi="Arial"/>
      <w:b/>
      <w:i/>
      <w:noProof/>
      <w:sz w:val="18"/>
      <w:lang w:val="en-GB" w:eastAsia="en-US"/>
    </w:rPr>
  </w:style>
  <w:style w:type="character" w:customStyle="1" w:styleId="PLChar">
    <w:name w:val="PL Char"/>
    <w:link w:val="PL"/>
    <w:qFormat/>
    <w:rsid w:val="0097680D"/>
    <w:rPr>
      <w:rFonts w:ascii="Courier New" w:hAnsi="Courier New"/>
      <w:noProof/>
      <w:sz w:val="16"/>
      <w:lang w:val="en-GB" w:eastAsia="en-US"/>
    </w:rPr>
  </w:style>
  <w:style w:type="character" w:customStyle="1" w:styleId="B1Char">
    <w:name w:val="B1 Char"/>
    <w:link w:val="B1"/>
    <w:qFormat/>
    <w:locked/>
    <w:rsid w:val="0097680D"/>
    <w:rPr>
      <w:rFonts w:ascii="Times New Roman" w:hAnsi="Times New Roman"/>
      <w:lang w:val="en-GB" w:eastAsia="en-US"/>
    </w:rPr>
  </w:style>
  <w:style w:type="character" w:customStyle="1" w:styleId="B2Char">
    <w:name w:val="B2 Char"/>
    <w:link w:val="B2"/>
    <w:qFormat/>
    <w:rsid w:val="0097680D"/>
    <w:rPr>
      <w:rFonts w:ascii="Times New Roman" w:hAnsi="Times New Roman"/>
      <w:lang w:val="en-GB" w:eastAsia="en-US"/>
    </w:rPr>
  </w:style>
  <w:style w:type="character" w:customStyle="1" w:styleId="B3Char">
    <w:name w:val="B3 Char"/>
    <w:link w:val="B3"/>
    <w:qFormat/>
    <w:rsid w:val="0097680D"/>
    <w:rPr>
      <w:rFonts w:ascii="Times New Roman" w:hAnsi="Times New Roman"/>
      <w:lang w:val="en-GB" w:eastAsia="en-US"/>
    </w:rPr>
  </w:style>
  <w:style w:type="character" w:customStyle="1" w:styleId="B4Char">
    <w:name w:val="B4 Char"/>
    <w:link w:val="B4"/>
    <w:qFormat/>
    <w:rsid w:val="0097680D"/>
    <w:rPr>
      <w:rFonts w:ascii="Times New Roman" w:hAnsi="Times New Roman"/>
      <w:lang w:val="en-GB" w:eastAsia="en-US"/>
    </w:rPr>
  </w:style>
  <w:style w:type="character" w:customStyle="1" w:styleId="B5Char">
    <w:name w:val="B5 Char"/>
    <w:link w:val="B5"/>
    <w:qFormat/>
    <w:rsid w:val="0097680D"/>
    <w:rPr>
      <w:rFonts w:ascii="Times New Roman" w:hAnsi="Times New Roman"/>
      <w:lang w:val="en-GB" w:eastAsia="en-US"/>
    </w:rPr>
  </w:style>
  <w:style w:type="paragraph" w:customStyle="1" w:styleId="B6">
    <w:name w:val="B6"/>
    <w:basedOn w:val="B5"/>
    <w:link w:val="B6Char"/>
    <w:qFormat/>
    <w:rsid w:val="0097680D"/>
    <w:pPr>
      <w:ind w:left="1985"/>
    </w:pPr>
    <w:rPr>
      <w:rFonts w:eastAsia="Malgun Gothic"/>
    </w:rPr>
  </w:style>
  <w:style w:type="character" w:customStyle="1" w:styleId="B6Char">
    <w:name w:val="B6 Char"/>
    <w:link w:val="B6"/>
    <w:qFormat/>
    <w:rsid w:val="0097680D"/>
    <w:rPr>
      <w:rFonts w:ascii="Times New Roman" w:eastAsia="Malgun Gothic" w:hAnsi="Times New Roman"/>
      <w:lang w:val="en-GB" w:eastAsia="en-US"/>
    </w:rPr>
  </w:style>
  <w:style w:type="character" w:customStyle="1" w:styleId="TFChar">
    <w:name w:val="TF Char"/>
    <w:link w:val="TF"/>
    <w:qFormat/>
    <w:rsid w:val="00307C2F"/>
    <w:rPr>
      <w:rFonts w:ascii="Arial" w:hAnsi="Arial"/>
      <w:b/>
      <w:lang w:val="en-GB" w:eastAsia="en-US"/>
    </w:rPr>
  </w:style>
  <w:style w:type="character" w:customStyle="1" w:styleId="B3Char2">
    <w:name w:val="B3 Char2"/>
    <w:qFormat/>
    <w:rsid w:val="00307C2F"/>
    <w:rPr>
      <w:rFonts w:eastAsia="Times New Roman"/>
      <w:lang w:val="en-GB" w:eastAsia="ja-JP"/>
    </w:rPr>
  </w:style>
  <w:style w:type="character" w:customStyle="1" w:styleId="NOChar">
    <w:name w:val="NO Char"/>
    <w:link w:val="NO"/>
    <w:qFormat/>
    <w:rsid w:val="00BD6C20"/>
    <w:rPr>
      <w:rFonts w:ascii="Times New Roman" w:hAnsi="Times New Roman"/>
      <w:lang w:val="en-GB" w:eastAsia="en-US"/>
    </w:rPr>
  </w:style>
  <w:style w:type="character" w:customStyle="1" w:styleId="B1Char1">
    <w:name w:val="B1 Char1"/>
    <w:qFormat/>
    <w:rsid w:val="00BD6C20"/>
    <w:rPr>
      <w:rFonts w:eastAsia="Times New Roman"/>
      <w:lang w:val="en-GB" w:eastAsia="ja-JP"/>
    </w:rPr>
  </w:style>
  <w:style w:type="character" w:customStyle="1" w:styleId="TANChar">
    <w:name w:val="TAN Char"/>
    <w:link w:val="TAN"/>
    <w:qFormat/>
    <w:locked/>
    <w:rsid w:val="00732602"/>
    <w:rPr>
      <w:rFonts w:ascii="Arial" w:hAnsi="Arial"/>
      <w:sz w:val="18"/>
      <w:lang w:val="en-GB" w:eastAsia="en-US"/>
    </w:rPr>
  </w:style>
  <w:style w:type="paragraph" w:styleId="ListParagraph">
    <w:name w:val="List Paragraph"/>
    <w:basedOn w:val="Normal"/>
    <w:uiPriority w:val="34"/>
    <w:qFormat/>
    <w:rsid w:val="00CF6C7B"/>
    <w:pPr>
      <w:spacing w:after="0"/>
      <w:ind w:left="72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6255477">
      <w:bodyDiv w:val="1"/>
      <w:marLeft w:val="0"/>
      <w:marRight w:val="0"/>
      <w:marTop w:val="0"/>
      <w:marBottom w:val="0"/>
      <w:divBdr>
        <w:top w:val="none" w:sz="0" w:space="0" w:color="auto"/>
        <w:left w:val="none" w:sz="0" w:space="0" w:color="auto"/>
        <w:bottom w:val="none" w:sz="0" w:space="0" w:color="auto"/>
        <w:right w:val="none" w:sz="0" w:space="0" w:color="auto"/>
      </w:divBdr>
    </w:div>
    <w:div w:id="1027608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21.vsd"/><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muckat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580</TotalTime>
  <Pages>8</Pages>
  <Words>3025</Words>
  <Characters>17246</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22</cp:revision>
  <cp:lastPrinted>1900-01-01T08:00:00Z</cp:lastPrinted>
  <dcterms:created xsi:type="dcterms:W3CDTF">2022-11-15T08:30:00Z</dcterms:created>
  <dcterms:modified xsi:type="dcterms:W3CDTF">2023-02-17T01:19:00Z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R5-226777</vt:lpwstr>
  </property>
  <property fmtid="{D5CDD505-2E9C-101B-9397-08002B2CF9AE}" pid="10" name="Spec#">
    <vt:lpwstr>38.508-2</vt:lpwstr>
  </property>
  <property fmtid="{D5CDD505-2E9C-101B-9397-08002B2CF9AE}" pid="11" name="Cr#">
    <vt:lpwstr>0403</vt:lpwstr>
  </property>
  <property fmtid="{D5CDD505-2E9C-101B-9397-08002B2CF9AE}" pid="12" name="Revision">
    <vt:lpwstr>-</vt:lpwstr>
  </property>
  <property fmtid="{D5CDD505-2E9C-101B-9397-08002B2CF9AE}" pid="13" name="Version">
    <vt:lpwstr>17.6.0</vt:lpwstr>
  </property>
  <property fmtid="{D5CDD505-2E9C-101B-9397-08002B2CF9AE}" pid="14" name="CrTitle">
    <vt:lpwstr>Addition of new PICS for eDRX Capabilty</vt:lpwstr>
  </property>
  <property fmtid="{D5CDD505-2E9C-101B-9397-08002B2CF9AE}" pid="15" name="SourceIfWg">
    <vt:lpwstr>Qualcomm CDMA Technologies</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