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450A62E" w:rsidR="00CD4C7B" w:rsidRPr="00DF0B55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DF0B55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DF0B55">
        <w:rPr>
          <w:noProof w:val="0"/>
          <w:sz w:val="24"/>
          <w:szCs w:val="24"/>
          <w:lang w:val="de-DE"/>
        </w:rPr>
        <w:t>SG-RAN</w:t>
      </w:r>
      <w:r w:rsidR="00936071" w:rsidRPr="00DF0B55">
        <w:rPr>
          <w:noProof w:val="0"/>
          <w:sz w:val="24"/>
          <w:szCs w:val="24"/>
          <w:lang w:val="de-DE"/>
        </w:rPr>
        <w:t xml:space="preserve"> </w:t>
      </w:r>
      <w:r w:rsidR="004006E8" w:rsidRPr="00DF0B55">
        <w:rPr>
          <w:noProof w:val="0"/>
          <w:sz w:val="24"/>
          <w:szCs w:val="24"/>
          <w:lang w:val="de-DE"/>
        </w:rPr>
        <w:t>#</w:t>
      </w:r>
      <w:r w:rsidR="002648C1">
        <w:rPr>
          <w:noProof w:val="0"/>
          <w:sz w:val="24"/>
          <w:szCs w:val="24"/>
          <w:lang w:val="de-DE"/>
        </w:rPr>
        <w:t>98</w:t>
      </w:r>
      <w:r w:rsidR="00A873BD">
        <w:rPr>
          <w:noProof w:val="0"/>
          <w:sz w:val="24"/>
          <w:szCs w:val="24"/>
          <w:lang w:val="de-DE"/>
        </w:rPr>
        <w:t>e</w:t>
      </w:r>
      <w:r w:rsidRPr="00DF0B55">
        <w:rPr>
          <w:bCs/>
          <w:noProof w:val="0"/>
          <w:sz w:val="24"/>
          <w:szCs w:val="24"/>
          <w:lang w:val="de-DE"/>
        </w:rPr>
        <w:tab/>
      </w:r>
      <w:r w:rsidRPr="00DF0B55">
        <w:rPr>
          <w:noProof w:val="0"/>
          <w:sz w:val="24"/>
          <w:szCs w:val="24"/>
          <w:lang w:val="de-DE"/>
        </w:rPr>
        <w:t>R</w:t>
      </w:r>
      <w:r w:rsidR="00C6266F" w:rsidRPr="00DF0B55">
        <w:rPr>
          <w:noProof w:val="0"/>
          <w:sz w:val="24"/>
          <w:szCs w:val="24"/>
          <w:lang w:val="de-DE"/>
        </w:rPr>
        <w:t>P</w:t>
      </w:r>
      <w:r w:rsidRPr="00DF0B55">
        <w:rPr>
          <w:noProof w:val="0"/>
          <w:sz w:val="24"/>
          <w:szCs w:val="24"/>
          <w:lang w:val="de-DE"/>
        </w:rPr>
        <w:t>-</w:t>
      </w:r>
      <w:r w:rsidR="00AD00A0" w:rsidRPr="00DF0B55">
        <w:rPr>
          <w:noProof w:val="0"/>
          <w:sz w:val="24"/>
          <w:szCs w:val="24"/>
          <w:lang w:val="de-DE"/>
        </w:rPr>
        <w:t>2</w:t>
      </w:r>
      <w:r w:rsidR="007C5654" w:rsidRPr="00DF0B55">
        <w:rPr>
          <w:noProof w:val="0"/>
          <w:sz w:val="24"/>
          <w:szCs w:val="24"/>
          <w:lang w:val="de-DE"/>
        </w:rPr>
        <w:t>2</w:t>
      </w:r>
      <w:r w:rsidR="002648C1">
        <w:rPr>
          <w:noProof w:val="0"/>
          <w:sz w:val="24"/>
          <w:szCs w:val="24"/>
          <w:lang w:val="de-DE"/>
        </w:rPr>
        <w:t>2819</w:t>
      </w:r>
    </w:p>
    <w:p w14:paraId="026ACD04" w14:textId="090DD75D" w:rsidR="0081245B" w:rsidRPr="00DF0B55" w:rsidRDefault="00A873BD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 w:rsidRPr="004B1539">
        <w:rPr>
          <w:rFonts w:eastAsia="SimSun"/>
          <w:noProof w:val="0"/>
          <w:sz w:val="24"/>
          <w:szCs w:val="24"/>
          <w:lang w:eastAsia="zh-CN"/>
        </w:rPr>
        <w:t xml:space="preserve">Electronic Meeting,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2648C1">
        <w:rPr>
          <w:rFonts w:eastAsia="SimSun"/>
          <w:noProof w:val="0"/>
          <w:sz w:val="24"/>
          <w:szCs w:val="24"/>
          <w:lang w:eastAsia="zh-CN"/>
        </w:rPr>
        <w:t>Dec</w:t>
      </w:r>
      <w:r>
        <w:rPr>
          <w:rFonts w:eastAsia="SimSun"/>
          <w:noProof w:val="0"/>
          <w:sz w:val="24"/>
          <w:szCs w:val="24"/>
          <w:lang w:eastAsia="zh-CN"/>
        </w:rPr>
        <w:t>ember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2022</w:t>
      </w:r>
    </w:p>
    <w:p w14:paraId="39BE00F6" w14:textId="77777777" w:rsidR="00CD4C7B" w:rsidRPr="00DF0B55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DF0B55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F6BA28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57703D" w:rsidRPr="00DF0B55">
        <w:rPr>
          <w:rFonts w:cs="Arial"/>
          <w:b/>
          <w:bCs/>
          <w:sz w:val="24"/>
        </w:rPr>
        <w:t>5</w:t>
      </w:r>
    </w:p>
    <w:p w14:paraId="6A1BC0C1" w14:textId="6A0EB752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NEC</w:t>
      </w:r>
      <w:r w:rsidR="007B0110" w:rsidRPr="00D52571">
        <w:rPr>
          <w:rFonts w:ascii="Arial" w:hAnsi="Arial" w:cs="Arial"/>
          <w:b/>
          <w:bCs/>
          <w:sz w:val="24"/>
          <w:szCs w:val="24"/>
        </w:rPr>
        <w:t>, Rakuten Mobile Inc.</w:t>
      </w:r>
      <w:bookmarkStart w:id="1" w:name="_GoBack"/>
      <w:bookmarkEnd w:id="1"/>
    </w:p>
    <w:p w14:paraId="45BE90BE" w14:textId="6471B185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57703D" w:rsidRPr="00DF0B55">
        <w:rPr>
          <w:rFonts w:ascii="Arial" w:hAnsi="Arial" w:cs="Arial"/>
          <w:b/>
          <w:bCs/>
          <w:sz w:val="24"/>
        </w:rPr>
        <w:t xml:space="preserve">Views on RAN </w:t>
      </w:r>
      <w:r w:rsidR="002648C1">
        <w:rPr>
          <w:rFonts w:ascii="Arial" w:hAnsi="Arial" w:cs="Arial"/>
          <w:b/>
          <w:bCs/>
          <w:sz w:val="24"/>
        </w:rPr>
        <w:t xml:space="preserve">Rel-18 </w:t>
      </w:r>
      <w:r w:rsidR="0057703D" w:rsidRPr="00DF0B55">
        <w:rPr>
          <w:rFonts w:ascii="Arial" w:hAnsi="Arial" w:cs="Arial"/>
          <w:b/>
          <w:bCs/>
          <w:sz w:val="24"/>
        </w:rPr>
        <w:t>planning</w:t>
      </w:r>
    </w:p>
    <w:p w14:paraId="7DF86DB4" w14:textId="0DF7FCF6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DF0B55" w:rsidRDefault="00CD4C7B" w:rsidP="00CD4C7B">
      <w:pPr>
        <w:pStyle w:val="Heading1"/>
      </w:pPr>
      <w:r w:rsidRPr="00DF0B55">
        <w:t>1</w:t>
      </w:r>
      <w:r w:rsidRPr="00DF0B55">
        <w:tab/>
      </w:r>
      <w:r w:rsidR="0056573F" w:rsidRPr="00DF0B55">
        <w:t>Introduction</w:t>
      </w:r>
    </w:p>
    <w:p w14:paraId="35527244" w14:textId="34311A94" w:rsidR="00BE5432" w:rsidRDefault="0081245B" w:rsidP="00A873BD">
      <w:r w:rsidRPr="00A873BD">
        <w:t xml:space="preserve">The timeline for Rel-18 was originally agreed based on the assumption that from 2H 2022 3GPP meetings would be F2F again. </w:t>
      </w:r>
      <w:r w:rsidR="00A873BD">
        <w:t>However, it is now clear that a significant number of meetings in 2H 2022</w:t>
      </w:r>
      <w:r w:rsidR="001D4455">
        <w:t xml:space="preserve"> </w:t>
      </w:r>
      <w:r w:rsidR="00E86811">
        <w:t xml:space="preserve">already </w:t>
      </w:r>
      <w:r w:rsidR="001D4455">
        <w:t>were,</w:t>
      </w:r>
      <w:r w:rsidR="00A873BD">
        <w:t xml:space="preserve"> and </w:t>
      </w:r>
      <w:r w:rsidR="001D4455">
        <w:t xml:space="preserve">in </w:t>
      </w:r>
      <w:r w:rsidR="00A873BD">
        <w:t>2023 will be</w:t>
      </w:r>
      <w:r w:rsidR="001D4455">
        <w:t>,</w:t>
      </w:r>
      <w:r w:rsidR="00A873BD">
        <w:t xml:space="preserve"> electronic.</w:t>
      </w:r>
      <w:r w:rsidRPr="00A873BD">
        <w:t xml:space="preserve"> This raises the question whether the </w:t>
      </w:r>
      <w:r w:rsidR="007232CC" w:rsidRPr="00A873BD">
        <w:t xml:space="preserve">current </w:t>
      </w:r>
      <w:r w:rsidRPr="00A873BD">
        <w:t>Rel-18 timeline is sustainable.</w:t>
      </w:r>
    </w:p>
    <w:p w14:paraId="299D946A" w14:textId="77777777" w:rsidR="003E5188" w:rsidRPr="00DF0B55" w:rsidRDefault="003E5188" w:rsidP="00A873BD"/>
    <w:p w14:paraId="127ACA6D" w14:textId="4A5BBF19" w:rsidR="00CD4C7B" w:rsidRPr="00DF0B55" w:rsidRDefault="00CD4C7B" w:rsidP="5A7F95BF">
      <w:pPr>
        <w:pStyle w:val="Heading1"/>
      </w:pPr>
      <w:r w:rsidRPr="00DF0B55">
        <w:t>2</w:t>
      </w:r>
      <w:r w:rsidRPr="00DF0B55">
        <w:tab/>
      </w:r>
      <w:r w:rsidR="006A3B8A" w:rsidRPr="00DF0B55">
        <w:t>Discussion</w:t>
      </w:r>
    </w:p>
    <w:p w14:paraId="12C0845B" w14:textId="6EC6326F" w:rsidR="001D4455" w:rsidRDefault="0081245B" w:rsidP="00BE5432">
      <w:r w:rsidRPr="00A873BD">
        <w:t>When the Rel-18 timeline was discussed in 2021, the assumption was that starting from 2H 2022, most 3GPP meetings would be F2F meetings</w:t>
      </w:r>
      <w:r w:rsidR="007232CC" w:rsidRPr="00A873BD">
        <w:t xml:space="preserve"> again</w:t>
      </w:r>
      <w:r w:rsidRPr="00A873BD">
        <w:t xml:space="preserve">. </w:t>
      </w:r>
      <w:r w:rsidR="001D4455">
        <w:t xml:space="preserve">In practice however, in 2022 both RAN#97e and RAN#98e, all August RAN WG meetings except RAN1 and all October RAN WG meetings were electronic. For 2023, </w:t>
      </w:r>
      <w:r w:rsidR="00E86811">
        <w:t xml:space="preserve">based on the latest discussion, </w:t>
      </w:r>
      <w:r w:rsidR="001D4455">
        <w:t>three out of four RAN plenary meetings may be electronic as well as the RAN WG meetings in April and October.</w:t>
      </w:r>
    </w:p>
    <w:p w14:paraId="5C910C8E" w14:textId="4E92690D" w:rsidR="00595BB5" w:rsidRPr="003E5188" w:rsidRDefault="00595BB5" w:rsidP="00BE5432">
      <w:r w:rsidRPr="003E5188">
        <w:t>At the same time, the experience from Rel-17 has shown that the completion of a release takes significantly longer if many meetings are electronic.</w:t>
      </w:r>
    </w:p>
    <w:p w14:paraId="61D4FED2" w14:textId="0A53804A" w:rsidR="00595BB5" w:rsidRPr="003E5188" w:rsidRDefault="00595BB5" w:rsidP="00BE5432">
      <w:r w:rsidRPr="003E5188">
        <w:t>Finally, proposing to change the expected completion of a release (too) late will lead to uncertainty in the market, negative headlines for 3GPP, and</w:t>
      </w:r>
      <w:r w:rsidR="007232CC" w:rsidRPr="003E5188">
        <w:t xml:space="preserve"> unrealistic</w:t>
      </w:r>
      <w:r w:rsidRPr="003E5188">
        <w:t xml:space="preserve"> pressure to complete within the original time frame "no matter what".</w:t>
      </w:r>
    </w:p>
    <w:p w14:paraId="03CF4CA4" w14:textId="39AA8A70" w:rsidR="00595BB5" w:rsidRPr="00DF0B55" w:rsidRDefault="00595BB5" w:rsidP="00BE5432">
      <w:r w:rsidRPr="003E5188">
        <w:t xml:space="preserve">Taking the above into account, 3GPP should </w:t>
      </w:r>
      <w:r w:rsidR="003E5188" w:rsidRPr="003E5188">
        <w:t>seriously consider</w:t>
      </w:r>
      <w:r w:rsidRPr="003E5188">
        <w:t xml:space="preserve"> whether the original timeline of Rel-18 is still realistic, and take </w:t>
      </w:r>
      <w:r w:rsidR="007232CC" w:rsidRPr="003E5188">
        <w:t>timel</w:t>
      </w:r>
      <w:r w:rsidRPr="003E5188">
        <w:t>y actio</w:t>
      </w:r>
      <w:r w:rsidR="007232CC" w:rsidRPr="003E5188">
        <w:t>n to correct it, if the answer is "no".</w:t>
      </w:r>
    </w:p>
    <w:p w14:paraId="61D97981" w14:textId="77777777" w:rsidR="00E26B64" w:rsidRPr="00DF0B55" w:rsidRDefault="00E26B64" w:rsidP="004C7ACA"/>
    <w:p w14:paraId="284A4D34" w14:textId="47A5E85D" w:rsidR="00E65E13" w:rsidRPr="003E5188" w:rsidRDefault="00E65E13" w:rsidP="00E65E13">
      <w:pPr>
        <w:pStyle w:val="Heading1"/>
      </w:pPr>
      <w:r w:rsidRPr="003E5188">
        <w:t>3</w:t>
      </w:r>
      <w:r w:rsidRPr="003E5188">
        <w:tab/>
      </w:r>
      <w:r w:rsidR="008C735E" w:rsidRPr="003E5188">
        <w:t>Proposal</w:t>
      </w:r>
      <w:r w:rsidR="00716E47" w:rsidRPr="003E5188">
        <w:t>s</w:t>
      </w:r>
    </w:p>
    <w:p w14:paraId="0B998992" w14:textId="12730892" w:rsidR="007232CC" w:rsidRPr="003E5188" w:rsidRDefault="007232CC" w:rsidP="001D3A1C">
      <w:pPr>
        <w:rPr>
          <w:b/>
        </w:rPr>
      </w:pPr>
      <w:r w:rsidRPr="003E5188">
        <w:rPr>
          <w:b/>
        </w:rPr>
        <w:t>Proposal 1</w:t>
      </w:r>
      <w:r w:rsidR="001D3A1C" w:rsidRPr="003E5188">
        <w:rPr>
          <w:b/>
        </w:rPr>
        <w:t xml:space="preserve">: </w:t>
      </w:r>
      <w:r w:rsidRPr="003E5188">
        <w:rPr>
          <w:b/>
        </w:rPr>
        <w:t>RAN t</w:t>
      </w:r>
      <w:r w:rsidR="001D4455">
        <w:rPr>
          <w:b/>
        </w:rPr>
        <w:t xml:space="preserve">o check if the current </w:t>
      </w:r>
      <w:r w:rsidRPr="003E5188">
        <w:rPr>
          <w:b/>
        </w:rPr>
        <w:t>Rel-18</w:t>
      </w:r>
      <w:r w:rsidR="001D4455">
        <w:rPr>
          <w:b/>
        </w:rPr>
        <w:t xml:space="preserve"> timeline</w:t>
      </w:r>
      <w:r w:rsidRPr="003E5188">
        <w:rPr>
          <w:b/>
        </w:rPr>
        <w:t xml:space="preserve"> is still realistic from a RAN point of view, given the significant number of electronic (non-F2F) meetings </w:t>
      </w:r>
      <w:r w:rsidR="001D4455">
        <w:rPr>
          <w:b/>
        </w:rPr>
        <w:t>RAN has had and will be having during that period</w:t>
      </w:r>
    </w:p>
    <w:p w14:paraId="60B41E7C" w14:textId="75B5799B" w:rsidR="001D3A1C" w:rsidRPr="00DF0B55" w:rsidRDefault="007232CC" w:rsidP="001D3A1C">
      <w:pPr>
        <w:rPr>
          <w:b/>
        </w:rPr>
      </w:pPr>
      <w:r w:rsidRPr="003E5188">
        <w:rPr>
          <w:b/>
        </w:rPr>
        <w:t>Proposal 2: RAN to coordinate with SA and CT if it is found that the Rel-18 timeline is not realistic any longer from a RAN point of view</w:t>
      </w:r>
    </w:p>
    <w:p w14:paraId="208CA8DC" w14:textId="77777777" w:rsidR="007232CC" w:rsidRPr="00DF0B55" w:rsidRDefault="007232CC" w:rsidP="001D3A1C"/>
    <w:sectPr w:rsidR="007232CC" w:rsidRPr="00DF0B55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50C6F" w14:textId="77777777" w:rsidR="007213C1" w:rsidRDefault="007213C1">
      <w:r>
        <w:separator/>
      </w:r>
    </w:p>
  </w:endnote>
  <w:endnote w:type="continuationSeparator" w:id="0">
    <w:p w14:paraId="7BD1879E" w14:textId="77777777" w:rsidR="007213C1" w:rsidRDefault="007213C1">
      <w:r>
        <w:continuationSeparator/>
      </w:r>
    </w:p>
  </w:endnote>
  <w:endnote w:type="continuationNotice" w:id="1">
    <w:p w14:paraId="082516C9" w14:textId="77777777" w:rsidR="007213C1" w:rsidRDefault="007213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2134E" w14:textId="77777777" w:rsidR="007213C1" w:rsidRDefault="007213C1">
      <w:r>
        <w:separator/>
      </w:r>
    </w:p>
  </w:footnote>
  <w:footnote w:type="continuationSeparator" w:id="0">
    <w:p w14:paraId="162CD7F0" w14:textId="77777777" w:rsidR="007213C1" w:rsidRDefault="007213C1">
      <w:r>
        <w:continuationSeparator/>
      </w:r>
    </w:p>
  </w:footnote>
  <w:footnote w:type="continuationNotice" w:id="1">
    <w:p w14:paraId="24E85AF0" w14:textId="77777777" w:rsidR="007213C1" w:rsidRDefault="007213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4455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587C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13C1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110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480E"/>
    <w:rsid w:val="007F6E04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4C7C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811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AC1"/>
    <w:rsid w:val="00EC4A25"/>
    <w:rsid w:val="00EC4CD8"/>
    <w:rsid w:val="00EC630C"/>
    <w:rsid w:val="00EC6E6F"/>
    <w:rsid w:val="00ED1B98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7</cp:revision>
  <dcterms:created xsi:type="dcterms:W3CDTF">2022-09-05T18:06:00Z</dcterms:created>
  <dcterms:modified xsi:type="dcterms:W3CDTF">2022-12-05T01:03:00Z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