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31561" w14:textId="159FB8B7" w:rsidR="00D73DC6" w:rsidRDefault="00D73DC6" w:rsidP="00D73DC6">
      <w:pPr>
        <w:pStyle w:val="CRCoverPage"/>
        <w:tabs>
          <w:tab w:val="right" w:pos="9639"/>
        </w:tabs>
        <w:spacing w:after="0"/>
        <w:rPr>
          <w:b/>
          <w:i/>
          <w:noProof/>
          <w:sz w:val="28"/>
        </w:rPr>
      </w:pPr>
      <w:bookmarkStart w:id="0" w:name="_Toc21344266"/>
      <w:bookmarkStart w:id="1" w:name="_Toc29801752"/>
      <w:bookmarkStart w:id="2" w:name="_Toc29802176"/>
      <w:bookmarkStart w:id="3" w:name="_Toc29802801"/>
      <w:bookmarkStart w:id="4" w:name="_Toc36107543"/>
      <w:bookmarkStart w:id="5" w:name="_Toc37251309"/>
      <w:bookmarkStart w:id="6" w:name="_Toc45888115"/>
      <w:bookmarkStart w:id="7" w:name="_Toc45888714"/>
      <w:bookmarkStart w:id="8" w:name="_Toc61367359"/>
      <w:bookmarkStart w:id="9" w:name="_Toc61372742"/>
      <w:bookmarkStart w:id="10" w:name="_Toc68230683"/>
      <w:bookmarkStart w:id="11" w:name="_Toc69084096"/>
      <w:bookmarkStart w:id="12" w:name="_Toc75467105"/>
      <w:bookmarkStart w:id="13" w:name="_Toc76509127"/>
      <w:bookmarkStart w:id="14" w:name="_Toc76718117"/>
      <w:bookmarkStart w:id="15" w:name="_Toc83580427"/>
      <w:bookmarkStart w:id="16" w:name="_Toc84404936"/>
      <w:bookmarkStart w:id="17" w:name="_Toc84413545"/>
      <w:bookmarkStart w:id="18" w:name="_Toc2086435"/>
      <w:r>
        <w:rPr>
          <w:b/>
          <w:noProof/>
          <w:sz w:val="24"/>
        </w:rPr>
        <w:t>3GPP TSG-</w:t>
      </w:r>
      <w:r w:rsidR="006468A2">
        <w:fldChar w:fldCharType="begin"/>
      </w:r>
      <w:r w:rsidR="006468A2">
        <w:instrText xml:space="preserve"> DOCPROPERTY  TSG/WGRef  \* MERGEFORMAT </w:instrText>
      </w:r>
      <w:r w:rsidR="006468A2">
        <w:fldChar w:fldCharType="separate"/>
      </w:r>
      <w:r>
        <w:rPr>
          <w:b/>
          <w:noProof/>
          <w:sz w:val="24"/>
        </w:rPr>
        <w:t>RAN</w:t>
      </w:r>
      <w:r w:rsidR="006468A2">
        <w:rPr>
          <w:b/>
          <w:noProof/>
          <w:sz w:val="24"/>
        </w:rPr>
        <w:fldChar w:fldCharType="end"/>
      </w:r>
      <w:r>
        <w:rPr>
          <w:b/>
          <w:noProof/>
          <w:sz w:val="24"/>
        </w:rPr>
        <w:t xml:space="preserve"> Meeting #</w:t>
      </w:r>
      <w:r w:rsidR="006468A2">
        <w:fldChar w:fldCharType="begin"/>
      </w:r>
      <w:r w:rsidR="006468A2">
        <w:instrText xml:space="preserve"> DOCPROPERTY  MtgSeq  \* MERGEFORMAT </w:instrText>
      </w:r>
      <w:r w:rsidR="006468A2">
        <w:fldChar w:fldCharType="separate"/>
      </w:r>
      <w:r w:rsidRPr="00EB09B7">
        <w:rPr>
          <w:b/>
          <w:noProof/>
          <w:sz w:val="24"/>
        </w:rPr>
        <w:t>97</w:t>
      </w:r>
      <w:r w:rsidR="006468A2">
        <w:rPr>
          <w:b/>
          <w:noProof/>
          <w:sz w:val="24"/>
        </w:rPr>
        <w:fldChar w:fldCharType="end"/>
      </w:r>
      <w:r w:rsidR="006468A2">
        <w:fldChar w:fldCharType="begin"/>
      </w:r>
      <w:r w:rsidR="006468A2">
        <w:instrText xml:space="preserve"> DOCPROPERTY  MtgTitle  \* MERGEFORMAT </w:instrText>
      </w:r>
      <w:r w:rsidR="006468A2">
        <w:fldChar w:fldCharType="separate"/>
      </w:r>
      <w:r>
        <w:rPr>
          <w:b/>
          <w:noProof/>
          <w:sz w:val="24"/>
        </w:rPr>
        <w:t>-e</w:t>
      </w:r>
      <w:r w:rsidR="006468A2">
        <w:rPr>
          <w:b/>
          <w:noProof/>
          <w:sz w:val="24"/>
        </w:rPr>
        <w:fldChar w:fldCharType="end"/>
      </w:r>
      <w:r>
        <w:rPr>
          <w:b/>
          <w:i/>
          <w:noProof/>
          <w:sz w:val="28"/>
        </w:rPr>
        <w:tab/>
      </w:r>
      <w:r w:rsidR="008A406C" w:rsidRPr="008A406C">
        <w:rPr>
          <w:b/>
          <w:i/>
          <w:noProof/>
          <w:sz w:val="28"/>
        </w:rPr>
        <w:t>RP-222686</w:t>
      </w:r>
    </w:p>
    <w:p w14:paraId="454816A9" w14:textId="77777777" w:rsidR="00D73DC6" w:rsidRDefault="006468A2" w:rsidP="00D73DC6">
      <w:pPr>
        <w:pStyle w:val="CRCoverPage"/>
        <w:outlineLvl w:val="0"/>
        <w:rPr>
          <w:b/>
          <w:noProof/>
          <w:sz w:val="24"/>
        </w:rPr>
      </w:pPr>
      <w:r>
        <w:fldChar w:fldCharType="begin"/>
      </w:r>
      <w:r>
        <w:instrText xml:space="preserve"> DOCPROPERTY  Location  \* MERGEFORMAT </w:instrText>
      </w:r>
      <w:r>
        <w:fldChar w:fldCharType="separate"/>
      </w:r>
      <w:r w:rsidR="00D73DC6" w:rsidRPr="00BA51D9">
        <w:rPr>
          <w:b/>
          <w:noProof/>
          <w:sz w:val="24"/>
        </w:rPr>
        <w:t>Online</w:t>
      </w:r>
      <w:r>
        <w:rPr>
          <w:b/>
          <w:noProof/>
          <w:sz w:val="24"/>
        </w:rPr>
        <w:fldChar w:fldCharType="end"/>
      </w:r>
      <w:r w:rsidR="00D73DC6">
        <w:rPr>
          <w:b/>
          <w:noProof/>
          <w:sz w:val="24"/>
        </w:rPr>
        <w:t xml:space="preserve">, </w:t>
      </w:r>
      <w:r>
        <w:fldChar w:fldCharType="begin"/>
      </w:r>
      <w:r>
        <w:instrText xml:space="preserve"> DOCPROPERTY  Country  \* MERGEFORMAT </w:instrText>
      </w:r>
      <w:r>
        <w:fldChar w:fldCharType="separate"/>
      </w:r>
      <w:r>
        <w:fldChar w:fldCharType="end"/>
      </w:r>
      <w:r w:rsidR="00D73DC6">
        <w:rPr>
          <w:b/>
          <w:noProof/>
          <w:sz w:val="24"/>
        </w:rPr>
        <w:t xml:space="preserve">, </w:t>
      </w:r>
      <w:r>
        <w:fldChar w:fldCharType="begin"/>
      </w:r>
      <w:r>
        <w:instrText xml:space="preserve"> DOCPROPERTY  StartDate  \* MERGEFORMAT </w:instrText>
      </w:r>
      <w:r>
        <w:fldChar w:fldCharType="separate"/>
      </w:r>
      <w:r w:rsidR="00D73DC6" w:rsidRPr="00BA51D9">
        <w:rPr>
          <w:b/>
          <w:noProof/>
          <w:sz w:val="24"/>
        </w:rPr>
        <w:t>12th Sep 2022</w:t>
      </w:r>
      <w:r>
        <w:rPr>
          <w:b/>
          <w:noProof/>
          <w:sz w:val="24"/>
        </w:rPr>
        <w:fldChar w:fldCharType="end"/>
      </w:r>
      <w:r w:rsidR="00D73DC6">
        <w:rPr>
          <w:b/>
          <w:noProof/>
          <w:sz w:val="24"/>
        </w:rPr>
        <w:t xml:space="preserve"> - </w:t>
      </w:r>
      <w:r>
        <w:fldChar w:fldCharType="begin"/>
      </w:r>
      <w:r>
        <w:instrText xml:space="preserve"> DOCPROPERTY  EndDate  \* MERGEFORMAT </w:instrText>
      </w:r>
      <w:r>
        <w:fldChar w:fldCharType="separate"/>
      </w:r>
      <w:r w:rsidR="00D73DC6" w:rsidRPr="00BA51D9">
        <w:rPr>
          <w:b/>
          <w:noProof/>
          <w:sz w:val="24"/>
        </w:rPr>
        <w:t>16th Sep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3DC6" w14:paraId="29851977" w14:textId="77777777" w:rsidTr="00262D58">
        <w:tc>
          <w:tcPr>
            <w:tcW w:w="9641" w:type="dxa"/>
            <w:gridSpan w:val="9"/>
            <w:tcBorders>
              <w:top w:val="single" w:sz="4" w:space="0" w:color="auto"/>
              <w:left w:val="single" w:sz="4" w:space="0" w:color="auto"/>
              <w:right w:val="single" w:sz="4" w:space="0" w:color="auto"/>
            </w:tcBorders>
          </w:tcPr>
          <w:p w14:paraId="799A24DD" w14:textId="77777777" w:rsidR="00D73DC6" w:rsidRDefault="00D73DC6" w:rsidP="00262D58">
            <w:pPr>
              <w:pStyle w:val="CRCoverPage"/>
              <w:spacing w:after="0"/>
              <w:jc w:val="right"/>
              <w:rPr>
                <w:i/>
                <w:noProof/>
              </w:rPr>
            </w:pPr>
            <w:r>
              <w:rPr>
                <w:i/>
                <w:noProof/>
                <w:sz w:val="14"/>
              </w:rPr>
              <w:t>CR-Form-v12.2</w:t>
            </w:r>
          </w:p>
        </w:tc>
      </w:tr>
      <w:tr w:rsidR="00D73DC6" w14:paraId="02173269" w14:textId="77777777" w:rsidTr="00262D58">
        <w:tc>
          <w:tcPr>
            <w:tcW w:w="9641" w:type="dxa"/>
            <w:gridSpan w:val="9"/>
            <w:tcBorders>
              <w:left w:val="single" w:sz="4" w:space="0" w:color="auto"/>
              <w:right w:val="single" w:sz="4" w:space="0" w:color="auto"/>
            </w:tcBorders>
          </w:tcPr>
          <w:p w14:paraId="722EA259" w14:textId="77777777" w:rsidR="00D73DC6" w:rsidRDefault="00D73DC6" w:rsidP="00262D58">
            <w:pPr>
              <w:pStyle w:val="CRCoverPage"/>
              <w:spacing w:after="0"/>
              <w:jc w:val="center"/>
              <w:rPr>
                <w:noProof/>
              </w:rPr>
            </w:pPr>
            <w:r>
              <w:rPr>
                <w:b/>
                <w:noProof/>
                <w:sz w:val="32"/>
              </w:rPr>
              <w:t>CHANGE REQUEST</w:t>
            </w:r>
          </w:p>
        </w:tc>
      </w:tr>
      <w:tr w:rsidR="00D73DC6" w14:paraId="40F624B6" w14:textId="77777777" w:rsidTr="00262D58">
        <w:tc>
          <w:tcPr>
            <w:tcW w:w="9641" w:type="dxa"/>
            <w:gridSpan w:val="9"/>
            <w:tcBorders>
              <w:left w:val="single" w:sz="4" w:space="0" w:color="auto"/>
              <w:right w:val="single" w:sz="4" w:space="0" w:color="auto"/>
            </w:tcBorders>
          </w:tcPr>
          <w:p w14:paraId="4EF5A635" w14:textId="77777777" w:rsidR="00D73DC6" w:rsidRDefault="00D73DC6" w:rsidP="00262D58">
            <w:pPr>
              <w:pStyle w:val="CRCoverPage"/>
              <w:spacing w:after="0"/>
              <w:rPr>
                <w:noProof/>
                <w:sz w:val="8"/>
                <w:szCs w:val="8"/>
              </w:rPr>
            </w:pPr>
          </w:p>
        </w:tc>
      </w:tr>
      <w:tr w:rsidR="00D73DC6" w14:paraId="2A8363F9" w14:textId="77777777" w:rsidTr="00262D58">
        <w:tc>
          <w:tcPr>
            <w:tcW w:w="142" w:type="dxa"/>
            <w:tcBorders>
              <w:left w:val="single" w:sz="4" w:space="0" w:color="auto"/>
            </w:tcBorders>
          </w:tcPr>
          <w:p w14:paraId="3DEB2259" w14:textId="77777777" w:rsidR="00D73DC6" w:rsidRDefault="00D73DC6" w:rsidP="00262D58">
            <w:pPr>
              <w:pStyle w:val="CRCoverPage"/>
              <w:spacing w:after="0"/>
              <w:jc w:val="right"/>
              <w:rPr>
                <w:noProof/>
              </w:rPr>
            </w:pPr>
          </w:p>
        </w:tc>
        <w:tc>
          <w:tcPr>
            <w:tcW w:w="1559" w:type="dxa"/>
            <w:shd w:val="pct30" w:color="FFFF00" w:fill="auto"/>
          </w:tcPr>
          <w:p w14:paraId="00918E12" w14:textId="77777777" w:rsidR="00D73DC6" w:rsidRPr="00410371" w:rsidRDefault="006468A2" w:rsidP="00262D58">
            <w:pPr>
              <w:pStyle w:val="CRCoverPage"/>
              <w:spacing w:after="0"/>
              <w:jc w:val="right"/>
              <w:rPr>
                <w:b/>
                <w:noProof/>
                <w:sz w:val="28"/>
              </w:rPr>
            </w:pPr>
            <w:r>
              <w:fldChar w:fldCharType="begin"/>
            </w:r>
            <w:r>
              <w:instrText xml:space="preserve"> DOCPROPERTY  Spec#  \* MERGEFORMAT </w:instrText>
            </w:r>
            <w:r>
              <w:fldChar w:fldCharType="separate"/>
            </w:r>
            <w:r w:rsidR="00D73DC6" w:rsidRPr="00410371">
              <w:rPr>
                <w:b/>
                <w:noProof/>
                <w:sz w:val="28"/>
              </w:rPr>
              <w:t>38.101-1</w:t>
            </w:r>
            <w:r>
              <w:rPr>
                <w:b/>
                <w:noProof/>
                <w:sz w:val="28"/>
              </w:rPr>
              <w:fldChar w:fldCharType="end"/>
            </w:r>
          </w:p>
        </w:tc>
        <w:tc>
          <w:tcPr>
            <w:tcW w:w="709" w:type="dxa"/>
          </w:tcPr>
          <w:p w14:paraId="6B0404EE" w14:textId="77777777" w:rsidR="00D73DC6" w:rsidRDefault="00D73DC6" w:rsidP="00262D58">
            <w:pPr>
              <w:pStyle w:val="CRCoverPage"/>
              <w:spacing w:after="0"/>
              <w:jc w:val="center"/>
              <w:rPr>
                <w:noProof/>
              </w:rPr>
            </w:pPr>
            <w:r>
              <w:rPr>
                <w:b/>
                <w:noProof/>
                <w:sz w:val="28"/>
              </w:rPr>
              <w:t>CR</w:t>
            </w:r>
          </w:p>
        </w:tc>
        <w:tc>
          <w:tcPr>
            <w:tcW w:w="1276" w:type="dxa"/>
            <w:shd w:val="pct30" w:color="FFFF00" w:fill="auto"/>
          </w:tcPr>
          <w:p w14:paraId="143E07BD" w14:textId="77777777" w:rsidR="00D73DC6" w:rsidRPr="00410371" w:rsidRDefault="00D73DC6" w:rsidP="00262D58">
            <w:pPr>
              <w:pStyle w:val="CRCoverPage"/>
              <w:spacing w:after="0"/>
              <w:rPr>
                <w:noProof/>
              </w:rPr>
            </w:pPr>
            <w:r>
              <w:t>1196</w:t>
            </w:r>
            <w:r w:rsidR="006468A2">
              <w:fldChar w:fldCharType="begin"/>
            </w:r>
            <w:r w:rsidR="006468A2">
              <w:instrText xml:space="preserve"> DOCPROPERTY  Cr#  \* MERGEFORMAT </w:instrText>
            </w:r>
            <w:r w:rsidR="006468A2">
              <w:fldChar w:fldCharType="separate"/>
            </w:r>
            <w:r w:rsidR="006468A2">
              <w:fldChar w:fldCharType="end"/>
            </w:r>
          </w:p>
        </w:tc>
        <w:tc>
          <w:tcPr>
            <w:tcW w:w="709" w:type="dxa"/>
          </w:tcPr>
          <w:p w14:paraId="2ABBA49E" w14:textId="77777777" w:rsidR="00D73DC6" w:rsidRDefault="00D73DC6" w:rsidP="00262D58">
            <w:pPr>
              <w:pStyle w:val="CRCoverPage"/>
              <w:tabs>
                <w:tab w:val="right" w:pos="625"/>
              </w:tabs>
              <w:spacing w:after="0"/>
              <w:jc w:val="center"/>
              <w:rPr>
                <w:noProof/>
              </w:rPr>
            </w:pPr>
            <w:r>
              <w:rPr>
                <w:b/>
                <w:bCs/>
                <w:noProof/>
                <w:sz w:val="28"/>
              </w:rPr>
              <w:t>rev</w:t>
            </w:r>
          </w:p>
        </w:tc>
        <w:tc>
          <w:tcPr>
            <w:tcW w:w="992" w:type="dxa"/>
            <w:shd w:val="pct30" w:color="FFFF00" w:fill="auto"/>
          </w:tcPr>
          <w:p w14:paraId="7BA71BC2" w14:textId="2B7E0A77" w:rsidR="00D73DC6" w:rsidRPr="00410371" w:rsidRDefault="008A406C" w:rsidP="00262D58">
            <w:pPr>
              <w:pStyle w:val="CRCoverPage"/>
              <w:spacing w:after="0"/>
              <w:jc w:val="center"/>
              <w:rPr>
                <w:b/>
                <w:noProof/>
              </w:rPr>
            </w:pPr>
            <w:r>
              <w:t>1</w:t>
            </w:r>
          </w:p>
        </w:tc>
        <w:tc>
          <w:tcPr>
            <w:tcW w:w="2410" w:type="dxa"/>
          </w:tcPr>
          <w:p w14:paraId="54E0E3ED" w14:textId="77777777" w:rsidR="00D73DC6" w:rsidRDefault="00D73DC6" w:rsidP="00262D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94DE14" w14:textId="77777777" w:rsidR="00D73DC6" w:rsidRPr="00410371" w:rsidRDefault="006468A2" w:rsidP="00262D58">
            <w:pPr>
              <w:pStyle w:val="CRCoverPage"/>
              <w:spacing w:after="0"/>
              <w:jc w:val="center"/>
              <w:rPr>
                <w:noProof/>
                <w:sz w:val="28"/>
              </w:rPr>
            </w:pPr>
            <w:r>
              <w:fldChar w:fldCharType="begin"/>
            </w:r>
            <w:r>
              <w:instrText xml:space="preserve"> DOCPROPERTY  Version  \* MERGEFORMAT </w:instrText>
            </w:r>
            <w:r>
              <w:fldChar w:fldCharType="separate"/>
            </w:r>
            <w:r w:rsidR="00D73DC6" w:rsidRPr="00410371">
              <w:rPr>
                <w:b/>
                <w:noProof/>
                <w:sz w:val="28"/>
              </w:rPr>
              <w:t>1</w:t>
            </w:r>
            <w:r w:rsidR="00D73DC6">
              <w:rPr>
                <w:b/>
                <w:noProof/>
                <w:sz w:val="28"/>
              </w:rPr>
              <w:t>7</w:t>
            </w:r>
            <w:r w:rsidR="00D73DC6" w:rsidRPr="00410371">
              <w:rPr>
                <w:b/>
                <w:noProof/>
                <w:sz w:val="28"/>
              </w:rPr>
              <w:t>.</w:t>
            </w:r>
            <w:r w:rsidR="00D73DC6">
              <w:rPr>
                <w:b/>
                <w:noProof/>
                <w:sz w:val="28"/>
              </w:rPr>
              <w:t>0</w:t>
            </w:r>
            <w:r w:rsidR="00D73DC6" w:rsidRPr="00410371">
              <w:rPr>
                <w:b/>
                <w:noProof/>
                <w:sz w:val="28"/>
              </w:rPr>
              <w:t>.</w:t>
            </w:r>
            <w:r w:rsidR="00D73DC6">
              <w:rPr>
                <w:b/>
                <w:noProof/>
                <w:sz w:val="28"/>
              </w:rPr>
              <w:t>6</w:t>
            </w:r>
            <w:r>
              <w:rPr>
                <w:b/>
                <w:noProof/>
                <w:sz w:val="28"/>
              </w:rPr>
              <w:fldChar w:fldCharType="end"/>
            </w:r>
          </w:p>
        </w:tc>
        <w:tc>
          <w:tcPr>
            <w:tcW w:w="143" w:type="dxa"/>
            <w:tcBorders>
              <w:right w:val="single" w:sz="4" w:space="0" w:color="auto"/>
            </w:tcBorders>
          </w:tcPr>
          <w:p w14:paraId="34187D15" w14:textId="77777777" w:rsidR="00D73DC6" w:rsidRDefault="00D73DC6" w:rsidP="00262D58">
            <w:pPr>
              <w:pStyle w:val="CRCoverPage"/>
              <w:spacing w:after="0"/>
              <w:rPr>
                <w:noProof/>
              </w:rPr>
            </w:pPr>
          </w:p>
        </w:tc>
      </w:tr>
      <w:tr w:rsidR="00D73DC6" w14:paraId="2C2959A8" w14:textId="77777777" w:rsidTr="00262D58">
        <w:tc>
          <w:tcPr>
            <w:tcW w:w="9641" w:type="dxa"/>
            <w:gridSpan w:val="9"/>
            <w:tcBorders>
              <w:left w:val="single" w:sz="4" w:space="0" w:color="auto"/>
              <w:right w:val="single" w:sz="4" w:space="0" w:color="auto"/>
            </w:tcBorders>
          </w:tcPr>
          <w:p w14:paraId="0D9F1D07" w14:textId="77777777" w:rsidR="00D73DC6" w:rsidRDefault="00D73DC6" w:rsidP="00262D58">
            <w:pPr>
              <w:pStyle w:val="CRCoverPage"/>
              <w:spacing w:after="0"/>
              <w:rPr>
                <w:noProof/>
              </w:rPr>
            </w:pPr>
          </w:p>
        </w:tc>
      </w:tr>
      <w:tr w:rsidR="00D73DC6" w14:paraId="31F26687" w14:textId="77777777" w:rsidTr="00262D58">
        <w:tc>
          <w:tcPr>
            <w:tcW w:w="9641" w:type="dxa"/>
            <w:gridSpan w:val="9"/>
            <w:tcBorders>
              <w:top w:val="single" w:sz="4" w:space="0" w:color="auto"/>
            </w:tcBorders>
          </w:tcPr>
          <w:p w14:paraId="496139C7" w14:textId="77777777" w:rsidR="00D73DC6" w:rsidRPr="00F25D98" w:rsidRDefault="00D73DC6" w:rsidP="00262D5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3DC6" w14:paraId="2504B2B3" w14:textId="77777777" w:rsidTr="00262D58">
        <w:tc>
          <w:tcPr>
            <w:tcW w:w="9641" w:type="dxa"/>
            <w:gridSpan w:val="9"/>
          </w:tcPr>
          <w:p w14:paraId="3B541DB6" w14:textId="77777777" w:rsidR="00D73DC6" w:rsidRDefault="00D73DC6" w:rsidP="00262D58">
            <w:pPr>
              <w:pStyle w:val="CRCoverPage"/>
              <w:spacing w:after="0"/>
              <w:rPr>
                <w:noProof/>
                <w:sz w:val="8"/>
                <w:szCs w:val="8"/>
              </w:rPr>
            </w:pPr>
          </w:p>
        </w:tc>
      </w:tr>
    </w:tbl>
    <w:p w14:paraId="40483FDD" w14:textId="77777777" w:rsidR="00D73DC6" w:rsidRDefault="00D73DC6" w:rsidP="00D73D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3DC6" w14:paraId="27FFE902" w14:textId="77777777" w:rsidTr="00262D58">
        <w:tc>
          <w:tcPr>
            <w:tcW w:w="2835" w:type="dxa"/>
          </w:tcPr>
          <w:p w14:paraId="2EC6DC06" w14:textId="77777777" w:rsidR="00D73DC6" w:rsidRDefault="00D73DC6" w:rsidP="00262D58">
            <w:pPr>
              <w:pStyle w:val="CRCoverPage"/>
              <w:tabs>
                <w:tab w:val="right" w:pos="2751"/>
              </w:tabs>
              <w:spacing w:after="0"/>
              <w:rPr>
                <w:b/>
                <w:i/>
                <w:noProof/>
              </w:rPr>
            </w:pPr>
            <w:r>
              <w:rPr>
                <w:b/>
                <w:i/>
                <w:noProof/>
              </w:rPr>
              <w:t>Proposed change affects:</w:t>
            </w:r>
          </w:p>
        </w:tc>
        <w:tc>
          <w:tcPr>
            <w:tcW w:w="1418" w:type="dxa"/>
          </w:tcPr>
          <w:p w14:paraId="1DF3AABF" w14:textId="77777777" w:rsidR="00D73DC6" w:rsidRDefault="00D73DC6" w:rsidP="00262D5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EA2FB0" w14:textId="77777777" w:rsidR="00D73DC6" w:rsidRDefault="00D73DC6" w:rsidP="00262D58">
            <w:pPr>
              <w:pStyle w:val="CRCoverPage"/>
              <w:spacing w:after="0"/>
              <w:jc w:val="center"/>
              <w:rPr>
                <w:b/>
                <w:caps/>
                <w:noProof/>
              </w:rPr>
            </w:pPr>
          </w:p>
        </w:tc>
        <w:tc>
          <w:tcPr>
            <w:tcW w:w="709" w:type="dxa"/>
            <w:tcBorders>
              <w:left w:val="single" w:sz="4" w:space="0" w:color="auto"/>
            </w:tcBorders>
          </w:tcPr>
          <w:p w14:paraId="5E3445A8" w14:textId="77777777" w:rsidR="00D73DC6" w:rsidRDefault="00D73DC6" w:rsidP="00262D5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2C41" w14:textId="77777777" w:rsidR="00D73DC6" w:rsidRDefault="00D73DC6" w:rsidP="00262D58">
            <w:pPr>
              <w:pStyle w:val="CRCoverPage"/>
              <w:spacing w:after="0"/>
              <w:jc w:val="center"/>
              <w:rPr>
                <w:b/>
                <w:caps/>
                <w:noProof/>
              </w:rPr>
            </w:pPr>
            <w:r>
              <w:rPr>
                <w:b/>
                <w:caps/>
                <w:noProof/>
              </w:rPr>
              <w:t>X</w:t>
            </w:r>
          </w:p>
        </w:tc>
        <w:tc>
          <w:tcPr>
            <w:tcW w:w="2126" w:type="dxa"/>
          </w:tcPr>
          <w:p w14:paraId="28EB7482" w14:textId="77777777" w:rsidR="00D73DC6" w:rsidRDefault="00D73DC6" w:rsidP="00262D5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E17039" w14:textId="77777777" w:rsidR="00D73DC6" w:rsidRDefault="00D73DC6" w:rsidP="00262D58">
            <w:pPr>
              <w:pStyle w:val="CRCoverPage"/>
              <w:spacing w:after="0"/>
              <w:jc w:val="center"/>
              <w:rPr>
                <w:b/>
                <w:caps/>
                <w:noProof/>
              </w:rPr>
            </w:pPr>
          </w:p>
        </w:tc>
        <w:tc>
          <w:tcPr>
            <w:tcW w:w="1418" w:type="dxa"/>
            <w:tcBorders>
              <w:left w:val="nil"/>
            </w:tcBorders>
          </w:tcPr>
          <w:p w14:paraId="429B221C" w14:textId="77777777" w:rsidR="00D73DC6" w:rsidRDefault="00D73DC6" w:rsidP="00262D5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78591F" w14:textId="77777777" w:rsidR="00D73DC6" w:rsidRDefault="00D73DC6" w:rsidP="00262D58">
            <w:pPr>
              <w:pStyle w:val="CRCoverPage"/>
              <w:spacing w:after="0"/>
              <w:jc w:val="center"/>
              <w:rPr>
                <w:b/>
                <w:bCs/>
                <w:caps/>
                <w:noProof/>
              </w:rPr>
            </w:pPr>
          </w:p>
        </w:tc>
      </w:tr>
    </w:tbl>
    <w:p w14:paraId="1F9AB70A" w14:textId="77777777" w:rsidR="00D73DC6" w:rsidRDefault="00D73DC6" w:rsidP="00D73D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3DC6" w14:paraId="1D7A18AF" w14:textId="77777777" w:rsidTr="00262D58">
        <w:tc>
          <w:tcPr>
            <w:tcW w:w="9640" w:type="dxa"/>
            <w:gridSpan w:val="11"/>
          </w:tcPr>
          <w:p w14:paraId="0D6CAEC9" w14:textId="77777777" w:rsidR="00D73DC6" w:rsidRDefault="00D73DC6" w:rsidP="00262D58">
            <w:pPr>
              <w:pStyle w:val="CRCoverPage"/>
              <w:spacing w:after="0"/>
              <w:rPr>
                <w:noProof/>
                <w:sz w:val="8"/>
                <w:szCs w:val="8"/>
              </w:rPr>
            </w:pPr>
          </w:p>
        </w:tc>
      </w:tr>
      <w:tr w:rsidR="00D73DC6" w14:paraId="7D4349F3" w14:textId="77777777" w:rsidTr="00262D58">
        <w:tc>
          <w:tcPr>
            <w:tcW w:w="1843" w:type="dxa"/>
            <w:tcBorders>
              <w:top w:val="single" w:sz="4" w:space="0" w:color="auto"/>
              <w:left w:val="single" w:sz="4" w:space="0" w:color="auto"/>
            </w:tcBorders>
          </w:tcPr>
          <w:p w14:paraId="7011A5DF" w14:textId="77777777" w:rsidR="00D73DC6" w:rsidRDefault="00D73DC6" w:rsidP="00262D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1553F8" w14:textId="63A27F99" w:rsidR="00D73DC6" w:rsidRDefault="006468A2" w:rsidP="00262D58">
            <w:pPr>
              <w:pStyle w:val="CRCoverPage"/>
              <w:spacing w:after="0"/>
              <w:ind w:left="100"/>
              <w:rPr>
                <w:noProof/>
              </w:rPr>
            </w:pPr>
            <w:r>
              <w:fldChar w:fldCharType="begin"/>
            </w:r>
            <w:r>
              <w:instrText xml:space="preserve"> DOCPROPERTY  CrTitle  \* MERGEFORMAT </w:instrText>
            </w:r>
            <w:r>
              <w:fldChar w:fldCharType="separate"/>
            </w:r>
            <w:r w:rsidR="00D73DC6">
              <w:t>Extension of operation in the n77 frequency range in US</w:t>
            </w:r>
            <w:r>
              <w:fldChar w:fldCharType="end"/>
            </w:r>
            <w:r w:rsidR="007248D5">
              <w:t xml:space="preserve"> [n77 US]</w:t>
            </w:r>
          </w:p>
        </w:tc>
      </w:tr>
      <w:tr w:rsidR="00D73DC6" w14:paraId="1CB7C7FA" w14:textId="77777777" w:rsidTr="00262D58">
        <w:tc>
          <w:tcPr>
            <w:tcW w:w="1843" w:type="dxa"/>
            <w:tcBorders>
              <w:left w:val="single" w:sz="4" w:space="0" w:color="auto"/>
            </w:tcBorders>
          </w:tcPr>
          <w:p w14:paraId="1978EF08" w14:textId="77777777" w:rsidR="00D73DC6" w:rsidRDefault="00D73DC6" w:rsidP="00262D58">
            <w:pPr>
              <w:pStyle w:val="CRCoverPage"/>
              <w:spacing w:after="0"/>
              <w:rPr>
                <w:b/>
                <w:i/>
                <w:noProof/>
                <w:sz w:val="8"/>
                <w:szCs w:val="8"/>
              </w:rPr>
            </w:pPr>
          </w:p>
        </w:tc>
        <w:tc>
          <w:tcPr>
            <w:tcW w:w="7797" w:type="dxa"/>
            <w:gridSpan w:val="10"/>
            <w:tcBorders>
              <w:right w:val="single" w:sz="4" w:space="0" w:color="auto"/>
            </w:tcBorders>
          </w:tcPr>
          <w:p w14:paraId="4F76D435" w14:textId="77777777" w:rsidR="00D73DC6" w:rsidRDefault="00D73DC6" w:rsidP="00262D58">
            <w:pPr>
              <w:pStyle w:val="CRCoverPage"/>
              <w:spacing w:after="0"/>
              <w:rPr>
                <w:noProof/>
                <w:sz w:val="8"/>
                <w:szCs w:val="8"/>
              </w:rPr>
            </w:pPr>
          </w:p>
        </w:tc>
      </w:tr>
      <w:tr w:rsidR="00D73DC6" w14:paraId="170543CF" w14:textId="77777777" w:rsidTr="00262D58">
        <w:tc>
          <w:tcPr>
            <w:tcW w:w="1843" w:type="dxa"/>
            <w:tcBorders>
              <w:left w:val="single" w:sz="4" w:space="0" w:color="auto"/>
            </w:tcBorders>
          </w:tcPr>
          <w:p w14:paraId="517F89AD" w14:textId="77777777" w:rsidR="00D73DC6" w:rsidRDefault="00D73DC6" w:rsidP="00262D5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D1931B" w14:textId="77777777" w:rsidR="00D73DC6" w:rsidRDefault="006468A2" w:rsidP="00262D58">
            <w:pPr>
              <w:pStyle w:val="CRCoverPage"/>
              <w:spacing w:after="0"/>
              <w:ind w:left="100"/>
              <w:rPr>
                <w:noProof/>
              </w:rPr>
            </w:pPr>
            <w:r>
              <w:fldChar w:fldCharType="begin"/>
            </w:r>
            <w:r>
              <w:instrText xml:space="preserve"> DOCPROPERTY  SourceIfWg  \* MERGEFORMAT </w:instrText>
            </w:r>
            <w:r>
              <w:fldChar w:fldCharType="separate"/>
            </w:r>
            <w:r>
              <w:fldChar w:fldCharType="end"/>
            </w:r>
          </w:p>
        </w:tc>
      </w:tr>
      <w:tr w:rsidR="00D73DC6" w14:paraId="5CCE72EA" w14:textId="77777777" w:rsidTr="00262D58">
        <w:tc>
          <w:tcPr>
            <w:tcW w:w="1843" w:type="dxa"/>
            <w:tcBorders>
              <w:left w:val="single" w:sz="4" w:space="0" w:color="auto"/>
            </w:tcBorders>
          </w:tcPr>
          <w:p w14:paraId="40071D3D" w14:textId="77777777" w:rsidR="00D73DC6" w:rsidRDefault="00D73DC6" w:rsidP="00262D5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F97A1C" w14:textId="77777777" w:rsidR="00D73DC6" w:rsidRDefault="006468A2" w:rsidP="00262D58">
            <w:pPr>
              <w:pStyle w:val="CRCoverPage"/>
              <w:spacing w:after="0"/>
              <w:ind w:left="100"/>
              <w:rPr>
                <w:noProof/>
              </w:rPr>
            </w:pPr>
            <w:r>
              <w:fldChar w:fldCharType="begin"/>
            </w:r>
            <w:r>
              <w:instrText xml:space="preserve"> DOCPROPERTY  SourceIfTsg  \* MERGEFORMAT </w:instrText>
            </w:r>
            <w:r>
              <w:fldChar w:fldCharType="separate"/>
            </w:r>
            <w:r w:rsidR="00D73DC6">
              <w:rPr>
                <w:noProof/>
              </w:rPr>
              <w:t>Nokia, Nokia Shanghai Bell</w:t>
            </w:r>
            <w:r>
              <w:rPr>
                <w:noProof/>
              </w:rPr>
              <w:fldChar w:fldCharType="end"/>
            </w:r>
          </w:p>
        </w:tc>
      </w:tr>
      <w:tr w:rsidR="00D73DC6" w14:paraId="74D8A629" w14:textId="77777777" w:rsidTr="00262D58">
        <w:tc>
          <w:tcPr>
            <w:tcW w:w="1843" w:type="dxa"/>
            <w:tcBorders>
              <w:left w:val="single" w:sz="4" w:space="0" w:color="auto"/>
            </w:tcBorders>
          </w:tcPr>
          <w:p w14:paraId="771B66D4" w14:textId="77777777" w:rsidR="00D73DC6" w:rsidRDefault="00D73DC6" w:rsidP="00262D58">
            <w:pPr>
              <w:pStyle w:val="CRCoverPage"/>
              <w:spacing w:after="0"/>
              <w:rPr>
                <w:b/>
                <w:i/>
                <w:noProof/>
                <w:sz w:val="8"/>
                <w:szCs w:val="8"/>
              </w:rPr>
            </w:pPr>
          </w:p>
        </w:tc>
        <w:tc>
          <w:tcPr>
            <w:tcW w:w="7797" w:type="dxa"/>
            <w:gridSpan w:val="10"/>
            <w:tcBorders>
              <w:right w:val="single" w:sz="4" w:space="0" w:color="auto"/>
            </w:tcBorders>
          </w:tcPr>
          <w:p w14:paraId="7144BB77" w14:textId="77777777" w:rsidR="00D73DC6" w:rsidRDefault="00D73DC6" w:rsidP="00262D58">
            <w:pPr>
              <w:pStyle w:val="CRCoverPage"/>
              <w:spacing w:after="0"/>
              <w:rPr>
                <w:noProof/>
                <w:sz w:val="8"/>
                <w:szCs w:val="8"/>
              </w:rPr>
            </w:pPr>
          </w:p>
        </w:tc>
      </w:tr>
      <w:tr w:rsidR="00D73DC6" w14:paraId="488B42F6" w14:textId="77777777" w:rsidTr="00262D58">
        <w:tc>
          <w:tcPr>
            <w:tcW w:w="1843" w:type="dxa"/>
            <w:tcBorders>
              <w:left w:val="single" w:sz="4" w:space="0" w:color="auto"/>
            </w:tcBorders>
          </w:tcPr>
          <w:p w14:paraId="366B5C52" w14:textId="77777777" w:rsidR="00D73DC6" w:rsidRDefault="00D73DC6" w:rsidP="00262D58">
            <w:pPr>
              <w:pStyle w:val="CRCoverPage"/>
              <w:tabs>
                <w:tab w:val="right" w:pos="1759"/>
              </w:tabs>
              <w:spacing w:after="0"/>
              <w:rPr>
                <w:b/>
                <w:i/>
                <w:noProof/>
              </w:rPr>
            </w:pPr>
            <w:r>
              <w:rPr>
                <w:b/>
                <w:i/>
                <w:noProof/>
              </w:rPr>
              <w:t>Work item code:</w:t>
            </w:r>
          </w:p>
        </w:tc>
        <w:tc>
          <w:tcPr>
            <w:tcW w:w="3686" w:type="dxa"/>
            <w:gridSpan w:val="5"/>
            <w:shd w:val="pct30" w:color="FFFF00" w:fill="auto"/>
          </w:tcPr>
          <w:p w14:paraId="4FC17F25" w14:textId="440922E4" w:rsidR="00D73DC6" w:rsidRDefault="007248D5" w:rsidP="00262D58">
            <w:pPr>
              <w:pStyle w:val="CRCoverPage"/>
              <w:spacing w:after="0"/>
              <w:ind w:left="100"/>
              <w:rPr>
                <w:noProof/>
              </w:rPr>
            </w:pPr>
            <w:r>
              <w:t>TEI16</w:t>
            </w:r>
          </w:p>
        </w:tc>
        <w:tc>
          <w:tcPr>
            <w:tcW w:w="567" w:type="dxa"/>
            <w:tcBorders>
              <w:left w:val="nil"/>
            </w:tcBorders>
          </w:tcPr>
          <w:p w14:paraId="4D37819D" w14:textId="77777777" w:rsidR="00D73DC6" w:rsidRDefault="00D73DC6" w:rsidP="00262D58">
            <w:pPr>
              <w:pStyle w:val="CRCoverPage"/>
              <w:spacing w:after="0"/>
              <w:ind w:right="100"/>
              <w:rPr>
                <w:noProof/>
              </w:rPr>
            </w:pPr>
          </w:p>
        </w:tc>
        <w:tc>
          <w:tcPr>
            <w:tcW w:w="1417" w:type="dxa"/>
            <w:gridSpan w:val="3"/>
            <w:tcBorders>
              <w:left w:val="nil"/>
            </w:tcBorders>
          </w:tcPr>
          <w:p w14:paraId="65742F56" w14:textId="77777777" w:rsidR="00D73DC6" w:rsidRDefault="00D73DC6" w:rsidP="00262D5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8E523" w14:textId="77777777" w:rsidR="00D73DC6" w:rsidRDefault="006468A2" w:rsidP="00262D58">
            <w:pPr>
              <w:pStyle w:val="CRCoverPage"/>
              <w:spacing w:after="0"/>
              <w:ind w:left="100"/>
              <w:rPr>
                <w:noProof/>
              </w:rPr>
            </w:pPr>
            <w:r>
              <w:fldChar w:fldCharType="begin"/>
            </w:r>
            <w:r>
              <w:instrText xml:space="preserve"> DOCPROPERTY  ResDate  \* MERGEFORMAT </w:instrText>
            </w:r>
            <w:r>
              <w:fldChar w:fldCharType="separate"/>
            </w:r>
            <w:r w:rsidR="00D73DC6">
              <w:rPr>
                <w:noProof/>
              </w:rPr>
              <w:t>2022-09-16</w:t>
            </w:r>
            <w:r>
              <w:rPr>
                <w:noProof/>
              </w:rPr>
              <w:fldChar w:fldCharType="end"/>
            </w:r>
          </w:p>
        </w:tc>
      </w:tr>
      <w:tr w:rsidR="00D73DC6" w14:paraId="7CD48984" w14:textId="77777777" w:rsidTr="00262D58">
        <w:tc>
          <w:tcPr>
            <w:tcW w:w="1843" w:type="dxa"/>
            <w:tcBorders>
              <w:left w:val="single" w:sz="4" w:space="0" w:color="auto"/>
            </w:tcBorders>
          </w:tcPr>
          <w:p w14:paraId="2194A9A4" w14:textId="77777777" w:rsidR="00D73DC6" w:rsidRDefault="00D73DC6" w:rsidP="00262D58">
            <w:pPr>
              <w:pStyle w:val="CRCoverPage"/>
              <w:spacing w:after="0"/>
              <w:rPr>
                <w:b/>
                <w:i/>
                <w:noProof/>
                <w:sz w:val="8"/>
                <w:szCs w:val="8"/>
              </w:rPr>
            </w:pPr>
          </w:p>
        </w:tc>
        <w:tc>
          <w:tcPr>
            <w:tcW w:w="1986" w:type="dxa"/>
            <w:gridSpan w:val="4"/>
          </w:tcPr>
          <w:p w14:paraId="5F3CBCFC" w14:textId="77777777" w:rsidR="00D73DC6" w:rsidRDefault="00D73DC6" w:rsidP="00262D58">
            <w:pPr>
              <w:pStyle w:val="CRCoverPage"/>
              <w:spacing w:after="0"/>
              <w:rPr>
                <w:noProof/>
                <w:sz w:val="8"/>
                <w:szCs w:val="8"/>
              </w:rPr>
            </w:pPr>
          </w:p>
        </w:tc>
        <w:tc>
          <w:tcPr>
            <w:tcW w:w="2267" w:type="dxa"/>
            <w:gridSpan w:val="2"/>
          </w:tcPr>
          <w:p w14:paraId="382B0988" w14:textId="77777777" w:rsidR="00D73DC6" w:rsidRDefault="00D73DC6" w:rsidP="00262D58">
            <w:pPr>
              <w:pStyle w:val="CRCoverPage"/>
              <w:spacing w:after="0"/>
              <w:rPr>
                <w:noProof/>
                <w:sz w:val="8"/>
                <w:szCs w:val="8"/>
              </w:rPr>
            </w:pPr>
          </w:p>
        </w:tc>
        <w:tc>
          <w:tcPr>
            <w:tcW w:w="1417" w:type="dxa"/>
            <w:gridSpan w:val="3"/>
          </w:tcPr>
          <w:p w14:paraId="66197527" w14:textId="77777777" w:rsidR="00D73DC6" w:rsidRDefault="00D73DC6" w:rsidP="00262D58">
            <w:pPr>
              <w:pStyle w:val="CRCoverPage"/>
              <w:spacing w:after="0"/>
              <w:rPr>
                <w:noProof/>
                <w:sz w:val="8"/>
                <w:szCs w:val="8"/>
              </w:rPr>
            </w:pPr>
          </w:p>
        </w:tc>
        <w:tc>
          <w:tcPr>
            <w:tcW w:w="2127" w:type="dxa"/>
            <w:tcBorders>
              <w:right w:val="single" w:sz="4" w:space="0" w:color="auto"/>
            </w:tcBorders>
          </w:tcPr>
          <w:p w14:paraId="79B055B2" w14:textId="77777777" w:rsidR="00D73DC6" w:rsidRDefault="00D73DC6" w:rsidP="00262D58">
            <w:pPr>
              <w:pStyle w:val="CRCoverPage"/>
              <w:spacing w:after="0"/>
              <w:rPr>
                <w:noProof/>
                <w:sz w:val="8"/>
                <w:szCs w:val="8"/>
              </w:rPr>
            </w:pPr>
          </w:p>
        </w:tc>
      </w:tr>
      <w:tr w:rsidR="00D73DC6" w14:paraId="6EDE8767" w14:textId="77777777" w:rsidTr="00262D58">
        <w:trPr>
          <w:cantSplit/>
        </w:trPr>
        <w:tc>
          <w:tcPr>
            <w:tcW w:w="1843" w:type="dxa"/>
            <w:tcBorders>
              <w:left w:val="single" w:sz="4" w:space="0" w:color="auto"/>
            </w:tcBorders>
          </w:tcPr>
          <w:p w14:paraId="00AC96E6" w14:textId="77777777" w:rsidR="00D73DC6" w:rsidRDefault="00D73DC6" w:rsidP="00262D58">
            <w:pPr>
              <w:pStyle w:val="CRCoverPage"/>
              <w:tabs>
                <w:tab w:val="right" w:pos="1759"/>
              </w:tabs>
              <w:spacing w:after="0"/>
              <w:rPr>
                <w:b/>
                <w:i/>
                <w:noProof/>
              </w:rPr>
            </w:pPr>
            <w:r>
              <w:rPr>
                <w:b/>
                <w:i/>
                <w:noProof/>
              </w:rPr>
              <w:t>Category:</w:t>
            </w:r>
          </w:p>
        </w:tc>
        <w:tc>
          <w:tcPr>
            <w:tcW w:w="851" w:type="dxa"/>
            <w:shd w:val="pct30" w:color="FFFF00" w:fill="auto"/>
          </w:tcPr>
          <w:p w14:paraId="7825B876" w14:textId="43E679A4" w:rsidR="00D73DC6" w:rsidRDefault="00D73DC6" w:rsidP="00262D58">
            <w:pPr>
              <w:pStyle w:val="CRCoverPage"/>
              <w:spacing w:after="0"/>
              <w:ind w:left="100" w:right="-609"/>
              <w:rPr>
                <w:b/>
                <w:noProof/>
              </w:rPr>
            </w:pPr>
            <w:r>
              <w:t>A</w:t>
            </w:r>
          </w:p>
        </w:tc>
        <w:tc>
          <w:tcPr>
            <w:tcW w:w="3402" w:type="dxa"/>
            <w:gridSpan w:val="5"/>
            <w:tcBorders>
              <w:left w:val="nil"/>
            </w:tcBorders>
          </w:tcPr>
          <w:p w14:paraId="5A228EF0" w14:textId="77777777" w:rsidR="00D73DC6" w:rsidRDefault="00D73DC6" w:rsidP="00262D58">
            <w:pPr>
              <w:pStyle w:val="CRCoverPage"/>
              <w:spacing w:after="0"/>
              <w:rPr>
                <w:noProof/>
              </w:rPr>
            </w:pPr>
          </w:p>
        </w:tc>
        <w:tc>
          <w:tcPr>
            <w:tcW w:w="1417" w:type="dxa"/>
            <w:gridSpan w:val="3"/>
            <w:tcBorders>
              <w:left w:val="nil"/>
            </w:tcBorders>
          </w:tcPr>
          <w:p w14:paraId="7AD26D2B" w14:textId="77777777" w:rsidR="00D73DC6" w:rsidRDefault="00D73DC6" w:rsidP="00262D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B2FE9B" w14:textId="77777777" w:rsidR="00D73DC6" w:rsidRDefault="006468A2" w:rsidP="00262D58">
            <w:pPr>
              <w:pStyle w:val="CRCoverPage"/>
              <w:spacing w:after="0"/>
              <w:ind w:left="100"/>
              <w:rPr>
                <w:noProof/>
              </w:rPr>
            </w:pPr>
            <w:r>
              <w:fldChar w:fldCharType="begin"/>
            </w:r>
            <w:r>
              <w:instrText xml:space="preserve"> DOCPROPERTY  Release  \* MERGEFORMAT </w:instrText>
            </w:r>
            <w:r>
              <w:fldChar w:fldCharType="separate"/>
            </w:r>
            <w:r w:rsidR="00D73DC6">
              <w:rPr>
                <w:noProof/>
              </w:rPr>
              <w:t>Rel-17</w:t>
            </w:r>
            <w:r>
              <w:rPr>
                <w:noProof/>
              </w:rPr>
              <w:fldChar w:fldCharType="end"/>
            </w:r>
          </w:p>
        </w:tc>
      </w:tr>
      <w:tr w:rsidR="00D73DC6" w14:paraId="12705540" w14:textId="77777777" w:rsidTr="00262D58">
        <w:tc>
          <w:tcPr>
            <w:tcW w:w="1843" w:type="dxa"/>
            <w:tcBorders>
              <w:left w:val="single" w:sz="4" w:space="0" w:color="auto"/>
              <w:bottom w:val="single" w:sz="4" w:space="0" w:color="auto"/>
            </w:tcBorders>
          </w:tcPr>
          <w:p w14:paraId="69FD6770" w14:textId="77777777" w:rsidR="00D73DC6" w:rsidRDefault="00D73DC6" w:rsidP="00262D58">
            <w:pPr>
              <w:pStyle w:val="CRCoverPage"/>
              <w:spacing w:after="0"/>
              <w:rPr>
                <w:b/>
                <w:i/>
                <w:noProof/>
              </w:rPr>
            </w:pPr>
          </w:p>
        </w:tc>
        <w:tc>
          <w:tcPr>
            <w:tcW w:w="4677" w:type="dxa"/>
            <w:gridSpan w:val="8"/>
            <w:tcBorders>
              <w:bottom w:val="single" w:sz="4" w:space="0" w:color="auto"/>
            </w:tcBorders>
          </w:tcPr>
          <w:p w14:paraId="3976189E" w14:textId="77777777" w:rsidR="00D73DC6" w:rsidRDefault="00D73DC6" w:rsidP="00262D5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9B3294" w14:textId="77777777" w:rsidR="00D73DC6" w:rsidRDefault="00D73DC6" w:rsidP="00262D5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00EB1" w14:textId="77777777" w:rsidR="00D73DC6" w:rsidRPr="007C2097" w:rsidRDefault="00D73DC6" w:rsidP="00262D5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3DC6" w14:paraId="34EB1DCC" w14:textId="77777777" w:rsidTr="00262D58">
        <w:tc>
          <w:tcPr>
            <w:tcW w:w="1843" w:type="dxa"/>
          </w:tcPr>
          <w:p w14:paraId="7A834486" w14:textId="77777777" w:rsidR="00D73DC6" w:rsidRDefault="00D73DC6" w:rsidP="00262D58">
            <w:pPr>
              <w:pStyle w:val="CRCoverPage"/>
              <w:spacing w:after="0"/>
              <w:rPr>
                <w:b/>
                <w:i/>
                <w:noProof/>
                <w:sz w:val="8"/>
                <w:szCs w:val="8"/>
              </w:rPr>
            </w:pPr>
          </w:p>
        </w:tc>
        <w:tc>
          <w:tcPr>
            <w:tcW w:w="7797" w:type="dxa"/>
            <w:gridSpan w:val="10"/>
          </w:tcPr>
          <w:p w14:paraId="18E8C570" w14:textId="77777777" w:rsidR="00D73DC6" w:rsidRDefault="00D73DC6" w:rsidP="00262D58">
            <w:pPr>
              <w:pStyle w:val="CRCoverPage"/>
              <w:spacing w:after="0"/>
              <w:rPr>
                <w:noProof/>
                <w:sz w:val="8"/>
                <w:szCs w:val="8"/>
              </w:rPr>
            </w:pPr>
          </w:p>
        </w:tc>
      </w:tr>
      <w:tr w:rsidR="00D73DC6" w14:paraId="2ED8DA70" w14:textId="77777777" w:rsidTr="00262D58">
        <w:tc>
          <w:tcPr>
            <w:tcW w:w="2694" w:type="dxa"/>
            <w:gridSpan w:val="2"/>
            <w:tcBorders>
              <w:top w:val="single" w:sz="4" w:space="0" w:color="auto"/>
              <w:left w:val="single" w:sz="4" w:space="0" w:color="auto"/>
            </w:tcBorders>
          </w:tcPr>
          <w:p w14:paraId="3AE2F938" w14:textId="77777777" w:rsidR="00D73DC6" w:rsidRDefault="00D73DC6" w:rsidP="00262D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7FB894" w14:textId="77777777" w:rsidR="00D73DC6" w:rsidRDefault="00D73DC6" w:rsidP="00262D58">
            <w:pPr>
              <w:pStyle w:val="CRCoverPage"/>
              <w:spacing w:after="0"/>
              <w:ind w:left="100"/>
              <w:rPr>
                <w:noProof/>
              </w:rPr>
            </w:pPr>
            <w:r>
              <w:rPr>
                <w:noProof/>
              </w:rPr>
              <w:t xml:space="preserve">Requirements for </w:t>
            </w:r>
            <w:r w:rsidRPr="00D74778">
              <w:t>intra-band non-contiguous CA in n77</w:t>
            </w:r>
            <w:r>
              <w:t xml:space="preserve"> where </w:t>
            </w:r>
            <w:r w:rsidRPr="00D74778">
              <w:t xml:space="preserve">NS_01 for an uplink component carrier </w:t>
            </w:r>
            <w:r>
              <w:t xml:space="preserve">in </w:t>
            </w:r>
            <w:r w:rsidRPr="00D74778">
              <w:t>the range 3700-3980 MHz and</w:t>
            </w:r>
            <w:r>
              <w:t xml:space="preserve"> NS_01 or</w:t>
            </w:r>
            <w:r w:rsidRPr="00D74778">
              <w:t xml:space="preserve"> NS_55 for another uplink component carrier in the range 3450-3550 MHz </w:t>
            </w:r>
            <w:r>
              <w:t xml:space="preserve">are indicated </w:t>
            </w:r>
            <w:r w:rsidRPr="00D74778">
              <w:t xml:space="preserve">in </w:t>
            </w:r>
            <w:proofErr w:type="spellStart"/>
            <w:r w:rsidRPr="00D13483">
              <w:rPr>
                <w:i/>
                <w:iCs/>
              </w:rPr>
              <w:t>FrequencyInfoUL</w:t>
            </w:r>
            <w:proofErr w:type="spellEnd"/>
            <w:r w:rsidRPr="00D13483">
              <w:rPr>
                <w:i/>
                <w:iCs/>
              </w:rPr>
              <w:t>-SIB</w:t>
            </w:r>
            <w:r w:rsidRPr="00D13483">
              <w:t xml:space="preserve"> </w:t>
            </w:r>
            <w:r>
              <w:rPr>
                <w:noProof/>
              </w:rPr>
              <w:t>are ambiguous.</w:t>
            </w:r>
          </w:p>
        </w:tc>
      </w:tr>
      <w:tr w:rsidR="00D73DC6" w14:paraId="5C4A13A3" w14:textId="77777777" w:rsidTr="00262D58">
        <w:tc>
          <w:tcPr>
            <w:tcW w:w="2694" w:type="dxa"/>
            <w:gridSpan w:val="2"/>
            <w:tcBorders>
              <w:left w:val="single" w:sz="4" w:space="0" w:color="auto"/>
            </w:tcBorders>
          </w:tcPr>
          <w:p w14:paraId="5040B7E7" w14:textId="77777777" w:rsidR="00D73DC6" w:rsidRDefault="00D73DC6" w:rsidP="00262D58">
            <w:pPr>
              <w:pStyle w:val="CRCoverPage"/>
              <w:spacing w:after="0"/>
              <w:rPr>
                <w:b/>
                <w:i/>
                <w:noProof/>
                <w:sz w:val="8"/>
                <w:szCs w:val="8"/>
              </w:rPr>
            </w:pPr>
          </w:p>
        </w:tc>
        <w:tc>
          <w:tcPr>
            <w:tcW w:w="6946" w:type="dxa"/>
            <w:gridSpan w:val="9"/>
            <w:tcBorders>
              <w:right w:val="single" w:sz="4" w:space="0" w:color="auto"/>
            </w:tcBorders>
          </w:tcPr>
          <w:p w14:paraId="5DDC021E" w14:textId="77777777" w:rsidR="00D73DC6" w:rsidRDefault="00D73DC6" w:rsidP="00262D58">
            <w:pPr>
              <w:pStyle w:val="CRCoverPage"/>
              <w:spacing w:after="0"/>
              <w:rPr>
                <w:noProof/>
                <w:sz w:val="8"/>
                <w:szCs w:val="8"/>
              </w:rPr>
            </w:pPr>
          </w:p>
        </w:tc>
      </w:tr>
      <w:tr w:rsidR="00D73DC6" w14:paraId="51F33CEE" w14:textId="77777777" w:rsidTr="00262D58">
        <w:tc>
          <w:tcPr>
            <w:tcW w:w="2694" w:type="dxa"/>
            <w:gridSpan w:val="2"/>
            <w:tcBorders>
              <w:left w:val="single" w:sz="4" w:space="0" w:color="auto"/>
            </w:tcBorders>
          </w:tcPr>
          <w:p w14:paraId="20E02CC8" w14:textId="77777777" w:rsidR="00D73DC6" w:rsidRDefault="00D73DC6" w:rsidP="00262D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22C2F5" w14:textId="77777777" w:rsidR="00D73DC6" w:rsidRDefault="00D73DC6" w:rsidP="00262D58">
            <w:pPr>
              <w:pStyle w:val="CRCoverPage"/>
              <w:spacing w:after="0"/>
              <w:ind w:left="100"/>
              <w:rPr>
                <w:noProof/>
              </w:rPr>
            </w:pPr>
            <w:r w:rsidRPr="006B4C6E">
              <w:rPr>
                <w:noProof/>
              </w:rPr>
              <w:t xml:space="preserve">In 6.2A.3.1.1, texts are inserted to clarify that </w:t>
            </w:r>
            <w:r>
              <w:t>f</w:t>
            </w:r>
            <w:r w:rsidRPr="002B1E04">
              <w:t>or UEs configured with intra-band non-contiguous CA in n77 and if NS_01 is indicated for an uplink component carrier in the range 3700-3980 MHz and NS_01 or NS_55 for another uplink component carrier in the range 3450-3550 MHz, the allowed additional spurious emission and maximum output power reduction requirements are according to CA_NC_NS_01. The additional RF conformance tests are not required</w:t>
            </w:r>
            <w:r>
              <w:t>.</w:t>
            </w:r>
          </w:p>
          <w:p w14:paraId="779E03B9" w14:textId="77777777" w:rsidR="00D73DC6" w:rsidRDefault="00D73DC6" w:rsidP="00262D58">
            <w:pPr>
              <w:pStyle w:val="CRCoverPage"/>
              <w:spacing w:after="0"/>
              <w:ind w:left="100"/>
              <w:rPr>
                <w:noProof/>
              </w:rPr>
            </w:pPr>
          </w:p>
          <w:p w14:paraId="0401BE6E" w14:textId="77777777" w:rsidR="00D73DC6" w:rsidRDefault="00D73DC6" w:rsidP="00262D58">
            <w:pPr>
              <w:pStyle w:val="CRCoverPage"/>
              <w:spacing w:after="0"/>
              <w:ind w:left="100"/>
              <w:rPr>
                <w:noProof/>
              </w:rPr>
            </w:pPr>
            <w:r>
              <w:rPr>
                <w:noProof/>
              </w:rPr>
              <w:t xml:space="preserve">It’s noted that the above changes follow the agreed RAN2 CR of </w:t>
            </w:r>
            <w:r w:rsidRPr="006B4C6E">
              <w:rPr>
                <w:noProof/>
              </w:rPr>
              <w:t>R2-2209137</w:t>
            </w:r>
            <w:r>
              <w:rPr>
                <w:noProof/>
              </w:rPr>
              <w:t>.</w:t>
            </w:r>
          </w:p>
        </w:tc>
      </w:tr>
      <w:tr w:rsidR="00D73DC6" w14:paraId="06CC1B25" w14:textId="77777777" w:rsidTr="00262D58">
        <w:tc>
          <w:tcPr>
            <w:tcW w:w="2694" w:type="dxa"/>
            <w:gridSpan w:val="2"/>
            <w:tcBorders>
              <w:left w:val="single" w:sz="4" w:space="0" w:color="auto"/>
            </w:tcBorders>
          </w:tcPr>
          <w:p w14:paraId="7B754E6C" w14:textId="77777777" w:rsidR="00D73DC6" w:rsidRDefault="00D73DC6" w:rsidP="00262D58">
            <w:pPr>
              <w:pStyle w:val="CRCoverPage"/>
              <w:spacing w:after="0"/>
              <w:rPr>
                <w:b/>
                <w:i/>
                <w:noProof/>
                <w:sz w:val="8"/>
                <w:szCs w:val="8"/>
              </w:rPr>
            </w:pPr>
          </w:p>
        </w:tc>
        <w:tc>
          <w:tcPr>
            <w:tcW w:w="6946" w:type="dxa"/>
            <w:gridSpan w:val="9"/>
            <w:tcBorders>
              <w:right w:val="single" w:sz="4" w:space="0" w:color="auto"/>
            </w:tcBorders>
          </w:tcPr>
          <w:p w14:paraId="5E4E8EE0" w14:textId="77777777" w:rsidR="00D73DC6" w:rsidRDefault="00D73DC6" w:rsidP="00262D58">
            <w:pPr>
              <w:pStyle w:val="CRCoverPage"/>
              <w:spacing w:after="0"/>
              <w:rPr>
                <w:noProof/>
                <w:sz w:val="8"/>
                <w:szCs w:val="8"/>
              </w:rPr>
            </w:pPr>
          </w:p>
        </w:tc>
      </w:tr>
      <w:tr w:rsidR="00D73DC6" w14:paraId="62959FD4" w14:textId="77777777" w:rsidTr="00262D58">
        <w:tc>
          <w:tcPr>
            <w:tcW w:w="2694" w:type="dxa"/>
            <w:gridSpan w:val="2"/>
            <w:tcBorders>
              <w:left w:val="single" w:sz="4" w:space="0" w:color="auto"/>
              <w:bottom w:val="single" w:sz="4" w:space="0" w:color="auto"/>
            </w:tcBorders>
          </w:tcPr>
          <w:p w14:paraId="5F39FFE7" w14:textId="77777777" w:rsidR="00D73DC6" w:rsidRDefault="00D73DC6" w:rsidP="00262D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1B3A3A" w14:textId="77777777" w:rsidR="00D73DC6" w:rsidRDefault="00D73DC6" w:rsidP="00262D58">
            <w:pPr>
              <w:pStyle w:val="CRCoverPage"/>
              <w:spacing w:after="0"/>
              <w:ind w:left="100"/>
              <w:rPr>
                <w:noProof/>
              </w:rPr>
            </w:pPr>
            <w:r>
              <w:rPr>
                <w:noProof/>
              </w:rPr>
              <w:t>UE behaviours</w:t>
            </w:r>
            <w:r>
              <w:t xml:space="preserve"> </w:t>
            </w:r>
            <w:r w:rsidRPr="007A319F">
              <w:rPr>
                <w:noProof/>
              </w:rPr>
              <w:t xml:space="preserve">that support </w:t>
            </w:r>
            <w:r w:rsidRPr="00933F26">
              <w:rPr>
                <w:i/>
                <w:iCs/>
                <w:noProof/>
              </w:rPr>
              <w:t>extendedBand-n77-r16</w:t>
            </w:r>
            <w:r>
              <w:rPr>
                <w:i/>
                <w:iCs/>
                <w:noProof/>
              </w:rPr>
              <w:t xml:space="preserve"> </w:t>
            </w:r>
            <w:r>
              <w:rPr>
                <w:noProof/>
              </w:rPr>
              <w:t>may not be correctly implemented</w:t>
            </w:r>
          </w:p>
        </w:tc>
      </w:tr>
      <w:tr w:rsidR="00D73DC6" w14:paraId="665A8C0F" w14:textId="77777777" w:rsidTr="00262D58">
        <w:tc>
          <w:tcPr>
            <w:tcW w:w="2694" w:type="dxa"/>
            <w:gridSpan w:val="2"/>
          </w:tcPr>
          <w:p w14:paraId="21218346" w14:textId="77777777" w:rsidR="00D73DC6" w:rsidRDefault="00D73DC6" w:rsidP="00262D58">
            <w:pPr>
              <w:pStyle w:val="CRCoverPage"/>
              <w:spacing w:after="0"/>
              <w:rPr>
                <w:b/>
                <w:i/>
                <w:noProof/>
                <w:sz w:val="8"/>
                <w:szCs w:val="8"/>
              </w:rPr>
            </w:pPr>
          </w:p>
        </w:tc>
        <w:tc>
          <w:tcPr>
            <w:tcW w:w="6946" w:type="dxa"/>
            <w:gridSpan w:val="9"/>
          </w:tcPr>
          <w:p w14:paraId="1DB5E68E" w14:textId="77777777" w:rsidR="00D73DC6" w:rsidRDefault="00D73DC6" w:rsidP="00262D58">
            <w:pPr>
              <w:pStyle w:val="CRCoverPage"/>
              <w:spacing w:after="0"/>
              <w:rPr>
                <w:noProof/>
                <w:sz w:val="8"/>
                <w:szCs w:val="8"/>
              </w:rPr>
            </w:pPr>
          </w:p>
        </w:tc>
      </w:tr>
      <w:tr w:rsidR="00D73DC6" w14:paraId="4D22F106" w14:textId="77777777" w:rsidTr="00262D58">
        <w:tc>
          <w:tcPr>
            <w:tcW w:w="2694" w:type="dxa"/>
            <w:gridSpan w:val="2"/>
            <w:tcBorders>
              <w:top w:val="single" w:sz="4" w:space="0" w:color="auto"/>
              <w:left w:val="single" w:sz="4" w:space="0" w:color="auto"/>
            </w:tcBorders>
          </w:tcPr>
          <w:p w14:paraId="3ABBF750" w14:textId="77777777" w:rsidR="00D73DC6" w:rsidRDefault="00D73DC6" w:rsidP="00262D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B8610" w14:textId="77777777" w:rsidR="00D73DC6" w:rsidRDefault="00D73DC6" w:rsidP="00262D58">
            <w:pPr>
              <w:pStyle w:val="CRCoverPage"/>
              <w:spacing w:after="0"/>
              <w:ind w:left="100"/>
              <w:rPr>
                <w:noProof/>
              </w:rPr>
            </w:pPr>
            <w:r w:rsidRPr="00E05D63">
              <w:rPr>
                <w:noProof/>
              </w:rPr>
              <w:t>6.2A.3.1.</w:t>
            </w:r>
            <w:r>
              <w:rPr>
                <w:noProof/>
              </w:rPr>
              <w:t>2</w:t>
            </w:r>
          </w:p>
        </w:tc>
      </w:tr>
      <w:tr w:rsidR="00D73DC6" w14:paraId="6A9570FC" w14:textId="77777777" w:rsidTr="00262D58">
        <w:tc>
          <w:tcPr>
            <w:tcW w:w="2694" w:type="dxa"/>
            <w:gridSpan w:val="2"/>
            <w:tcBorders>
              <w:left w:val="single" w:sz="4" w:space="0" w:color="auto"/>
            </w:tcBorders>
          </w:tcPr>
          <w:p w14:paraId="50854B85" w14:textId="77777777" w:rsidR="00D73DC6" w:rsidRDefault="00D73DC6" w:rsidP="00262D58">
            <w:pPr>
              <w:pStyle w:val="CRCoverPage"/>
              <w:spacing w:after="0"/>
              <w:rPr>
                <w:b/>
                <w:i/>
                <w:noProof/>
                <w:sz w:val="8"/>
                <w:szCs w:val="8"/>
              </w:rPr>
            </w:pPr>
          </w:p>
        </w:tc>
        <w:tc>
          <w:tcPr>
            <w:tcW w:w="6946" w:type="dxa"/>
            <w:gridSpan w:val="9"/>
            <w:tcBorders>
              <w:right w:val="single" w:sz="4" w:space="0" w:color="auto"/>
            </w:tcBorders>
          </w:tcPr>
          <w:p w14:paraId="24AF0D14" w14:textId="77777777" w:rsidR="00D73DC6" w:rsidRDefault="00D73DC6" w:rsidP="00262D58">
            <w:pPr>
              <w:pStyle w:val="CRCoverPage"/>
              <w:spacing w:after="0"/>
              <w:rPr>
                <w:noProof/>
                <w:sz w:val="8"/>
                <w:szCs w:val="8"/>
              </w:rPr>
            </w:pPr>
          </w:p>
        </w:tc>
      </w:tr>
      <w:tr w:rsidR="00D73DC6" w14:paraId="43C8750C" w14:textId="77777777" w:rsidTr="00262D58">
        <w:tc>
          <w:tcPr>
            <w:tcW w:w="2694" w:type="dxa"/>
            <w:gridSpan w:val="2"/>
            <w:tcBorders>
              <w:left w:val="single" w:sz="4" w:space="0" w:color="auto"/>
            </w:tcBorders>
          </w:tcPr>
          <w:p w14:paraId="021C60A6" w14:textId="77777777" w:rsidR="00D73DC6" w:rsidRDefault="00D73DC6" w:rsidP="00262D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B45F67" w14:textId="77777777" w:rsidR="00D73DC6" w:rsidRDefault="00D73DC6" w:rsidP="00262D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BCB482" w14:textId="77777777" w:rsidR="00D73DC6" w:rsidRDefault="00D73DC6" w:rsidP="00262D58">
            <w:pPr>
              <w:pStyle w:val="CRCoverPage"/>
              <w:spacing w:after="0"/>
              <w:jc w:val="center"/>
              <w:rPr>
                <w:b/>
                <w:caps/>
                <w:noProof/>
              </w:rPr>
            </w:pPr>
            <w:r>
              <w:rPr>
                <w:b/>
                <w:caps/>
                <w:noProof/>
              </w:rPr>
              <w:t>N</w:t>
            </w:r>
          </w:p>
        </w:tc>
        <w:tc>
          <w:tcPr>
            <w:tcW w:w="2977" w:type="dxa"/>
            <w:gridSpan w:val="4"/>
          </w:tcPr>
          <w:p w14:paraId="3965B1A6" w14:textId="77777777" w:rsidR="00D73DC6" w:rsidRDefault="00D73DC6" w:rsidP="00262D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5CFFA8" w14:textId="77777777" w:rsidR="00D73DC6" w:rsidRDefault="00D73DC6" w:rsidP="00262D58">
            <w:pPr>
              <w:pStyle w:val="CRCoverPage"/>
              <w:spacing w:after="0"/>
              <w:ind w:left="99"/>
              <w:rPr>
                <w:noProof/>
              </w:rPr>
            </w:pPr>
          </w:p>
        </w:tc>
      </w:tr>
      <w:tr w:rsidR="00D73DC6" w14:paraId="5526A221" w14:textId="77777777" w:rsidTr="00262D58">
        <w:tc>
          <w:tcPr>
            <w:tcW w:w="2694" w:type="dxa"/>
            <w:gridSpan w:val="2"/>
            <w:tcBorders>
              <w:left w:val="single" w:sz="4" w:space="0" w:color="auto"/>
            </w:tcBorders>
          </w:tcPr>
          <w:p w14:paraId="7C3F1CDB" w14:textId="77777777" w:rsidR="00D73DC6" w:rsidRDefault="00D73DC6" w:rsidP="00262D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42F30C" w14:textId="77777777" w:rsidR="00D73DC6" w:rsidRDefault="00D73DC6" w:rsidP="00262D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72E601" w14:textId="77777777" w:rsidR="00D73DC6" w:rsidRDefault="00D73DC6" w:rsidP="00262D58">
            <w:pPr>
              <w:pStyle w:val="CRCoverPage"/>
              <w:spacing w:after="0"/>
              <w:jc w:val="center"/>
              <w:rPr>
                <w:b/>
                <w:caps/>
                <w:noProof/>
              </w:rPr>
            </w:pPr>
            <w:r>
              <w:rPr>
                <w:b/>
                <w:caps/>
                <w:noProof/>
              </w:rPr>
              <w:t>X</w:t>
            </w:r>
          </w:p>
        </w:tc>
        <w:tc>
          <w:tcPr>
            <w:tcW w:w="2977" w:type="dxa"/>
            <w:gridSpan w:val="4"/>
          </w:tcPr>
          <w:p w14:paraId="05EE9B9E" w14:textId="77777777" w:rsidR="00D73DC6" w:rsidRDefault="00D73DC6" w:rsidP="00262D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4BB6A" w14:textId="77777777" w:rsidR="00D73DC6" w:rsidRDefault="00D73DC6" w:rsidP="00262D58">
            <w:pPr>
              <w:pStyle w:val="CRCoverPage"/>
              <w:spacing w:after="0"/>
              <w:ind w:left="99"/>
              <w:rPr>
                <w:noProof/>
              </w:rPr>
            </w:pPr>
            <w:r>
              <w:rPr>
                <w:noProof/>
              </w:rPr>
              <w:t xml:space="preserve">TS/TR ... CR ... </w:t>
            </w:r>
          </w:p>
        </w:tc>
      </w:tr>
      <w:tr w:rsidR="00D73DC6" w14:paraId="3616C104" w14:textId="77777777" w:rsidTr="00262D58">
        <w:tc>
          <w:tcPr>
            <w:tcW w:w="2694" w:type="dxa"/>
            <w:gridSpan w:val="2"/>
            <w:tcBorders>
              <w:left w:val="single" w:sz="4" w:space="0" w:color="auto"/>
            </w:tcBorders>
          </w:tcPr>
          <w:p w14:paraId="4626B6E9" w14:textId="77777777" w:rsidR="00D73DC6" w:rsidRDefault="00D73DC6" w:rsidP="00262D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43EA33" w14:textId="77777777" w:rsidR="00D73DC6" w:rsidRDefault="00D73DC6" w:rsidP="00262D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C9367" w14:textId="77777777" w:rsidR="00D73DC6" w:rsidRDefault="00D73DC6" w:rsidP="00262D58">
            <w:pPr>
              <w:pStyle w:val="CRCoverPage"/>
              <w:spacing w:after="0"/>
              <w:jc w:val="center"/>
              <w:rPr>
                <w:b/>
                <w:caps/>
                <w:noProof/>
              </w:rPr>
            </w:pPr>
          </w:p>
        </w:tc>
        <w:tc>
          <w:tcPr>
            <w:tcW w:w="2977" w:type="dxa"/>
            <w:gridSpan w:val="4"/>
          </w:tcPr>
          <w:p w14:paraId="742F86F8" w14:textId="77777777" w:rsidR="00D73DC6" w:rsidRDefault="00D73DC6" w:rsidP="00262D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59CCE8" w14:textId="77777777" w:rsidR="00D73DC6" w:rsidRDefault="00D73DC6" w:rsidP="00262D58">
            <w:pPr>
              <w:pStyle w:val="CRCoverPage"/>
              <w:spacing w:after="0"/>
              <w:ind w:left="99"/>
              <w:rPr>
                <w:noProof/>
              </w:rPr>
            </w:pPr>
            <w:r>
              <w:rPr>
                <w:noProof/>
              </w:rPr>
              <w:t>TS 38.521-1</w:t>
            </w:r>
          </w:p>
        </w:tc>
      </w:tr>
      <w:tr w:rsidR="00D73DC6" w14:paraId="0CD4737D" w14:textId="77777777" w:rsidTr="00262D58">
        <w:tc>
          <w:tcPr>
            <w:tcW w:w="2694" w:type="dxa"/>
            <w:gridSpan w:val="2"/>
            <w:tcBorders>
              <w:left w:val="single" w:sz="4" w:space="0" w:color="auto"/>
            </w:tcBorders>
          </w:tcPr>
          <w:p w14:paraId="21F77D0A" w14:textId="77777777" w:rsidR="00D73DC6" w:rsidRDefault="00D73DC6" w:rsidP="00262D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84A028" w14:textId="77777777" w:rsidR="00D73DC6" w:rsidRDefault="00D73DC6" w:rsidP="00262D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0E8DD" w14:textId="77777777" w:rsidR="00D73DC6" w:rsidRDefault="00D73DC6" w:rsidP="00262D58">
            <w:pPr>
              <w:pStyle w:val="CRCoverPage"/>
              <w:spacing w:after="0"/>
              <w:jc w:val="center"/>
              <w:rPr>
                <w:b/>
                <w:caps/>
                <w:noProof/>
              </w:rPr>
            </w:pPr>
            <w:r>
              <w:rPr>
                <w:b/>
                <w:caps/>
                <w:noProof/>
              </w:rPr>
              <w:t>X</w:t>
            </w:r>
          </w:p>
        </w:tc>
        <w:tc>
          <w:tcPr>
            <w:tcW w:w="2977" w:type="dxa"/>
            <w:gridSpan w:val="4"/>
          </w:tcPr>
          <w:p w14:paraId="0AF220F5" w14:textId="77777777" w:rsidR="00D73DC6" w:rsidRDefault="00D73DC6" w:rsidP="00262D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E7131A" w14:textId="77777777" w:rsidR="00D73DC6" w:rsidRDefault="00D73DC6" w:rsidP="00262D58">
            <w:pPr>
              <w:pStyle w:val="CRCoverPage"/>
              <w:spacing w:after="0"/>
              <w:ind w:left="99"/>
              <w:rPr>
                <w:noProof/>
              </w:rPr>
            </w:pPr>
            <w:r>
              <w:rPr>
                <w:noProof/>
              </w:rPr>
              <w:t xml:space="preserve">TS/TR ... CR ... </w:t>
            </w:r>
          </w:p>
        </w:tc>
      </w:tr>
      <w:tr w:rsidR="00D73DC6" w14:paraId="764C198C" w14:textId="77777777" w:rsidTr="00262D58">
        <w:tc>
          <w:tcPr>
            <w:tcW w:w="2694" w:type="dxa"/>
            <w:gridSpan w:val="2"/>
            <w:tcBorders>
              <w:left w:val="single" w:sz="4" w:space="0" w:color="auto"/>
            </w:tcBorders>
          </w:tcPr>
          <w:p w14:paraId="4D5F27E0" w14:textId="77777777" w:rsidR="00D73DC6" w:rsidRDefault="00D73DC6" w:rsidP="00262D58">
            <w:pPr>
              <w:pStyle w:val="CRCoverPage"/>
              <w:spacing w:after="0"/>
              <w:rPr>
                <w:b/>
                <w:i/>
                <w:noProof/>
              </w:rPr>
            </w:pPr>
          </w:p>
        </w:tc>
        <w:tc>
          <w:tcPr>
            <w:tcW w:w="6946" w:type="dxa"/>
            <w:gridSpan w:val="9"/>
            <w:tcBorders>
              <w:right w:val="single" w:sz="4" w:space="0" w:color="auto"/>
            </w:tcBorders>
          </w:tcPr>
          <w:p w14:paraId="56898F52" w14:textId="77777777" w:rsidR="00D73DC6" w:rsidRDefault="00D73DC6" w:rsidP="00262D58">
            <w:pPr>
              <w:pStyle w:val="CRCoverPage"/>
              <w:spacing w:after="0"/>
              <w:rPr>
                <w:noProof/>
              </w:rPr>
            </w:pPr>
          </w:p>
        </w:tc>
      </w:tr>
      <w:tr w:rsidR="00D73DC6" w14:paraId="60132B82" w14:textId="77777777" w:rsidTr="00262D58">
        <w:tc>
          <w:tcPr>
            <w:tcW w:w="2694" w:type="dxa"/>
            <w:gridSpan w:val="2"/>
            <w:tcBorders>
              <w:left w:val="single" w:sz="4" w:space="0" w:color="auto"/>
              <w:bottom w:val="single" w:sz="4" w:space="0" w:color="auto"/>
            </w:tcBorders>
          </w:tcPr>
          <w:p w14:paraId="607D0B1D" w14:textId="77777777" w:rsidR="00D73DC6" w:rsidRDefault="00D73DC6" w:rsidP="00262D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205018" w14:textId="77777777" w:rsidR="00D73DC6" w:rsidRDefault="00D73DC6" w:rsidP="00262D58">
            <w:pPr>
              <w:pStyle w:val="CRCoverPage"/>
              <w:spacing w:after="0"/>
              <w:ind w:left="100"/>
              <w:rPr>
                <w:noProof/>
              </w:rPr>
            </w:pPr>
            <w:bookmarkStart w:id="20" w:name="_Hlk110888194"/>
            <w:r w:rsidRPr="001A02BE">
              <w:rPr>
                <w:b/>
                <w:bCs/>
                <w:noProof/>
                <w:u w:val="single"/>
              </w:rPr>
              <w:t>Isolated impact analysis</w:t>
            </w:r>
            <w:r>
              <w:rPr>
                <w:noProof/>
              </w:rPr>
              <w:t>:</w:t>
            </w:r>
          </w:p>
          <w:p w14:paraId="4AAD8C86" w14:textId="77777777" w:rsidR="00D73DC6" w:rsidRDefault="00D73DC6" w:rsidP="00262D58">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 UE may reject the configuration and trigger re-establishment, since UE does not expect different NS values for UL carriers of the same band.</w:t>
            </w:r>
          </w:p>
          <w:p w14:paraId="7EF4C86B" w14:textId="77777777" w:rsidR="00D73DC6" w:rsidRDefault="00D73DC6" w:rsidP="00262D58">
            <w:pPr>
              <w:pStyle w:val="CRCoverPage"/>
              <w:spacing w:after="0"/>
              <w:ind w:left="100"/>
              <w:rPr>
                <w:lang w:eastAsia="zh-CN"/>
              </w:rPr>
            </w:pPr>
          </w:p>
          <w:p w14:paraId="0FB9A59D" w14:textId="77777777" w:rsidR="00D73DC6" w:rsidRDefault="00D73DC6" w:rsidP="00262D58">
            <w:pPr>
              <w:pStyle w:val="CRCoverPage"/>
              <w:spacing w:after="0"/>
              <w:ind w:left="100"/>
              <w:rPr>
                <w:noProof/>
              </w:rPr>
            </w:pPr>
            <w:r>
              <w:rPr>
                <w:lang w:eastAsia="zh-CN"/>
              </w:rPr>
              <w:lastRenderedPageBreak/>
              <w:t>2.</w:t>
            </w:r>
            <w:r>
              <w:rPr>
                <w:lang w:eastAsia="zh-CN"/>
              </w:rPr>
              <w:tab/>
              <w:t xml:space="preserve"> If the UE is </w:t>
            </w:r>
            <w:r>
              <w:rPr>
                <w:kern w:val="2"/>
                <w:lang w:eastAsia="zh-CN"/>
              </w:rPr>
              <w:t>implemented</w:t>
            </w:r>
            <w:r>
              <w:rPr>
                <w:lang w:eastAsia="zh-CN"/>
              </w:rPr>
              <w:t xml:space="preserve"> according to the CR and the network is not, there are no interoperability problems. H</w:t>
            </w:r>
            <w:r>
              <w:rPr>
                <w:noProof/>
                <w:lang w:eastAsia="zh-CN"/>
              </w:rPr>
              <w:t>owever, the network may still not configure UL CA for n77 in some case</w:t>
            </w:r>
            <w:r>
              <w:rPr>
                <w:lang w:eastAsia="zh-CN"/>
              </w:rPr>
              <w:t>.</w:t>
            </w:r>
            <w:bookmarkEnd w:id="20"/>
          </w:p>
        </w:tc>
      </w:tr>
      <w:tr w:rsidR="00D73DC6" w:rsidRPr="008863B9" w14:paraId="31846D29" w14:textId="77777777" w:rsidTr="00262D58">
        <w:tc>
          <w:tcPr>
            <w:tcW w:w="2694" w:type="dxa"/>
            <w:gridSpan w:val="2"/>
            <w:tcBorders>
              <w:top w:val="single" w:sz="4" w:space="0" w:color="auto"/>
              <w:bottom w:val="single" w:sz="4" w:space="0" w:color="auto"/>
            </w:tcBorders>
          </w:tcPr>
          <w:p w14:paraId="5A791243" w14:textId="77777777" w:rsidR="00D73DC6" w:rsidRPr="008863B9" w:rsidRDefault="00D73DC6" w:rsidP="00262D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BE6DBA" w14:textId="77777777" w:rsidR="00D73DC6" w:rsidRPr="008863B9" w:rsidRDefault="00D73DC6" w:rsidP="00262D58">
            <w:pPr>
              <w:pStyle w:val="CRCoverPage"/>
              <w:spacing w:after="0"/>
              <w:ind w:left="100"/>
              <w:rPr>
                <w:noProof/>
                <w:sz w:val="8"/>
                <w:szCs w:val="8"/>
              </w:rPr>
            </w:pPr>
          </w:p>
        </w:tc>
      </w:tr>
      <w:tr w:rsidR="00D73DC6" w14:paraId="201BB80A" w14:textId="77777777" w:rsidTr="00262D58">
        <w:tc>
          <w:tcPr>
            <w:tcW w:w="2694" w:type="dxa"/>
            <w:gridSpan w:val="2"/>
            <w:tcBorders>
              <w:top w:val="single" w:sz="4" w:space="0" w:color="auto"/>
              <w:left w:val="single" w:sz="4" w:space="0" w:color="auto"/>
              <w:bottom w:val="single" w:sz="4" w:space="0" w:color="auto"/>
            </w:tcBorders>
          </w:tcPr>
          <w:p w14:paraId="405C89A6" w14:textId="77777777" w:rsidR="00D73DC6" w:rsidRDefault="00D73DC6" w:rsidP="00262D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197148" w14:textId="521E0702" w:rsidR="00D73DC6" w:rsidRDefault="00D73DC6" w:rsidP="00262D58">
            <w:pPr>
              <w:pStyle w:val="CRCoverPage"/>
              <w:spacing w:after="0"/>
              <w:ind w:left="100"/>
              <w:rPr>
                <w:noProof/>
              </w:rPr>
            </w:pPr>
            <w:r>
              <w:rPr>
                <w:noProof/>
              </w:rPr>
              <w:t xml:space="preserve">This CR is a Cat A CR of </w:t>
            </w:r>
            <w:r w:rsidR="008A406C" w:rsidRPr="008A406C">
              <w:rPr>
                <w:noProof/>
              </w:rPr>
              <w:t>RP-222682</w:t>
            </w:r>
            <w:r>
              <w:rPr>
                <w:noProof/>
              </w:rPr>
              <w:t>.</w:t>
            </w:r>
            <w:r w:rsidR="007248D5">
              <w:rPr>
                <w:noProof/>
              </w:rPr>
              <w:t xml:space="preserve"> </w:t>
            </w:r>
            <w:bookmarkStart w:id="21" w:name="_Hlk114270289"/>
            <w:r w:rsidR="007248D5">
              <w:rPr>
                <w:noProof/>
              </w:rPr>
              <w:t xml:space="preserve">Thus far, n77 US issue has used </w:t>
            </w:r>
            <w:r w:rsidR="007248D5" w:rsidRPr="00B86709">
              <w:rPr>
                <w:noProof/>
              </w:rPr>
              <w:t>NR_RF_FR1-Core</w:t>
            </w:r>
            <w:r w:rsidR="007248D5">
              <w:rPr>
                <w:noProof/>
              </w:rPr>
              <w:t xml:space="preserve"> as WI code. However, in order to treat the issue more approrpiately, [n77 US] will be used for this issue from this CR.</w:t>
            </w:r>
            <w:bookmarkEnd w:id="21"/>
          </w:p>
        </w:tc>
      </w:tr>
    </w:tbl>
    <w:p w14:paraId="62702C26" w14:textId="77777777" w:rsidR="00D73DC6" w:rsidRDefault="00D73DC6" w:rsidP="00D73DC6">
      <w:pPr>
        <w:pStyle w:val="CRCoverPage"/>
        <w:spacing w:after="0"/>
        <w:rPr>
          <w:noProof/>
          <w:sz w:val="8"/>
          <w:szCs w:val="8"/>
        </w:rPr>
      </w:pPr>
    </w:p>
    <w:p w14:paraId="25315BA5" w14:textId="4691B8FF" w:rsidR="00D73DC6" w:rsidRDefault="00D73DC6">
      <w:pPr>
        <w:spacing w:after="0"/>
        <w:rPr>
          <w:noProof/>
        </w:rPr>
      </w:pPr>
      <w:r>
        <w:rPr>
          <w:noProof/>
        </w:rPr>
        <w:br w:type="page"/>
      </w:r>
    </w:p>
    <w:p w14:paraId="5F72ECAC" w14:textId="70C168B5" w:rsidR="00D73DC6" w:rsidRPr="00D73DC6" w:rsidRDefault="00D73DC6" w:rsidP="00D73DC6">
      <w:pPr>
        <w:rPr>
          <w:i/>
          <w:iCs/>
          <w:noProof/>
          <w:color w:val="0070C0"/>
        </w:rPr>
      </w:pPr>
      <w:r>
        <w:rPr>
          <w:i/>
          <w:iCs/>
          <w:noProof/>
          <w:color w:val="0070C0"/>
        </w:rPr>
        <w:lastRenderedPageBreak/>
        <w:t>&lt; Start of the changes &gt;</w:t>
      </w:r>
    </w:p>
    <w:p w14:paraId="6CFDAEDD" w14:textId="77777777" w:rsidR="00A1115A" w:rsidRPr="00A1115A" w:rsidRDefault="00A1115A" w:rsidP="00A1115A">
      <w:pPr>
        <w:pStyle w:val="Heading5"/>
      </w:pPr>
      <w:r w:rsidRPr="00A1115A">
        <w:t>6.2A.3.1.2</w:t>
      </w:r>
      <w:r w:rsidRPr="00A1115A">
        <w:tab/>
      </w:r>
      <w:bookmarkEnd w:id="0"/>
      <w:bookmarkEnd w:id="1"/>
      <w:bookmarkEnd w:id="2"/>
      <w:bookmarkEnd w:id="3"/>
      <w:bookmarkEnd w:id="4"/>
      <w:bookmarkEnd w:id="5"/>
      <w:bookmarkEnd w:id="6"/>
      <w:bookmarkEnd w:id="7"/>
      <w:r w:rsidRPr="00A1115A">
        <w:t>UE additional maximum output power reduction for Intra-band non-contiguous CA</w:t>
      </w:r>
      <w:bookmarkEnd w:id="8"/>
      <w:bookmarkEnd w:id="9"/>
      <w:bookmarkEnd w:id="10"/>
      <w:bookmarkEnd w:id="11"/>
      <w:bookmarkEnd w:id="12"/>
      <w:bookmarkEnd w:id="13"/>
      <w:bookmarkEnd w:id="14"/>
      <w:bookmarkEnd w:id="15"/>
      <w:bookmarkEnd w:id="16"/>
      <w:bookmarkEnd w:id="17"/>
    </w:p>
    <w:p w14:paraId="3E81B75C" w14:textId="77777777" w:rsidR="001D1A20" w:rsidRPr="008E6EB8" w:rsidRDefault="001D1A20" w:rsidP="00FE3F14">
      <w:pPr>
        <w:pStyle w:val="H6"/>
        <w:rPr>
          <w:rFonts w:eastAsia="ＭＳ 明朝"/>
        </w:rPr>
      </w:pPr>
      <w:bookmarkStart w:id="22" w:name="_Toc59649997"/>
      <w:bookmarkStart w:id="23" w:name="_Toc61357261"/>
      <w:bookmarkStart w:id="24" w:name="_Toc61359035"/>
      <w:bookmarkStart w:id="25" w:name="_Toc67915972"/>
      <w:bookmarkStart w:id="26" w:name="_Toc75533516"/>
      <w:bookmarkStart w:id="27" w:name="_Toc75819402"/>
      <w:bookmarkStart w:id="28" w:name="_Toc76508246"/>
      <w:bookmarkStart w:id="29" w:name="_Toc76717196"/>
      <w:bookmarkStart w:id="30" w:name="_Toc83293837"/>
      <w:bookmarkStart w:id="31" w:name="_Toc84334876"/>
      <w:r w:rsidRPr="00FE3F14">
        <w:rPr>
          <w:rFonts w:eastAsia="ＭＳ 明朝"/>
          <w:sz w:val="22"/>
        </w:rPr>
        <w:t>6.2A.3.1.</w:t>
      </w:r>
      <w:r>
        <w:rPr>
          <w:rFonts w:eastAsia="ＭＳ 明朝"/>
        </w:rPr>
        <w:t>2</w:t>
      </w:r>
      <w:r w:rsidRPr="008E6EB8">
        <w:rPr>
          <w:rFonts w:eastAsia="ＭＳ 明朝"/>
        </w:rPr>
        <w:t>.</w:t>
      </w:r>
      <w:r>
        <w:rPr>
          <w:rFonts w:eastAsia="ＭＳ 明朝"/>
        </w:rPr>
        <w:t>0</w:t>
      </w:r>
      <w:r w:rsidRPr="008E6EB8">
        <w:rPr>
          <w:rFonts w:eastAsia="ＭＳ 明朝"/>
        </w:rPr>
        <w:tab/>
      </w:r>
      <w:r>
        <w:rPr>
          <w:rFonts w:eastAsia="ＭＳ 明朝"/>
        </w:rPr>
        <w:t>General</w:t>
      </w:r>
      <w:bookmarkEnd w:id="22"/>
      <w:bookmarkEnd w:id="23"/>
      <w:bookmarkEnd w:id="24"/>
      <w:bookmarkEnd w:id="25"/>
      <w:bookmarkEnd w:id="26"/>
      <w:bookmarkEnd w:id="27"/>
      <w:bookmarkEnd w:id="28"/>
      <w:bookmarkEnd w:id="29"/>
      <w:bookmarkEnd w:id="30"/>
      <w:bookmarkEnd w:id="31"/>
    </w:p>
    <w:p w14:paraId="5B2A4C78" w14:textId="77777777" w:rsidR="00A1115A" w:rsidRPr="00A1115A" w:rsidRDefault="00A1115A" w:rsidP="00A1115A">
      <w:r w:rsidRPr="00A1115A">
        <w:t>Table 6.2A.3.1.2-1 specifies the additional requirements with their associated network signalling values and the allowed A-MPR and applicable CA band(s) for each CA_NC_NS value. The mapping of NR CA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6.2A.3.1.2-2.  </w:t>
      </w:r>
    </w:p>
    <w:p w14:paraId="00C47EED" w14:textId="77777777" w:rsidR="00A1115A" w:rsidRPr="00A1115A" w:rsidRDefault="00A1115A" w:rsidP="00A1115A">
      <w:pPr>
        <w:pStyle w:val="TH"/>
      </w:pPr>
      <w:r w:rsidRPr="00A1115A">
        <w:t>Table 6.2A.3.1.2-1: 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A1115A" w:rsidRPr="00A1115A" w14:paraId="26169636" w14:textId="77777777" w:rsidTr="00A1115A">
        <w:trPr>
          <w:jc w:val="center"/>
        </w:trPr>
        <w:tc>
          <w:tcPr>
            <w:tcW w:w="2547" w:type="dxa"/>
            <w:vMerge w:val="restart"/>
          </w:tcPr>
          <w:p w14:paraId="0D45E9B9" w14:textId="77777777" w:rsidR="00A1115A" w:rsidRPr="00A1115A" w:rsidRDefault="00A1115A" w:rsidP="00A1115A">
            <w:pPr>
              <w:pStyle w:val="TAH"/>
              <w:rPr>
                <w:rFonts w:cs="Arial"/>
              </w:rPr>
            </w:pPr>
            <w:r w:rsidRPr="00A1115A">
              <w:rPr>
                <w:rFonts w:cs="Arial"/>
              </w:rPr>
              <w:t>CA Network Signalling value</w:t>
            </w:r>
          </w:p>
        </w:tc>
        <w:tc>
          <w:tcPr>
            <w:tcW w:w="1843" w:type="dxa"/>
            <w:vMerge w:val="restart"/>
            <w:shd w:val="clear" w:color="auto" w:fill="auto"/>
          </w:tcPr>
          <w:p w14:paraId="4E240459" w14:textId="77777777" w:rsidR="00A1115A" w:rsidRPr="00A1115A" w:rsidRDefault="00A1115A" w:rsidP="00A1115A">
            <w:pPr>
              <w:pStyle w:val="TAH"/>
              <w:rPr>
                <w:rFonts w:cs="Arial"/>
              </w:rPr>
            </w:pPr>
            <w:r w:rsidRPr="00A1115A">
              <w:t>Requirements (clause)</w:t>
            </w:r>
          </w:p>
        </w:tc>
        <w:tc>
          <w:tcPr>
            <w:tcW w:w="2268" w:type="dxa"/>
            <w:vMerge w:val="restart"/>
            <w:shd w:val="clear" w:color="auto" w:fill="auto"/>
          </w:tcPr>
          <w:p w14:paraId="56C79AC4" w14:textId="77777777" w:rsidR="00A1115A" w:rsidRPr="00A1115A" w:rsidRDefault="00A1115A" w:rsidP="00A1115A">
            <w:pPr>
              <w:pStyle w:val="TAH"/>
              <w:rPr>
                <w:rFonts w:cs="Arial"/>
              </w:rPr>
            </w:pPr>
            <w:r w:rsidRPr="00A1115A">
              <w:rPr>
                <w:rFonts w:cs="Arial"/>
              </w:rPr>
              <w:t>Uplink CA Configuration</w:t>
            </w:r>
          </w:p>
        </w:tc>
        <w:tc>
          <w:tcPr>
            <w:tcW w:w="3028" w:type="dxa"/>
          </w:tcPr>
          <w:p w14:paraId="42893DD9" w14:textId="77777777" w:rsidR="00A1115A" w:rsidRPr="00A1115A" w:rsidRDefault="00A1115A" w:rsidP="00A1115A">
            <w:pPr>
              <w:pStyle w:val="TAH"/>
              <w:rPr>
                <w:rFonts w:cs="Arial"/>
              </w:rPr>
            </w:pPr>
            <w:r w:rsidRPr="00A1115A">
              <w:rPr>
                <w:rFonts w:cs="Arial"/>
              </w:rPr>
              <w:t>A-MPR for sub-blocks in order of increasing uplink carrier frequency</w:t>
            </w:r>
          </w:p>
        </w:tc>
      </w:tr>
      <w:tr w:rsidR="00A1115A" w:rsidRPr="00A1115A" w14:paraId="0457A603" w14:textId="77777777" w:rsidTr="00A1115A">
        <w:trPr>
          <w:jc w:val="center"/>
        </w:trPr>
        <w:tc>
          <w:tcPr>
            <w:tcW w:w="2547" w:type="dxa"/>
            <w:vMerge/>
          </w:tcPr>
          <w:p w14:paraId="4B8D4A11" w14:textId="77777777" w:rsidR="00A1115A" w:rsidRPr="00A1115A" w:rsidRDefault="00A1115A" w:rsidP="00A1115A">
            <w:pPr>
              <w:pStyle w:val="TAH"/>
              <w:rPr>
                <w:rFonts w:cs="Arial"/>
              </w:rPr>
            </w:pPr>
          </w:p>
        </w:tc>
        <w:tc>
          <w:tcPr>
            <w:tcW w:w="1843" w:type="dxa"/>
            <w:vMerge/>
            <w:shd w:val="clear" w:color="auto" w:fill="auto"/>
          </w:tcPr>
          <w:p w14:paraId="065F4DB7" w14:textId="77777777" w:rsidR="00A1115A" w:rsidRPr="00A1115A" w:rsidRDefault="00A1115A" w:rsidP="00A1115A">
            <w:pPr>
              <w:pStyle w:val="TAH"/>
              <w:rPr>
                <w:rFonts w:cs="Arial"/>
              </w:rPr>
            </w:pPr>
          </w:p>
        </w:tc>
        <w:tc>
          <w:tcPr>
            <w:tcW w:w="2268" w:type="dxa"/>
            <w:vMerge/>
            <w:shd w:val="clear" w:color="auto" w:fill="auto"/>
          </w:tcPr>
          <w:p w14:paraId="1135094D" w14:textId="77777777" w:rsidR="00A1115A" w:rsidRPr="00A1115A" w:rsidRDefault="00A1115A" w:rsidP="00A1115A">
            <w:pPr>
              <w:pStyle w:val="TAH"/>
              <w:rPr>
                <w:rFonts w:cs="Arial"/>
              </w:rPr>
            </w:pPr>
          </w:p>
        </w:tc>
        <w:tc>
          <w:tcPr>
            <w:tcW w:w="3028" w:type="dxa"/>
          </w:tcPr>
          <w:p w14:paraId="3AB27BB5" w14:textId="77777777" w:rsidR="00A1115A" w:rsidRPr="00A1115A" w:rsidRDefault="00A1115A" w:rsidP="00A1115A">
            <w:pPr>
              <w:pStyle w:val="TAH"/>
              <w:rPr>
                <w:rFonts w:cs="Arial"/>
              </w:rPr>
            </w:pPr>
            <w:r w:rsidRPr="00A1115A">
              <w:rPr>
                <w:rFonts w:cs="Arial"/>
              </w:rPr>
              <w:t>A-MPR [dB]</w:t>
            </w:r>
          </w:p>
          <w:p w14:paraId="6C409316" w14:textId="77777777" w:rsidR="00A1115A" w:rsidRPr="00A1115A" w:rsidRDefault="00A1115A" w:rsidP="00A1115A">
            <w:pPr>
              <w:pStyle w:val="TAH"/>
              <w:rPr>
                <w:rFonts w:cs="Arial"/>
              </w:rPr>
            </w:pPr>
            <w:r w:rsidRPr="00A1115A">
              <w:rPr>
                <w:rFonts w:cs="Arial"/>
              </w:rPr>
              <w:t>(clause)</w:t>
            </w:r>
          </w:p>
        </w:tc>
      </w:tr>
      <w:tr w:rsidR="00A1115A" w:rsidRPr="00A1115A" w14:paraId="08746A22" w14:textId="77777777" w:rsidTr="00A1115A">
        <w:trPr>
          <w:jc w:val="center"/>
        </w:trPr>
        <w:tc>
          <w:tcPr>
            <w:tcW w:w="2547" w:type="dxa"/>
          </w:tcPr>
          <w:p w14:paraId="31886DAC" w14:textId="77777777" w:rsidR="00A1115A" w:rsidRPr="00A1115A" w:rsidRDefault="00A1115A" w:rsidP="00A1115A">
            <w:pPr>
              <w:pStyle w:val="TAC"/>
            </w:pPr>
            <w:r w:rsidRPr="00A1115A">
              <w:t>CA_NC_NS_01</w:t>
            </w:r>
          </w:p>
        </w:tc>
        <w:tc>
          <w:tcPr>
            <w:tcW w:w="1843" w:type="dxa"/>
            <w:shd w:val="clear" w:color="auto" w:fill="auto"/>
          </w:tcPr>
          <w:p w14:paraId="59E43C3F" w14:textId="77777777" w:rsidR="00A1115A" w:rsidRPr="00A1115A" w:rsidRDefault="00A1115A" w:rsidP="00A1115A">
            <w:pPr>
              <w:pStyle w:val="TAC"/>
            </w:pPr>
          </w:p>
        </w:tc>
        <w:tc>
          <w:tcPr>
            <w:tcW w:w="2268" w:type="dxa"/>
            <w:shd w:val="clear" w:color="auto" w:fill="auto"/>
          </w:tcPr>
          <w:p w14:paraId="23E811C8" w14:textId="77777777" w:rsidR="00A1115A" w:rsidRPr="00A1115A" w:rsidRDefault="00A1115A" w:rsidP="00A1115A">
            <w:pPr>
              <w:pStyle w:val="TAC"/>
            </w:pPr>
            <w:r w:rsidRPr="00A1115A">
              <w:t xml:space="preserve">All </w:t>
            </w:r>
            <w:proofErr w:type="spellStart"/>
            <w:r w:rsidRPr="00A1115A">
              <w:t>applicaple</w:t>
            </w:r>
            <w:proofErr w:type="spellEnd"/>
            <w:r w:rsidRPr="00A1115A">
              <w:t xml:space="preserve"> NR CA configurations</w:t>
            </w:r>
          </w:p>
        </w:tc>
        <w:tc>
          <w:tcPr>
            <w:tcW w:w="3028" w:type="dxa"/>
          </w:tcPr>
          <w:p w14:paraId="18FEF7C8" w14:textId="77777777" w:rsidR="00A1115A" w:rsidRPr="00A1115A" w:rsidRDefault="00A1115A" w:rsidP="00A1115A">
            <w:pPr>
              <w:pStyle w:val="TAC"/>
            </w:pPr>
            <w:r w:rsidRPr="00A1115A">
              <w:t>N/A</w:t>
            </w:r>
          </w:p>
        </w:tc>
      </w:tr>
      <w:tr w:rsidR="00A1115A" w:rsidRPr="00A1115A" w14:paraId="7E3110F2" w14:textId="77777777" w:rsidTr="00A1115A">
        <w:trPr>
          <w:jc w:val="center"/>
        </w:trPr>
        <w:tc>
          <w:tcPr>
            <w:tcW w:w="2547" w:type="dxa"/>
            <w:tcBorders>
              <w:top w:val="single" w:sz="4" w:space="0" w:color="auto"/>
              <w:left w:val="single" w:sz="4" w:space="0" w:color="auto"/>
              <w:bottom w:val="single" w:sz="4" w:space="0" w:color="auto"/>
              <w:right w:val="single" w:sz="4" w:space="0" w:color="auto"/>
            </w:tcBorders>
          </w:tcPr>
          <w:p w14:paraId="75184FD9" w14:textId="77777777" w:rsidR="00A1115A" w:rsidRPr="00A1115A" w:rsidRDefault="00A1115A" w:rsidP="00A1115A">
            <w:pPr>
              <w:pStyle w:val="TAC"/>
              <w:rPr>
                <w:lang w:eastAsia="ja-JP"/>
              </w:rPr>
            </w:pPr>
            <w:r w:rsidRPr="00A1115A">
              <w:rPr>
                <w:lang w:eastAsia="ja-JP"/>
              </w:rPr>
              <w:t>CA_NC_NS_04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BC2C32" w14:textId="77777777" w:rsidR="00A1115A" w:rsidRPr="00A1115A" w:rsidRDefault="00A1115A" w:rsidP="00A1115A">
            <w:pPr>
              <w:pStyle w:val="TAC"/>
            </w:pPr>
            <w:r w:rsidRPr="00A1115A">
              <w:t>6.5A.2.3.2.1</w:t>
            </w:r>
          </w:p>
          <w:p w14:paraId="0DF85774" w14:textId="77777777" w:rsidR="00A1115A" w:rsidRPr="00A1115A" w:rsidRDefault="00A1115A" w:rsidP="00A1115A">
            <w:pPr>
              <w:pStyle w:val="TAC"/>
            </w:pPr>
            <w:r w:rsidRPr="00A1115A">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3FB617" w14:textId="77777777" w:rsidR="00A1115A" w:rsidRPr="00A1115A" w:rsidRDefault="00A1115A" w:rsidP="00A1115A">
            <w:pPr>
              <w:pStyle w:val="TAC"/>
              <w:rPr>
                <w:lang w:eastAsia="ja-JP"/>
              </w:rPr>
            </w:pPr>
            <w:r w:rsidRPr="00A1115A">
              <w:t>CA_n41(2A)</w:t>
            </w:r>
          </w:p>
        </w:tc>
        <w:tc>
          <w:tcPr>
            <w:tcW w:w="3028" w:type="dxa"/>
            <w:tcBorders>
              <w:top w:val="single" w:sz="4" w:space="0" w:color="auto"/>
              <w:left w:val="single" w:sz="4" w:space="0" w:color="auto"/>
              <w:bottom w:val="single" w:sz="4" w:space="0" w:color="auto"/>
              <w:right w:val="single" w:sz="4" w:space="0" w:color="auto"/>
            </w:tcBorders>
          </w:tcPr>
          <w:p w14:paraId="263945A2" w14:textId="77777777" w:rsidR="00A1115A" w:rsidRPr="00A1115A" w:rsidRDefault="00A1115A" w:rsidP="00A1115A">
            <w:pPr>
              <w:pStyle w:val="TAC"/>
            </w:pPr>
            <w:r w:rsidRPr="00A1115A">
              <w:t>6.2A.3.1.2.1</w:t>
            </w:r>
          </w:p>
        </w:tc>
      </w:tr>
    </w:tbl>
    <w:p w14:paraId="3B63FD7D" w14:textId="6AF18CC6" w:rsidR="00A1115A" w:rsidRDefault="00A1115A" w:rsidP="00A1115A">
      <w:pPr>
        <w:rPr>
          <w:ins w:id="32" w:author="Umeda, Hiromasa (Nokia - JP/Tokyo)" w:date="2022-09-16T23:36:00Z"/>
        </w:rPr>
      </w:pPr>
    </w:p>
    <w:p w14:paraId="4FB28283" w14:textId="59FC07C8" w:rsidR="00D73DC6" w:rsidRPr="00A1115A" w:rsidRDefault="00D73DC6" w:rsidP="00A1115A">
      <w:ins w:id="33" w:author="Umeda, Hiromasa (Nokia - JP/Tokyo)" w:date="2022-09-16T23:36:00Z">
        <w:r>
          <w:t>F</w:t>
        </w:r>
        <w:r w:rsidRPr="00262D58">
          <w:t>or UEs configured with intra-band non-contiguous CA in n77 and if NS_01 is indicated for an uplink component carrier in the range 3700-3980 MHz and NS_01 or NS_55 for another uplink component carrier in the range 3450-3550 MHz, the allowed additional spurious emission and maximum output power reduction requirements are according to CA_NC_NS_01.</w:t>
        </w:r>
      </w:ins>
    </w:p>
    <w:p w14:paraId="06007BB5" w14:textId="77777777" w:rsidR="00A1115A" w:rsidRPr="00A1115A" w:rsidRDefault="00A1115A" w:rsidP="00A1115A">
      <w:pPr>
        <w:pStyle w:val="TH"/>
      </w:pPr>
      <w:r w:rsidRPr="00A1115A">
        <w:t xml:space="preserve">Table 6.2A.3.1.2-2: Mapping of network </w:t>
      </w:r>
      <w:proofErr w:type="spellStart"/>
      <w:r w:rsidRPr="00A1115A">
        <w:t>signaling</w:t>
      </w:r>
      <w:proofErr w:type="spellEnd"/>
      <w:r w:rsidRPr="00A1115A">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A1115A" w:rsidRPr="00A1115A" w14:paraId="756F0BF4" w14:textId="77777777" w:rsidTr="00A1115A">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5B967351" w14:textId="77777777" w:rsidR="00A1115A" w:rsidRPr="00A1115A" w:rsidRDefault="00A1115A" w:rsidP="00A1115A">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35D2DCD8" w14:textId="77777777" w:rsidR="00A1115A" w:rsidRPr="00A1115A" w:rsidRDefault="00A1115A" w:rsidP="00A1115A">
            <w:pPr>
              <w:pStyle w:val="TAH"/>
            </w:pPr>
            <w:r w:rsidRPr="00A1115A">
              <w:t xml:space="preserve">Value of </w:t>
            </w:r>
            <w:proofErr w:type="spellStart"/>
            <w:r w:rsidRPr="00A1115A">
              <w:t>additionalSpectrumEmission</w:t>
            </w:r>
            <w:proofErr w:type="spellEnd"/>
          </w:p>
        </w:tc>
      </w:tr>
      <w:tr w:rsidR="00A1115A" w:rsidRPr="00A1115A" w14:paraId="62C5130A" w14:textId="77777777" w:rsidTr="00A1115A">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402A8667" w14:textId="77777777" w:rsidR="00A1115A" w:rsidRPr="00A1115A" w:rsidRDefault="00A1115A" w:rsidP="00A1115A">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3A72F383" w14:textId="77777777" w:rsidR="00A1115A" w:rsidRPr="00A1115A" w:rsidRDefault="00A1115A" w:rsidP="00A1115A">
            <w:pPr>
              <w:pStyle w:val="TAC"/>
              <w:rPr>
                <w:rFonts w:cs="Arial"/>
                <w:b/>
              </w:rPr>
            </w:pPr>
            <w:r w:rsidRPr="00A1115A">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66F4B71D" w14:textId="77777777" w:rsidR="00A1115A" w:rsidRPr="00A1115A" w:rsidRDefault="00A1115A" w:rsidP="00A1115A">
            <w:pPr>
              <w:pStyle w:val="TAC"/>
              <w:rPr>
                <w:rFonts w:cs="Arial"/>
                <w:b/>
              </w:rPr>
            </w:pPr>
            <w:r w:rsidRPr="00A1115A">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5521BB29" w14:textId="77777777" w:rsidR="00A1115A" w:rsidRPr="00A1115A" w:rsidRDefault="00A1115A" w:rsidP="00A1115A">
            <w:pPr>
              <w:pStyle w:val="TAC"/>
              <w:rPr>
                <w:rFonts w:cs="Arial"/>
                <w:b/>
              </w:rPr>
            </w:pPr>
            <w:r w:rsidRPr="00A1115A">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0A15F5C1" w14:textId="77777777" w:rsidR="00A1115A" w:rsidRPr="00A1115A" w:rsidRDefault="00A1115A" w:rsidP="00A1115A">
            <w:pPr>
              <w:pStyle w:val="TAC"/>
              <w:rPr>
                <w:rFonts w:cs="Arial"/>
                <w:b/>
              </w:rPr>
            </w:pPr>
            <w:r w:rsidRPr="00A1115A">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0781A922" w14:textId="77777777" w:rsidR="00A1115A" w:rsidRPr="00A1115A" w:rsidRDefault="00A1115A" w:rsidP="00A1115A">
            <w:pPr>
              <w:pStyle w:val="TAC"/>
              <w:rPr>
                <w:rFonts w:cs="Arial"/>
                <w:b/>
              </w:rPr>
            </w:pPr>
            <w:r w:rsidRPr="00A1115A">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144243CA" w14:textId="77777777" w:rsidR="00A1115A" w:rsidRPr="00A1115A" w:rsidRDefault="00A1115A" w:rsidP="00A1115A">
            <w:pPr>
              <w:pStyle w:val="TAC"/>
              <w:rPr>
                <w:rFonts w:cs="Arial"/>
                <w:b/>
              </w:rPr>
            </w:pPr>
            <w:r w:rsidRPr="00A1115A">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4D2F45F8" w14:textId="77777777" w:rsidR="00A1115A" w:rsidRPr="00A1115A" w:rsidRDefault="00A1115A" w:rsidP="00A1115A">
            <w:pPr>
              <w:pStyle w:val="TAC"/>
              <w:rPr>
                <w:rFonts w:cs="Arial"/>
                <w:b/>
              </w:rPr>
            </w:pPr>
            <w:r w:rsidRPr="00A1115A">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299C0DAB" w14:textId="77777777" w:rsidR="00A1115A" w:rsidRPr="00A1115A" w:rsidRDefault="00A1115A" w:rsidP="00A1115A">
            <w:pPr>
              <w:pStyle w:val="TAC"/>
              <w:rPr>
                <w:rFonts w:cs="Arial"/>
                <w:b/>
              </w:rPr>
            </w:pPr>
            <w:r w:rsidRPr="00A1115A">
              <w:rPr>
                <w:rFonts w:cs="Arial"/>
                <w:b/>
              </w:rPr>
              <w:t>7</w:t>
            </w:r>
          </w:p>
        </w:tc>
      </w:tr>
      <w:tr w:rsidR="00A1115A" w:rsidRPr="00A1115A" w14:paraId="6F82971E" w14:textId="77777777" w:rsidTr="00A1115A">
        <w:trPr>
          <w:trHeight w:val="187"/>
          <w:jc w:val="center"/>
        </w:trPr>
        <w:tc>
          <w:tcPr>
            <w:tcW w:w="1099" w:type="dxa"/>
            <w:tcBorders>
              <w:left w:val="single" w:sz="4" w:space="0" w:color="auto"/>
              <w:bottom w:val="single" w:sz="4" w:space="0" w:color="auto"/>
              <w:right w:val="single" w:sz="4" w:space="0" w:color="auto"/>
            </w:tcBorders>
          </w:tcPr>
          <w:p w14:paraId="3D785022" w14:textId="77777777" w:rsidR="00A1115A" w:rsidRPr="00A1115A" w:rsidRDefault="00A1115A" w:rsidP="00A1115A">
            <w:pPr>
              <w:pStyle w:val="TAC"/>
            </w:pPr>
            <w:r w:rsidRPr="00A1115A">
              <w:t>CA_n41</w:t>
            </w:r>
          </w:p>
        </w:tc>
        <w:tc>
          <w:tcPr>
            <w:tcW w:w="1590" w:type="dxa"/>
            <w:tcBorders>
              <w:left w:val="single" w:sz="4" w:space="0" w:color="auto"/>
              <w:bottom w:val="single" w:sz="4" w:space="0" w:color="auto"/>
              <w:right w:val="single" w:sz="4" w:space="0" w:color="auto"/>
            </w:tcBorders>
          </w:tcPr>
          <w:p w14:paraId="4BA6F899" w14:textId="77777777" w:rsidR="00A1115A" w:rsidRPr="00A1115A" w:rsidRDefault="00A1115A" w:rsidP="00A1115A">
            <w:pPr>
              <w:pStyle w:val="TAC"/>
            </w:pPr>
            <w:r w:rsidRPr="00A1115A">
              <w:t>CA_NC_NS_01</w:t>
            </w:r>
          </w:p>
        </w:tc>
        <w:tc>
          <w:tcPr>
            <w:tcW w:w="1559" w:type="dxa"/>
            <w:tcBorders>
              <w:left w:val="single" w:sz="4" w:space="0" w:color="auto"/>
              <w:bottom w:val="single" w:sz="4" w:space="0" w:color="auto"/>
              <w:right w:val="single" w:sz="4" w:space="0" w:color="auto"/>
            </w:tcBorders>
          </w:tcPr>
          <w:p w14:paraId="5F9BF406" w14:textId="77777777" w:rsidR="00A1115A" w:rsidRPr="00A1115A" w:rsidRDefault="00A1115A" w:rsidP="00A1115A">
            <w:pPr>
              <w:pStyle w:val="TAC"/>
            </w:pPr>
            <w:r w:rsidRPr="00A1115A">
              <w:t>CA_NC_NS_04</w:t>
            </w:r>
          </w:p>
        </w:tc>
        <w:tc>
          <w:tcPr>
            <w:tcW w:w="992" w:type="dxa"/>
            <w:tcBorders>
              <w:left w:val="single" w:sz="4" w:space="0" w:color="auto"/>
              <w:bottom w:val="single" w:sz="4" w:space="0" w:color="auto"/>
              <w:right w:val="single" w:sz="4" w:space="0" w:color="auto"/>
            </w:tcBorders>
          </w:tcPr>
          <w:p w14:paraId="7CED8057" w14:textId="77777777" w:rsidR="00A1115A" w:rsidRPr="00A1115A" w:rsidRDefault="00A1115A" w:rsidP="00A1115A">
            <w:pPr>
              <w:pStyle w:val="TAC"/>
            </w:pPr>
          </w:p>
        </w:tc>
        <w:tc>
          <w:tcPr>
            <w:tcW w:w="992" w:type="dxa"/>
            <w:tcBorders>
              <w:left w:val="single" w:sz="4" w:space="0" w:color="auto"/>
              <w:bottom w:val="single" w:sz="4" w:space="0" w:color="auto"/>
              <w:right w:val="single" w:sz="4" w:space="0" w:color="auto"/>
            </w:tcBorders>
          </w:tcPr>
          <w:p w14:paraId="3E61749A" w14:textId="77777777" w:rsidR="00A1115A" w:rsidRPr="00A1115A" w:rsidRDefault="00A1115A" w:rsidP="00A1115A">
            <w:pPr>
              <w:pStyle w:val="TAC"/>
            </w:pPr>
          </w:p>
        </w:tc>
        <w:tc>
          <w:tcPr>
            <w:tcW w:w="993" w:type="dxa"/>
            <w:tcBorders>
              <w:left w:val="single" w:sz="4" w:space="0" w:color="auto"/>
              <w:bottom w:val="single" w:sz="4" w:space="0" w:color="auto"/>
              <w:right w:val="single" w:sz="4" w:space="0" w:color="auto"/>
            </w:tcBorders>
          </w:tcPr>
          <w:p w14:paraId="3BC32079" w14:textId="77777777" w:rsidR="00A1115A" w:rsidRPr="00A1115A" w:rsidRDefault="00A1115A" w:rsidP="00A1115A">
            <w:pPr>
              <w:pStyle w:val="TAC"/>
            </w:pPr>
          </w:p>
        </w:tc>
        <w:tc>
          <w:tcPr>
            <w:tcW w:w="992" w:type="dxa"/>
            <w:tcBorders>
              <w:left w:val="single" w:sz="4" w:space="0" w:color="auto"/>
              <w:bottom w:val="single" w:sz="4" w:space="0" w:color="auto"/>
              <w:right w:val="single" w:sz="4" w:space="0" w:color="auto"/>
            </w:tcBorders>
          </w:tcPr>
          <w:p w14:paraId="47C18458" w14:textId="77777777" w:rsidR="00A1115A" w:rsidRPr="00A1115A" w:rsidRDefault="00A1115A" w:rsidP="00A1115A">
            <w:pPr>
              <w:pStyle w:val="TAC"/>
            </w:pPr>
          </w:p>
        </w:tc>
        <w:tc>
          <w:tcPr>
            <w:tcW w:w="1134" w:type="dxa"/>
            <w:tcBorders>
              <w:left w:val="single" w:sz="4" w:space="0" w:color="auto"/>
              <w:bottom w:val="single" w:sz="4" w:space="0" w:color="auto"/>
              <w:right w:val="single" w:sz="4" w:space="0" w:color="auto"/>
            </w:tcBorders>
          </w:tcPr>
          <w:p w14:paraId="65FEFB42" w14:textId="77777777" w:rsidR="00A1115A" w:rsidRPr="00A1115A" w:rsidRDefault="00A1115A" w:rsidP="00A1115A">
            <w:pPr>
              <w:pStyle w:val="TAC"/>
            </w:pPr>
          </w:p>
        </w:tc>
        <w:tc>
          <w:tcPr>
            <w:tcW w:w="916" w:type="dxa"/>
            <w:tcBorders>
              <w:left w:val="single" w:sz="4" w:space="0" w:color="auto"/>
              <w:bottom w:val="single" w:sz="4" w:space="0" w:color="auto"/>
              <w:right w:val="single" w:sz="4" w:space="0" w:color="auto"/>
            </w:tcBorders>
          </w:tcPr>
          <w:p w14:paraId="01FA0446" w14:textId="77777777" w:rsidR="00A1115A" w:rsidRPr="00A1115A" w:rsidRDefault="00A1115A" w:rsidP="00A1115A">
            <w:pPr>
              <w:pStyle w:val="TAC"/>
            </w:pPr>
          </w:p>
        </w:tc>
      </w:tr>
      <w:tr w:rsidR="00A1115A" w:rsidRPr="00A1115A" w14:paraId="25A34A3A" w14:textId="77777777" w:rsidTr="00A1115A">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FEC41BF" w14:textId="77777777" w:rsidR="00A1115A" w:rsidRPr="00A1115A" w:rsidRDefault="00A1115A" w:rsidP="00A1115A">
            <w:pPr>
              <w:pStyle w:val="TAN"/>
            </w:pPr>
            <w:r w:rsidRPr="00A1115A">
              <w:t>NOTE:</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tc>
      </w:tr>
    </w:tbl>
    <w:p w14:paraId="04636712" w14:textId="568E78EC" w:rsidR="00A1115A" w:rsidRDefault="00A1115A" w:rsidP="00A1115A"/>
    <w:p w14:paraId="4C8901EF" w14:textId="77777777" w:rsidR="00D73DC6" w:rsidRDefault="00D73DC6" w:rsidP="00D73DC6">
      <w:r>
        <w:rPr>
          <w:i/>
          <w:iCs/>
          <w:noProof/>
          <w:color w:val="0070C0"/>
        </w:rPr>
        <w:t>&lt; End of changes &gt;</w:t>
      </w:r>
    </w:p>
    <w:bookmarkEnd w:id="18"/>
    <w:p w14:paraId="32C1E17B" w14:textId="77777777" w:rsidR="00D73DC6" w:rsidRPr="00A1115A" w:rsidRDefault="00D73DC6" w:rsidP="00A1115A"/>
    <w:sectPr w:rsidR="00D73DC6" w:rsidRPr="00A1115A" w:rsidSect="00D73DC6">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0049F" w14:textId="77777777" w:rsidR="006468A2" w:rsidRDefault="006468A2">
      <w:r>
        <w:separator/>
      </w:r>
    </w:p>
  </w:endnote>
  <w:endnote w:type="continuationSeparator" w:id="0">
    <w:p w14:paraId="39DF7087" w14:textId="77777777" w:rsidR="006468A2" w:rsidRDefault="00646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丸ｺﾞｼｯｸM-PRO"/>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B6436" w14:textId="77777777" w:rsidR="006468A2" w:rsidRDefault="006468A2">
      <w:r>
        <w:separator/>
      </w:r>
    </w:p>
  </w:footnote>
  <w:footnote w:type="continuationSeparator" w:id="0">
    <w:p w14:paraId="3F4F28E8" w14:textId="77777777" w:rsidR="006468A2" w:rsidRDefault="006468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3"/>
  </w:num>
  <w:num w:numId="3">
    <w:abstractNumId w:val="3"/>
  </w:num>
  <w:num w:numId="4">
    <w:abstractNumId w:val="15"/>
  </w:num>
  <w:num w:numId="5">
    <w:abstractNumId w:val="11"/>
  </w:num>
  <w:num w:numId="6">
    <w:abstractNumId w:val="22"/>
  </w:num>
  <w:num w:numId="7">
    <w:abstractNumId w:val="24"/>
  </w:num>
  <w:num w:numId="8">
    <w:abstractNumId w:val="13"/>
  </w:num>
  <w:num w:numId="9">
    <w:abstractNumId w:val="25"/>
  </w:num>
  <w:num w:numId="10">
    <w:abstractNumId w:val="9"/>
  </w:num>
  <w:num w:numId="11">
    <w:abstractNumId w:val="4"/>
  </w:num>
  <w:num w:numId="12">
    <w:abstractNumId w:val="12"/>
  </w:num>
  <w:num w:numId="13">
    <w:abstractNumId w:val="14"/>
  </w:num>
  <w:num w:numId="14">
    <w:abstractNumId w:val="10"/>
  </w:num>
  <w:num w:numId="15">
    <w:abstractNumId w:val="0"/>
  </w:num>
  <w:num w:numId="16">
    <w:abstractNumId w:val="21"/>
  </w:num>
  <w:num w:numId="17">
    <w:abstractNumId w:val="6"/>
  </w:num>
  <w:num w:numId="18">
    <w:abstractNumId w:val="2"/>
  </w:num>
  <w:num w:numId="19">
    <w:abstractNumId w:val="20"/>
  </w:num>
  <w:num w:numId="20">
    <w:abstractNumId w:val="16"/>
  </w:num>
  <w:num w:numId="21">
    <w:abstractNumId w:val="5"/>
  </w:num>
  <w:num w:numId="22">
    <w:abstractNumId w:val="19"/>
  </w:num>
  <w:num w:numId="23">
    <w:abstractNumId w:val="17"/>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B7"/>
    <w:rsid w:val="00013A2B"/>
    <w:rsid w:val="00020BFE"/>
    <w:rsid w:val="00021843"/>
    <w:rsid w:val="00023DA8"/>
    <w:rsid w:val="00033397"/>
    <w:rsid w:val="00040095"/>
    <w:rsid w:val="00040AE6"/>
    <w:rsid w:val="00040F0A"/>
    <w:rsid w:val="000509CD"/>
    <w:rsid w:val="00050DF5"/>
    <w:rsid w:val="00051834"/>
    <w:rsid w:val="00052D94"/>
    <w:rsid w:val="00054A22"/>
    <w:rsid w:val="00056CDE"/>
    <w:rsid w:val="00061AA9"/>
    <w:rsid w:val="00062023"/>
    <w:rsid w:val="00063650"/>
    <w:rsid w:val="00063D4F"/>
    <w:rsid w:val="00063DF1"/>
    <w:rsid w:val="00063F3B"/>
    <w:rsid w:val="000655A6"/>
    <w:rsid w:val="00074196"/>
    <w:rsid w:val="00080512"/>
    <w:rsid w:val="000809C7"/>
    <w:rsid w:val="000844D2"/>
    <w:rsid w:val="00084B69"/>
    <w:rsid w:val="00084EC2"/>
    <w:rsid w:val="000A1303"/>
    <w:rsid w:val="000A3752"/>
    <w:rsid w:val="000A3CD8"/>
    <w:rsid w:val="000A3CF3"/>
    <w:rsid w:val="000A742D"/>
    <w:rsid w:val="000A7498"/>
    <w:rsid w:val="000A7602"/>
    <w:rsid w:val="000B055A"/>
    <w:rsid w:val="000B6C99"/>
    <w:rsid w:val="000C2BF2"/>
    <w:rsid w:val="000C374A"/>
    <w:rsid w:val="000C47C3"/>
    <w:rsid w:val="000C793E"/>
    <w:rsid w:val="000D1843"/>
    <w:rsid w:val="000D1E7C"/>
    <w:rsid w:val="000D3832"/>
    <w:rsid w:val="000D3F19"/>
    <w:rsid w:val="000D4514"/>
    <w:rsid w:val="000D49ED"/>
    <w:rsid w:val="000D58AB"/>
    <w:rsid w:val="000D6A46"/>
    <w:rsid w:val="000E201D"/>
    <w:rsid w:val="000E3AB7"/>
    <w:rsid w:val="000E66F9"/>
    <w:rsid w:val="000F0449"/>
    <w:rsid w:val="000F0EDA"/>
    <w:rsid w:val="000F6FD0"/>
    <w:rsid w:val="000F7393"/>
    <w:rsid w:val="000F75C2"/>
    <w:rsid w:val="00102D05"/>
    <w:rsid w:val="0010495C"/>
    <w:rsid w:val="0010721D"/>
    <w:rsid w:val="001079E8"/>
    <w:rsid w:val="00113B48"/>
    <w:rsid w:val="00115405"/>
    <w:rsid w:val="00124E20"/>
    <w:rsid w:val="00133525"/>
    <w:rsid w:val="00134FB3"/>
    <w:rsid w:val="001436CF"/>
    <w:rsid w:val="001450A6"/>
    <w:rsid w:val="001478E3"/>
    <w:rsid w:val="00147C95"/>
    <w:rsid w:val="001526C4"/>
    <w:rsid w:val="001556B0"/>
    <w:rsid w:val="00156BFF"/>
    <w:rsid w:val="00174554"/>
    <w:rsid w:val="001754BF"/>
    <w:rsid w:val="00175C27"/>
    <w:rsid w:val="0017735D"/>
    <w:rsid w:val="00177B96"/>
    <w:rsid w:val="0018005E"/>
    <w:rsid w:val="00183F32"/>
    <w:rsid w:val="00184807"/>
    <w:rsid w:val="00185CE2"/>
    <w:rsid w:val="00191CC2"/>
    <w:rsid w:val="00197D08"/>
    <w:rsid w:val="001A0B48"/>
    <w:rsid w:val="001A4C42"/>
    <w:rsid w:val="001A7420"/>
    <w:rsid w:val="001A7E6B"/>
    <w:rsid w:val="001B02A6"/>
    <w:rsid w:val="001B06E6"/>
    <w:rsid w:val="001B1711"/>
    <w:rsid w:val="001B5A14"/>
    <w:rsid w:val="001B6637"/>
    <w:rsid w:val="001B7FC2"/>
    <w:rsid w:val="001C1880"/>
    <w:rsid w:val="001C1B5B"/>
    <w:rsid w:val="001C21C3"/>
    <w:rsid w:val="001C4FDB"/>
    <w:rsid w:val="001C65B1"/>
    <w:rsid w:val="001C6D19"/>
    <w:rsid w:val="001D00A9"/>
    <w:rsid w:val="001D02C2"/>
    <w:rsid w:val="001D1A20"/>
    <w:rsid w:val="001D6447"/>
    <w:rsid w:val="001E0DEC"/>
    <w:rsid w:val="001E197B"/>
    <w:rsid w:val="001E6D7C"/>
    <w:rsid w:val="001F0C1D"/>
    <w:rsid w:val="001F1132"/>
    <w:rsid w:val="001F168B"/>
    <w:rsid w:val="001F58B0"/>
    <w:rsid w:val="001F591D"/>
    <w:rsid w:val="001F6B93"/>
    <w:rsid w:val="00207FE0"/>
    <w:rsid w:val="00212592"/>
    <w:rsid w:val="00214487"/>
    <w:rsid w:val="00224ABA"/>
    <w:rsid w:val="0022655A"/>
    <w:rsid w:val="0022671A"/>
    <w:rsid w:val="00226C23"/>
    <w:rsid w:val="002303ED"/>
    <w:rsid w:val="002315C7"/>
    <w:rsid w:val="00231FD8"/>
    <w:rsid w:val="002321A5"/>
    <w:rsid w:val="002347A2"/>
    <w:rsid w:val="002424DB"/>
    <w:rsid w:val="002442DF"/>
    <w:rsid w:val="00245D66"/>
    <w:rsid w:val="00247F55"/>
    <w:rsid w:val="0025210C"/>
    <w:rsid w:val="00253B7F"/>
    <w:rsid w:val="0025419E"/>
    <w:rsid w:val="00260A17"/>
    <w:rsid w:val="002675F0"/>
    <w:rsid w:val="00270C16"/>
    <w:rsid w:val="002730A9"/>
    <w:rsid w:val="00282D02"/>
    <w:rsid w:val="00290004"/>
    <w:rsid w:val="00293749"/>
    <w:rsid w:val="002948A5"/>
    <w:rsid w:val="002A09DA"/>
    <w:rsid w:val="002A174B"/>
    <w:rsid w:val="002A1A3F"/>
    <w:rsid w:val="002A3842"/>
    <w:rsid w:val="002A6025"/>
    <w:rsid w:val="002B52A6"/>
    <w:rsid w:val="002B5375"/>
    <w:rsid w:val="002B6339"/>
    <w:rsid w:val="002C192D"/>
    <w:rsid w:val="002C369C"/>
    <w:rsid w:val="002D05AC"/>
    <w:rsid w:val="002D10C2"/>
    <w:rsid w:val="002D4226"/>
    <w:rsid w:val="002E00EE"/>
    <w:rsid w:val="002E43CB"/>
    <w:rsid w:val="002E488E"/>
    <w:rsid w:val="002E4A72"/>
    <w:rsid w:val="002F142A"/>
    <w:rsid w:val="002F2027"/>
    <w:rsid w:val="002F44F6"/>
    <w:rsid w:val="00301F3F"/>
    <w:rsid w:val="00306026"/>
    <w:rsid w:val="003065DF"/>
    <w:rsid w:val="003151CF"/>
    <w:rsid w:val="00317133"/>
    <w:rsid w:val="003172DC"/>
    <w:rsid w:val="003175E4"/>
    <w:rsid w:val="003202C2"/>
    <w:rsid w:val="003225F3"/>
    <w:rsid w:val="003237A5"/>
    <w:rsid w:val="00325808"/>
    <w:rsid w:val="00332DB0"/>
    <w:rsid w:val="00334A02"/>
    <w:rsid w:val="00337EAC"/>
    <w:rsid w:val="0034083F"/>
    <w:rsid w:val="003458E5"/>
    <w:rsid w:val="00350C61"/>
    <w:rsid w:val="0035462D"/>
    <w:rsid w:val="00355195"/>
    <w:rsid w:val="00355775"/>
    <w:rsid w:val="00366155"/>
    <w:rsid w:val="00373EF0"/>
    <w:rsid w:val="003765B8"/>
    <w:rsid w:val="00377729"/>
    <w:rsid w:val="00381A03"/>
    <w:rsid w:val="0038462F"/>
    <w:rsid w:val="00392802"/>
    <w:rsid w:val="003951FC"/>
    <w:rsid w:val="003973CE"/>
    <w:rsid w:val="003A0AC2"/>
    <w:rsid w:val="003A1C58"/>
    <w:rsid w:val="003A3227"/>
    <w:rsid w:val="003A4FD1"/>
    <w:rsid w:val="003A5F51"/>
    <w:rsid w:val="003A6A4D"/>
    <w:rsid w:val="003A73E4"/>
    <w:rsid w:val="003A7EDE"/>
    <w:rsid w:val="003B598F"/>
    <w:rsid w:val="003B5B15"/>
    <w:rsid w:val="003C1B81"/>
    <w:rsid w:val="003C2F4D"/>
    <w:rsid w:val="003C3971"/>
    <w:rsid w:val="003C3C87"/>
    <w:rsid w:val="003C6BC5"/>
    <w:rsid w:val="003C7F3E"/>
    <w:rsid w:val="003D1B61"/>
    <w:rsid w:val="003D4BA5"/>
    <w:rsid w:val="003E1D7C"/>
    <w:rsid w:val="003E2744"/>
    <w:rsid w:val="003E2E52"/>
    <w:rsid w:val="003E3BD4"/>
    <w:rsid w:val="003E531E"/>
    <w:rsid w:val="003E5757"/>
    <w:rsid w:val="003E5C01"/>
    <w:rsid w:val="003F2FF1"/>
    <w:rsid w:val="003F7E5C"/>
    <w:rsid w:val="0040035E"/>
    <w:rsid w:val="004036CA"/>
    <w:rsid w:val="00410EDE"/>
    <w:rsid w:val="004112B8"/>
    <w:rsid w:val="004116AC"/>
    <w:rsid w:val="00416F94"/>
    <w:rsid w:val="004206F2"/>
    <w:rsid w:val="00422BF4"/>
    <w:rsid w:val="00423334"/>
    <w:rsid w:val="00424402"/>
    <w:rsid w:val="004277DE"/>
    <w:rsid w:val="00427EA0"/>
    <w:rsid w:val="00430BB6"/>
    <w:rsid w:val="0043150F"/>
    <w:rsid w:val="00431BB9"/>
    <w:rsid w:val="004329D0"/>
    <w:rsid w:val="004344D7"/>
    <w:rsid w:val="004345EC"/>
    <w:rsid w:val="00437C2E"/>
    <w:rsid w:val="00437DAC"/>
    <w:rsid w:val="00437FA6"/>
    <w:rsid w:val="0044347C"/>
    <w:rsid w:val="00445343"/>
    <w:rsid w:val="00447CC6"/>
    <w:rsid w:val="00450256"/>
    <w:rsid w:val="00452783"/>
    <w:rsid w:val="004567AE"/>
    <w:rsid w:val="00462F2D"/>
    <w:rsid w:val="004643D5"/>
    <w:rsid w:val="0046489A"/>
    <w:rsid w:val="00465515"/>
    <w:rsid w:val="00467D2C"/>
    <w:rsid w:val="00470A8A"/>
    <w:rsid w:val="00473AD3"/>
    <w:rsid w:val="00474402"/>
    <w:rsid w:val="004749BD"/>
    <w:rsid w:val="00475FC1"/>
    <w:rsid w:val="00480BB2"/>
    <w:rsid w:val="00481047"/>
    <w:rsid w:val="0048169F"/>
    <w:rsid w:val="004858F4"/>
    <w:rsid w:val="00490073"/>
    <w:rsid w:val="00492D15"/>
    <w:rsid w:val="004955A9"/>
    <w:rsid w:val="0049571B"/>
    <w:rsid w:val="004A2AEC"/>
    <w:rsid w:val="004A2AFB"/>
    <w:rsid w:val="004B1C17"/>
    <w:rsid w:val="004B40A3"/>
    <w:rsid w:val="004B517C"/>
    <w:rsid w:val="004C4687"/>
    <w:rsid w:val="004C51C5"/>
    <w:rsid w:val="004C5F3D"/>
    <w:rsid w:val="004C6989"/>
    <w:rsid w:val="004C6EFB"/>
    <w:rsid w:val="004C6F0F"/>
    <w:rsid w:val="004D33CE"/>
    <w:rsid w:val="004D3578"/>
    <w:rsid w:val="004D5294"/>
    <w:rsid w:val="004D589F"/>
    <w:rsid w:val="004E1470"/>
    <w:rsid w:val="004E1944"/>
    <w:rsid w:val="004E213A"/>
    <w:rsid w:val="004F06DF"/>
    <w:rsid w:val="004F0988"/>
    <w:rsid w:val="004F2C19"/>
    <w:rsid w:val="004F3340"/>
    <w:rsid w:val="004F4DA5"/>
    <w:rsid w:val="004F5DDC"/>
    <w:rsid w:val="00501F25"/>
    <w:rsid w:val="0050363D"/>
    <w:rsid w:val="00505852"/>
    <w:rsid w:val="00505879"/>
    <w:rsid w:val="00505B9E"/>
    <w:rsid w:val="00505F9C"/>
    <w:rsid w:val="00510636"/>
    <w:rsid w:val="00510F3A"/>
    <w:rsid w:val="00512C26"/>
    <w:rsid w:val="00516783"/>
    <w:rsid w:val="00525854"/>
    <w:rsid w:val="00526E58"/>
    <w:rsid w:val="0052767C"/>
    <w:rsid w:val="005331B7"/>
    <w:rsid w:val="0053388B"/>
    <w:rsid w:val="005353D1"/>
    <w:rsid w:val="00535773"/>
    <w:rsid w:val="005365BF"/>
    <w:rsid w:val="005378E9"/>
    <w:rsid w:val="0054183F"/>
    <w:rsid w:val="005421B7"/>
    <w:rsid w:val="00543E6C"/>
    <w:rsid w:val="00554867"/>
    <w:rsid w:val="0055490F"/>
    <w:rsid w:val="005601BE"/>
    <w:rsid w:val="00563205"/>
    <w:rsid w:val="005641E3"/>
    <w:rsid w:val="00565087"/>
    <w:rsid w:val="00573AFA"/>
    <w:rsid w:val="00580C06"/>
    <w:rsid w:val="00581CB3"/>
    <w:rsid w:val="00585689"/>
    <w:rsid w:val="0059010D"/>
    <w:rsid w:val="0059044F"/>
    <w:rsid w:val="00591EC5"/>
    <w:rsid w:val="00594474"/>
    <w:rsid w:val="00597B11"/>
    <w:rsid w:val="005A0EDA"/>
    <w:rsid w:val="005A206D"/>
    <w:rsid w:val="005A5C40"/>
    <w:rsid w:val="005A6E7E"/>
    <w:rsid w:val="005A70DB"/>
    <w:rsid w:val="005A7236"/>
    <w:rsid w:val="005A7471"/>
    <w:rsid w:val="005B0FDD"/>
    <w:rsid w:val="005B16FE"/>
    <w:rsid w:val="005B2844"/>
    <w:rsid w:val="005B6248"/>
    <w:rsid w:val="005C497F"/>
    <w:rsid w:val="005C7F59"/>
    <w:rsid w:val="005D2E01"/>
    <w:rsid w:val="005D377B"/>
    <w:rsid w:val="005D65DB"/>
    <w:rsid w:val="005D7526"/>
    <w:rsid w:val="005D7C35"/>
    <w:rsid w:val="005E2190"/>
    <w:rsid w:val="005E424C"/>
    <w:rsid w:val="005E4BB2"/>
    <w:rsid w:val="005F252E"/>
    <w:rsid w:val="005F2E34"/>
    <w:rsid w:val="005F5069"/>
    <w:rsid w:val="00600021"/>
    <w:rsid w:val="0060051E"/>
    <w:rsid w:val="00601537"/>
    <w:rsid w:val="00602AEA"/>
    <w:rsid w:val="00603F32"/>
    <w:rsid w:val="00604E04"/>
    <w:rsid w:val="00610085"/>
    <w:rsid w:val="0061170A"/>
    <w:rsid w:val="00613596"/>
    <w:rsid w:val="00614FDF"/>
    <w:rsid w:val="006174BB"/>
    <w:rsid w:val="006226B8"/>
    <w:rsid w:val="00623E14"/>
    <w:rsid w:val="00635414"/>
    <w:rsid w:val="0063543D"/>
    <w:rsid w:val="0063665D"/>
    <w:rsid w:val="00640DF6"/>
    <w:rsid w:val="00643124"/>
    <w:rsid w:val="006468A2"/>
    <w:rsid w:val="00647114"/>
    <w:rsid w:val="00650A83"/>
    <w:rsid w:val="006519AE"/>
    <w:rsid w:val="0065251E"/>
    <w:rsid w:val="0065555E"/>
    <w:rsid w:val="0065582F"/>
    <w:rsid w:val="00657C1E"/>
    <w:rsid w:val="006601E5"/>
    <w:rsid w:val="00663329"/>
    <w:rsid w:val="00670193"/>
    <w:rsid w:val="00670333"/>
    <w:rsid w:val="006720B3"/>
    <w:rsid w:val="0067223C"/>
    <w:rsid w:val="006744BD"/>
    <w:rsid w:val="00674D5E"/>
    <w:rsid w:val="00681A0A"/>
    <w:rsid w:val="006838EF"/>
    <w:rsid w:val="00683AE7"/>
    <w:rsid w:val="00687A6F"/>
    <w:rsid w:val="006A1017"/>
    <w:rsid w:val="006A2E63"/>
    <w:rsid w:val="006A323F"/>
    <w:rsid w:val="006A3BFA"/>
    <w:rsid w:val="006A7847"/>
    <w:rsid w:val="006B02A5"/>
    <w:rsid w:val="006B30D0"/>
    <w:rsid w:val="006B698B"/>
    <w:rsid w:val="006C105A"/>
    <w:rsid w:val="006C3B63"/>
    <w:rsid w:val="006C3D95"/>
    <w:rsid w:val="006C4D8C"/>
    <w:rsid w:val="006D4AAE"/>
    <w:rsid w:val="006D698C"/>
    <w:rsid w:val="006E2684"/>
    <w:rsid w:val="006E5C86"/>
    <w:rsid w:val="006E7CA8"/>
    <w:rsid w:val="006F0C68"/>
    <w:rsid w:val="00701116"/>
    <w:rsid w:val="00706994"/>
    <w:rsid w:val="007104BA"/>
    <w:rsid w:val="00713C44"/>
    <w:rsid w:val="007141D8"/>
    <w:rsid w:val="00714C03"/>
    <w:rsid w:val="0072360A"/>
    <w:rsid w:val="00723F73"/>
    <w:rsid w:val="007248D5"/>
    <w:rsid w:val="00724DD8"/>
    <w:rsid w:val="00730CA5"/>
    <w:rsid w:val="0073149D"/>
    <w:rsid w:val="0073229A"/>
    <w:rsid w:val="00734A5B"/>
    <w:rsid w:val="00736979"/>
    <w:rsid w:val="0074026F"/>
    <w:rsid w:val="0074178E"/>
    <w:rsid w:val="007429F6"/>
    <w:rsid w:val="007436D9"/>
    <w:rsid w:val="00744E76"/>
    <w:rsid w:val="0074559A"/>
    <w:rsid w:val="00747F98"/>
    <w:rsid w:val="0075302C"/>
    <w:rsid w:val="0075443C"/>
    <w:rsid w:val="00757FF3"/>
    <w:rsid w:val="00761106"/>
    <w:rsid w:val="00761EE2"/>
    <w:rsid w:val="0076603A"/>
    <w:rsid w:val="007666DE"/>
    <w:rsid w:val="00767A50"/>
    <w:rsid w:val="00773189"/>
    <w:rsid w:val="00773ED1"/>
    <w:rsid w:val="0077467A"/>
    <w:rsid w:val="00774DA4"/>
    <w:rsid w:val="00776280"/>
    <w:rsid w:val="00781F0F"/>
    <w:rsid w:val="00782CD8"/>
    <w:rsid w:val="007848A7"/>
    <w:rsid w:val="00793CC0"/>
    <w:rsid w:val="00795582"/>
    <w:rsid w:val="007A2EA4"/>
    <w:rsid w:val="007B600E"/>
    <w:rsid w:val="007B76FB"/>
    <w:rsid w:val="007C049B"/>
    <w:rsid w:val="007C4FE4"/>
    <w:rsid w:val="007C625B"/>
    <w:rsid w:val="007C6961"/>
    <w:rsid w:val="007C6D2A"/>
    <w:rsid w:val="007D05F0"/>
    <w:rsid w:val="007D5646"/>
    <w:rsid w:val="007E02B7"/>
    <w:rsid w:val="007E1054"/>
    <w:rsid w:val="007E2138"/>
    <w:rsid w:val="007E354C"/>
    <w:rsid w:val="007E3C35"/>
    <w:rsid w:val="007E655E"/>
    <w:rsid w:val="007F0F4A"/>
    <w:rsid w:val="00800A27"/>
    <w:rsid w:val="008028A4"/>
    <w:rsid w:val="0080327E"/>
    <w:rsid w:val="00811987"/>
    <w:rsid w:val="00811A81"/>
    <w:rsid w:val="00812A91"/>
    <w:rsid w:val="00813ACC"/>
    <w:rsid w:val="00815F3C"/>
    <w:rsid w:val="00822BBA"/>
    <w:rsid w:val="008247DC"/>
    <w:rsid w:val="008252A3"/>
    <w:rsid w:val="00825F46"/>
    <w:rsid w:val="008260A6"/>
    <w:rsid w:val="00830747"/>
    <w:rsid w:val="00835B44"/>
    <w:rsid w:val="00837470"/>
    <w:rsid w:val="00845DAD"/>
    <w:rsid w:val="00851EB7"/>
    <w:rsid w:val="00857903"/>
    <w:rsid w:val="008615C2"/>
    <w:rsid w:val="00861A73"/>
    <w:rsid w:val="00863A57"/>
    <w:rsid w:val="00864D83"/>
    <w:rsid w:val="00865DB4"/>
    <w:rsid w:val="00870374"/>
    <w:rsid w:val="00872B2E"/>
    <w:rsid w:val="00872BEE"/>
    <w:rsid w:val="008768CA"/>
    <w:rsid w:val="0088057E"/>
    <w:rsid w:val="008835DA"/>
    <w:rsid w:val="00887506"/>
    <w:rsid w:val="008A006F"/>
    <w:rsid w:val="008A1292"/>
    <w:rsid w:val="008A406C"/>
    <w:rsid w:val="008A5DB5"/>
    <w:rsid w:val="008B122D"/>
    <w:rsid w:val="008B1454"/>
    <w:rsid w:val="008B193F"/>
    <w:rsid w:val="008B218B"/>
    <w:rsid w:val="008B2804"/>
    <w:rsid w:val="008B29BB"/>
    <w:rsid w:val="008B775E"/>
    <w:rsid w:val="008C1134"/>
    <w:rsid w:val="008C2BC3"/>
    <w:rsid w:val="008C384C"/>
    <w:rsid w:val="008C7B7A"/>
    <w:rsid w:val="008D2726"/>
    <w:rsid w:val="008D3611"/>
    <w:rsid w:val="008D763F"/>
    <w:rsid w:val="008D793C"/>
    <w:rsid w:val="008E0889"/>
    <w:rsid w:val="008E1C03"/>
    <w:rsid w:val="008E21AE"/>
    <w:rsid w:val="008E245E"/>
    <w:rsid w:val="008E54ED"/>
    <w:rsid w:val="008E6453"/>
    <w:rsid w:val="008F368F"/>
    <w:rsid w:val="008F38FB"/>
    <w:rsid w:val="008F5C78"/>
    <w:rsid w:val="008F623C"/>
    <w:rsid w:val="00900B7D"/>
    <w:rsid w:val="0090271F"/>
    <w:rsid w:val="00902E23"/>
    <w:rsid w:val="0090309C"/>
    <w:rsid w:val="00903F66"/>
    <w:rsid w:val="009076F3"/>
    <w:rsid w:val="00911375"/>
    <w:rsid w:val="009114D7"/>
    <w:rsid w:val="0091348E"/>
    <w:rsid w:val="00914A47"/>
    <w:rsid w:val="00917CCB"/>
    <w:rsid w:val="0092133D"/>
    <w:rsid w:val="00924475"/>
    <w:rsid w:val="00925C8E"/>
    <w:rsid w:val="0093085E"/>
    <w:rsid w:val="0093269A"/>
    <w:rsid w:val="009373CC"/>
    <w:rsid w:val="00941310"/>
    <w:rsid w:val="00942425"/>
    <w:rsid w:val="009429D1"/>
    <w:rsid w:val="00942EC2"/>
    <w:rsid w:val="00942ED1"/>
    <w:rsid w:val="00946FCA"/>
    <w:rsid w:val="00950F32"/>
    <w:rsid w:val="009514B7"/>
    <w:rsid w:val="00957129"/>
    <w:rsid w:val="009618A3"/>
    <w:rsid w:val="0096700B"/>
    <w:rsid w:val="00973CA9"/>
    <w:rsid w:val="00973F7A"/>
    <w:rsid w:val="009809E0"/>
    <w:rsid w:val="009930C3"/>
    <w:rsid w:val="0099465B"/>
    <w:rsid w:val="009946F5"/>
    <w:rsid w:val="0099483D"/>
    <w:rsid w:val="00997908"/>
    <w:rsid w:val="009A14A9"/>
    <w:rsid w:val="009A59D6"/>
    <w:rsid w:val="009B4919"/>
    <w:rsid w:val="009B4C45"/>
    <w:rsid w:val="009B6AEE"/>
    <w:rsid w:val="009B7989"/>
    <w:rsid w:val="009C0581"/>
    <w:rsid w:val="009C1E93"/>
    <w:rsid w:val="009C2422"/>
    <w:rsid w:val="009C4EF3"/>
    <w:rsid w:val="009C5E19"/>
    <w:rsid w:val="009C7A7B"/>
    <w:rsid w:val="009D2DE9"/>
    <w:rsid w:val="009D693F"/>
    <w:rsid w:val="009D79BF"/>
    <w:rsid w:val="009E0116"/>
    <w:rsid w:val="009E3411"/>
    <w:rsid w:val="009E6CB8"/>
    <w:rsid w:val="009E751B"/>
    <w:rsid w:val="009F37B7"/>
    <w:rsid w:val="009F7F67"/>
    <w:rsid w:val="00A049E7"/>
    <w:rsid w:val="00A06C6B"/>
    <w:rsid w:val="00A06FAE"/>
    <w:rsid w:val="00A10F02"/>
    <w:rsid w:val="00A1115A"/>
    <w:rsid w:val="00A14B0C"/>
    <w:rsid w:val="00A164B4"/>
    <w:rsid w:val="00A1665A"/>
    <w:rsid w:val="00A16C6A"/>
    <w:rsid w:val="00A17C44"/>
    <w:rsid w:val="00A207C9"/>
    <w:rsid w:val="00A25397"/>
    <w:rsid w:val="00A26956"/>
    <w:rsid w:val="00A27486"/>
    <w:rsid w:val="00A276D7"/>
    <w:rsid w:val="00A277D4"/>
    <w:rsid w:val="00A27800"/>
    <w:rsid w:val="00A33C2E"/>
    <w:rsid w:val="00A356D9"/>
    <w:rsid w:val="00A366CA"/>
    <w:rsid w:val="00A36778"/>
    <w:rsid w:val="00A36C7C"/>
    <w:rsid w:val="00A52AB6"/>
    <w:rsid w:val="00A52EBB"/>
    <w:rsid w:val="00A53724"/>
    <w:rsid w:val="00A539E6"/>
    <w:rsid w:val="00A56066"/>
    <w:rsid w:val="00A6067A"/>
    <w:rsid w:val="00A63BDD"/>
    <w:rsid w:val="00A66C33"/>
    <w:rsid w:val="00A66EA2"/>
    <w:rsid w:val="00A67A11"/>
    <w:rsid w:val="00A70DA1"/>
    <w:rsid w:val="00A7164E"/>
    <w:rsid w:val="00A71FA1"/>
    <w:rsid w:val="00A73129"/>
    <w:rsid w:val="00A74C68"/>
    <w:rsid w:val="00A75606"/>
    <w:rsid w:val="00A75B0F"/>
    <w:rsid w:val="00A82346"/>
    <w:rsid w:val="00A87237"/>
    <w:rsid w:val="00A90197"/>
    <w:rsid w:val="00A90F2A"/>
    <w:rsid w:val="00A91B96"/>
    <w:rsid w:val="00A92BA1"/>
    <w:rsid w:val="00A94A26"/>
    <w:rsid w:val="00A977EA"/>
    <w:rsid w:val="00AA2455"/>
    <w:rsid w:val="00AA3B91"/>
    <w:rsid w:val="00AA45EE"/>
    <w:rsid w:val="00AA6834"/>
    <w:rsid w:val="00AA7FAB"/>
    <w:rsid w:val="00AB110C"/>
    <w:rsid w:val="00AB206A"/>
    <w:rsid w:val="00AB2690"/>
    <w:rsid w:val="00AB5BD9"/>
    <w:rsid w:val="00AB5EF7"/>
    <w:rsid w:val="00AB7E14"/>
    <w:rsid w:val="00AB7E43"/>
    <w:rsid w:val="00AC07C1"/>
    <w:rsid w:val="00AC0C13"/>
    <w:rsid w:val="00AC1333"/>
    <w:rsid w:val="00AC3C8A"/>
    <w:rsid w:val="00AC426F"/>
    <w:rsid w:val="00AC49EF"/>
    <w:rsid w:val="00AC6BC6"/>
    <w:rsid w:val="00AC6FDD"/>
    <w:rsid w:val="00AC7D34"/>
    <w:rsid w:val="00AD00C0"/>
    <w:rsid w:val="00AD4A90"/>
    <w:rsid w:val="00AD4BD4"/>
    <w:rsid w:val="00AD62F8"/>
    <w:rsid w:val="00AD770F"/>
    <w:rsid w:val="00AE1C88"/>
    <w:rsid w:val="00AE65E2"/>
    <w:rsid w:val="00AF48C8"/>
    <w:rsid w:val="00AF5BD1"/>
    <w:rsid w:val="00B0175E"/>
    <w:rsid w:val="00B0263A"/>
    <w:rsid w:val="00B07D4E"/>
    <w:rsid w:val="00B10356"/>
    <w:rsid w:val="00B1146E"/>
    <w:rsid w:val="00B123A8"/>
    <w:rsid w:val="00B132C6"/>
    <w:rsid w:val="00B1512A"/>
    <w:rsid w:val="00B15449"/>
    <w:rsid w:val="00B20F28"/>
    <w:rsid w:val="00B21334"/>
    <w:rsid w:val="00B21F6A"/>
    <w:rsid w:val="00B30B72"/>
    <w:rsid w:val="00B33688"/>
    <w:rsid w:val="00B33B71"/>
    <w:rsid w:val="00B413DA"/>
    <w:rsid w:val="00B426B9"/>
    <w:rsid w:val="00B45B05"/>
    <w:rsid w:val="00B52D92"/>
    <w:rsid w:val="00B54566"/>
    <w:rsid w:val="00B55047"/>
    <w:rsid w:val="00B5535B"/>
    <w:rsid w:val="00B65988"/>
    <w:rsid w:val="00B65A46"/>
    <w:rsid w:val="00B669E7"/>
    <w:rsid w:val="00B67129"/>
    <w:rsid w:val="00B6734D"/>
    <w:rsid w:val="00B7584E"/>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B0027"/>
    <w:rsid w:val="00BB062C"/>
    <w:rsid w:val="00BB25B2"/>
    <w:rsid w:val="00BB44BE"/>
    <w:rsid w:val="00BB6502"/>
    <w:rsid w:val="00BB6FBA"/>
    <w:rsid w:val="00BB7F6B"/>
    <w:rsid w:val="00BC0F7D"/>
    <w:rsid w:val="00BC2B8A"/>
    <w:rsid w:val="00BC447D"/>
    <w:rsid w:val="00BC50D3"/>
    <w:rsid w:val="00BC51D7"/>
    <w:rsid w:val="00BC7CD2"/>
    <w:rsid w:val="00BD0EE2"/>
    <w:rsid w:val="00BD30B0"/>
    <w:rsid w:val="00BD7A18"/>
    <w:rsid w:val="00BD7D31"/>
    <w:rsid w:val="00BE3255"/>
    <w:rsid w:val="00BE6026"/>
    <w:rsid w:val="00BF128E"/>
    <w:rsid w:val="00BF3FD9"/>
    <w:rsid w:val="00C00BB0"/>
    <w:rsid w:val="00C05029"/>
    <w:rsid w:val="00C050FF"/>
    <w:rsid w:val="00C055C1"/>
    <w:rsid w:val="00C05F6F"/>
    <w:rsid w:val="00C074DD"/>
    <w:rsid w:val="00C127E6"/>
    <w:rsid w:val="00C12AE5"/>
    <w:rsid w:val="00C131BE"/>
    <w:rsid w:val="00C1496A"/>
    <w:rsid w:val="00C15C3C"/>
    <w:rsid w:val="00C16AEC"/>
    <w:rsid w:val="00C22228"/>
    <w:rsid w:val="00C23072"/>
    <w:rsid w:val="00C2434E"/>
    <w:rsid w:val="00C2473C"/>
    <w:rsid w:val="00C26039"/>
    <w:rsid w:val="00C26FE7"/>
    <w:rsid w:val="00C270CF"/>
    <w:rsid w:val="00C33079"/>
    <w:rsid w:val="00C35D69"/>
    <w:rsid w:val="00C40312"/>
    <w:rsid w:val="00C45231"/>
    <w:rsid w:val="00C45CB9"/>
    <w:rsid w:val="00C47A87"/>
    <w:rsid w:val="00C51310"/>
    <w:rsid w:val="00C51BCE"/>
    <w:rsid w:val="00C5482D"/>
    <w:rsid w:val="00C6340F"/>
    <w:rsid w:val="00C63AF3"/>
    <w:rsid w:val="00C64CE5"/>
    <w:rsid w:val="00C653C3"/>
    <w:rsid w:val="00C65DCC"/>
    <w:rsid w:val="00C72297"/>
    <w:rsid w:val="00C72833"/>
    <w:rsid w:val="00C7701C"/>
    <w:rsid w:val="00C80F1D"/>
    <w:rsid w:val="00C81D5D"/>
    <w:rsid w:val="00C820BD"/>
    <w:rsid w:val="00C829D4"/>
    <w:rsid w:val="00C93F40"/>
    <w:rsid w:val="00CA3D0C"/>
    <w:rsid w:val="00CA5CB2"/>
    <w:rsid w:val="00CB116D"/>
    <w:rsid w:val="00CB17F5"/>
    <w:rsid w:val="00CB1D66"/>
    <w:rsid w:val="00CB7F5D"/>
    <w:rsid w:val="00CC02D3"/>
    <w:rsid w:val="00CC22D8"/>
    <w:rsid w:val="00CC41A9"/>
    <w:rsid w:val="00CC50FA"/>
    <w:rsid w:val="00CC7E53"/>
    <w:rsid w:val="00CD02E2"/>
    <w:rsid w:val="00CD0E42"/>
    <w:rsid w:val="00CD30A5"/>
    <w:rsid w:val="00CE195E"/>
    <w:rsid w:val="00CE345A"/>
    <w:rsid w:val="00CE65FB"/>
    <w:rsid w:val="00CE660B"/>
    <w:rsid w:val="00CF0C5D"/>
    <w:rsid w:val="00CF0C86"/>
    <w:rsid w:val="00CF0D65"/>
    <w:rsid w:val="00CF3C3C"/>
    <w:rsid w:val="00CF585C"/>
    <w:rsid w:val="00CF694D"/>
    <w:rsid w:val="00D06D21"/>
    <w:rsid w:val="00D14FE3"/>
    <w:rsid w:val="00D1587C"/>
    <w:rsid w:val="00D17828"/>
    <w:rsid w:val="00D2030D"/>
    <w:rsid w:val="00D2058B"/>
    <w:rsid w:val="00D242F2"/>
    <w:rsid w:val="00D2463D"/>
    <w:rsid w:val="00D2600C"/>
    <w:rsid w:val="00D26113"/>
    <w:rsid w:val="00D3192D"/>
    <w:rsid w:val="00D37AEB"/>
    <w:rsid w:val="00D37C4F"/>
    <w:rsid w:val="00D40887"/>
    <w:rsid w:val="00D43B1C"/>
    <w:rsid w:val="00D45E95"/>
    <w:rsid w:val="00D51BE8"/>
    <w:rsid w:val="00D51C8B"/>
    <w:rsid w:val="00D56FB7"/>
    <w:rsid w:val="00D573F7"/>
    <w:rsid w:val="00D57441"/>
    <w:rsid w:val="00D57972"/>
    <w:rsid w:val="00D61780"/>
    <w:rsid w:val="00D63064"/>
    <w:rsid w:val="00D6363B"/>
    <w:rsid w:val="00D64B61"/>
    <w:rsid w:val="00D675A9"/>
    <w:rsid w:val="00D721C9"/>
    <w:rsid w:val="00D738D6"/>
    <w:rsid w:val="00D73951"/>
    <w:rsid w:val="00D73DC6"/>
    <w:rsid w:val="00D7408D"/>
    <w:rsid w:val="00D74DA3"/>
    <w:rsid w:val="00D75560"/>
    <w:rsid w:val="00D755EB"/>
    <w:rsid w:val="00D76048"/>
    <w:rsid w:val="00D81725"/>
    <w:rsid w:val="00D84FB3"/>
    <w:rsid w:val="00D8566A"/>
    <w:rsid w:val="00D87E00"/>
    <w:rsid w:val="00D9134D"/>
    <w:rsid w:val="00D92466"/>
    <w:rsid w:val="00D92770"/>
    <w:rsid w:val="00D961D1"/>
    <w:rsid w:val="00D9680F"/>
    <w:rsid w:val="00DA3494"/>
    <w:rsid w:val="00DA3BB1"/>
    <w:rsid w:val="00DA7A03"/>
    <w:rsid w:val="00DB023A"/>
    <w:rsid w:val="00DB1818"/>
    <w:rsid w:val="00DB34C1"/>
    <w:rsid w:val="00DB3C58"/>
    <w:rsid w:val="00DB3C70"/>
    <w:rsid w:val="00DB40F3"/>
    <w:rsid w:val="00DB6623"/>
    <w:rsid w:val="00DC01FB"/>
    <w:rsid w:val="00DC0A59"/>
    <w:rsid w:val="00DC28C9"/>
    <w:rsid w:val="00DC2AFA"/>
    <w:rsid w:val="00DC309B"/>
    <w:rsid w:val="00DC4DA2"/>
    <w:rsid w:val="00DD08A9"/>
    <w:rsid w:val="00DD2322"/>
    <w:rsid w:val="00DD2F8C"/>
    <w:rsid w:val="00DD48EB"/>
    <w:rsid w:val="00DD4C17"/>
    <w:rsid w:val="00DD58E1"/>
    <w:rsid w:val="00DD74A5"/>
    <w:rsid w:val="00DE0825"/>
    <w:rsid w:val="00DE1D2F"/>
    <w:rsid w:val="00DE3560"/>
    <w:rsid w:val="00DE722E"/>
    <w:rsid w:val="00DF2B1F"/>
    <w:rsid w:val="00DF62CD"/>
    <w:rsid w:val="00DF64C1"/>
    <w:rsid w:val="00DF69F1"/>
    <w:rsid w:val="00DF6E6E"/>
    <w:rsid w:val="00DF7DA4"/>
    <w:rsid w:val="00E10586"/>
    <w:rsid w:val="00E11BE9"/>
    <w:rsid w:val="00E12413"/>
    <w:rsid w:val="00E16509"/>
    <w:rsid w:val="00E2007C"/>
    <w:rsid w:val="00E22C9C"/>
    <w:rsid w:val="00E22E8A"/>
    <w:rsid w:val="00E27A05"/>
    <w:rsid w:val="00E30296"/>
    <w:rsid w:val="00E304C2"/>
    <w:rsid w:val="00E362A6"/>
    <w:rsid w:val="00E40E78"/>
    <w:rsid w:val="00E44582"/>
    <w:rsid w:val="00E45EA5"/>
    <w:rsid w:val="00E5473F"/>
    <w:rsid w:val="00E5758B"/>
    <w:rsid w:val="00E61B90"/>
    <w:rsid w:val="00E61FE9"/>
    <w:rsid w:val="00E62D33"/>
    <w:rsid w:val="00E64395"/>
    <w:rsid w:val="00E644FD"/>
    <w:rsid w:val="00E6723C"/>
    <w:rsid w:val="00E702A8"/>
    <w:rsid w:val="00E749F0"/>
    <w:rsid w:val="00E77645"/>
    <w:rsid w:val="00E825D3"/>
    <w:rsid w:val="00E82AB5"/>
    <w:rsid w:val="00E82D2C"/>
    <w:rsid w:val="00E86118"/>
    <w:rsid w:val="00E907AF"/>
    <w:rsid w:val="00E91DF9"/>
    <w:rsid w:val="00E929D9"/>
    <w:rsid w:val="00E96EA8"/>
    <w:rsid w:val="00EA15B0"/>
    <w:rsid w:val="00EA5EA7"/>
    <w:rsid w:val="00EB0D6E"/>
    <w:rsid w:val="00EB1E2F"/>
    <w:rsid w:val="00EB2BC0"/>
    <w:rsid w:val="00EB4C2A"/>
    <w:rsid w:val="00EC0304"/>
    <w:rsid w:val="00EC17AF"/>
    <w:rsid w:val="00EC2ED9"/>
    <w:rsid w:val="00EC300C"/>
    <w:rsid w:val="00EC4A25"/>
    <w:rsid w:val="00EC733C"/>
    <w:rsid w:val="00ED1244"/>
    <w:rsid w:val="00ED1728"/>
    <w:rsid w:val="00ED2D7D"/>
    <w:rsid w:val="00ED3893"/>
    <w:rsid w:val="00ED4125"/>
    <w:rsid w:val="00ED675B"/>
    <w:rsid w:val="00ED78DF"/>
    <w:rsid w:val="00EE2679"/>
    <w:rsid w:val="00EE27D6"/>
    <w:rsid w:val="00EE3CAC"/>
    <w:rsid w:val="00EE6544"/>
    <w:rsid w:val="00EE762D"/>
    <w:rsid w:val="00EF19CF"/>
    <w:rsid w:val="00EF3C9B"/>
    <w:rsid w:val="00EF46CF"/>
    <w:rsid w:val="00EF72CC"/>
    <w:rsid w:val="00F025A2"/>
    <w:rsid w:val="00F02E8B"/>
    <w:rsid w:val="00F03345"/>
    <w:rsid w:val="00F04712"/>
    <w:rsid w:val="00F120CC"/>
    <w:rsid w:val="00F121E5"/>
    <w:rsid w:val="00F13360"/>
    <w:rsid w:val="00F22062"/>
    <w:rsid w:val="00F22EC7"/>
    <w:rsid w:val="00F246CB"/>
    <w:rsid w:val="00F2495E"/>
    <w:rsid w:val="00F24F3A"/>
    <w:rsid w:val="00F24F63"/>
    <w:rsid w:val="00F2622D"/>
    <w:rsid w:val="00F26A33"/>
    <w:rsid w:val="00F2755A"/>
    <w:rsid w:val="00F317E0"/>
    <w:rsid w:val="00F325C8"/>
    <w:rsid w:val="00F36264"/>
    <w:rsid w:val="00F362A4"/>
    <w:rsid w:val="00F41E2C"/>
    <w:rsid w:val="00F42687"/>
    <w:rsid w:val="00F42F5F"/>
    <w:rsid w:val="00F470BD"/>
    <w:rsid w:val="00F51AE8"/>
    <w:rsid w:val="00F57A0E"/>
    <w:rsid w:val="00F6252C"/>
    <w:rsid w:val="00F63344"/>
    <w:rsid w:val="00F653B8"/>
    <w:rsid w:val="00F67135"/>
    <w:rsid w:val="00F719F7"/>
    <w:rsid w:val="00F758DD"/>
    <w:rsid w:val="00F764DF"/>
    <w:rsid w:val="00F773A0"/>
    <w:rsid w:val="00F80E26"/>
    <w:rsid w:val="00F8308B"/>
    <w:rsid w:val="00F834EF"/>
    <w:rsid w:val="00F85D1C"/>
    <w:rsid w:val="00F867AB"/>
    <w:rsid w:val="00F9008D"/>
    <w:rsid w:val="00F90BC7"/>
    <w:rsid w:val="00F9476D"/>
    <w:rsid w:val="00F94B4F"/>
    <w:rsid w:val="00F958F2"/>
    <w:rsid w:val="00F95E27"/>
    <w:rsid w:val="00FA1266"/>
    <w:rsid w:val="00FB10FC"/>
    <w:rsid w:val="00FB177A"/>
    <w:rsid w:val="00FB4369"/>
    <w:rsid w:val="00FC1192"/>
    <w:rsid w:val="00FC2831"/>
    <w:rsid w:val="00FC443D"/>
    <w:rsid w:val="00FC4EC2"/>
    <w:rsid w:val="00FD2116"/>
    <w:rsid w:val="00FD3237"/>
    <w:rsid w:val="00FD3F6C"/>
    <w:rsid w:val="00FD5492"/>
    <w:rsid w:val="00FE0F1D"/>
    <w:rsid w:val="00FE1658"/>
    <w:rsid w:val="00FE3E67"/>
    <w:rsid w:val="00FE3F14"/>
    <w:rsid w:val="00FE5EE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ＭＳ 明朝"/>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ＭＳ 明朝"/>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ＭＳ 明朝"/>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ＭＳ 明朝"/>
      <w:lang w:eastAsia="en-GB"/>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ＭＳ 明朝"/>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ＭＳ 明朝"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ＭＳ 明朝"/>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uiPriority w:val="99"/>
    <w:qFormat/>
    <w:rsid w:val="00A1115A"/>
    <w:rPr>
      <w:rFonts w:eastAsia="ＭＳ 明朝"/>
    </w:rPr>
  </w:style>
  <w:style w:type="paragraph" w:styleId="NormalIndent">
    <w:name w:val="Normal Indent"/>
    <w:basedOn w:val="Normal"/>
    <w:link w:val="NormalIndentChar"/>
    <w:qFormat/>
    <w:rsid w:val="00A1115A"/>
    <w:pPr>
      <w:spacing w:after="0"/>
      <w:ind w:left="851"/>
    </w:pPr>
    <w:rPr>
      <w:rFonts w:eastAsia="ＭＳ 明朝"/>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ＭＳ 明朝"/>
      <w:bCs/>
      <w:lang w:eastAsia="x-none"/>
    </w:rPr>
  </w:style>
  <w:style w:type="paragraph" w:customStyle="1" w:styleId="a3">
    <w:name w:val="吹き出し"/>
    <w:basedOn w:val="Normal"/>
    <w:semiHidden/>
    <w:qFormat/>
    <w:rsid w:val="00A1115A"/>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ＭＳ 明朝"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ＭＳ 明朝"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A1115A"/>
    <w:pPr>
      <w:spacing w:after="240" w:line="240" w:lineRule="atLeast"/>
      <w:ind w:left="1191" w:right="113" w:hanging="1191"/>
    </w:pPr>
    <w:rPr>
      <w:rFonts w:eastAsia="ＭＳ 明朝"/>
      <w:lang w:eastAsia="en-US"/>
    </w:rPr>
  </w:style>
  <w:style w:type="paragraph" w:customStyle="1" w:styleId="ZC">
    <w:name w:val="ZC"/>
    <w:uiPriority w:val="99"/>
    <w:qFormat/>
    <w:rsid w:val="00A1115A"/>
    <w:pPr>
      <w:spacing w:line="360" w:lineRule="atLeast"/>
      <w:jc w:val="center"/>
    </w:pPr>
    <w:rPr>
      <w:rFonts w:eastAsia="ＭＳ 明朝"/>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ＭＳ 明朝"/>
      <w:sz w:val="28"/>
      <w:lang w:eastAsia="de-DE"/>
    </w:rPr>
  </w:style>
  <w:style w:type="paragraph" w:customStyle="1" w:styleId="Reference">
    <w:name w:val="Reference"/>
    <w:basedOn w:val="Normal"/>
    <w:uiPriority w:val="99"/>
    <w:qFormat/>
    <w:rsid w:val="00A1115A"/>
    <w:pPr>
      <w:spacing w:after="0"/>
      <w:ind w:left="567" w:hanging="283"/>
    </w:pPr>
    <w:rPr>
      <w:rFonts w:eastAsia="ＭＳ 明朝"/>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ＭＳ 明朝"/>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ＭＳ 明朝" w:hAnsi="Tahoma" w:cs="Tahoma"/>
      <w:sz w:val="16"/>
      <w:szCs w:val="16"/>
    </w:rPr>
  </w:style>
  <w:style w:type="paragraph" w:customStyle="1" w:styleId="5">
    <w:name w:val="吹き出し5"/>
    <w:basedOn w:val="Normal"/>
    <w:uiPriority w:val="99"/>
    <w:semiHidden/>
    <w:qFormat/>
    <w:rsid w:val="00A1115A"/>
    <w:rPr>
      <w:rFonts w:ascii="Tahoma" w:eastAsia="ＭＳ 明朝"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uiPriority w:val="99"/>
    <w:qFormat/>
    <w:rsid w:val="00A1115A"/>
    <w:rPr>
      <w:rFonts w:eastAsia="游明朝"/>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游明朝"/>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ＭＳ 明朝"/>
    </w:rPr>
  </w:style>
  <w:style w:type="character" w:customStyle="1" w:styleId="List2Char">
    <w:name w:val="List 2 Char"/>
    <w:link w:val="List2"/>
    <w:uiPriority w:val="99"/>
    <w:qFormat/>
    <w:rsid w:val="00A1115A"/>
    <w:rPr>
      <w:rFonts w:eastAsia="ＭＳ 明朝"/>
    </w:rPr>
  </w:style>
  <w:style w:type="character" w:customStyle="1" w:styleId="ListBullet3Char">
    <w:name w:val="List Bullet 3 Char"/>
    <w:link w:val="ListBullet3"/>
    <w:uiPriority w:val="99"/>
    <w:qFormat/>
    <w:rsid w:val="00A1115A"/>
    <w:rPr>
      <w:rFonts w:eastAsia="ＭＳ 明朝"/>
    </w:rPr>
  </w:style>
  <w:style w:type="character" w:customStyle="1" w:styleId="ListBullet2Char">
    <w:name w:val="List Bullet 2 Char"/>
    <w:link w:val="ListBullet2"/>
    <w:qFormat/>
    <w:rsid w:val="00A1115A"/>
    <w:rPr>
      <w:rFonts w:eastAsia="ＭＳ 明朝"/>
    </w:rPr>
  </w:style>
  <w:style w:type="character" w:customStyle="1" w:styleId="ListBulletChar">
    <w:name w:val="List Bullet Char"/>
    <w:link w:val="ListBullet"/>
    <w:qFormat/>
    <w:rsid w:val="00A1115A"/>
    <w:rPr>
      <w:rFonts w:eastAsia="ＭＳ 明朝"/>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2">
    <w:name w:val="吹き出し4"/>
    <w:basedOn w:val="Normal"/>
    <w:uiPriority w:val="99"/>
    <w:semiHidden/>
    <w:qFormat/>
    <w:rsid w:val="00A1115A"/>
    <w:rPr>
      <w:rFonts w:ascii="Tahoma" w:eastAsia="ＭＳ 明朝"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ＭＳ 明朝"/>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ＭＳ 明朝"/>
      <w:lang w:eastAsia="ja-JP"/>
    </w:rPr>
  </w:style>
  <w:style w:type="paragraph" w:customStyle="1" w:styleId="60">
    <w:name w:val="吹き出し6"/>
    <w:basedOn w:val="Normal"/>
    <w:semiHidden/>
    <w:qFormat/>
    <w:rsid w:val="00A1115A"/>
    <w:rPr>
      <w:rFonts w:ascii="Tahoma" w:eastAsia="ＭＳ 明朝"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A1115A"/>
    <w:rPr>
      <w:rFonts w:eastAsia="ＭＳ 明朝"/>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ＭＳ 明朝"/>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475FC1"/>
    <w:rPr>
      <w:rFonts w:ascii="Courier New" w:eastAsia="ＭＳ 明朝"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ＭＳ 明朝"/>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ＭＳ 明朝"/>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ＭＳ 明朝"/>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ＭＳ 明朝"/>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ＭＳ 明朝"/>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0A3CF3"/>
    <w:rPr>
      <w:rFonts w:ascii="Arial" w:eastAsia="ＭＳ 明朝"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ＭＳ 明朝"/>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0A3CF3"/>
    <w:rPr>
      <w:rFonts w:eastAsia="ＭＳ 明朝"/>
      <w:szCs w:val="24"/>
    </w:rPr>
  </w:style>
  <w:style w:type="character" w:customStyle="1" w:styleId="Doc-titleJKChar">
    <w:name w:val="Doc-title_JK Char"/>
    <w:link w:val="Doc-titleJK"/>
    <w:qFormat/>
    <w:rsid w:val="000A3CF3"/>
    <w:rPr>
      <w:rFonts w:eastAsia="ＭＳ 明朝"/>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0A3CF3"/>
    <w:rPr>
      <w:rFonts w:ascii="Arial" w:eastAsia="ＭＳ 明朝"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ＭＳ 明朝"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ＭＳ 明朝" w:hAnsi="Arial"/>
      <w:szCs w:val="24"/>
      <w:lang w:eastAsia="en-GB"/>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ＭＳ 明朝"/>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ＭＳ 明朝"/>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ＭＳ 明朝"/>
      <w:lang w:eastAsia="en-US"/>
    </w:rPr>
  </w:style>
  <w:style w:type="paragraph" w:customStyle="1" w:styleId="1f">
    <w:name w:val="変更箇所1"/>
    <w:semiHidden/>
    <w:qFormat/>
    <w:rsid w:val="000A7602"/>
    <w:pPr>
      <w:autoSpaceDN w:val="0"/>
    </w:pPr>
    <w:rPr>
      <w:rFonts w:eastAsia="ＭＳ 明朝"/>
      <w:lang w:eastAsia="en-US"/>
    </w:rPr>
  </w:style>
  <w:style w:type="paragraph" w:customStyle="1" w:styleId="25">
    <w:name w:val="変更箇所2"/>
    <w:semiHidden/>
    <w:qFormat/>
    <w:rsid w:val="000A7602"/>
    <w:pPr>
      <w:autoSpaceDN w:val="0"/>
    </w:pPr>
    <w:rPr>
      <w:rFonts w:eastAsia="ＭＳ 明朝"/>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ＭＳ 明朝"/>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ＭＳ 明朝"/>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ＭＳ 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ＭＳ 明朝"/>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ＭＳ 明朝"/>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779</Words>
  <Characters>4443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 (Nokia - JP/Tokyo)</cp:lastModifiedBy>
  <cp:revision>3</cp:revision>
  <cp:lastPrinted>2019-02-25T14:05:00Z</cp:lastPrinted>
  <dcterms:created xsi:type="dcterms:W3CDTF">2022-09-16T15:36:00Z</dcterms:created>
  <dcterms:modified xsi:type="dcterms:W3CDTF">2022-09-16T16:27:00Z</dcterms:modified>
</cp:coreProperties>
</file>