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5230E1D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70773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70773">
        <w:rPr>
          <w:b/>
          <w:noProof/>
          <w:sz w:val="24"/>
        </w:rPr>
        <w:t>96-e</w:t>
      </w:r>
      <w:r>
        <w:rPr>
          <w:b/>
          <w:i/>
          <w:noProof/>
          <w:sz w:val="28"/>
        </w:rPr>
        <w:tab/>
      </w:r>
      <w:r w:rsidR="00685439">
        <w:rPr>
          <w:b/>
          <w:i/>
          <w:noProof/>
          <w:sz w:val="28"/>
        </w:rPr>
        <w:fldChar w:fldCharType="begin"/>
      </w:r>
      <w:r w:rsidR="00685439">
        <w:rPr>
          <w:b/>
          <w:i/>
          <w:noProof/>
          <w:sz w:val="28"/>
        </w:rPr>
        <w:instrText xml:space="preserve"> DOCPROPERTY  Tdoc#  \* MERGEFORMAT </w:instrText>
      </w:r>
      <w:r w:rsidR="00685439">
        <w:rPr>
          <w:b/>
          <w:i/>
          <w:noProof/>
          <w:sz w:val="28"/>
        </w:rPr>
        <w:fldChar w:fldCharType="separate"/>
      </w:r>
      <w:r w:rsidR="00B70773">
        <w:rPr>
          <w:b/>
          <w:i/>
          <w:noProof/>
          <w:sz w:val="28"/>
        </w:rPr>
        <w:t>R5-22</w:t>
      </w:r>
      <w:r w:rsidR="00343847">
        <w:rPr>
          <w:b/>
          <w:i/>
          <w:noProof/>
          <w:sz w:val="28"/>
        </w:rPr>
        <w:t>4841</w:t>
      </w:r>
      <w:r w:rsidR="00685439">
        <w:rPr>
          <w:b/>
          <w:i/>
          <w:noProof/>
          <w:sz w:val="28"/>
        </w:rPr>
        <w:fldChar w:fldCharType="end"/>
      </w:r>
    </w:p>
    <w:p w14:paraId="7CB45193" w14:textId="78BCE690" w:rsidR="001E41F3" w:rsidRDefault="00B70773" w:rsidP="005E2C44">
      <w:pPr>
        <w:pStyle w:val="CRCoverPage"/>
        <w:outlineLvl w:val="0"/>
        <w:rPr>
          <w:b/>
          <w:noProof/>
          <w:sz w:val="24"/>
        </w:rPr>
      </w:pPr>
      <w:r w:rsidRPr="004A12BF">
        <w:rPr>
          <w:b/>
          <w:noProof/>
          <w:sz w:val="24"/>
        </w:rPr>
        <w:t xml:space="preserve">Electronic Meeting, </w:t>
      </w:r>
      <w:r>
        <w:rPr>
          <w:b/>
          <w:noProof/>
          <w:sz w:val="24"/>
        </w:rPr>
        <w:t>August 15 – 26,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D8C68E" w:rsidR="001E41F3" w:rsidRPr="00410371" w:rsidRDefault="00492619" w:rsidP="00FC30C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</w:t>
            </w:r>
            <w:r w:rsidR="00FC30C8">
              <w:rPr>
                <w:b/>
                <w:noProof/>
                <w:sz w:val="28"/>
              </w:rPr>
              <w:t>903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ACAD774" w:rsidR="001E41F3" w:rsidRPr="00410371" w:rsidRDefault="00343847" w:rsidP="0049261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0447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3FD428F" w:rsidR="001E41F3" w:rsidRPr="00410371" w:rsidRDefault="00492619" w:rsidP="004926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AB5BFA0" w:rsidR="001E41F3" w:rsidRPr="00410371" w:rsidRDefault="00492619" w:rsidP="006A26B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6A26B7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5EDDCA9" w:rsidR="001E41F3" w:rsidRDefault="00343847" w:rsidP="00343847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to</w:t>
            </w:r>
            <w:r w:rsidR="00A13D60">
              <w:t xml:space="preserve"> TT analysis of </w:t>
            </w:r>
            <w:bookmarkStart w:id="1" w:name="_GoBack"/>
            <w:bookmarkEnd w:id="1"/>
            <w:r w:rsidR="00A13D60">
              <w:t>V2X test case 12.1.2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088B81B" w:rsidR="001E41F3" w:rsidRDefault="008033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11E5012" w:rsidR="001E41F3" w:rsidRDefault="0080330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026AE59" w:rsidR="001E41F3" w:rsidRDefault="00D73450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RelatedWis  \* MERGEFORMAT </w:instrText>
            </w:r>
            <w:r w:rsidRPr="004A220A">
              <w:rPr>
                <w:noProof/>
              </w:rPr>
              <w:fldChar w:fldCharType="separate"/>
            </w:r>
            <w:r>
              <w:rPr>
                <w:noProof/>
              </w:rPr>
              <w:t>TEI14_test, LTE_V2X-U</w:t>
            </w:r>
            <w:r w:rsidRPr="004A220A">
              <w:rPr>
                <w:noProof/>
              </w:rPr>
              <w:t>EConTest</w:t>
            </w:r>
            <w:r w:rsidRPr="004A220A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3B335F4" w:rsidR="001E41F3" w:rsidRDefault="0099277C" w:rsidP="009927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2022-07-31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B16BF83" w:rsidR="001E41F3" w:rsidRDefault="00A4248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16440BF" w:rsidR="001E41F3" w:rsidRDefault="009747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1F1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51F1E" w:rsidRDefault="00A51F1E" w:rsidP="00A51F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D2C412D" w:rsidR="00A51F1E" w:rsidRDefault="00A51F1E" w:rsidP="004578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LTE V2X test case 12.1.2 verifes the transmission timing accuracy requirement when UE is synchonized with a syncRef UE. The minimum timing error requirement is 24*Ts as specified </w:t>
            </w:r>
            <w:r w:rsidRPr="008763B6">
              <w:rPr>
                <w:noProof/>
                <w:lang w:eastAsia="zh-CN"/>
              </w:rPr>
              <w:t>TS 36.133 [4] clause 11.2</w:t>
            </w:r>
            <w:r w:rsidR="0045781D">
              <w:rPr>
                <w:noProof/>
                <w:lang w:eastAsia="zh-CN"/>
              </w:rPr>
              <w:t xml:space="preserve">. However the existing TT analysis </w:t>
            </w:r>
            <w:r>
              <w:rPr>
                <w:noProof/>
                <w:lang w:eastAsia="zh-CN"/>
              </w:rPr>
              <w:t>is not aligned with the minimum requirement.</w:t>
            </w:r>
          </w:p>
        </w:tc>
      </w:tr>
      <w:tr w:rsidR="00A51F1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51F1E" w:rsidRDefault="00A51F1E" w:rsidP="00A51F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51F1E" w:rsidRDefault="00A51F1E" w:rsidP="00A51F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1F1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51F1E" w:rsidRDefault="00A51F1E" w:rsidP="00A51F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E017297" w:rsidR="00A51F1E" w:rsidRDefault="00A51F1E" w:rsidP="0045781D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Correcting the </w:t>
            </w:r>
            <w:r w:rsidR="0045781D">
              <w:rPr>
                <w:noProof/>
                <w:lang w:eastAsia="zh-CN"/>
              </w:rPr>
              <w:t xml:space="preserve">TT analysis </w:t>
            </w:r>
            <w:r>
              <w:rPr>
                <w:noProof/>
                <w:lang w:eastAsia="zh-CN"/>
              </w:rPr>
              <w:t xml:space="preserve">to </w:t>
            </w:r>
            <w:r w:rsidR="0045781D">
              <w:rPr>
                <w:noProof/>
                <w:lang w:eastAsia="zh-CN"/>
              </w:rPr>
              <w:t>align with the minimum requirements</w:t>
            </w:r>
            <w:r>
              <w:rPr>
                <w:noProof/>
                <w:lang w:eastAsia="zh-CN"/>
              </w:rPr>
              <w:t>.</w:t>
            </w:r>
          </w:p>
        </w:tc>
      </w:tr>
      <w:tr w:rsidR="00A51F1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51F1E" w:rsidRDefault="00A51F1E" w:rsidP="00A51F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51F1E" w:rsidRDefault="00A51F1E" w:rsidP="00A51F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1F1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51F1E" w:rsidRDefault="00A51F1E" w:rsidP="00A51F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D51C3DE" w:rsidR="00A51F1E" w:rsidRDefault="00A51F1E" w:rsidP="00A51F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test case can’t be performed correctly.</w:t>
            </w:r>
          </w:p>
        </w:tc>
      </w:tr>
      <w:tr w:rsidR="00A51F1E" w14:paraId="034AF533" w14:textId="77777777" w:rsidTr="00547111">
        <w:tc>
          <w:tcPr>
            <w:tcW w:w="2694" w:type="dxa"/>
            <w:gridSpan w:val="2"/>
          </w:tcPr>
          <w:p w14:paraId="39D9EB5B" w14:textId="77777777" w:rsidR="00A51F1E" w:rsidRDefault="00A51F1E" w:rsidP="00A51F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51F1E" w:rsidRDefault="00A51F1E" w:rsidP="00A51F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1F1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51F1E" w:rsidRDefault="00A51F1E" w:rsidP="00A51F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E117E3D" w:rsidR="00A51F1E" w:rsidRDefault="005C3DA9" w:rsidP="005C3D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“12.1.1+12.1.2 TT_v1.zip”; Removing “12.1.1+12.1.2 TT.zip”</w:t>
            </w:r>
          </w:p>
        </w:tc>
      </w:tr>
      <w:tr w:rsidR="00A51F1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51F1E" w:rsidRDefault="00A51F1E" w:rsidP="00A51F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51F1E" w:rsidRDefault="00A51F1E" w:rsidP="00A51F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1F1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51F1E" w:rsidRDefault="00A51F1E" w:rsidP="00A51F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51F1E" w:rsidRDefault="00A51F1E" w:rsidP="00A51F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51F1E" w:rsidRDefault="00A51F1E" w:rsidP="00A51F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51F1E" w:rsidRDefault="00A51F1E" w:rsidP="00A51F1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51F1E" w:rsidRDefault="00A51F1E" w:rsidP="00A51F1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51F1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51F1E" w:rsidRDefault="00A51F1E" w:rsidP="00A51F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51F1E" w:rsidRDefault="00A51F1E" w:rsidP="00A51F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A51F1E" w:rsidRDefault="00A51F1E" w:rsidP="00A51F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A51F1E" w:rsidRDefault="00A51F1E" w:rsidP="00A51F1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51F1E" w:rsidRDefault="00A51F1E" w:rsidP="00A51F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51F1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51F1E" w:rsidRDefault="00A51F1E" w:rsidP="00A51F1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51F1E" w:rsidRDefault="00A51F1E" w:rsidP="00A51F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A51F1E" w:rsidRDefault="00A51F1E" w:rsidP="00A51F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A51F1E" w:rsidRDefault="00A51F1E" w:rsidP="00A51F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51F1E" w:rsidRDefault="00A51F1E" w:rsidP="00A51F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51F1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51F1E" w:rsidRDefault="00A51F1E" w:rsidP="00A51F1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51F1E" w:rsidRDefault="00A51F1E" w:rsidP="00A51F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A51F1E" w:rsidRDefault="00A51F1E" w:rsidP="00A51F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A51F1E" w:rsidRDefault="00A51F1E" w:rsidP="00A51F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51F1E" w:rsidRDefault="00A51F1E" w:rsidP="00A51F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51F1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51F1E" w:rsidRDefault="00A51F1E" w:rsidP="00A51F1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51F1E" w:rsidRDefault="00A51F1E" w:rsidP="00A51F1E">
            <w:pPr>
              <w:pStyle w:val="CRCoverPage"/>
              <w:spacing w:after="0"/>
              <w:rPr>
                <w:noProof/>
              </w:rPr>
            </w:pPr>
          </w:p>
        </w:tc>
      </w:tr>
      <w:tr w:rsidR="00A51F1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51F1E" w:rsidRDefault="00A51F1E" w:rsidP="00A51F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51F1E" w:rsidRDefault="00A51F1E" w:rsidP="00A51F1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51F1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51F1E" w:rsidRPr="008863B9" w:rsidRDefault="00A51F1E" w:rsidP="00A51F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51F1E" w:rsidRPr="008863B9" w:rsidRDefault="00A51F1E" w:rsidP="00A51F1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51F1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51F1E" w:rsidRDefault="00A51F1E" w:rsidP="00A51F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51F1E" w:rsidRDefault="00A51F1E" w:rsidP="00A51F1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69C28A" w14:textId="77777777" w:rsidR="00A51F1E" w:rsidRDefault="00A51F1E" w:rsidP="00AB3CB4">
      <w:pPr>
        <w:tabs>
          <w:tab w:val="left" w:pos="1080"/>
        </w:tabs>
      </w:pPr>
    </w:p>
    <w:p w14:paraId="12BBDDC3" w14:textId="77777777" w:rsidR="00A51F1E" w:rsidRPr="00504FE4" w:rsidRDefault="00A51F1E" w:rsidP="00A51F1E">
      <w:pPr>
        <w:rPr>
          <w:color w:val="FF0000"/>
        </w:rPr>
      </w:pPr>
      <w:r w:rsidRPr="00504FE4">
        <w:rPr>
          <w:color w:val="FF0000"/>
        </w:rPr>
        <w:t>Adding following zip files:</w:t>
      </w:r>
    </w:p>
    <w:p w14:paraId="4C37401B" w14:textId="606B6FEF" w:rsidR="00A51F1E" w:rsidRDefault="00A51F1E" w:rsidP="00A51F1E">
      <w:r w:rsidRPr="00814867">
        <w:t xml:space="preserve"> “</w:t>
      </w:r>
      <w:r w:rsidR="00BD0D4C" w:rsidRPr="00BD0D4C">
        <w:t>12.1.1+12.1.2 TT_v1</w:t>
      </w:r>
      <w:r w:rsidRPr="00814867">
        <w:t>.zip”</w:t>
      </w:r>
    </w:p>
    <w:p w14:paraId="0F591FA6" w14:textId="77777777" w:rsidR="00A51F1E" w:rsidRPr="00A51F1E" w:rsidRDefault="00A51F1E" w:rsidP="00AB3CB4">
      <w:pPr>
        <w:tabs>
          <w:tab w:val="left" w:pos="1080"/>
        </w:tabs>
      </w:pPr>
    </w:p>
    <w:p w14:paraId="0D98AB75" w14:textId="520D109E" w:rsidR="00A51F1E" w:rsidRPr="00504FE4" w:rsidRDefault="00A51F1E" w:rsidP="00A51F1E">
      <w:pPr>
        <w:rPr>
          <w:color w:val="FF0000"/>
        </w:rPr>
      </w:pPr>
      <w:r>
        <w:rPr>
          <w:color w:val="FF0000"/>
        </w:rPr>
        <w:t>Removing</w:t>
      </w:r>
      <w:r w:rsidRPr="00504FE4">
        <w:rPr>
          <w:color w:val="FF0000"/>
        </w:rPr>
        <w:t xml:space="preserve"> following zip files:</w:t>
      </w:r>
    </w:p>
    <w:p w14:paraId="34F671D5" w14:textId="64924276" w:rsidR="00A51F1E" w:rsidRDefault="00A51F1E" w:rsidP="00A51F1E">
      <w:r w:rsidRPr="00814867">
        <w:t xml:space="preserve"> “</w:t>
      </w:r>
      <w:r w:rsidR="00BD0D4C" w:rsidRPr="00BD0D4C">
        <w:t>12.1.1+12.1.2 TT</w:t>
      </w:r>
      <w:r w:rsidRPr="00814867">
        <w:t>.zip”</w:t>
      </w:r>
    </w:p>
    <w:p w14:paraId="0689FD0C" w14:textId="77777777" w:rsidR="00AB3CB4" w:rsidRPr="00A51F1E" w:rsidRDefault="00AB3CB4">
      <w:pPr>
        <w:rPr>
          <w:noProof/>
        </w:rPr>
      </w:pPr>
    </w:p>
    <w:sectPr w:rsidR="00AB3CB4" w:rsidRPr="00A51F1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B07BF9" w14:textId="77777777" w:rsidR="005E00A2" w:rsidRDefault="005E00A2">
      <w:r>
        <w:separator/>
      </w:r>
    </w:p>
  </w:endnote>
  <w:endnote w:type="continuationSeparator" w:id="0">
    <w:p w14:paraId="7DEDE3D4" w14:textId="77777777" w:rsidR="005E00A2" w:rsidRDefault="005E00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8C50C3C" w14:textId="77777777" w:rsidR="005E00A2" w:rsidRDefault="005E00A2">
      <w:r>
        <w:separator/>
      </w:r>
    </w:p>
  </w:footnote>
  <w:footnote w:type="continuationSeparator" w:id="0">
    <w:p w14:paraId="7322CEE0" w14:textId="77777777" w:rsidR="005E00A2" w:rsidRDefault="005E00A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3CD6FCE"/>
    <w:multiLevelType w:val="hybridMultilevel"/>
    <w:tmpl w:val="9DBE0B3A"/>
    <w:lvl w:ilvl="0" w:tplc="4880BE5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0E712F"/>
    <w:rsid w:val="00145D43"/>
    <w:rsid w:val="00192C46"/>
    <w:rsid w:val="001A08B3"/>
    <w:rsid w:val="001A7B60"/>
    <w:rsid w:val="001B52F0"/>
    <w:rsid w:val="001B7A65"/>
    <w:rsid w:val="001D6E2E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23FD4"/>
    <w:rsid w:val="00343847"/>
    <w:rsid w:val="003609EF"/>
    <w:rsid w:val="0036231A"/>
    <w:rsid w:val="00374DD4"/>
    <w:rsid w:val="003E1A36"/>
    <w:rsid w:val="00410371"/>
    <w:rsid w:val="004242F1"/>
    <w:rsid w:val="0045781D"/>
    <w:rsid w:val="00492619"/>
    <w:rsid w:val="004B75B7"/>
    <w:rsid w:val="004D4402"/>
    <w:rsid w:val="005141D9"/>
    <w:rsid w:val="0051580D"/>
    <w:rsid w:val="00547111"/>
    <w:rsid w:val="00592D74"/>
    <w:rsid w:val="005C3DA9"/>
    <w:rsid w:val="005E00A2"/>
    <w:rsid w:val="005E2C44"/>
    <w:rsid w:val="00621188"/>
    <w:rsid w:val="006257ED"/>
    <w:rsid w:val="00653DE4"/>
    <w:rsid w:val="00665C47"/>
    <w:rsid w:val="00685439"/>
    <w:rsid w:val="00695808"/>
    <w:rsid w:val="006A26B7"/>
    <w:rsid w:val="006B46FB"/>
    <w:rsid w:val="006E21FB"/>
    <w:rsid w:val="006F6BF9"/>
    <w:rsid w:val="00701E68"/>
    <w:rsid w:val="00792342"/>
    <w:rsid w:val="007977A8"/>
    <w:rsid w:val="007B512A"/>
    <w:rsid w:val="007C2097"/>
    <w:rsid w:val="007D6A07"/>
    <w:rsid w:val="007F7259"/>
    <w:rsid w:val="0080330E"/>
    <w:rsid w:val="008040A8"/>
    <w:rsid w:val="008279FA"/>
    <w:rsid w:val="00856DFB"/>
    <w:rsid w:val="008626E7"/>
    <w:rsid w:val="00865F78"/>
    <w:rsid w:val="00870EE7"/>
    <w:rsid w:val="008863B9"/>
    <w:rsid w:val="008A45A6"/>
    <w:rsid w:val="008D3CCC"/>
    <w:rsid w:val="008F3789"/>
    <w:rsid w:val="008F686C"/>
    <w:rsid w:val="009148DE"/>
    <w:rsid w:val="00941E30"/>
    <w:rsid w:val="009747DE"/>
    <w:rsid w:val="009777D9"/>
    <w:rsid w:val="00991B88"/>
    <w:rsid w:val="0099277C"/>
    <w:rsid w:val="009A5753"/>
    <w:rsid w:val="009A579D"/>
    <w:rsid w:val="009E3297"/>
    <w:rsid w:val="009F734F"/>
    <w:rsid w:val="00A13D60"/>
    <w:rsid w:val="00A246B6"/>
    <w:rsid w:val="00A42486"/>
    <w:rsid w:val="00A47E70"/>
    <w:rsid w:val="00A50CF0"/>
    <w:rsid w:val="00A51F1E"/>
    <w:rsid w:val="00A762BF"/>
    <w:rsid w:val="00A7671C"/>
    <w:rsid w:val="00AA2CBC"/>
    <w:rsid w:val="00AB3CB4"/>
    <w:rsid w:val="00AC5820"/>
    <w:rsid w:val="00AD1CD8"/>
    <w:rsid w:val="00B258BB"/>
    <w:rsid w:val="00B67B97"/>
    <w:rsid w:val="00B70773"/>
    <w:rsid w:val="00B968C8"/>
    <w:rsid w:val="00BA3EC5"/>
    <w:rsid w:val="00BA51D9"/>
    <w:rsid w:val="00BB5DFC"/>
    <w:rsid w:val="00BD0D4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66DC3"/>
    <w:rsid w:val="00D73450"/>
    <w:rsid w:val="00D84AE9"/>
    <w:rsid w:val="00DE34CF"/>
    <w:rsid w:val="00DE4EF9"/>
    <w:rsid w:val="00E13F3D"/>
    <w:rsid w:val="00E34898"/>
    <w:rsid w:val="00EB09B7"/>
    <w:rsid w:val="00EE7D7C"/>
    <w:rsid w:val="00F25D98"/>
    <w:rsid w:val="00F300FB"/>
    <w:rsid w:val="00FB6386"/>
    <w:rsid w:val="00FC3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AB3CB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AB3CB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B3CB4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AB3CB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AB3CB4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AB3CB4"/>
    <w:rPr>
      <w:rFonts w:ascii="Arial" w:hAnsi="Arial"/>
      <w:sz w:val="18"/>
      <w:lang w:val="en-GB" w:eastAsia="en-US"/>
    </w:rPr>
  </w:style>
  <w:style w:type="character" w:customStyle="1" w:styleId="fontstyle01">
    <w:name w:val="fontstyle01"/>
    <w:rsid w:val="00AB3CB4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9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00334960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CCDB36-36D5-4385-834C-2CD3E8CA33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71</TotalTime>
  <Pages>2</Pages>
  <Words>335</Words>
  <Characters>1910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Huawei-Chunying Gu</cp:lastModifiedBy>
  <cp:revision>31</cp:revision>
  <cp:lastPrinted>1899-12-31T23:00:00Z</cp:lastPrinted>
  <dcterms:created xsi:type="dcterms:W3CDTF">2020-02-03T08:32:00Z</dcterms:created>
  <dcterms:modified xsi:type="dcterms:W3CDTF">2022-08-07T08:38:00Z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(2)+BhZgkQkej4aKQZkXBPViaVsh/xkLGgAaegf6a7rBC0T0BluFwgt5qdj5PGz7cTdhRpdd/04
I7wN2Ifd280ptEYAHanFw16DFp+01BxqY5wNZImrNw1OysoP6MlNmrwye//vbzOrCNPhqz5b
YtjMCOiK2v9pkHvU8aZYhvmcft7uSC/8E62zYsMnzZ2yr3ZMZxPVuMv1ZctDf5/Jn317WH8x
3ekqy3LXaRmVuOSvqb</vt:lpwstr>
  </property>
  <property fmtid="{D5CDD505-2E9C-101B-9397-08002B2CF9AE}" pid="22" name="_2015_ms_pID_7253431">
    <vt:lpwstr>Dh+ISqRw9HkYuyiSTmnSB43KOUVxO8iDF4x1TdMb/vBkzwdjBghL1A
N7sLe17ldomRkt7wew6MYOOCQwHGHlF1idDCx8IjzeqYBVLZqtBsrewz9k8wxcB7/sdgWJ72
GniFkkforrIb+nTq0sObJYaQMmCYYcWMo51JT133TQzxCKSoQoHyWCGdVyFeGVsS7wy+qlSM
Vm+45vRxBkuQ1FR9</vt:lpwstr>
  </property>
</Properties>
</file>