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76270F11"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C742FB">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w:t>
      </w:r>
      <w:r w:rsidR="00C742FB">
        <w:rPr>
          <w:rFonts w:ascii="Arial" w:hAnsi="Arial" w:cs="Arial"/>
          <w:b/>
          <w:sz w:val="28"/>
          <w:szCs w:val="28"/>
        </w:rPr>
        <w:t>1</w:t>
      </w:r>
      <w:r w:rsidR="006929B3">
        <w:rPr>
          <w:rFonts w:ascii="Arial" w:hAnsi="Arial" w:cs="Arial"/>
          <w:b/>
          <w:sz w:val="28"/>
          <w:szCs w:val="28"/>
        </w:rPr>
        <w:t>776</w:t>
      </w:r>
    </w:p>
    <w:p w14:paraId="512DE6D6" w14:textId="5980FDD1"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C742FB">
        <w:rPr>
          <w:rFonts w:ascii="Arial" w:hAnsi="Arial" w:cs="Arial"/>
          <w:b/>
          <w:sz w:val="28"/>
          <w:szCs w:val="28"/>
        </w:rPr>
        <w:t>June 6</w:t>
      </w:r>
      <w:r w:rsidR="004D7EC2">
        <w:rPr>
          <w:rFonts w:ascii="Arial" w:hAnsi="Arial" w:cs="Arial"/>
          <w:b/>
          <w:sz w:val="28"/>
          <w:szCs w:val="28"/>
        </w:rPr>
        <w:t xml:space="preserve"> - </w:t>
      </w:r>
      <w:r w:rsidR="00C742FB">
        <w:rPr>
          <w:rFonts w:ascii="Arial" w:hAnsi="Arial" w:cs="Arial"/>
          <w:b/>
          <w:sz w:val="28"/>
          <w:szCs w:val="28"/>
        </w:rPr>
        <w:t>9</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301B651"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C742FB">
        <w:rPr>
          <w:rFonts w:ascii="Arial" w:hAnsi="Arial" w:cs="Arial"/>
          <w:b/>
          <w:sz w:val="32"/>
        </w:rPr>
        <w:t>5</w:t>
      </w:r>
      <w:r w:rsidR="00B86476">
        <w:rPr>
          <w:rFonts w:ascii="Arial" w:hAnsi="Arial" w:cs="Arial"/>
          <w:b/>
          <w:sz w:val="32"/>
        </w:rPr>
        <w:t>e</w:t>
      </w:r>
    </w:p>
    <w:p w14:paraId="08317381" w14:textId="178CDF72"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C742FB">
        <w:rPr>
          <w:rFonts w:ascii="Arial" w:hAnsi="Arial" w:cs="Arial"/>
          <w:b/>
          <w:sz w:val="32"/>
        </w:rPr>
        <w:t>17</w:t>
      </w:r>
      <w:r w:rsidR="00F07CA1">
        <w:rPr>
          <w:rFonts w:ascii="Arial" w:hAnsi="Arial" w:cs="Arial"/>
          <w:b/>
          <w:sz w:val="32"/>
        </w:rPr>
        <w:t>/</w:t>
      </w:r>
      <w:r w:rsidR="00C742FB">
        <w:rPr>
          <w:rFonts w:ascii="Arial" w:hAnsi="Arial" w:cs="Arial"/>
          <w:b/>
          <w:sz w:val="32"/>
        </w:rPr>
        <w:t>03</w:t>
      </w:r>
      <w:r w:rsidR="00F07CA1">
        <w:rPr>
          <w:rFonts w:ascii="Arial" w:hAnsi="Arial" w:cs="Arial"/>
          <w:b/>
          <w:sz w:val="32"/>
        </w:rPr>
        <w:t>/20</w:t>
      </w:r>
      <w:r>
        <w:rPr>
          <w:rFonts w:ascii="Arial" w:hAnsi="Arial" w:cs="Arial"/>
          <w:b/>
          <w:sz w:val="32"/>
        </w:rPr>
        <w:t>2</w:t>
      </w:r>
      <w:r w:rsidR="00C742FB">
        <w:rPr>
          <w:rFonts w:ascii="Arial" w:hAnsi="Arial" w:cs="Arial"/>
          <w:b/>
          <w:sz w:val="32"/>
        </w:rPr>
        <w:t>2</w:t>
      </w:r>
      <w:r w:rsidR="00F07CA1">
        <w:rPr>
          <w:rFonts w:ascii="Arial" w:hAnsi="Arial" w:cs="Arial"/>
          <w:b/>
          <w:sz w:val="32"/>
        </w:rPr>
        <w:t xml:space="preserve"> to </w:t>
      </w:r>
      <w:r w:rsidR="00C742FB">
        <w:rPr>
          <w:rFonts w:ascii="Arial" w:hAnsi="Arial" w:cs="Arial"/>
          <w:b/>
          <w:sz w:val="32"/>
        </w:rPr>
        <w:t>23</w:t>
      </w:r>
      <w:r w:rsidR="00F07CA1">
        <w:rPr>
          <w:rFonts w:ascii="Arial" w:hAnsi="Arial" w:cs="Arial"/>
          <w:b/>
          <w:sz w:val="32"/>
        </w:rPr>
        <w:t>/</w:t>
      </w:r>
      <w:r w:rsidR="00C742FB">
        <w:rPr>
          <w:rFonts w:ascii="Arial" w:hAnsi="Arial" w:cs="Arial"/>
          <w:b/>
          <w:sz w:val="32"/>
        </w:rPr>
        <w:t>03</w:t>
      </w:r>
      <w:r w:rsidR="00F07CA1">
        <w:rPr>
          <w:rFonts w:ascii="Arial" w:hAnsi="Arial" w:cs="Arial"/>
          <w:b/>
          <w:sz w:val="32"/>
        </w:rPr>
        <w:t>/20</w:t>
      </w:r>
      <w:r>
        <w:rPr>
          <w:rFonts w:ascii="Arial" w:hAnsi="Arial" w:cs="Arial"/>
          <w:b/>
          <w:sz w:val="32"/>
        </w:rPr>
        <w:t>2</w:t>
      </w:r>
      <w:r w:rsidR="00C742FB">
        <w:rPr>
          <w:rFonts w:ascii="Arial" w:hAnsi="Arial" w:cs="Arial"/>
          <w:b/>
          <w:sz w:val="32"/>
        </w:rPr>
        <w:t>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4ABB2C86" w14:textId="49EC1DFA" w:rsidR="00B56424" w:rsidRPr="007714EB" w:rsidRDefault="001E1B9F">
      <w:pPr>
        <w:pStyle w:val="TOC1"/>
        <w:rPr>
          <w:rFonts w:ascii="Calibri" w:hAnsi="Calibri"/>
          <w:szCs w:val="22"/>
        </w:rPr>
      </w:pPr>
      <w:r>
        <w:fldChar w:fldCharType="begin"/>
      </w:r>
      <w:r>
        <w:instrText xml:space="preserve"> TOC \o "1-9" </w:instrText>
      </w:r>
      <w:r>
        <w:fldChar w:fldCharType="separate"/>
      </w:r>
      <w:r w:rsidR="00B56424">
        <w:t>Meeting Organisation</w:t>
      </w:r>
      <w:r w:rsidR="00B56424">
        <w:tab/>
      </w:r>
      <w:r w:rsidR="00B56424">
        <w:fldChar w:fldCharType="begin"/>
      </w:r>
      <w:r w:rsidR="00B56424">
        <w:instrText xml:space="preserve"> PAGEREF _Toc105285761 \h </w:instrText>
      </w:r>
      <w:r w:rsidR="00B56424">
        <w:fldChar w:fldCharType="separate"/>
      </w:r>
      <w:r w:rsidR="00B56424">
        <w:t>9</w:t>
      </w:r>
      <w:r w:rsidR="00B56424">
        <w:fldChar w:fldCharType="end"/>
      </w:r>
    </w:p>
    <w:p w14:paraId="09A7F310" w14:textId="554BDCCA" w:rsidR="00B56424" w:rsidRPr="007714EB" w:rsidRDefault="00B56424">
      <w:pPr>
        <w:pStyle w:val="TOC1"/>
        <w:rPr>
          <w:rFonts w:ascii="Calibri" w:hAnsi="Calibri"/>
          <w:szCs w:val="22"/>
        </w:rPr>
      </w:pPr>
      <w:r>
        <w:t>Executive Summary</w:t>
      </w:r>
      <w:r>
        <w:tab/>
      </w:r>
      <w:r>
        <w:fldChar w:fldCharType="begin"/>
      </w:r>
      <w:r>
        <w:instrText xml:space="preserve"> PAGEREF _Toc105285762 \h </w:instrText>
      </w:r>
      <w:r>
        <w:fldChar w:fldCharType="separate"/>
      </w:r>
      <w:r>
        <w:t>9</w:t>
      </w:r>
      <w:r>
        <w:fldChar w:fldCharType="end"/>
      </w:r>
    </w:p>
    <w:p w14:paraId="0B247340" w14:textId="21DEC319" w:rsidR="00B56424" w:rsidRPr="007714EB" w:rsidRDefault="00B56424">
      <w:pPr>
        <w:pStyle w:val="TOC2"/>
        <w:rPr>
          <w:rFonts w:ascii="Calibri" w:hAnsi="Calibri"/>
          <w:sz w:val="22"/>
          <w:szCs w:val="22"/>
        </w:rPr>
      </w:pPr>
      <w:r>
        <w:t>1</w:t>
      </w:r>
      <w:r w:rsidRPr="007714EB">
        <w:rPr>
          <w:rFonts w:ascii="Calibri" w:hAnsi="Calibri"/>
          <w:sz w:val="22"/>
          <w:szCs w:val="22"/>
        </w:rPr>
        <w:tab/>
      </w:r>
      <w:r>
        <w:t>Opening of the meeting</w:t>
      </w:r>
      <w:r>
        <w:tab/>
      </w:r>
      <w:r>
        <w:fldChar w:fldCharType="begin"/>
      </w:r>
      <w:r>
        <w:instrText xml:space="preserve"> PAGEREF _Toc105285763 \h </w:instrText>
      </w:r>
      <w:r>
        <w:fldChar w:fldCharType="separate"/>
      </w:r>
      <w:r>
        <w:t>15</w:t>
      </w:r>
      <w:r>
        <w:fldChar w:fldCharType="end"/>
      </w:r>
    </w:p>
    <w:p w14:paraId="106607D7" w14:textId="6E698D7D" w:rsidR="00B56424" w:rsidRPr="007714EB" w:rsidRDefault="00B56424">
      <w:pPr>
        <w:pStyle w:val="TOC2"/>
        <w:rPr>
          <w:rFonts w:ascii="Calibri" w:hAnsi="Calibri"/>
          <w:sz w:val="22"/>
          <w:szCs w:val="22"/>
        </w:rPr>
      </w:pPr>
      <w:r>
        <w:t>2</w:t>
      </w:r>
      <w:r w:rsidRPr="007714EB">
        <w:rPr>
          <w:rFonts w:ascii="Calibri" w:hAnsi="Calibri"/>
          <w:sz w:val="22"/>
          <w:szCs w:val="22"/>
        </w:rPr>
        <w:tab/>
      </w:r>
      <w:r>
        <w:t>Reminders for usage of IT resources, IPR declaration and antitrust compliance</w:t>
      </w:r>
      <w:r>
        <w:tab/>
      </w:r>
      <w:r>
        <w:fldChar w:fldCharType="begin"/>
      </w:r>
      <w:r>
        <w:instrText xml:space="preserve"> PAGEREF _Toc105285764 \h </w:instrText>
      </w:r>
      <w:r>
        <w:fldChar w:fldCharType="separate"/>
      </w:r>
      <w:r>
        <w:t>18</w:t>
      </w:r>
      <w:r>
        <w:fldChar w:fldCharType="end"/>
      </w:r>
    </w:p>
    <w:p w14:paraId="35476F50" w14:textId="48203674" w:rsidR="00B56424" w:rsidRPr="007714EB" w:rsidRDefault="00B56424">
      <w:pPr>
        <w:pStyle w:val="TOC2"/>
        <w:rPr>
          <w:rFonts w:ascii="Calibri" w:hAnsi="Calibri"/>
          <w:sz w:val="22"/>
          <w:szCs w:val="22"/>
        </w:rPr>
      </w:pPr>
      <w:r>
        <w:t>3</w:t>
      </w:r>
      <w:r w:rsidRPr="007714EB">
        <w:rPr>
          <w:rFonts w:ascii="Calibri" w:hAnsi="Calibri"/>
          <w:sz w:val="22"/>
          <w:szCs w:val="22"/>
        </w:rPr>
        <w:tab/>
      </w:r>
      <w:r>
        <w:t>Approval of the agenda</w:t>
      </w:r>
      <w:r>
        <w:tab/>
      </w:r>
      <w:r>
        <w:fldChar w:fldCharType="begin"/>
      </w:r>
      <w:r>
        <w:instrText xml:space="preserve"> PAGEREF _Toc105285765 \h </w:instrText>
      </w:r>
      <w:r>
        <w:fldChar w:fldCharType="separate"/>
      </w:r>
      <w:r>
        <w:t>19</w:t>
      </w:r>
      <w:r>
        <w:fldChar w:fldCharType="end"/>
      </w:r>
    </w:p>
    <w:p w14:paraId="10863059" w14:textId="503E0FE3" w:rsidR="00B56424" w:rsidRPr="007714EB" w:rsidRDefault="00B56424">
      <w:pPr>
        <w:pStyle w:val="TOC3"/>
        <w:rPr>
          <w:rFonts w:ascii="Calibri" w:hAnsi="Calibri"/>
          <w:sz w:val="22"/>
          <w:szCs w:val="22"/>
        </w:rPr>
      </w:pPr>
      <w:r>
        <w:t>3.1</w:t>
      </w:r>
      <w:r w:rsidRPr="007714EB">
        <w:rPr>
          <w:rFonts w:ascii="Calibri" w:hAnsi="Calibri"/>
          <w:sz w:val="22"/>
          <w:szCs w:val="22"/>
        </w:rPr>
        <w:tab/>
      </w:r>
      <w:r>
        <w:t>Voting events (if any)</w:t>
      </w:r>
      <w:r>
        <w:tab/>
      </w:r>
      <w:r>
        <w:fldChar w:fldCharType="begin"/>
      </w:r>
      <w:r>
        <w:instrText xml:space="preserve"> PAGEREF _Toc105285766 \h </w:instrText>
      </w:r>
      <w:r>
        <w:fldChar w:fldCharType="separate"/>
      </w:r>
      <w:r>
        <w:t>20</w:t>
      </w:r>
      <w:r>
        <w:fldChar w:fldCharType="end"/>
      </w:r>
    </w:p>
    <w:p w14:paraId="06F98979" w14:textId="75C521D7" w:rsidR="00B56424" w:rsidRPr="007714EB" w:rsidRDefault="00B56424">
      <w:pPr>
        <w:pStyle w:val="TOC2"/>
        <w:rPr>
          <w:rFonts w:ascii="Calibri" w:hAnsi="Calibri"/>
          <w:sz w:val="22"/>
          <w:szCs w:val="22"/>
        </w:rPr>
      </w:pPr>
      <w:r>
        <w:t>4</w:t>
      </w:r>
      <w:r w:rsidRPr="007714EB">
        <w:rPr>
          <w:rFonts w:ascii="Calibri" w:hAnsi="Calibri"/>
          <w:sz w:val="22"/>
          <w:szCs w:val="22"/>
        </w:rPr>
        <w:tab/>
      </w:r>
      <w:r>
        <w:t>Approval of the meeting report of TSG-RAN #94-e</w:t>
      </w:r>
      <w:r>
        <w:tab/>
      </w:r>
      <w:r>
        <w:fldChar w:fldCharType="begin"/>
      </w:r>
      <w:r>
        <w:instrText xml:space="preserve"> PAGEREF _Toc105285767 \h </w:instrText>
      </w:r>
      <w:r>
        <w:fldChar w:fldCharType="separate"/>
      </w:r>
      <w:r>
        <w:t>20</w:t>
      </w:r>
      <w:r>
        <w:fldChar w:fldCharType="end"/>
      </w:r>
    </w:p>
    <w:p w14:paraId="2E1B90D8" w14:textId="1AAFD2A6" w:rsidR="00B56424" w:rsidRPr="007714EB" w:rsidRDefault="00B56424">
      <w:pPr>
        <w:pStyle w:val="TOC2"/>
        <w:rPr>
          <w:rFonts w:ascii="Calibri" w:hAnsi="Calibri"/>
          <w:sz w:val="22"/>
          <w:szCs w:val="22"/>
        </w:rPr>
      </w:pPr>
      <w:r>
        <w:t>5</w:t>
      </w:r>
      <w:r w:rsidRPr="007714EB">
        <w:rPr>
          <w:rFonts w:ascii="Calibri" w:hAnsi="Calibri"/>
          <w:sz w:val="22"/>
          <w:szCs w:val="22"/>
        </w:rPr>
        <w:tab/>
      </w:r>
      <w:r>
        <w:t>RAN WG reports/coordination</w:t>
      </w:r>
      <w:r>
        <w:tab/>
      </w:r>
      <w:r>
        <w:fldChar w:fldCharType="begin"/>
      </w:r>
      <w:r>
        <w:instrText xml:space="preserve"> PAGEREF _Toc105285768 \h </w:instrText>
      </w:r>
      <w:r>
        <w:fldChar w:fldCharType="separate"/>
      </w:r>
      <w:r>
        <w:t>20</w:t>
      </w:r>
      <w:r>
        <w:fldChar w:fldCharType="end"/>
      </w:r>
    </w:p>
    <w:p w14:paraId="7290768C" w14:textId="0A335940" w:rsidR="00B56424" w:rsidRPr="007714EB" w:rsidRDefault="00B56424">
      <w:pPr>
        <w:pStyle w:val="TOC3"/>
        <w:rPr>
          <w:rFonts w:ascii="Calibri" w:hAnsi="Calibri"/>
          <w:sz w:val="22"/>
          <w:szCs w:val="22"/>
        </w:rPr>
      </w:pPr>
      <w:r>
        <w:t>5.1</w:t>
      </w:r>
      <w:r w:rsidRPr="007714EB">
        <w:rPr>
          <w:rFonts w:ascii="Calibri" w:hAnsi="Calibri"/>
          <w:sz w:val="22"/>
          <w:szCs w:val="22"/>
        </w:rPr>
        <w:tab/>
      </w:r>
      <w:r>
        <w:t>TSG RAN WG1</w:t>
      </w:r>
      <w:r>
        <w:tab/>
      </w:r>
      <w:r>
        <w:fldChar w:fldCharType="begin"/>
      </w:r>
      <w:r>
        <w:instrText xml:space="preserve"> PAGEREF _Toc105285769 \h </w:instrText>
      </w:r>
      <w:r>
        <w:fldChar w:fldCharType="separate"/>
      </w:r>
      <w:r>
        <w:t>25</w:t>
      </w:r>
      <w:r>
        <w:fldChar w:fldCharType="end"/>
      </w:r>
    </w:p>
    <w:p w14:paraId="2B20CF06" w14:textId="688368A0" w:rsidR="00B56424" w:rsidRPr="007714EB" w:rsidRDefault="00B56424">
      <w:pPr>
        <w:pStyle w:val="TOC3"/>
        <w:rPr>
          <w:rFonts w:ascii="Calibri" w:hAnsi="Calibri"/>
          <w:sz w:val="22"/>
          <w:szCs w:val="22"/>
        </w:rPr>
      </w:pPr>
      <w:r>
        <w:t>5.2</w:t>
      </w:r>
      <w:r w:rsidRPr="007714EB">
        <w:rPr>
          <w:rFonts w:ascii="Calibri" w:hAnsi="Calibri"/>
          <w:sz w:val="22"/>
          <w:szCs w:val="22"/>
        </w:rPr>
        <w:tab/>
      </w:r>
      <w:r>
        <w:t>TSG RAN WG2</w:t>
      </w:r>
      <w:r>
        <w:tab/>
      </w:r>
      <w:r>
        <w:fldChar w:fldCharType="begin"/>
      </w:r>
      <w:r>
        <w:instrText xml:space="preserve"> PAGEREF _Toc105285770 \h </w:instrText>
      </w:r>
      <w:r>
        <w:fldChar w:fldCharType="separate"/>
      </w:r>
      <w:r>
        <w:t>25</w:t>
      </w:r>
      <w:r>
        <w:fldChar w:fldCharType="end"/>
      </w:r>
    </w:p>
    <w:p w14:paraId="24B2DDE4" w14:textId="0A61D23F" w:rsidR="00B56424" w:rsidRPr="007714EB" w:rsidRDefault="00B56424">
      <w:pPr>
        <w:pStyle w:val="TOC3"/>
        <w:rPr>
          <w:rFonts w:ascii="Calibri" w:hAnsi="Calibri"/>
          <w:sz w:val="22"/>
          <w:szCs w:val="22"/>
        </w:rPr>
      </w:pPr>
      <w:r>
        <w:t>5.3</w:t>
      </w:r>
      <w:r w:rsidRPr="007714EB">
        <w:rPr>
          <w:rFonts w:ascii="Calibri" w:hAnsi="Calibri"/>
          <w:sz w:val="22"/>
          <w:szCs w:val="22"/>
        </w:rPr>
        <w:tab/>
      </w:r>
      <w:r>
        <w:t>TSG RAN WG3</w:t>
      </w:r>
      <w:r>
        <w:tab/>
      </w:r>
      <w:r>
        <w:fldChar w:fldCharType="begin"/>
      </w:r>
      <w:r>
        <w:instrText xml:space="preserve"> PAGEREF _Toc105285771 \h </w:instrText>
      </w:r>
      <w:r>
        <w:fldChar w:fldCharType="separate"/>
      </w:r>
      <w:r>
        <w:t>26</w:t>
      </w:r>
      <w:r>
        <w:fldChar w:fldCharType="end"/>
      </w:r>
    </w:p>
    <w:p w14:paraId="7CF73CF4" w14:textId="4087B2F6" w:rsidR="00B56424" w:rsidRPr="007714EB" w:rsidRDefault="00B56424">
      <w:pPr>
        <w:pStyle w:val="TOC3"/>
        <w:rPr>
          <w:rFonts w:ascii="Calibri" w:hAnsi="Calibri"/>
          <w:sz w:val="22"/>
          <w:szCs w:val="22"/>
        </w:rPr>
      </w:pPr>
      <w:r>
        <w:t>5.4</w:t>
      </w:r>
      <w:r w:rsidRPr="007714EB">
        <w:rPr>
          <w:rFonts w:ascii="Calibri" w:hAnsi="Calibri"/>
          <w:sz w:val="22"/>
          <w:szCs w:val="22"/>
        </w:rPr>
        <w:tab/>
      </w:r>
      <w:r>
        <w:t>TSG RAN WG4</w:t>
      </w:r>
      <w:r>
        <w:tab/>
      </w:r>
      <w:r>
        <w:fldChar w:fldCharType="begin"/>
      </w:r>
      <w:r>
        <w:instrText xml:space="preserve"> PAGEREF _Toc105285772 \h </w:instrText>
      </w:r>
      <w:r>
        <w:fldChar w:fldCharType="separate"/>
      </w:r>
      <w:r>
        <w:t>26</w:t>
      </w:r>
      <w:r>
        <w:fldChar w:fldCharType="end"/>
      </w:r>
    </w:p>
    <w:p w14:paraId="33EA67A2" w14:textId="017649C3" w:rsidR="00B56424" w:rsidRPr="007714EB" w:rsidRDefault="00B56424">
      <w:pPr>
        <w:pStyle w:val="TOC3"/>
        <w:rPr>
          <w:rFonts w:ascii="Calibri" w:hAnsi="Calibri"/>
          <w:sz w:val="22"/>
          <w:szCs w:val="22"/>
        </w:rPr>
      </w:pPr>
      <w:r>
        <w:t>5.5</w:t>
      </w:r>
      <w:r w:rsidRPr="007714EB">
        <w:rPr>
          <w:rFonts w:ascii="Calibri" w:hAnsi="Calibri"/>
          <w:sz w:val="22"/>
          <w:szCs w:val="22"/>
        </w:rPr>
        <w:tab/>
      </w:r>
      <w:r>
        <w:t>TSG RAN WG5</w:t>
      </w:r>
      <w:r>
        <w:tab/>
      </w:r>
      <w:r>
        <w:fldChar w:fldCharType="begin"/>
      </w:r>
      <w:r>
        <w:instrText xml:space="preserve"> PAGEREF _Toc105285773 \h </w:instrText>
      </w:r>
      <w:r>
        <w:fldChar w:fldCharType="separate"/>
      </w:r>
      <w:r>
        <w:t>28</w:t>
      </w:r>
      <w:r>
        <w:fldChar w:fldCharType="end"/>
      </w:r>
    </w:p>
    <w:p w14:paraId="42968998" w14:textId="54F1E742" w:rsidR="00B56424" w:rsidRPr="007714EB" w:rsidRDefault="00B56424">
      <w:pPr>
        <w:pStyle w:val="TOC2"/>
        <w:rPr>
          <w:rFonts w:ascii="Calibri" w:hAnsi="Calibri"/>
          <w:sz w:val="22"/>
          <w:szCs w:val="22"/>
        </w:rPr>
      </w:pPr>
      <w:r>
        <w:t>6</w:t>
      </w:r>
      <w:r w:rsidRPr="007714EB">
        <w:rPr>
          <w:rFonts w:ascii="Calibri" w:hAnsi="Calibri"/>
          <w:sz w:val="22"/>
          <w:szCs w:val="22"/>
        </w:rPr>
        <w:tab/>
      </w:r>
      <w:r>
        <w:t>Other coordination matters</w:t>
      </w:r>
      <w:r>
        <w:tab/>
      </w:r>
      <w:r>
        <w:fldChar w:fldCharType="begin"/>
      </w:r>
      <w:r>
        <w:instrText xml:space="preserve"> PAGEREF _Toc105285774 \h </w:instrText>
      </w:r>
      <w:r>
        <w:fldChar w:fldCharType="separate"/>
      </w:r>
      <w:r>
        <w:t>28</w:t>
      </w:r>
      <w:r>
        <w:fldChar w:fldCharType="end"/>
      </w:r>
    </w:p>
    <w:p w14:paraId="24295A99" w14:textId="1B089D04" w:rsidR="00B56424" w:rsidRPr="007714EB" w:rsidRDefault="00B56424">
      <w:pPr>
        <w:pStyle w:val="TOC3"/>
        <w:rPr>
          <w:rFonts w:ascii="Calibri" w:hAnsi="Calibri"/>
          <w:sz w:val="22"/>
          <w:szCs w:val="22"/>
        </w:rPr>
      </w:pPr>
      <w:r>
        <w:t>6.1</w:t>
      </w:r>
      <w:r w:rsidRPr="007714EB">
        <w:rPr>
          <w:rFonts w:ascii="Calibri" w:hAnsi="Calibri"/>
          <w:sz w:val="22"/>
          <w:szCs w:val="22"/>
        </w:rPr>
        <w:tab/>
      </w:r>
      <w:r>
        <w:t>TSG SA/CT</w:t>
      </w:r>
      <w:r>
        <w:tab/>
      </w:r>
      <w:r>
        <w:fldChar w:fldCharType="begin"/>
      </w:r>
      <w:r>
        <w:instrText xml:space="preserve"> PAGEREF _Toc105285775 \h </w:instrText>
      </w:r>
      <w:r>
        <w:fldChar w:fldCharType="separate"/>
      </w:r>
      <w:r>
        <w:t>28</w:t>
      </w:r>
      <w:r>
        <w:fldChar w:fldCharType="end"/>
      </w:r>
    </w:p>
    <w:p w14:paraId="618552E8" w14:textId="3A868E78" w:rsidR="00B56424" w:rsidRPr="007714EB" w:rsidRDefault="00B56424">
      <w:pPr>
        <w:pStyle w:val="TOC3"/>
        <w:rPr>
          <w:rFonts w:ascii="Calibri" w:hAnsi="Calibri"/>
          <w:sz w:val="22"/>
          <w:szCs w:val="22"/>
        </w:rPr>
      </w:pPr>
      <w:r>
        <w:t>6.2</w:t>
      </w:r>
      <w:r w:rsidRPr="007714EB">
        <w:rPr>
          <w:rFonts w:ascii="Calibri" w:hAnsi="Calibri"/>
          <w:sz w:val="22"/>
          <w:szCs w:val="22"/>
        </w:rPr>
        <w:tab/>
      </w:r>
      <w:r>
        <w:t>MCC</w:t>
      </w:r>
      <w:r>
        <w:tab/>
      </w:r>
      <w:r>
        <w:fldChar w:fldCharType="begin"/>
      </w:r>
      <w:r>
        <w:instrText xml:space="preserve"> PAGEREF _Toc105285776 \h </w:instrText>
      </w:r>
      <w:r>
        <w:fldChar w:fldCharType="separate"/>
      </w:r>
      <w:r>
        <w:t>29</w:t>
      </w:r>
      <w:r>
        <w:fldChar w:fldCharType="end"/>
      </w:r>
    </w:p>
    <w:p w14:paraId="52CA7861" w14:textId="62044F92" w:rsidR="00B56424" w:rsidRPr="007714EB" w:rsidRDefault="00B56424">
      <w:pPr>
        <w:pStyle w:val="TOC3"/>
        <w:rPr>
          <w:rFonts w:ascii="Calibri" w:hAnsi="Calibri"/>
          <w:sz w:val="22"/>
          <w:szCs w:val="22"/>
        </w:rPr>
      </w:pPr>
      <w:r>
        <w:t>6.3</w:t>
      </w:r>
      <w:r w:rsidRPr="007714EB">
        <w:rPr>
          <w:rFonts w:ascii="Calibri" w:hAnsi="Calibri"/>
          <w:sz w:val="22"/>
          <w:szCs w:val="22"/>
        </w:rPr>
        <w:tab/>
      </w:r>
      <w:r>
        <w:t>Other groups/activities</w:t>
      </w:r>
      <w:r>
        <w:tab/>
      </w:r>
      <w:r>
        <w:fldChar w:fldCharType="begin"/>
      </w:r>
      <w:r>
        <w:instrText xml:space="preserve"> PAGEREF _Toc105285777 \h </w:instrText>
      </w:r>
      <w:r>
        <w:fldChar w:fldCharType="separate"/>
      </w:r>
      <w:r>
        <w:t>31</w:t>
      </w:r>
      <w:r>
        <w:fldChar w:fldCharType="end"/>
      </w:r>
    </w:p>
    <w:p w14:paraId="3C7902DF" w14:textId="2B0AE639" w:rsidR="00B56424" w:rsidRPr="007714EB" w:rsidRDefault="00B56424">
      <w:pPr>
        <w:pStyle w:val="TOC2"/>
        <w:rPr>
          <w:rFonts w:ascii="Calibri" w:hAnsi="Calibri"/>
          <w:sz w:val="22"/>
          <w:szCs w:val="22"/>
        </w:rPr>
      </w:pPr>
      <w:r>
        <w:t>7</w:t>
      </w:r>
      <w:r w:rsidRPr="007714EB">
        <w:rPr>
          <w:rFonts w:ascii="Calibri" w:hAnsi="Calibri"/>
          <w:sz w:val="22"/>
          <w:szCs w:val="22"/>
        </w:rPr>
        <w:tab/>
      </w:r>
      <w:r>
        <w:t>Liaison activities of TSG RAN</w:t>
      </w:r>
      <w:r>
        <w:tab/>
      </w:r>
      <w:r>
        <w:fldChar w:fldCharType="begin"/>
      </w:r>
      <w:r>
        <w:instrText xml:space="preserve"> PAGEREF _Toc105285778 \h </w:instrText>
      </w:r>
      <w:r>
        <w:fldChar w:fldCharType="separate"/>
      </w:r>
      <w:r>
        <w:t>31</w:t>
      </w:r>
      <w:r>
        <w:fldChar w:fldCharType="end"/>
      </w:r>
    </w:p>
    <w:p w14:paraId="096FF27E" w14:textId="26150D2F" w:rsidR="00B56424" w:rsidRPr="007714EB" w:rsidRDefault="00B56424">
      <w:pPr>
        <w:pStyle w:val="TOC2"/>
        <w:rPr>
          <w:rFonts w:ascii="Calibri" w:hAnsi="Calibri"/>
          <w:sz w:val="22"/>
          <w:szCs w:val="22"/>
        </w:rPr>
      </w:pPr>
      <w:r>
        <w:t>8</w:t>
      </w:r>
      <w:r w:rsidRPr="007714EB">
        <w:rPr>
          <w:rFonts w:ascii="Calibri" w:hAnsi="Calibri"/>
          <w:sz w:val="22"/>
          <w:szCs w:val="22"/>
        </w:rPr>
        <w:tab/>
      </w:r>
      <w:r>
        <w:t>ITU-R ad hoc</w:t>
      </w:r>
      <w:r>
        <w:tab/>
      </w:r>
      <w:r>
        <w:fldChar w:fldCharType="begin"/>
      </w:r>
      <w:r>
        <w:instrText xml:space="preserve"> PAGEREF _Toc105285779 \h </w:instrText>
      </w:r>
      <w:r>
        <w:fldChar w:fldCharType="separate"/>
      </w:r>
      <w:r>
        <w:t>34</w:t>
      </w:r>
      <w:r>
        <w:fldChar w:fldCharType="end"/>
      </w:r>
    </w:p>
    <w:p w14:paraId="26B67835" w14:textId="38267C81" w:rsidR="00B56424" w:rsidRPr="007714EB" w:rsidRDefault="00B56424">
      <w:pPr>
        <w:pStyle w:val="TOC3"/>
        <w:rPr>
          <w:rFonts w:ascii="Calibri" w:hAnsi="Calibri"/>
          <w:sz w:val="22"/>
          <w:szCs w:val="22"/>
        </w:rPr>
      </w:pPr>
      <w:r>
        <w:t>8.1</w:t>
      </w:r>
      <w:r w:rsidRPr="007714EB">
        <w:rPr>
          <w:rFonts w:ascii="Calibri" w:hAnsi="Calibri"/>
          <w:sz w:val="22"/>
          <w:szCs w:val="22"/>
        </w:rPr>
        <w:tab/>
      </w:r>
      <w:r>
        <w:t>Status report</w:t>
      </w:r>
      <w:r>
        <w:tab/>
      </w:r>
      <w:r>
        <w:fldChar w:fldCharType="begin"/>
      </w:r>
      <w:r>
        <w:instrText xml:space="preserve"> PAGEREF _Toc105285780 \h </w:instrText>
      </w:r>
      <w:r>
        <w:fldChar w:fldCharType="separate"/>
      </w:r>
      <w:r>
        <w:t>34</w:t>
      </w:r>
      <w:r>
        <w:fldChar w:fldCharType="end"/>
      </w:r>
    </w:p>
    <w:p w14:paraId="412E5814" w14:textId="406A27AE" w:rsidR="00B56424" w:rsidRPr="007714EB" w:rsidRDefault="00B56424">
      <w:pPr>
        <w:pStyle w:val="TOC3"/>
        <w:rPr>
          <w:rFonts w:ascii="Calibri" w:hAnsi="Calibri"/>
          <w:sz w:val="22"/>
          <w:szCs w:val="22"/>
        </w:rPr>
      </w:pPr>
      <w:r>
        <w:t>8.2</w:t>
      </w:r>
      <w:r w:rsidRPr="007714EB">
        <w:rPr>
          <w:rFonts w:ascii="Calibri" w:hAnsi="Calibri"/>
          <w:sz w:val="22"/>
          <w:szCs w:val="22"/>
        </w:rPr>
        <w:tab/>
      </w:r>
      <w:r>
        <w:t>Documents related to IMT-2020</w:t>
      </w:r>
      <w:r>
        <w:tab/>
      </w:r>
      <w:r>
        <w:fldChar w:fldCharType="begin"/>
      </w:r>
      <w:r>
        <w:instrText xml:space="preserve"> PAGEREF _Toc105285781 \h </w:instrText>
      </w:r>
      <w:r>
        <w:fldChar w:fldCharType="separate"/>
      </w:r>
      <w:r>
        <w:t>35</w:t>
      </w:r>
      <w:r>
        <w:fldChar w:fldCharType="end"/>
      </w:r>
    </w:p>
    <w:p w14:paraId="29F5D467" w14:textId="563A9872" w:rsidR="00B56424" w:rsidRPr="007714EB" w:rsidRDefault="00B56424">
      <w:pPr>
        <w:pStyle w:val="TOC3"/>
        <w:rPr>
          <w:rFonts w:ascii="Calibri" w:hAnsi="Calibri"/>
          <w:sz w:val="22"/>
          <w:szCs w:val="22"/>
        </w:rPr>
      </w:pPr>
      <w:r>
        <w:t>8.3</w:t>
      </w:r>
      <w:r w:rsidRPr="007714EB">
        <w:rPr>
          <w:rFonts w:ascii="Calibri" w:hAnsi="Calibri"/>
          <w:sz w:val="22"/>
          <w:szCs w:val="22"/>
        </w:rPr>
        <w:tab/>
      </w:r>
      <w:r>
        <w:t>Other documents from/to ITU-R WP5D</w:t>
      </w:r>
      <w:r>
        <w:tab/>
      </w:r>
      <w:r>
        <w:fldChar w:fldCharType="begin"/>
      </w:r>
      <w:r>
        <w:instrText xml:space="preserve"> PAGEREF _Toc105285782 \h </w:instrText>
      </w:r>
      <w:r>
        <w:fldChar w:fldCharType="separate"/>
      </w:r>
      <w:r>
        <w:t>36</w:t>
      </w:r>
      <w:r>
        <w:fldChar w:fldCharType="end"/>
      </w:r>
    </w:p>
    <w:p w14:paraId="56E244CA" w14:textId="192168BC" w:rsidR="00B56424" w:rsidRPr="007714EB" w:rsidRDefault="00B56424">
      <w:pPr>
        <w:pStyle w:val="TOC3"/>
        <w:rPr>
          <w:rFonts w:ascii="Calibri" w:hAnsi="Calibri"/>
          <w:sz w:val="22"/>
          <w:szCs w:val="22"/>
        </w:rPr>
      </w:pPr>
      <w:r>
        <w:t>8.4</w:t>
      </w:r>
      <w:r w:rsidRPr="007714EB">
        <w:rPr>
          <w:rFonts w:ascii="Calibri" w:hAnsi="Calibri"/>
          <w:sz w:val="22"/>
          <w:szCs w:val="22"/>
        </w:rPr>
        <w:tab/>
      </w:r>
      <w:r>
        <w:t>Other documents from/to ITU-R WP5A</w:t>
      </w:r>
      <w:r>
        <w:tab/>
      </w:r>
      <w:r>
        <w:fldChar w:fldCharType="begin"/>
      </w:r>
      <w:r>
        <w:instrText xml:space="preserve"> PAGEREF _Toc105285783 \h </w:instrText>
      </w:r>
      <w:r>
        <w:fldChar w:fldCharType="separate"/>
      </w:r>
      <w:r>
        <w:t>38</w:t>
      </w:r>
      <w:r>
        <w:fldChar w:fldCharType="end"/>
      </w:r>
    </w:p>
    <w:p w14:paraId="4175DD43" w14:textId="12A12872" w:rsidR="00B56424" w:rsidRPr="007714EB" w:rsidRDefault="00B56424">
      <w:pPr>
        <w:pStyle w:val="TOC3"/>
        <w:rPr>
          <w:rFonts w:ascii="Calibri" w:hAnsi="Calibri"/>
          <w:sz w:val="22"/>
          <w:szCs w:val="22"/>
        </w:rPr>
      </w:pPr>
      <w:r>
        <w:t>8.5</w:t>
      </w:r>
      <w:r w:rsidRPr="007714EB">
        <w:rPr>
          <w:rFonts w:ascii="Calibri" w:hAnsi="Calibri"/>
          <w:sz w:val="22"/>
          <w:szCs w:val="22"/>
        </w:rPr>
        <w:tab/>
      </w:r>
      <w:r>
        <w:t>Documents from/to other ITU groups</w:t>
      </w:r>
      <w:r>
        <w:tab/>
      </w:r>
      <w:r>
        <w:fldChar w:fldCharType="begin"/>
      </w:r>
      <w:r>
        <w:instrText xml:space="preserve"> PAGEREF _Toc105285784 \h </w:instrText>
      </w:r>
      <w:r>
        <w:fldChar w:fldCharType="separate"/>
      </w:r>
      <w:r>
        <w:t>38</w:t>
      </w:r>
      <w:r>
        <w:fldChar w:fldCharType="end"/>
      </w:r>
    </w:p>
    <w:p w14:paraId="61B6320C" w14:textId="4B456E51" w:rsidR="00B56424" w:rsidRPr="007714EB" w:rsidRDefault="00B56424">
      <w:pPr>
        <w:pStyle w:val="TOC2"/>
        <w:rPr>
          <w:rFonts w:ascii="Calibri" w:hAnsi="Calibri"/>
          <w:sz w:val="22"/>
          <w:szCs w:val="22"/>
        </w:rPr>
      </w:pPr>
      <w:r>
        <w:t>9</w:t>
      </w:r>
      <w:r w:rsidRPr="007714EB">
        <w:rPr>
          <w:rFonts w:ascii="Calibri" w:hAnsi="Calibri"/>
          <w:sz w:val="22"/>
          <w:szCs w:val="22"/>
        </w:rPr>
        <w:tab/>
      </w:r>
      <w:r>
        <w:t>NR</w:t>
      </w:r>
      <w:r>
        <w:tab/>
      </w:r>
      <w:r>
        <w:fldChar w:fldCharType="begin"/>
      </w:r>
      <w:r>
        <w:instrText xml:space="preserve"> PAGEREF _Toc105285785 \h </w:instrText>
      </w:r>
      <w:r>
        <w:fldChar w:fldCharType="separate"/>
      </w:r>
      <w:r>
        <w:t>39</w:t>
      </w:r>
      <w:r>
        <w:fldChar w:fldCharType="end"/>
      </w:r>
    </w:p>
    <w:p w14:paraId="25AAE6FB" w14:textId="702C1055" w:rsidR="00B56424" w:rsidRPr="007714EB" w:rsidRDefault="00B56424">
      <w:pPr>
        <w:pStyle w:val="TOC3"/>
        <w:rPr>
          <w:rFonts w:ascii="Calibri" w:hAnsi="Calibri"/>
          <w:sz w:val="22"/>
          <w:szCs w:val="22"/>
        </w:rPr>
      </w:pPr>
      <w:r>
        <w:t>9.1</w:t>
      </w:r>
      <w:r w:rsidRPr="007714EB">
        <w:rPr>
          <w:rFonts w:ascii="Calibri" w:hAnsi="Calibri"/>
          <w:sz w:val="22"/>
          <w:szCs w:val="22"/>
        </w:rPr>
        <w:tab/>
      </w:r>
      <w:r>
        <w:t>New WI/SI proposals for NR for REL-18</w:t>
      </w:r>
      <w:r>
        <w:tab/>
      </w:r>
      <w:r>
        <w:fldChar w:fldCharType="begin"/>
      </w:r>
      <w:r>
        <w:instrText xml:space="preserve"> PAGEREF _Toc105285786 \h </w:instrText>
      </w:r>
      <w:r>
        <w:fldChar w:fldCharType="separate"/>
      </w:r>
      <w:r>
        <w:t>39</w:t>
      </w:r>
      <w:r>
        <w:fldChar w:fldCharType="end"/>
      </w:r>
    </w:p>
    <w:p w14:paraId="286BDEE3" w14:textId="19EFB1A1" w:rsidR="00B56424" w:rsidRPr="007714EB" w:rsidRDefault="00B56424">
      <w:pPr>
        <w:pStyle w:val="TOC4"/>
        <w:rPr>
          <w:rFonts w:ascii="Calibri" w:hAnsi="Calibri"/>
          <w:sz w:val="22"/>
          <w:szCs w:val="22"/>
        </w:rPr>
      </w:pPr>
      <w:r>
        <w:t>9.1.1</w:t>
      </w:r>
      <w:r w:rsidRPr="007714EB">
        <w:rPr>
          <w:rFonts w:ascii="Calibri" w:hAnsi="Calibri"/>
          <w:sz w:val="22"/>
          <w:szCs w:val="22"/>
        </w:rPr>
        <w:tab/>
      </w:r>
      <w:r>
        <w:t>Proposals led by RAN1</w:t>
      </w:r>
      <w:r>
        <w:tab/>
      </w:r>
      <w:r>
        <w:fldChar w:fldCharType="begin"/>
      </w:r>
      <w:r>
        <w:instrText xml:space="preserve"> PAGEREF _Toc105285787 \h </w:instrText>
      </w:r>
      <w:r>
        <w:fldChar w:fldCharType="separate"/>
      </w:r>
      <w:r>
        <w:t>39</w:t>
      </w:r>
      <w:r>
        <w:fldChar w:fldCharType="end"/>
      </w:r>
    </w:p>
    <w:p w14:paraId="4D526AAE" w14:textId="3E0ACC18" w:rsidR="00B56424" w:rsidRPr="007714EB" w:rsidRDefault="00B56424">
      <w:pPr>
        <w:pStyle w:val="TOC4"/>
        <w:rPr>
          <w:rFonts w:ascii="Calibri" w:hAnsi="Calibri"/>
          <w:sz w:val="22"/>
          <w:szCs w:val="22"/>
        </w:rPr>
      </w:pPr>
      <w:r>
        <w:t>9.1.2</w:t>
      </w:r>
      <w:r w:rsidRPr="007714EB">
        <w:rPr>
          <w:rFonts w:ascii="Calibri" w:hAnsi="Calibri"/>
          <w:sz w:val="22"/>
          <w:szCs w:val="22"/>
        </w:rPr>
        <w:tab/>
      </w:r>
      <w:r>
        <w:t>Proposals led by RAN2</w:t>
      </w:r>
      <w:r>
        <w:tab/>
      </w:r>
      <w:r>
        <w:fldChar w:fldCharType="begin"/>
      </w:r>
      <w:r>
        <w:instrText xml:space="preserve"> PAGEREF _Toc105285788 \h </w:instrText>
      </w:r>
      <w:r>
        <w:fldChar w:fldCharType="separate"/>
      </w:r>
      <w:r>
        <w:t>40</w:t>
      </w:r>
      <w:r>
        <w:fldChar w:fldCharType="end"/>
      </w:r>
    </w:p>
    <w:p w14:paraId="6DD3623C" w14:textId="60EE3484" w:rsidR="00B56424" w:rsidRPr="007714EB" w:rsidRDefault="00B56424">
      <w:pPr>
        <w:pStyle w:val="TOC4"/>
        <w:rPr>
          <w:rFonts w:ascii="Calibri" w:hAnsi="Calibri"/>
          <w:sz w:val="22"/>
          <w:szCs w:val="22"/>
        </w:rPr>
      </w:pPr>
      <w:r>
        <w:t>9.1.3</w:t>
      </w:r>
      <w:r w:rsidRPr="007714EB">
        <w:rPr>
          <w:rFonts w:ascii="Calibri" w:hAnsi="Calibri"/>
          <w:sz w:val="22"/>
          <w:szCs w:val="22"/>
        </w:rPr>
        <w:tab/>
      </w:r>
      <w:r>
        <w:t>Proposals led by RAN3</w:t>
      </w:r>
      <w:r>
        <w:tab/>
      </w:r>
      <w:r>
        <w:fldChar w:fldCharType="begin"/>
      </w:r>
      <w:r>
        <w:instrText xml:space="preserve"> PAGEREF _Toc105285789 \h </w:instrText>
      </w:r>
      <w:r>
        <w:fldChar w:fldCharType="separate"/>
      </w:r>
      <w:r>
        <w:t>40</w:t>
      </w:r>
      <w:r>
        <w:fldChar w:fldCharType="end"/>
      </w:r>
    </w:p>
    <w:p w14:paraId="616C8D82" w14:textId="6DD65303" w:rsidR="00B56424" w:rsidRPr="007714EB" w:rsidRDefault="00B56424">
      <w:pPr>
        <w:pStyle w:val="TOC4"/>
        <w:rPr>
          <w:rFonts w:ascii="Calibri" w:hAnsi="Calibri"/>
          <w:sz w:val="22"/>
          <w:szCs w:val="22"/>
        </w:rPr>
      </w:pPr>
      <w:r>
        <w:t>9.1.4</w:t>
      </w:r>
      <w:r w:rsidRPr="007714EB">
        <w:rPr>
          <w:rFonts w:ascii="Calibri" w:hAnsi="Calibri"/>
          <w:sz w:val="22"/>
          <w:szCs w:val="22"/>
        </w:rPr>
        <w:tab/>
      </w:r>
      <w:r>
        <w:t>Proposals led by RAN4</w:t>
      </w:r>
      <w:r>
        <w:tab/>
      </w:r>
      <w:r>
        <w:fldChar w:fldCharType="begin"/>
      </w:r>
      <w:r>
        <w:instrText xml:space="preserve"> PAGEREF _Toc105285790 \h </w:instrText>
      </w:r>
      <w:r>
        <w:fldChar w:fldCharType="separate"/>
      </w:r>
      <w:r>
        <w:t>40</w:t>
      </w:r>
      <w:r>
        <w:fldChar w:fldCharType="end"/>
      </w:r>
    </w:p>
    <w:p w14:paraId="1C7D9BDB" w14:textId="0D0C7173" w:rsidR="00B56424" w:rsidRPr="007714EB" w:rsidRDefault="00B56424">
      <w:pPr>
        <w:pStyle w:val="TOC5"/>
        <w:rPr>
          <w:rFonts w:ascii="Calibri" w:hAnsi="Calibri"/>
          <w:sz w:val="22"/>
          <w:szCs w:val="22"/>
        </w:rPr>
      </w:pPr>
      <w:r>
        <w:t>9.1.4.1</w:t>
      </w:r>
      <w:r w:rsidRPr="007714EB">
        <w:rPr>
          <w:rFonts w:ascii="Calibri" w:hAnsi="Calibri"/>
          <w:sz w:val="22"/>
          <w:szCs w:val="22"/>
        </w:rPr>
        <w:tab/>
      </w:r>
      <w:r>
        <w:t>Results of discussion [RAN95e-RAN4-R18Prep-01] FR1 RF Enhancements</w:t>
      </w:r>
      <w:r>
        <w:tab/>
      </w:r>
      <w:r>
        <w:fldChar w:fldCharType="begin"/>
      </w:r>
      <w:r>
        <w:instrText xml:space="preserve"> PAGEREF _Toc105285791 \h </w:instrText>
      </w:r>
      <w:r>
        <w:fldChar w:fldCharType="separate"/>
      </w:r>
      <w:r>
        <w:t>43</w:t>
      </w:r>
      <w:r>
        <w:fldChar w:fldCharType="end"/>
      </w:r>
    </w:p>
    <w:p w14:paraId="19D0DC0E" w14:textId="6B414763" w:rsidR="00B56424" w:rsidRPr="007714EB" w:rsidRDefault="00B56424">
      <w:pPr>
        <w:pStyle w:val="TOC5"/>
        <w:rPr>
          <w:rFonts w:ascii="Calibri" w:hAnsi="Calibri"/>
          <w:sz w:val="22"/>
          <w:szCs w:val="22"/>
        </w:rPr>
      </w:pPr>
      <w:r>
        <w:t>9.1.4.2</w:t>
      </w:r>
      <w:r w:rsidRPr="007714EB">
        <w:rPr>
          <w:rFonts w:ascii="Calibri" w:hAnsi="Calibri"/>
          <w:sz w:val="22"/>
          <w:szCs w:val="22"/>
        </w:rPr>
        <w:tab/>
      </w:r>
      <w:r>
        <w:t>Results of discussion [RAN95e-RAN4-R18Prep-02] FR2 RF Enhancements</w:t>
      </w:r>
      <w:r>
        <w:tab/>
      </w:r>
      <w:r>
        <w:fldChar w:fldCharType="begin"/>
      </w:r>
      <w:r>
        <w:instrText xml:space="preserve"> PAGEREF _Toc105285792 \h </w:instrText>
      </w:r>
      <w:r>
        <w:fldChar w:fldCharType="separate"/>
      </w:r>
      <w:r>
        <w:t>47</w:t>
      </w:r>
      <w:r>
        <w:fldChar w:fldCharType="end"/>
      </w:r>
    </w:p>
    <w:p w14:paraId="7C96C11A" w14:textId="05DB89AA" w:rsidR="00B56424" w:rsidRPr="007714EB" w:rsidRDefault="00B56424">
      <w:pPr>
        <w:pStyle w:val="TOC5"/>
        <w:rPr>
          <w:rFonts w:ascii="Calibri" w:hAnsi="Calibri"/>
          <w:sz w:val="22"/>
          <w:szCs w:val="22"/>
        </w:rPr>
      </w:pPr>
      <w:r>
        <w:t>9.1.4.3</w:t>
      </w:r>
      <w:r w:rsidRPr="007714EB">
        <w:rPr>
          <w:rFonts w:ascii="Calibri" w:hAnsi="Calibri"/>
          <w:sz w:val="22"/>
          <w:szCs w:val="22"/>
        </w:rPr>
        <w:tab/>
      </w:r>
      <w:r>
        <w:t>Results of discussion [RAN95e-RAN4-R18Prep-03] RRM Enhancements</w:t>
      </w:r>
      <w:r>
        <w:tab/>
      </w:r>
      <w:r>
        <w:fldChar w:fldCharType="begin"/>
      </w:r>
      <w:r>
        <w:instrText xml:space="preserve"> PAGEREF _Toc105285793 \h </w:instrText>
      </w:r>
      <w:r>
        <w:fldChar w:fldCharType="separate"/>
      </w:r>
      <w:r>
        <w:t>51</w:t>
      </w:r>
      <w:r>
        <w:fldChar w:fldCharType="end"/>
      </w:r>
    </w:p>
    <w:p w14:paraId="3E7AEF3E" w14:textId="434A213D" w:rsidR="00B56424" w:rsidRPr="007714EB" w:rsidRDefault="00B56424">
      <w:pPr>
        <w:pStyle w:val="TOC5"/>
        <w:rPr>
          <w:rFonts w:ascii="Calibri" w:hAnsi="Calibri"/>
          <w:sz w:val="22"/>
          <w:szCs w:val="22"/>
        </w:rPr>
      </w:pPr>
      <w:r>
        <w:t>9.1.4.4</w:t>
      </w:r>
      <w:r w:rsidRPr="007714EB">
        <w:rPr>
          <w:rFonts w:ascii="Calibri" w:hAnsi="Calibri"/>
          <w:sz w:val="22"/>
          <w:szCs w:val="22"/>
        </w:rPr>
        <w:tab/>
      </w:r>
      <w:r>
        <w:t>Results of discussion [RAN95e-RAN4-R18Prep-04] Demod Enhancements</w:t>
      </w:r>
      <w:r>
        <w:tab/>
      </w:r>
      <w:r>
        <w:fldChar w:fldCharType="begin"/>
      </w:r>
      <w:r>
        <w:instrText xml:space="preserve"> PAGEREF _Toc105285794 \h </w:instrText>
      </w:r>
      <w:r>
        <w:fldChar w:fldCharType="separate"/>
      </w:r>
      <w:r>
        <w:t>56</w:t>
      </w:r>
      <w:r>
        <w:fldChar w:fldCharType="end"/>
      </w:r>
    </w:p>
    <w:p w14:paraId="0D38ED7A" w14:textId="42692F11" w:rsidR="00B56424" w:rsidRPr="007714EB" w:rsidRDefault="00B56424">
      <w:pPr>
        <w:pStyle w:val="TOC5"/>
        <w:rPr>
          <w:rFonts w:ascii="Calibri" w:hAnsi="Calibri"/>
          <w:sz w:val="22"/>
          <w:szCs w:val="22"/>
        </w:rPr>
      </w:pPr>
      <w:r>
        <w:t>9.1.4.5</w:t>
      </w:r>
      <w:r w:rsidRPr="007714EB">
        <w:rPr>
          <w:rFonts w:ascii="Calibri" w:hAnsi="Calibri"/>
          <w:sz w:val="22"/>
          <w:szCs w:val="22"/>
        </w:rPr>
        <w:tab/>
      </w:r>
      <w:r>
        <w:t>Results of discussion [RAN95e-RAN4-R18Prep-05] RAN4 Testing Enhancements</w:t>
      </w:r>
      <w:r>
        <w:tab/>
      </w:r>
      <w:r>
        <w:fldChar w:fldCharType="begin"/>
      </w:r>
      <w:r>
        <w:instrText xml:space="preserve"> PAGEREF _Toc105285795 \h </w:instrText>
      </w:r>
      <w:r>
        <w:fldChar w:fldCharType="separate"/>
      </w:r>
      <w:r>
        <w:t>59</w:t>
      </w:r>
      <w:r>
        <w:fldChar w:fldCharType="end"/>
      </w:r>
    </w:p>
    <w:p w14:paraId="5BFB0D87" w14:textId="2AA58BFD" w:rsidR="00B56424" w:rsidRPr="007714EB" w:rsidRDefault="00B56424">
      <w:pPr>
        <w:pStyle w:val="TOC5"/>
        <w:rPr>
          <w:rFonts w:ascii="Calibri" w:hAnsi="Calibri"/>
          <w:sz w:val="22"/>
          <w:szCs w:val="22"/>
        </w:rPr>
      </w:pPr>
      <w:r>
        <w:t>9.1.4.6</w:t>
      </w:r>
      <w:r w:rsidRPr="007714EB">
        <w:rPr>
          <w:rFonts w:ascii="Calibri" w:hAnsi="Calibri"/>
          <w:sz w:val="22"/>
          <w:szCs w:val="22"/>
        </w:rPr>
        <w:tab/>
      </w:r>
      <w:r>
        <w:t>Results of discussion [RAN95e-RAN4-R18Prep-06] Other RAN4 Enhancements</w:t>
      </w:r>
      <w:r>
        <w:tab/>
      </w:r>
      <w:r>
        <w:fldChar w:fldCharType="begin"/>
      </w:r>
      <w:r>
        <w:instrText xml:space="preserve"> PAGEREF _Toc105285796 \h </w:instrText>
      </w:r>
      <w:r>
        <w:fldChar w:fldCharType="separate"/>
      </w:r>
      <w:r>
        <w:t>62</w:t>
      </w:r>
      <w:r>
        <w:fldChar w:fldCharType="end"/>
      </w:r>
    </w:p>
    <w:p w14:paraId="4942D453" w14:textId="7415F367" w:rsidR="00B56424" w:rsidRPr="007714EB" w:rsidRDefault="00B56424">
      <w:pPr>
        <w:pStyle w:val="TOC5"/>
        <w:rPr>
          <w:rFonts w:ascii="Calibri" w:hAnsi="Calibri"/>
          <w:sz w:val="22"/>
          <w:szCs w:val="22"/>
        </w:rPr>
      </w:pPr>
      <w:r>
        <w:t>9.1.4.7</w:t>
      </w:r>
      <w:r w:rsidRPr="007714EB">
        <w:rPr>
          <w:rFonts w:ascii="Calibri" w:hAnsi="Calibri"/>
          <w:sz w:val="22"/>
          <w:szCs w:val="22"/>
        </w:rPr>
        <w:tab/>
      </w:r>
      <w:r>
        <w:t>Other non-spectrum related proposals</w:t>
      </w:r>
      <w:r>
        <w:tab/>
      </w:r>
      <w:r>
        <w:fldChar w:fldCharType="begin"/>
      </w:r>
      <w:r>
        <w:instrText xml:space="preserve"> PAGEREF _Toc105285797 \h </w:instrText>
      </w:r>
      <w:r>
        <w:fldChar w:fldCharType="separate"/>
      </w:r>
      <w:r>
        <w:t>70</w:t>
      </w:r>
      <w:r>
        <w:fldChar w:fldCharType="end"/>
      </w:r>
    </w:p>
    <w:p w14:paraId="23D85DA7" w14:textId="6B296A82" w:rsidR="00B56424" w:rsidRPr="007714EB" w:rsidRDefault="00B56424">
      <w:pPr>
        <w:pStyle w:val="TOC5"/>
        <w:rPr>
          <w:rFonts w:ascii="Calibri" w:hAnsi="Calibri"/>
          <w:sz w:val="22"/>
          <w:szCs w:val="22"/>
        </w:rPr>
      </w:pPr>
      <w:r>
        <w:t>9.1.4.8</w:t>
      </w:r>
      <w:r w:rsidRPr="007714EB">
        <w:rPr>
          <w:rFonts w:ascii="Calibri" w:hAnsi="Calibri"/>
          <w:sz w:val="22"/>
          <w:szCs w:val="22"/>
        </w:rPr>
        <w:tab/>
      </w:r>
      <w:r>
        <w:t>Other spectrum related proposals</w:t>
      </w:r>
      <w:r>
        <w:tab/>
      </w:r>
      <w:r>
        <w:fldChar w:fldCharType="begin"/>
      </w:r>
      <w:r>
        <w:instrText xml:space="preserve"> PAGEREF _Toc105285798 \h </w:instrText>
      </w:r>
      <w:r>
        <w:fldChar w:fldCharType="separate"/>
      </w:r>
      <w:r>
        <w:t>71</w:t>
      </w:r>
      <w:r>
        <w:fldChar w:fldCharType="end"/>
      </w:r>
    </w:p>
    <w:p w14:paraId="3E8D9FEB" w14:textId="724E30C3" w:rsidR="00B56424" w:rsidRPr="007714EB" w:rsidRDefault="00B56424">
      <w:pPr>
        <w:pStyle w:val="TOC3"/>
        <w:rPr>
          <w:rFonts w:ascii="Calibri" w:hAnsi="Calibri"/>
          <w:sz w:val="22"/>
          <w:szCs w:val="22"/>
        </w:rPr>
      </w:pPr>
      <w:r>
        <w:t>9.2</w:t>
      </w:r>
      <w:r w:rsidRPr="007714EB">
        <w:rPr>
          <w:rFonts w:ascii="Calibri" w:hAnsi="Calibri"/>
          <w:sz w:val="22"/>
          <w:szCs w:val="22"/>
        </w:rPr>
        <w:tab/>
      </w:r>
      <w:r>
        <w:t>Open REL-18 NR or NR+LTE SIs</w:t>
      </w:r>
      <w:r>
        <w:tab/>
      </w:r>
      <w:r>
        <w:fldChar w:fldCharType="begin"/>
      </w:r>
      <w:r>
        <w:instrText xml:space="preserve"> PAGEREF _Toc105285799 \h </w:instrText>
      </w:r>
      <w:r>
        <w:fldChar w:fldCharType="separate"/>
      </w:r>
      <w:r>
        <w:t>72</w:t>
      </w:r>
      <w:r>
        <w:fldChar w:fldCharType="end"/>
      </w:r>
    </w:p>
    <w:p w14:paraId="5A3CC273" w14:textId="781F0D9D" w:rsidR="00B56424" w:rsidRPr="007714EB" w:rsidRDefault="00B56424">
      <w:pPr>
        <w:pStyle w:val="TOC4"/>
        <w:rPr>
          <w:rFonts w:ascii="Calibri" w:hAnsi="Calibri"/>
          <w:sz w:val="22"/>
          <w:szCs w:val="22"/>
        </w:rPr>
      </w:pPr>
      <w:r>
        <w:t>9.2.1</w:t>
      </w:r>
      <w:r w:rsidRPr="007714EB">
        <w:rPr>
          <w:rFonts w:ascii="Calibri" w:hAnsi="Calibri"/>
          <w:sz w:val="22"/>
          <w:szCs w:val="22"/>
        </w:rPr>
        <w:tab/>
      </w:r>
      <w:r>
        <w:t>Study on network energy savings for NR [New RAN1 SI: FS_Netw_Energy_NR]</w:t>
      </w:r>
      <w:r>
        <w:tab/>
      </w:r>
      <w:r>
        <w:fldChar w:fldCharType="begin"/>
      </w:r>
      <w:r>
        <w:instrText xml:space="preserve"> PAGEREF _Toc105285800 \h </w:instrText>
      </w:r>
      <w:r>
        <w:fldChar w:fldCharType="separate"/>
      </w:r>
      <w:r>
        <w:t>72</w:t>
      </w:r>
      <w:r>
        <w:fldChar w:fldCharType="end"/>
      </w:r>
    </w:p>
    <w:p w14:paraId="67FCABF0" w14:textId="2D86AA49" w:rsidR="00B56424" w:rsidRPr="007714EB" w:rsidRDefault="00B56424">
      <w:pPr>
        <w:pStyle w:val="TOC4"/>
        <w:rPr>
          <w:rFonts w:ascii="Calibri" w:hAnsi="Calibri"/>
          <w:sz w:val="22"/>
          <w:szCs w:val="22"/>
        </w:rPr>
      </w:pPr>
      <w:r>
        <w:t>9.2.2</w:t>
      </w:r>
      <w:r w:rsidRPr="007714EB">
        <w:rPr>
          <w:rFonts w:ascii="Calibri" w:hAnsi="Calibri"/>
          <w:sz w:val="22"/>
          <w:szCs w:val="22"/>
        </w:rPr>
        <w:tab/>
      </w:r>
      <w:r>
        <w:t>Study on expanded and improved NR positioning [New RAN1 SI: FS_NR_pos_enh2]</w:t>
      </w:r>
      <w:r>
        <w:tab/>
      </w:r>
      <w:r>
        <w:fldChar w:fldCharType="begin"/>
      </w:r>
      <w:r>
        <w:instrText xml:space="preserve"> PAGEREF _Toc105285801 \h </w:instrText>
      </w:r>
      <w:r>
        <w:fldChar w:fldCharType="separate"/>
      </w:r>
      <w:r>
        <w:t>72</w:t>
      </w:r>
      <w:r>
        <w:fldChar w:fldCharType="end"/>
      </w:r>
    </w:p>
    <w:p w14:paraId="635D012F" w14:textId="52A1F9F2" w:rsidR="00B56424" w:rsidRPr="007714EB" w:rsidRDefault="00B56424">
      <w:pPr>
        <w:pStyle w:val="TOC4"/>
        <w:rPr>
          <w:rFonts w:ascii="Calibri" w:hAnsi="Calibri"/>
          <w:sz w:val="22"/>
          <w:szCs w:val="22"/>
        </w:rPr>
      </w:pPr>
      <w:r>
        <w:t>9.2.3</w:t>
      </w:r>
      <w:r w:rsidRPr="007714EB">
        <w:rPr>
          <w:rFonts w:ascii="Calibri" w:hAnsi="Calibri"/>
          <w:sz w:val="22"/>
          <w:szCs w:val="22"/>
        </w:rPr>
        <w:tab/>
      </w:r>
      <w:r>
        <w:t>Study on evolution of NR duplex operation [New RAN1 SI: FS_NR_duplex_evo]</w:t>
      </w:r>
      <w:r>
        <w:tab/>
      </w:r>
      <w:r>
        <w:fldChar w:fldCharType="begin"/>
      </w:r>
      <w:r>
        <w:instrText xml:space="preserve"> PAGEREF _Toc105285802 \h </w:instrText>
      </w:r>
      <w:r>
        <w:fldChar w:fldCharType="separate"/>
      </w:r>
      <w:r>
        <w:t>73</w:t>
      </w:r>
      <w:r>
        <w:fldChar w:fldCharType="end"/>
      </w:r>
    </w:p>
    <w:p w14:paraId="0203509A" w14:textId="608EA079" w:rsidR="00B56424" w:rsidRPr="007714EB" w:rsidRDefault="00B56424">
      <w:pPr>
        <w:pStyle w:val="TOC4"/>
        <w:rPr>
          <w:rFonts w:ascii="Calibri" w:hAnsi="Calibri"/>
          <w:sz w:val="22"/>
          <w:szCs w:val="22"/>
        </w:rPr>
      </w:pPr>
      <w:r>
        <w:t>9.2.4</w:t>
      </w:r>
      <w:r w:rsidRPr="007714EB">
        <w:rPr>
          <w:rFonts w:ascii="Calibri" w:hAnsi="Calibri"/>
          <w:sz w:val="22"/>
          <w:szCs w:val="22"/>
        </w:rPr>
        <w:tab/>
      </w:r>
      <w:r>
        <w:t>Study on NR network-controlled repeaters [New RAN1 SI: FS_NR_netcon_repeater]</w:t>
      </w:r>
      <w:r>
        <w:tab/>
      </w:r>
      <w:r>
        <w:fldChar w:fldCharType="begin"/>
      </w:r>
      <w:r>
        <w:instrText xml:space="preserve"> PAGEREF _Toc105285803 \h </w:instrText>
      </w:r>
      <w:r>
        <w:fldChar w:fldCharType="separate"/>
      </w:r>
      <w:r>
        <w:t>73</w:t>
      </w:r>
      <w:r>
        <w:fldChar w:fldCharType="end"/>
      </w:r>
    </w:p>
    <w:p w14:paraId="5437E655" w14:textId="26EFB054" w:rsidR="00B56424" w:rsidRPr="007714EB" w:rsidRDefault="00B56424">
      <w:pPr>
        <w:pStyle w:val="TOC4"/>
        <w:rPr>
          <w:rFonts w:ascii="Calibri" w:hAnsi="Calibri"/>
          <w:sz w:val="22"/>
          <w:szCs w:val="22"/>
        </w:rPr>
      </w:pPr>
      <w:r>
        <w:t>9.2.5</w:t>
      </w:r>
      <w:r w:rsidRPr="007714EB">
        <w:rPr>
          <w:rFonts w:ascii="Calibri" w:hAnsi="Calibri"/>
          <w:sz w:val="22"/>
          <w:szCs w:val="22"/>
        </w:rPr>
        <w:tab/>
      </w:r>
      <w:r>
        <w:t>Study on AI/ML for NR air interface[New RAN1 SI: FS_NR_AIML_air]</w:t>
      </w:r>
      <w:r>
        <w:tab/>
      </w:r>
      <w:r>
        <w:fldChar w:fldCharType="begin"/>
      </w:r>
      <w:r>
        <w:instrText xml:space="preserve"> PAGEREF _Toc105285804 \h </w:instrText>
      </w:r>
      <w:r>
        <w:fldChar w:fldCharType="separate"/>
      </w:r>
      <w:r>
        <w:t>73</w:t>
      </w:r>
      <w:r>
        <w:fldChar w:fldCharType="end"/>
      </w:r>
    </w:p>
    <w:p w14:paraId="7F8C222B" w14:textId="2C5AAB96" w:rsidR="00B56424" w:rsidRPr="007714EB" w:rsidRDefault="00B56424">
      <w:pPr>
        <w:pStyle w:val="TOC4"/>
        <w:rPr>
          <w:rFonts w:ascii="Calibri" w:hAnsi="Calibri"/>
          <w:sz w:val="22"/>
          <w:szCs w:val="22"/>
        </w:rPr>
      </w:pPr>
      <w:r>
        <w:t>9.2.6</w:t>
      </w:r>
      <w:r w:rsidRPr="007714EB">
        <w:rPr>
          <w:rFonts w:ascii="Calibri" w:hAnsi="Calibri"/>
          <w:sz w:val="22"/>
          <w:szCs w:val="22"/>
        </w:rPr>
        <w:tab/>
      </w:r>
      <w:r>
        <w:t>Study on low-power wake-up signal and receiver for NR [New RAN1 SI: FS_NR_LPWUS]</w:t>
      </w:r>
      <w:r>
        <w:tab/>
      </w:r>
      <w:r>
        <w:fldChar w:fldCharType="begin"/>
      </w:r>
      <w:r>
        <w:instrText xml:space="preserve"> PAGEREF _Toc105285805 \h </w:instrText>
      </w:r>
      <w:r>
        <w:fldChar w:fldCharType="separate"/>
      </w:r>
      <w:r>
        <w:t>73</w:t>
      </w:r>
      <w:r>
        <w:fldChar w:fldCharType="end"/>
      </w:r>
    </w:p>
    <w:p w14:paraId="3E07D3EB" w14:textId="68BD0FF8" w:rsidR="00B56424" w:rsidRPr="007714EB" w:rsidRDefault="00B56424">
      <w:pPr>
        <w:pStyle w:val="TOC4"/>
        <w:rPr>
          <w:rFonts w:ascii="Calibri" w:hAnsi="Calibri"/>
          <w:sz w:val="22"/>
          <w:szCs w:val="22"/>
        </w:rPr>
      </w:pPr>
      <w:r>
        <w:t>9.2.7</w:t>
      </w:r>
      <w:r w:rsidRPr="007714EB">
        <w:rPr>
          <w:rFonts w:ascii="Calibri" w:hAnsi="Calibri"/>
          <w:sz w:val="22"/>
          <w:szCs w:val="22"/>
        </w:rPr>
        <w:tab/>
      </w:r>
      <w:r>
        <w:t>Study on further NR RedCap UE complexity reduction [New RAN1 SI: FS_NR_redcap_enh]</w:t>
      </w:r>
      <w:r>
        <w:tab/>
      </w:r>
      <w:r>
        <w:fldChar w:fldCharType="begin"/>
      </w:r>
      <w:r>
        <w:instrText xml:space="preserve"> PAGEREF _Toc105285806 \h </w:instrText>
      </w:r>
      <w:r>
        <w:fldChar w:fldCharType="separate"/>
      </w:r>
      <w:r>
        <w:t>74</w:t>
      </w:r>
      <w:r>
        <w:fldChar w:fldCharType="end"/>
      </w:r>
    </w:p>
    <w:p w14:paraId="4D59A16E" w14:textId="6A8E124A" w:rsidR="00B56424" w:rsidRPr="007714EB" w:rsidRDefault="00B56424">
      <w:pPr>
        <w:pStyle w:val="TOC4"/>
        <w:rPr>
          <w:rFonts w:ascii="Calibri" w:hAnsi="Calibri"/>
          <w:sz w:val="22"/>
          <w:szCs w:val="22"/>
        </w:rPr>
      </w:pPr>
      <w:r>
        <w:t>9.2.8</w:t>
      </w:r>
      <w:r w:rsidRPr="007714EB">
        <w:rPr>
          <w:rFonts w:ascii="Calibri" w:hAnsi="Calibri"/>
          <w:sz w:val="22"/>
          <w:szCs w:val="22"/>
        </w:rPr>
        <w:tab/>
      </w:r>
      <w:r>
        <w:t>Study on XR enhancements for NR [New RAN2 SI: FS_NR_XR_enh]</w:t>
      </w:r>
      <w:r>
        <w:tab/>
      </w:r>
      <w:r>
        <w:fldChar w:fldCharType="begin"/>
      </w:r>
      <w:r>
        <w:instrText xml:space="preserve"> PAGEREF _Toc105285807 \h </w:instrText>
      </w:r>
      <w:r>
        <w:fldChar w:fldCharType="separate"/>
      </w:r>
      <w:r>
        <w:t>74</w:t>
      </w:r>
      <w:r>
        <w:fldChar w:fldCharType="end"/>
      </w:r>
    </w:p>
    <w:p w14:paraId="0292E89C" w14:textId="5D7CE5BD" w:rsidR="00B56424" w:rsidRPr="007714EB" w:rsidRDefault="00B56424">
      <w:pPr>
        <w:pStyle w:val="TOC4"/>
        <w:rPr>
          <w:rFonts w:ascii="Calibri" w:hAnsi="Calibri"/>
          <w:sz w:val="22"/>
          <w:szCs w:val="22"/>
        </w:rPr>
      </w:pPr>
      <w:r>
        <w:t>9.2.9</w:t>
      </w:r>
      <w:r w:rsidRPr="007714EB">
        <w:rPr>
          <w:rFonts w:ascii="Calibri" w:hAnsi="Calibri"/>
          <w:sz w:val="22"/>
          <w:szCs w:val="22"/>
        </w:rPr>
        <w:tab/>
      </w:r>
      <w:r>
        <w:t>Study on enhancement for resiliency of gNB-CU-CP [New RAN3 SI: FS_gNB_CU_CP_resiliency]</w:t>
      </w:r>
      <w:r>
        <w:tab/>
      </w:r>
      <w:r>
        <w:fldChar w:fldCharType="begin"/>
      </w:r>
      <w:r>
        <w:instrText xml:space="preserve"> PAGEREF _Toc105285808 \h </w:instrText>
      </w:r>
      <w:r>
        <w:fldChar w:fldCharType="separate"/>
      </w:r>
      <w:r>
        <w:t>74</w:t>
      </w:r>
      <w:r>
        <w:fldChar w:fldCharType="end"/>
      </w:r>
    </w:p>
    <w:p w14:paraId="58F24E82" w14:textId="3C021084" w:rsidR="00B56424" w:rsidRPr="007714EB" w:rsidRDefault="00B56424">
      <w:pPr>
        <w:pStyle w:val="TOC3"/>
        <w:rPr>
          <w:rFonts w:ascii="Calibri" w:hAnsi="Calibri"/>
          <w:sz w:val="22"/>
          <w:szCs w:val="22"/>
        </w:rPr>
      </w:pPr>
      <w:r>
        <w:t>9.3</w:t>
      </w:r>
      <w:r w:rsidRPr="007714EB">
        <w:rPr>
          <w:rFonts w:ascii="Calibri" w:hAnsi="Calibri"/>
          <w:sz w:val="22"/>
          <w:szCs w:val="22"/>
        </w:rPr>
        <w:tab/>
      </w:r>
      <w:r>
        <w:t>Open REL-18 NR or NR+LTE WIs (not spectrum related)</w:t>
      </w:r>
      <w:r>
        <w:tab/>
      </w:r>
      <w:r>
        <w:fldChar w:fldCharType="begin"/>
      </w:r>
      <w:r>
        <w:instrText xml:space="preserve"> PAGEREF _Toc105285809 \h </w:instrText>
      </w:r>
      <w:r>
        <w:fldChar w:fldCharType="separate"/>
      </w:r>
      <w:r>
        <w:t>75</w:t>
      </w:r>
      <w:r>
        <w:fldChar w:fldCharType="end"/>
      </w:r>
    </w:p>
    <w:p w14:paraId="62BAC704" w14:textId="1B43A736" w:rsidR="00B56424" w:rsidRPr="007714EB" w:rsidRDefault="00B56424">
      <w:pPr>
        <w:pStyle w:val="TOC4"/>
        <w:rPr>
          <w:rFonts w:ascii="Calibri" w:hAnsi="Calibri"/>
          <w:sz w:val="22"/>
          <w:szCs w:val="22"/>
        </w:rPr>
      </w:pPr>
      <w:r>
        <w:t>9.3.1</w:t>
      </w:r>
      <w:r w:rsidRPr="007714EB">
        <w:rPr>
          <w:rFonts w:ascii="Calibri" w:hAnsi="Calibri"/>
          <w:sz w:val="22"/>
          <w:szCs w:val="22"/>
        </w:rPr>
        <w:tab/>
      </w:r>
      <w:r>
        <w:t>RAN1 led WIs</w:t>
      </w:r>
      <w:r>
        <w:tab/>
      </w:r>
      <w:r>
        <w:fldChar w:fldCharType="begin"/>
      </w:r>
      <w:r>
        <w:instrText xml:space="preserve"> PAGEREF _Toc105285810 \h </w:instrText>
      </w:r>
      <w:r>
        <w:fldChar w:fldCharType="separate"/>
      </w:r>
      <w:r>
        <w:t>75</w:t>
      </w:r>
      <w:r>
        <w:fldChar w:fldCharType="end"/>
      </w:r>
    </w:p>
    <w:p w14:paraId="3271C39D" w14:textId="77A5DF70" w:rsidR="00B56424" w:rsidRPr="007714EB" w:rsidRDefault="00B56424">
      <w:pPr>
        <w:pStyle w:val="TOC5"/>
        <w:rPr>
          <w:rFonts w:ascii="Calibri" w:hAnsi="Calibri"/>
          <w:sz w:val="22"/>
          <w:szCs w:val="22"/>
        </w:rPr>
      </w:pPr>
      <w:r>
        <w:t>9.3.1.2</w:t>
      </w:r>
      <w:r w:rsidRPr="007714EB">
        <w:rPr>
          <w:rFonts w:ascii="Calibri" w:hAnsi="Calibri"/>
          <w:sz w:val="22"/>
          <w:szCs w:val="22"/>
        </w:rPr>
        <w:tab/>
      </w:r>
      <w:r>
        <w:t>Multi-carrier enhancements for NR [New RAN1 WI: NR_MC_enh]</w:t>
      </w:r>
      <w:r>
        <w:tab/>
      </w:r>
      <w:r>
        <w:fldChar w:fldCharType="begin"/>
      </w:r>
      <w:r>
        <w:instrText xml:space="preserve"> PAGEREF _Toc105285811 \h </w:instrText>
      </w:r>
      <w:r>
        <w:fldChar w:fldCharType="separate"/>
      </w:r>
      <w:r>
        <w:t>75</w:t>
      </w:r>
      <w:r>
        <w:fldChar w:fldCharType="end"/>
      </w:r>
    </w:p>
    <w:p w14:paraId="516A2BBC" w14:textId="3F32C431" w:rsidR="00B56424" w:rsidRPr="007714EB" w:rsidRDefault="00B56424">
      <w:pPr>
        <w:pStyle w:val="TOC5"/>
        <w:rPr>
          <w:rFonts w:ascii="Calibri" w:hAnsi="Calibri"/>
          <w:sz w:val="22"/>
          <w:szCs w:val="22"/>
        </w:rPr>
      </w:pPr>
      <w:r>
        <w:t>9.3.1.3</w:t>
      </w:r>
      <w:r w:rsidRPr="007714EB">
        <w:rPr>
          <w:rFonts w:ascii="Calibri" w:hAnsi="Calibri"/>
          <w:sz w:val="22"/>
          <w:szCs w:val="22"/>
        </w:rPr>
        <w:tab/>
      </w:r>
      <w:r>
        <w:t>Further NR coverage enhancements [New RAN1 WI: NR_cov_enh2]</w:t>
      </w:r>
      <w:r>
        <w:tab/>
      </w:r>
      <w:r>
        <w:fldChar w:fldCharType="begin"/>
      </w:r>
      <w:r>
        <w:instrText xml:space="preserve"> PAGEREF _Toc105285812 \h </w:instrText>
      </w:r>
      <w:r>
        <w:fldChar w:fldCharType="separate"/>
      </w:r>
      <w:r>
        <w:t>76</w:t>
      </w:r>
      <w:r>
        <w:fldChar w:fldCharType="end"/>
      </w:r>
    </w:p>
    <w:p w14:paraId="711CB2FF" w14:textId="2E26C4CA" w:rsidR="00B56424" w:rsidRPr="007714EB" w:rsidRDefault="00B56424">
      <w:pPr>
        <w:pStyle w:val="TOC5"/>
        <w:rPr>
          <w:rFonts w:ascii="Calibri" w:hAnsi="Calibri"/>
          <w:sz w:val="22"/>
          <w:szCs w:val="22"/>
        </w:rPr>
      </w:pPr>
      <w:r>
        <w:t>9.3.1.4</w:t>
      </w:r>
      <w:r w:rsidRPr="007714EB">
        <w:rPr>
          <w:rFonts w:ascii="Calibri" w:hAnsi="Calibri"/>
          <w:sz w:val="22"/>
          <w:szCs w:val="22"/>
        </w:rPr>
        <w:tab/>
      </w:r>
      <w:r>
        <w:t>NR MIMO evolution for DL and UL [New RAN1 WI: NR_MIMO_evo_DL_UL]</w:t>
      </w:r>
      <w:r>
        <w:tab/>
      </w:r>
      <w:r>
        <w:fldChar w:fldCharType="begin"/>
      </w:r>
      <w:r>
        <w:instrText xml:space="preserve"> PAGEREF _Toc105285813 \h </w:instrText>
      </w:r>
      <w:r>
        <w:fldChar w:fldCharType="separate"/>
      </w:r>
      <w:r>
        <w:t>76</w:t>
      </w:r>
      <w:r>
        <w:fldChar w:fldCharType="end"/>
      </w:r>
    </w:p>
    <w:p w14:paraId="750BC975" w14:textId="71E01B5C" w:rsidR="00B56424" w:rsidRPr="007714EB" w:rsidRDefault="00B56424">
      <w:pPr>
        <w:pStyle w:val="TOC5"/>
        <w:rPr>
          <w:rFonts w:ascii="Calibri" w:hAnsi="Calibri"/>
          <w:sz w:val="22"/>
          <w:szCs w:val="22"/>
        </w:rPr>
      </w:pPr>
      <w:r>
        <w:t>9.3.1.5</w:t>
      </w:r>
      <w:r w:rsidRPr="007714EB">
        <w:rPr>
          <w:rFonts w:ascii="Calibri" w:hAnsi="Calibri"/>
          <w:sz w:val="22"/>
          <w:szCs w:val="22"/>
        </w:rPr>
        <w:tab/>
      </w:r>
      <w:r>
        <w:t>NR sidelink evolution [New RAN1 WI: NR_SL_enh2]</w:t>
      </w:r>
      <w:r>
        <w:tab/>
      </w:r>
      <w:r>
        <w:fldChar w:fldCharType="begin"/>
      </w:r>
      <w:r>
        <w:instrText xml:space="preserve"> PAGEREF _Toc105285814 \h </w:instrText>
      </w:r>
      <w:r>
        <w:fldChar w:fldCharType="separate"/>
      </w:r>
      <w:r>
        <w:t>77</w:t>
      </w:r>
      <w:r>
        <w:fldChar w:fldCharType="end"/>
      </w:r>
    </w:p>
    <w:p w14:paraId="603C9233" w14:textId="3D93EDFF" w:rsidR="00B56424" w:rsidRPr="007714EB" w:rsidRDefault="00B56424">
      <w:pPr>
        <w:pStyle w:val="TOC4"/>
        <w:rPr>
          <w:rFonts w:ascii="Calibri" w:hAnsi="Calibri"/>
          <w:sz w:val="22"/>
          <w:szCs w:val="22"/>
        </w:rPr>
      </w:pPr>
      <w:r>
        <w:t>9.3.2</w:t>
      </w:r>
      <w:r w:rsidRPr="007714EB">
        <w:rPr>
          <w:rFonts w:ascii="Calibri" w:hAnsi="Calibri"/>
          <w:sz w:val="22"/>
          <w:szCs w:val="22"/>
        </w:rPr>
        <w:tab/>
      </w:r>
      <w:r>
        <w:t>RAN2 led WIs</w:t>
      </w:r>
      <w:r>
        <w:tab/>
      </w:r>
      <w:r>
        <w:fldChar w:fldCharType="begin"/>
      </w:r>
      <w:r>
        <w:instrText xml:space="preserve"> PAGEREF _Toc105285815 \h </w:instrText>
      </w:r>
      <w:r>
        <w:fldChar w:fldCharType="separate"/>
      </w:r>
      <w:r>
        <w:t>77</w:t>
      </w:r>
      <w:r>
        <w:fldChar w:fldCharType="end"/>
      </w:r>
    </w:p>
    <w:p w14:paraId="0EC1A2BF" w14:textId="3AF4E0B0" w:rsidR="00B56424" w:rsidRPr="007714EB" w:rsidRDefault="00B56424">
      <w:pPr>
        <w:pStyle w:val="TOC5"/>
        <w:rPr>
          <w:rFonts w:ascii="Calibri" w:hAnsi="Calibri"/>
          <w:sz w:val="22"/>
          <w:szCs w:val="22"/>
        </w:rPr>
      </w:pPr>
      <w:r>
        <w:t>9.3.2.1</w:t>
      </w:r>
      <w:r w:rsidRPr="007714EB">
        <w:rPr>
          <w:rFonts w:ascii="Calibri" w:hAnsi="Calibri"/>
          <w:sz w:val="22"/>
          <w:szCs w:val="22"/>
        </w:rPr>
        <w:tab/>
      </w:r>
      <w:r>
        <w:t>Further NR mobility enhancements [New RAN2 WI: NR_Mob_enh2]</w:t>
      </w:r>
      <w:r>
        <w:tab/>
      </w:r>
      <w:r>
        <w:fldChar w:fldCharType="begin"/>
      </w:r>
      <w:r>
        <w:instrText xml:space="preserve"> PAGEREF _Toc105285816 \h </w:instrText>
      </w:r>
      <w:r>
        <w:fldChar w:fldCharType="separate"/>
      </w:r>
      <w:r>
        <w:t>77</w:t>
      </w:r>
      <w:r>
        <w:fldChar w:fldCharType="end"/>
      </w:r>
    </w:p>
    <w:p w14:paraId="358D224C" w14:textId="3F56E5FF" w:rsidR="00B56424" w:rsidRPr="007714EB" w:rsidRDefault="00B56424">
      <w:pPr>
        <w:pStyle w:val="TOC5"/>
        <w:rPr>
          <w:rFonts w:ascii="Calibri" w:hAnsi="Calibri"/>
          <w:sz w:val="22"/>
          <w:szCs w:val="22"/>
        </w:rPr>
      </w:pPr>
      <w:r>
        <w:t>9.3.2.2</w:t>
      </w:r>
      <w:r w:rsidRPr="007714EB">
        <w:rPr>
          <w:rFonts w:ascii="Calibri" w:hAnsi="Calibri"/>
          <w:sz w:val="22"/>
          <w:szCs w:val="22"/>
        </w:rPr>
        <w:tab/>
      </w:r>
      <w:r>
        <w:t>Core part: MT-SDT for NR [New RAN2 WI: NR_MT_SDT-Core]</w:t>
      </w:r>
      <w:r>
        <w:tab/>
      </w:r>
      <w:r>
        <w:fldChar w:fldCharType="begin"/>
      </w:r>
      <w:r>
        <w:instrText xml:space="preserve"> PAGEREF _Toc105285817 \h </w:instrText>
      </w:r>
      <w:r>
        <w:fldChar w:fldCharType="separate"/>
      </w:r>
      <w:r>
        <w:t>77</w:t>
      </w:r>
      <w:r>
        <w:fldChar w:fldCharType="end"/>
      </w:r>
    </w:p>
    <w:p w14:paraId="02699E32" w14:textId="5E5AC8DF" w:rsidR="00B56424" w:rsidRPr="007714EB" w:rsidRDefault="00B56424">
      <w:pPr>
        <w:pStyle w:val="TOC5"/>
        <w:rPr>
          <w:rFonts w:ascii="Calibri" w:hAnsi="Calibri"/>
          <w:sz w:val="22"/>
          <w:szCs w:val="22"/>
        </w:rPr>
      </w:pPr>
      <w:r>
        <w:lastRenderedPageBreak/>
        <w:t>9.3.2.3</w:t>
      </w:r>
      <w:r w:rsidRPr="007714EB">
        <w:rPr>
          <w:rFonts w:ascii="Calibri" w:hAnsi="Calibri"/>
          <w:sz w:val="22"/>
          <w:szCs w:val="22"/>
        </w:rPr>
        <w:tab/>
      </w:r>
      <w:r>
        <w:t>Core part: Dual Tx/Rx Multi-SIM for NR [New RAN2 WI: NR_DualTxRx_MUSIM-Core]</w:t>
      </w:r>
      <w:r>
        <w:tab/>
      </w:r>
      <w:r>
        <w:fldChar w:fldCharType="begin"/>
      </w:r>
      <w:r>
        <w:instrText xml:space="preserve"> PAGEREF _Toc105285818 \h </w:instrText>
      </w:r>
      <w:r>
        <w:fldChar w:fldCharType="separate"/>
      </w:r>
      <w:r>
        <w:t>78</w:t>
      </w:r>
      <w:r>
        <w:fldChar w:fldCharType="end"/>
      </w:r>
    </w:p>
    <w:p w14:paraId="28E69CD0" w14:textId="1DB5771A" w:rsidR="00B56424" w:rsidRPr="007714EB" w:rsidRDefault="00B56424">
      <w:pPr>
        <w:pStyle w:val="TOC5"/>
        <w:rPr>
          <w:rFonts w:ascii="Calibri" w:hAnsi="Calibri"/>
          <w:sz w:val="22"/>
          <w:szCs w:val="22"/>
        </w:rPr>
      </w:pPr>
      <w:r>
        <w:t>9.3.2.4</w:t>
      </w:r>
      <w:r w:rsidRPr="007714EB">
        <w:rPr>
          <w:rFonts w:ascii="Calibri" w:hAnsi="Calibri"/>
          <w:sz w:val="22"/>
          <w:szCs w:val="22"/>
        </w:rPr>
        <w:tab/>
      </w:r>
      <w:r>
        <w:t>NR sidelink relay enhancements [New RAN2 WI: NR_SL_relay_enh]</w:t>
      </w:r>
      <w:r>
        <w:tab/>
      </w:r>
      <w:r>
        <w:fldChar w:fldCharType="begin"/>
      </w:r>
      <w:r>
        <w:instrText xml:space="preserve"> PAGEREF _Toc105285819 \h </w:instrText>
      </w:r>
      <w:r>
        <w:fldChar w:fldCharType="separate"/>
      </w:r>
      <w:r>
        <w:t>79</w:t>
      </w:r>
      <w:r>
        <w:fldChar w:fldCharType="end"/>
      </w:r>
    </w:p>
    <w:p w14:paraId="321A9754" w14:textId="4578BD5F" w:rsidR="00B56424" w:rsidRPr="007714EB" w:rsidRDefault="00B56424">
      <w:pPr>
        <w:pStyle w:val="TOC5"/>
        <w:rPr>
          <w:rFonts w:ascii="Calibri" w:hAnsi="Calibri"/>
          <w:sz w:val="22"/>
          <w:szCs w:val="22"/>
        </w:rPr>
      </w:pPr>
      <w:r>
        <w:t>9.3.2.5</w:t>
      </w:r>
      <w:r w:rsidRPr="007714EB">
        <w:rPr>
          <w:rFonts w:ascii="Calibri" w:hAnsi="Calibri"/>
          <w:sz w:val="22"/>
          <w:szCs w:val="22"/>
        </w:rPr>
        <w:tab/>
      </w:r>
      <w:r>
        <w:t>Core part: IDC enhancements for NR and MR-DC [New RAN2 WI: NR_IDC_enh-Core]</w:t>
      </w:r>
      <w:r>
        <w:tab/>
      </w:r>
      <w:r>
        <w:fldChar w:fldCharType="begin"/>
      </w:r>
      <w:r>
        <w:instrText xml:space="preserve"> PAGEREF _Toc105285820 \h </w:instrText>
      </w:r>
      <w:r>
        <w:fldChar w:fldCharType="separate"/>
      </w:r>
      <w:r>
        <w:t>80</w:t>
      </w:r>
      <w:r>
        <w:fldChar w:fldCharType="end"/>
      </w:r>
    </w:p>
    <w:p w14:paraId="412C5219" w14:textId="16667F9B" w:rsidR="00B56424" w:rsidRPr="007714EB" w:rsidRDefault="00B56424">
      <w:pPr>
        <w:pStyle w:val="TOC5"/>
        <w:rPr>
          <w:rFonts w:ascii="Calibri" w:hAnsi="Calibri"/>
          <w:sz w:val="22"/>
          <w:szCs w:val="22"/>
        </w:rPr>
      </w:pPr>
      <w:r>
        <w:t>9.3.2.6</w:t>
      </w:r>
      <w:r w:rsidRPr="007714EB">
        <w:rPr>
          <w:rFonts w:ascii="Calibri" w:hAnsi="Calibri"/>
          <w:sz w:val="22"/>
          <w:szCs w:val="22"/>
        </w:rPr>
        <w:tab/>
      </w:r>
      <w:r>
        <w:t>Core part: NR support for UAV [New RAN2 WI: NR_UAV-Core]</w:t>
      </w:r>
      <w:r>
        <w:tab/>
      </w:r>
      <w:r>
        <w:fldChar w:fldCharType="begin"/>
      </w:r>
      <w:r>
        <w:instrText xml:space="preserve"> PAGEREF _Toc105285821 \h </w:instrText>
      </w:r>
      <w:r>
        <w:fldChar w:fldCharType="separate"/>
      </w:r>
      <w:r>
        <w:t>81</w:t>
      </w:r>
      <w:r>
        <w:fldChar w:fldCharType="end"/>
      </w:r>
    </w:p>
    <w:p w14:paraId="5C566817" w14:textId="6C89711A" w:rsidR="00B56424" w:rsidRPr="007714EB" w:rsidRDefault="00B56424">
      <w:pPr>
        <w:pStyle w:val="TOC5"/>
        <w:rPr>
          <w:rFonts w:ascii="Calibri" w:hAnsi="Calibri"/>
          <w:sz w:val="22"/>
          <w:szCs w:val="22"/>
        </w:rPr>
      </w:pPr>
      <w:r>
        <w:t>9.3.2.7</w:t>
      </w:r>
      <w:r w:rsidRPr="007714EB">
        <w:rPr>
          <w:rFonts w:ascii="Calibri" w:hAnsi="Calibri"/>
          <w:sz w:val="22"/>
          <w:szCs w:val="22"/>
        </w:rPr>
        <w:tab/>
      </w:r>
      <w:r>
        <w:t>NR NTN enhancements [New RAN2 WI: NR_NTN_enh]</w:t>
      </w:r>
      <w:r>
        <w:tab/>
      </w:r>
      <w:r>
        <w:fldChar w:fldCharType="begin"/>
      </w:r>
      <w:r>
        <w:instrText xml:space="preserve"> PAGEREF _Toc105285822 \h </w:instrText>
      </w:r>
      <w:r>
        <w:fldChar w:fldCharType="separate"/>
      </w:r>
      <w:r>
        <w:t>81</w:t>
      </w:r>
      <w:r>
        <w:fldChar w:fldCharType="end"/>
      </w:r>
    </w:p>
    <w:p w14:paraId="79E4207B" w14:textId="0DFD4900" w:rsidR="00B56424" w:rsidRPr="007714EB" w:rsidRDefault="00B56424">
      <w:pPr>
        <w:pStyle w:val="TOC5"/>
        <w:rPr>
          <w:rFonts w:ascii="Calibri" w:hAnsi="Calibri"/>
          <w:sz w:val="22"/>
          <w:szCs w:val="22"/>
        </w:rPr>
      </w:pPr>
      <w:r>
        <w:t>9.3.2.8</w:t>
      </w:r>
      <w:r w:rsidRPr="007714EB">
        <w:rPr>
          <w:rFonts w:ascii="Calibri" w:hAnsi="Calibri"/>
          <w:sz w:val="22"/>
          <w:szCs w:val="22"/>
        </w:rPr>
        <w:tab/>
      </w:r>
      <w:r>
        <w:t>Core part: Enhancements of NR Multicast and Broadcast Services [New RAN4 WI: NR_MBS_enh-Core]</w:t>
      </w:r>
      <w:r>
        <w:tab/>
      </w:r>
      <w:r>
        <w:fldChar w:fldCharType="begin"/>
      </w:r>
      <w:r>
        <w:instrText xml:space="preserve"> PAGEREF _Toc105285823 \h </w:instrText>
      </w:r>
      <w:r>
        <w:fldChar w:fldCharType="separate"/>
      </w:r>
      <w:r>
        <w:t>85</w:t>
      </w:r>
      <w:r>
        <w:fldChar w:fldCharType="end"/>
      </w:r>
    </w:p>
    <w:p w14:paraId="3FBEFEA0" w14:textId="7F1EED4B" w:rsidR="00B56424" w:rsidRPr="007714EB" w:rsidRDefault="00B56424">
      <w:pPr>
        <w:pStyle w:val="TOC4"/>
        <w:rPr>
          <w:rFonts w:ascii="Calibri" w:hAnsi="Calibri"/>
          <w:sz w:val="22"/>
          <w:szCs w:val="22"/>
        </w:rPr>
      </w:pPr>
      <w:r>
        <w:t>9.3.3</w:t>
      </w:r>
      <w:r w:rsidRPr="007714EB">
        <w:rPr>
          <w:rFonts w:ascii="Calibri" w:hAnsi="Calibri"/>
          <w:sz w:val="22"/>
          <w:szCs w:val="22"/>
        </w:rPr>
        <w:tab/>
      </w:r>
      <w:r>
        <w:t>RAN3 led WIs</w:t>
      </w:r>
      <w:r>
        <w:tab/>
      </w:r>
      <w:r>
        <w:fldChar w:fldCharType="begin"/>
      </w:r>
      <w:r>
        <w:instrText xml:space="preserve"> PAGEREF _Toc105285824 \h </w:instrText>
      </w:r>
      <w:r>
        <w:fldChar w:fldCharType="separate"/>
      </w:r>
      <w:r>
        <w:t>85</w:t>
      </w:r>
      <w:r>
        <w:fldChar w:fldCharType="end"/>
      </w:r>
    </w:p>
    <w:p w14:paraId="1D3B285A" w14:textId="6590783E" w:rsidR="00B56424" w:rsidRPr="007714EB" w:rsidRDefault="00B56424">
      <w:pPr>
        <w:pStyle w:val="TOC5"/>
        <w:rPr>
          <w:rFonts w:ascii="Calibri" w:hAnsi="Calibri"/>
          <w:sz w:val="22"/>
          <w:szCs w:val="22"/>
        </w:rPr>
      </w:pPr>
      <w:r>
        <w:t>9.3.3.1</w:t>
      </w:r>
      <w:r w:rsidRPr="007714EB">
        <w:rPr>
          <w:rFonts w:ascii="Calibri" w:hAnsi="Calibri"/>
          <w:sz w:val="22"/>
          <w:szCs w:val="22"/>
        </w:rPr>
        <w:tab/>
      </w:r>
      <w:r>
        <w:t>Core part: Further enhancement of data collection for SON/MDT in NR and EN-DC [New RAN3 WI: NR_ENDC_SON_MDT_enh2-Core]</w:t>
      </w:r>
      <w:r>
        <w:tab/>
      </w:r>
      <w:r>
        <w:fldChar w:fldCharType="begin"/>
      </w:r>
      <w:r>
        <w:instrText xml:space="preserve"> PAGEREF _Toc105285825 \h </w:instrText>
      </w:r>
      <w:r>
        <w:fldChar w:fldCharType="separate"/>
      </w:r>
      <w:r>
        <w:t>85</w:t>
      </w:r>
      <w:r>
        <w:fldChar w:fldCharType="end"/>
      </w:r>
    </w:p>
    <w:p w14:paraId="0187D193" w14:textId="0687F29F" w:rsidR="00B56424" w:rsidRPr="007714EB" w:rsidRDefault="00B56424">
      <w:pPr>
        <w:pStyle w:val="TOC5"/>
        <w:rPr>
          <w:rFonts w:ascii="Calibri" w:hAnsi="Calibri"/>
          <w:sz w:val="22"/>
          <w:szCs w:val="22"/>
        </w:rPr>
      </w:pPr>
      <w:r>
        <w:t>9.3.3.2</w:t>
      </w:r>
      <w:r w:rsidRPr="007714EB">
        <w:rPr>
          <w:rFonts w:ascii="Calibri" w:hAnsi="Calibri"/>
          <w:sz w:val="22"/>
          <w:szCs w:val="22"/>
        </w:rPr>
        <w:tab/>
      </w:r>
      <w:r>
        <w:t>Core part: Enhancement on NR QoE management and optimizations for diverse services [New RAN3 WI: NR_QoE_enh-Core]</w:t>
      </w:r>
      <w:r>
        <w:tab/>
      </w:r>
      <w:r>
        <w:fldChar w:fldCharType="begin"/>
      </w:r>
      <w:r>
        <w:instrText xml:space="preserve"> PAGEREF _Toc105285826 \h </w:instrText>
      </w:r>
      <w:r>
        <w:fldChar w:fldCharType="separate"/>
      </w:r>
      <w:r>
        <w:t>87</w:t>
      </w:r>
      <w:r>
        <w:fldChar w:fldCharType="end"/>
      </w:r>
    </w:p>
    <w:p w14:paraId="527FB5D0" w14:textId="3B38B313" w:rsidR="00B56424" w:rsidRPr="007714EB" w:rsidRDefault="00B56424">
      <w:pPr>
        <w:pStyle w:val="TOC5"/>
        <w:rPr>
          <w:rFonts w:ascii="Calibri" w:hAnsi="Calibri"/>
          <w:sz w:val="22"/>
          <w:szCs w:val="22"/>
        </w:rPr>
      </w:pPr>
      <w:r>
        <w:t>9.3.3.3</w:t>
      </w:r>
      <w:r w:rsidRPr="007714EB">
        <w:rPr>
          <w:rFonts w:ascii="Calibri" w:hAnsi="Calibri"/>
          <w:sz w:val="22"/>
          <w:szCs w:val="22"/>
        </w:rPr>
        <w:tab/>
      </w:r>
      <w:r>
        <w:t>Mobile IAB for NR [New RAN3 WI: NR_mobile_IAB]</w:t>
      </w:r>
      <w:r>
        <w:tab/>
      </w:r>
      <w:r>
        <w:fldChar w:fldCharType="begin"/>
      </w:r>
      <w:r>
        <w:instrText xml:space="preserve"> PAGEREF _Toc105285827 \h </w:instrText>
      </w:r>
      <w:r>
        <w:fldChar w:fldCharType="separate"/>
      </w:r>
      <w:r>
        <w:t>88</w:t>
      </w:r>
      <w:r>
        <w:fldChar w:fldCharType="end"/>
      </w:r>
    </w:p>
    <w:p w14:paraId="086EDC5C" w14:textId="01BA017F" w:rsidR="00B56424" w:rsidRPr="007714EB" w:rsidRDefault="00B56424">
      <w:pPr>
        <w:pStyle w:val="TOC5"/>
        <w:rPr>
          <w:rFonts w:ascii="Calibri" w:hAnsi="Calibri"/>
          <w:sz w:val="22"/>
          <w:szCs w:val="22"/>
        </w:rPr>
      </w:pPr>
      <w:r>
        <w:t>9.3.3.4</w:t>
      </w:r>
      <w:r w:rsidRPr="007714EB">
        <w:rPr>
          <w:rFonts w:ascii="Calibri" w:hAnsi="Calibri"/>
          <w:sz w:val="22"/>
          <w:szCs w:val="22"/>
        </w:rPr>
        <w:tab/>
      </w:r>
      <w:r>
        <w:t>Core part: AI/ML for NG-RAN [New RAN3 WI: NR_AIML_NGRAN-Core]</w:t>
      </w:r>
      <w:r>
        <w:tab/>
      </w:r>
      <w:r>
        <w:fldChar w:fldCharType="begin"/>
      </w:r>
      <w:r>
        <w:instrText xml:space="preserve"> PAGEREF _Toc105285828 \h </w:instrText>
      </w:r>
      <w:r>
        <w:fldChar w:fldCharType="separate"/>
      </w:r>
      <w:r>
        <w:t>90</w:t>
      </w:r>
      <w:r>
        <w:fldChar w:fldCharType="end"/>
      </w:r>
    </w:p>
    <w:p w14:paraId="200874AA" w14:textId="64AC7D47" w:rsidR="00B56424" w:rsidRPr="007714EB" w:rsidRDefault="00B56424">
      <w:pPr>
        <w:pStyle w:val="TOC4"/>
        <w:rPr>
          <w:rFonts w:ascii="Calibri" w:hAnsi="Calibri"/>
          <w:sz w:val="22"/>
          <w:szCs w:val="22"/>
        </w:rPr>
      </w:pPr>
      <w:r>
        <w:t>9.3.4</w:t>
      </w:r>
      <w:r w:rsidRPr="007714EB">
        <w:rPr>
          <w:rFonts w:ascii="Calibri" w:hAnsi="Calibri"/>
          <w:sz w:val="22"/>
          <w:szCs w:val="22"/>
        </w:rPr>
        <w:tab/>
      </w:r>
      <w:r>
        <w:t>RAN4 led WIs</w:t>
      </w:r>
      <w:r>
        <w:tab/>
      </w:r>
      <w:r>
        <w:fldChar w:fldCharType="begin"/>
      </w:r>
      <w:r>
        <w:instrText xml:space="preserve"> PAGEREF _Toc105285829 \h </w:instrText>
      </w:r>
      <w:r>
        <w:fldChar w:fldCharType="separate"/>
      </w:r>
      <w:r>
        <w:t>90</w:t>
      </w:r>
      <w:r>
        <w:fldChar w:fldCharType="end"/>
      </w:r>
    </w:p>
    <w:p w14:paraId="7F705CEB" w14:textId="70D07BF9" w:rsidR="00B56424" w:rsidRPr="007714EB" w:rsidRDefault="00B56424">
      <w:pPr>
        <w:pStyle w:val="TOC5"/>
        <w:rPr>
          <w:rFonts w:ascii="Calibri" w:hAnsi="Calibri"/>
          <w:sz w:val="22"/>
          <w:szCs w:val="22"/>
        </w:rPr>
      </w:pPr>
      <w:r>
        <w:t>9.3.4.1</w:t>
      </w:r>
      <w:r w:rsidRPr="007714EB">
        <w:rPr>
          <w:rFonts w:ascii="Calibri" w:hAnsi="Calibri"/>
          <w:sz w:val="22"/>
          <w:szCs w:val="22"/>
        </w:rPr>
        <w:tab/>
      </w:r>
      <w:r>
        <w:t>NR support for dedicated spectrum less than 5MHz for FR1 [New RAN4 WI: NR_FR1_lessthan_5MHz_BW]</w:t>
      </w:r>
      <w:r>
        <w:tab/>
      </w:r>
      <w:r>
        <w:fldChar w:fldCharType="begin"/>
      </w:r>
      <w:r>
        <w:instrText xml:space="preserve"> PAGEREF _Toc105285830 \h </w:instrText>
      </w:r>
      <w:r>
        <w:fldChar w:fldCharType="separate"/>
      </w:r>
      <w:r>
        <w:t>90</w:t>
      </w:r>
      <w:r>
        <w:fldChar w:fldCharType="end"/>
      </w:r>
    </w:p>
    <w:p w14:paraId="14A9A84C" w14:textId="05AFEFD6" w:rsidR="00B56424" w:rsidRPr="007714EB" w:rsidRDefault="00B56424">
      <w:pPr>
        <w:pStyle w:val="TOC3"/>
        <w:rPr>
          <w:rFonts w:ascii="Calibri" w:hAnsi="Calibri"/>
          <w:sz w:val="22"/>
          <w:szCs w:val="22"/>
        </w:rPr>
      </w:pPr>
      <w:r>
        <w:t>9.4</w:t>
      </w:r>
      <w:r w:rsidRPr="007714EB">
        <w:rPr>
          <w:rFonts w:ascii="Calibri" w:hAnsi="Calibri"/>
          <w:sz w:val="22"/>
          <w:szCs w:val="22"/>
        </w:rPr>
        <w:tab/>
      </w:r>
      <w:r>
        <w:t>Open REL-17 NR or NR+LTE SIs</w:t>
      </w:r>
      <w:r>
        <w:tab/>
      </w:r>
      <w:r>
        <w:fldChar w:fldCharType="begin"/>
      </w:r>
      <w:r>
        <w:instrText xml:space="preserve"> PAGEREF _Toc105285831 \h </w:instrText>
      </w:r>
      <w:r>
        <w:fldChar w:fldCharType="separate"/>
      </w:r>
      <w:r>
        <w:t>90</w:t>
      </w:r>
      <w:r>
        <w:fldChar w:fldCharType="end"/>
      </w:r>
    </w:p>
    <w:p w14:paraId="4BAA2813" w14:textId="70EAEFD6" w:rsidR="00B56424" w:rsidRPr="007714EB" w:rsidRDefault="00B56424">
      <w:pPr>
        <w:pStyle w:val="TOC4"/>
        <w:rPr>
          <w:rFonts w:ascii="Calibri" w:hAnsi="Calibri"/>
          <w:sz w:val="22"/>
          <w:szCs w:val="22"/>
        </w:rPr>
      </w:pPr>
      <w:r>
        <w:t>9.4.1</w:t>
      </w:r>
      <w:r w:rsidRPr="007714EB">
        <w:rPr>
          <w:rFonts w:ascii="Calibri" w:hAnsi="Calibri"/>
          <w:sz w:val="22"/>
          <w:szCs w:val="22"/>
        </w:rPr>
        <w:tab/>
      </w:r>
      <w:r>
        <w:t>Feasibility Study on 6 GHz for LTE and NR in Licensed and Unlicensed Operations [RAN SI: FS_6GHz_LTE_NR]</w:t>
      </w:r>
      <w:r>
        <w:tab/>
      </w:r>
      <w:r>
        <w:fldChar w:fldCharType="begin"/>
      </w:r>
      <w:r>
        <w:instrText xml:space="preserve"> PAGEREF _Toc105285832 \h </w:instrText>
      </w:r>
      <w:r>
        <w:fldChar w:fldCharType="separate"/>
      </w:r>
      <w:r>
        <w:t>90</w:t>
      </w:r>
      <w:r>
        <w:fldChar w:fldCharType="end"/>
      </w:r>
    </w:p>
    <w:p w14:paraId="59D05125" w14:textId="3C8146E9" w:rsidR="00B56424" w:rsidRPr="007714EB" w:rsidRDefault="00B56424">
      <w:pPr>
        <w:pStyle w:val="TOC4"/>
        <w:rPr>
          <w:rFonts w:ascii="Calibri" w:hAnsi="Calibri"/>
          <w:sz w:val="22"/>
          <w:szCs w:val="22"/>
        </w:rPr>
      </w:pPr>
      <w:r>
        <w:t>9.4.2</w:t>
      </w:r>
      <w:r w:rsidRPr="007714EB">
        <w:rPr>
          <w:rFonts w:ascii="Calibri" w:hAnsi="Calibri"/>
          <w:sz w:val="22"/>
          <w:szCs w:val="22"/>
        </w:rPr>
        <w:tab/>
      </w:r>
      <w:r>
        <w:t>Study on enhancement for data collection for NR and ENDC [RAN3 SI: FS_NR_ENDC_data_collect]</w:t>
      </w:r>
      <w:r>
        <w:tab/>
      </w:r>
      <w:r>
        <w:fldChar w:fldCharType="begin"/>
      </w:r>
      <w:r>
        <w:instrText xml:space="preserve"> PAGEREF _Toc105285833 \h </w:instrText>
      </w:r>
      <w:r>
        <w:fldChar w:fldCharType="separate"/>
      </w:r>
      <w:r>
        <w:t>92</w:t>
      </w:r>
      <w:r>
        <w:fldChar w:fldCharType="end"/>
      </w:r>
    </w:p>
    <w:p w14:paraId="27C5D607" w14:textId="51F49CC9" w:rsidR="00B56424" w:rsidRPr="007714EB" w:rsidRDefault="00B56424">
      <w:pPr>
        <w:pStyle w:val="TOC4"/>
        <w:rPr>
          <w:rFonts w:ascii="Calibri" w:hAnsi="Calibri"/>
          <w:sz w:val="22"/>
          <w:szCs w:val="22"/>
        </w:rPr>
      </w:pPr>
      <w:r>
        <w:t>9.4.3</w:t>
      </w:r>
      <w:r w:rsidRPr="007714EB">
        <w:rPr>
          <w:rFonts w:ascii="Calibri" w:hAnsi="Calibri"/>
          <w:sz w:val="22"/>
          <w:szCs w:val="22"/>
        </w:rPr>
        <w:tab/>
      </w:r>
      <w:r>
        <w:t>Study on enhanced test methods for FR2 NR UEs [RAN4 SI: FS_FR2_enhTestMethods]</w:t>
      </w:r>
      <w:r>
        <w:tab/>
      </w:r>
      <w:r>
        <w:fldChar w:fldCharType="begin"/>
      </w:r>
      <w:r>
        <w:instrText xml:space="preserve"> PAGEREF _Toc105285834 \h </w:instrText>
      </w:r>
      <w:r>
        <w:fldChar w:fldCharType="separate"/>
      </w:r>
      <w:r>
        <w:t>93</w:t>
      </w:r>
      <w:r>
        <w:fldChar w:fldCharType="end"/>
      </w:r>
    </w:p>
    <w:p w14:paraId="6BB09F5C" w14:textId="3DC9E74B" w:rsidR="00B56424" w:rsidRPr="007714EB" w:rsidRDefault="00B56424">
      <w:pPr>
        <w:pStyle w:val="TOC4"/>
        <w:rPr>
          <w:rFonts w:ascii="Calibri" w:hAnsi="Calibri"/>
          <w:sz w:val="22"/>
          <w:szCs w:val="22"/>
        </w:rPr>
      </w:pPr>
      <w:r>
        <w:t>9.4.4</w:t>
      </w:r>
      <w:r w:rsidRPr="007714EB">
        <w:rPr>
          <w:rFonts w:ascii="Calibri" w:hAnsi="Calibri"/>
          <w:sz w:val="22"/>
          <w:szCs w:val="22"/>
        </w:rPr>
        <w:tab/>
      </w:r>
      <w:r>
        <w:t>Study on efficient utilization of licensed spectrum that is not aligned with existing NR channel BWs [RAN4 SI: FS_NR_eff_BW_util]</w:t>
      </w:r>
      <w:r>
        <w:tab/>
      </w:r>
      <w:r>
        <w:fldChar w:fldCharType="begin"/>
      </w:r>
      <w:r>
        <w:instrText xml:space="preserve"> PAGEREF _Toc105285835 \h </w:instrText>
      </w:r>
      <w:r>
        <w:fldChar w:fldCharType="separate"/>
      </w:r>
      <w:r>
        <w:t>94</w:t>
      </w:r>
      <w:r>
        <w:fldChar w:fldCharType="end"/>
      </w:r>
    </w:p>
    <w:p w14:paraId="71DE7DEF" w14:textId="2B4B8D8B" w:rsidR="00B56424" w:rsidRPr="007714EB" w:rsidRDefault="00B56424">
      <w:pPr>
        <w:pStyle w:val="TOC4"/>
        <w:rPr>
          <w:rFonts w:ascii="Calibri" w:hAnsi="Calibri"/>
          <w:sz w:val="22"/>
          <w:szCs w:val="22"/>
        </w:rPr>
      </w:pPr>
      <w:r>
        <w:t>9.4.5</w:t>
      </w:r>
      <w:r w:rsidRPr="007714EB">
        <w:rPr>
          <w:rFonts w:ascii="Calibri" w:hAnsi="Calibri"/>
          <w:sz w:val="22"/>
          <w:szCs w:val="22"/>
        </w:rPr>
        <w:tab/>
      </w:r>
      <w:r>
        <w:t>Study on band combination handling in RAN4 [RAN4 SI: FS_NR_ENDC_combo_rules]</w:t>
      </w:r>
      <w:r>
        <w:tab/>
      </w:r>
      <w:r>
        <w:fldChar w:fldCharType="begin"/>
      </w:r>
      <w:r>
        <w:instrText xml:space="preserve"> PAGEREF _Toc105285836 \h </w:instrText>
      </w:r>
      <w:r>
        <w:fldChar w:fldCharType="separate"/>
      </w:r>
      <w:r>
        <w:t>95</w:t>
      </w:r>
      <w:r>
        <w:fldChar w:fldCharType="end"/>
      </w:r>
    </w:p>
    <w:p w14:paraId="7F924137" w14:textId="4D453914" w:rsidR="00B56424" w:rsidRPr="007714EB" w:rsidRDefault="00B56424">
      <w:pPr>
        <w:pStyle w:val="TOC4"/>
        <w:rPr>
          <w:rFonts w:ascii="Calibri" w:hAnsi="Calibri"/>
          <w:sz w:val="22"/>
          <w:szCs w:val="22"/>
        </w:rPr>
      </w:pPr>
      <w:r>
        <w:t>9.4.6</w:t>
      </w:r>
      <w:r w:rsidRPr="007714EB">
        <w:rPr>
          <w:rFonts w:ascii="Calibri" w:hAnsi="Calibri"/>
          <w:sz w:val="22"/>
          <w:szCs w:val="22"/>
        </w:rPr>
        <w:tab/>
      </w:r>
      <w:r>
        <w:t>Study on optimizations of pi/2 BPSK uplink power in NR [RAN4 SI: FS_NR_Opt_pi2BPSK]</w:t>
      </w:r>
      <w:r>
        <w:tab/>
      </w:r>
      <w:r>
        <w:fldChar w:fldCharType="begin"/>
      </w:r>
      <w:r>
        <w:instrText xml:space="preserve"> PAGEREF _Toc105285837 \h </w:instrText>
      </w:r>
      <w:r>
        <w:fldChar w:fldCharType="separate"/>
      </w:r>
      <w:r>
        <w:t>95</w:t>
      </w:r>
      <w:r>
        <w:fldChar w:fldCharType="end"/>
      </w:r>
    </w:p>
    <w:p w14:paraId="28DCE3E0" w14:textId="7055A65A" w:rsidR="00B56424" w:rsidRPr="007714EB" w:rsidRDefault="00B56424">
      <w:pPr>
        <w:pStyle w:val="TOC3"/>
        <w:rPr>
          <w:rFonts w:ascii="Calibri" w:hAnsi="Calibri"/>
          <w:sz w:val="22"/>
          <w:szCs w:val="22"/>
        </w:rPr>
      </w:pPr>
      <w:r>
        <w:t>9.5</w:t>
      </w:r>
      <w:r w:rsidRPr="007714EB">
        <w:rPr>
          <w:rFonts w:ascii="Calibri" w:hAnsi="Calibri"/>
          <w:sz w:val="22"/>
          <w:szCs w:val="22"/>
        </w:rPr>
        <w:tab/>
      </w:r>
      <w:r>
        <w:t>Open REL-17 NR or NR+LTE WIs (not spectrum related)</w:t>
      </w:r>
      <w:r>
        <w:tab/>
      </w:r>
      <w:r>
        <w:fldChar w:fldCharType="begin"/>
      </w:r>
      <w:r>
        <w:instrText xml:space="preserve"> PAGEREF _Toc105285838 \h </w:instrText>
      </w:r>
      <w:r>
        <w:fldChar w:fldCharType="separate"/>
      </w:r>
      <w:r>
        <w:t>98</w:t>
      </w:r>
      <w:r>
        <w:fldChar w:fldCharType="end"/>
      </w:r>
    </w:p>
    <w:p w14:paraId="3D1EDCD2" w14:textId="64EE408C" w:rsidR="00B56424" w:rsidRPr="007714EB" w:rsidRDefault="00B56424">
      <w:pPr>
        <w:pStyle w:val="TOC4"/>
        <w:rPr>
          <w:rFonts w:ascii="Calibri" w:hAnsi="Calibri"/>
          <w:sz w:val="22"/>
          <w:szCs w:val="22"/>
        </w:rPr>
      </w:pPr>
      <w:r>
        <w:t>9.5.1</w:t>
      </w:r>
      <w:r w:rsidRPr="007714EB">
        <w:rPr>
          <w:rFonts w:ascii="Calibri" w:hAnsi="Calibri"/>
          <w:sz w:val="22"/>
          <w:szCs w:val="22"/>
        </w:rPr>
        <w:tab/>
      </w:r>
      <w:r>
        <w:t>RAN1 led WIs</w:t>
      </w:r>
      <w:r>
        <w:tab/>
      </w:r>
      <w:r>
        <w:fldChar w:fldCharType="begin"/>
      </w:r>
      <w:r>
        <w:instrText xml:space="preserve"> PAGEREF _Toc105285839 \h </w:instrText>
      </w:r>
      <w:r>
        <w:fldChar w:fldCharType="separate"/>
      </w:r>
      <w:r>
        <w:t>99</w:t>
      </w:r>
      <w:r>
        <w:fldChar w:fldCharType="end"/>
      </w:r>
    </w:p>
    <w:p w14:paraId="640A32F6" w14:textId="4B97AC35" w:rsidR="00B56424" w:rsidRPr="007714EB" w:rsidRDefault="00B56424">
      <w:pPr>
        <w:pStyle w:val="TOC5"/>
        <w:rPr>
          <w:rFonts w:ascii="Calibri" w:hAnsi="Calibri"/>
          <w:sz w:val="22"/>
          <w:szCs w:val="22"/>
        </w:rPr>
      </w:pPr>
      <w:r>
        <w:t>9.5.1.1</w:t>
      </w:r>
      <w:r w:rsidRPr="007714EB">
        <w:rPr>
          <w:rFonts w:ascii="Calibri" w:hAnsi="Calibri"/>
          <w:sz w:val="22"/>
          <w:szCs w:val="22"/>
        </w:rPr>
        <w:tab/>
      </w:r>
      <w:r>
        <w:t>Further enhancements on MIMO for NR [RAN1 WI: NR_feMIMO]</w:t>
      </w:r>
      <w:r>
        <w:tab/>
      </w:r>
      <w:r>
        <w:fldChar w:fldCharType="begin"/>
      </w:r>
      <w:r>
        <w:instrText xml:space="preserve"> PAGEREF _Toc105285840 \h </w:instrText>
      </w:r>
      <w:r>
        <w:fldChar w:fldCharType="separate"/>
      </w:r>
      <w:r>
        <w:t>99</w:t>
      </w:r>
      <w:r>
        <w:fldChar w:fldCharType="end"/>
      </w:r>
    </w:p>
    <w:p w14:paraId="7651FCED" w14:textId="7EDF0094" w:rsidR="00B56424" w:rsidRPr="007714EB" w:rsidRDefault="00B56424">
      <w:pPr>
        <w:pStyle w:val="TOC5"/>
        <w:rPr>
          <w:rFonts w:ascii="Calibri" w:hAnsi="Calibri"/>
          <w:sz w:val="22"/>
          <w:szCs w:val="22"/>
        </w:rPr>
      </w:pPr>
      <w:r>
        <w:t>9.5.1.2</w:t>
      </w:r>
      <w:r w:rsidRPr="007714EB">
        <w:rPr>
          <w:rFonts w:ascii="Calibri" w:hAnsi="Calibri"/>
          <w:sz w:val="22"/>
          <w:szCs w:val="22"/>
        </w:rPr>
        <w:tab/>
      </w:r>
      <w:r>
        <w:t>Extending current NR operation to 71GHz [RAN1 WI: NR_ext_to_71GHz]</w:t>
      </w:r>
      <w:r>
        <w:tab/>
      </w:r>
      <w:r>
        <w:fldChar w:fldCharType="begin"/>
      </w:r>
      <w:r>
        <w:instrText xml:space="preserve"> PAGEREF _Toc105285841 \h </w:instrText>
      </w:r>
      <w:r>
        <w:fldChar w:fldCharType="separate"/>
      </w:r>
      <w:r>
        <w:t>102</w:t>
      </w:r>
      <w:r>
        <w:fldChar w:fldCharType="end"/>
      </w:r>
    </w:p>
    <w:p w14:paraId="42611013" w14:textId="34FB48B6" w:rsidR="00B56424" w:rsidRPr="007714EB" w:rsidRDefault="00B56424">
      <w:pPr>
        <w:pStyle w:val="TOC5"/>
        <w:rPr>
          <w:rFonts w:ascii="Calibri" w:hAnsi="Calibri"/>
          <w:sz w:val="22"/>
          <w:szCs w:val="22"/>
        </w:rPr>
      </w:pPr>
      <w:r>
        <w:t>9.5.1.3</w:t>
      </w:r>
      <w:r w:rsidRPr="007714EB">
        <w:rPr>
          <w:rFonts w:ascii="Calibri" w:hAnsi="Calibri"/>
          <w:sz w:val="22"/>
          <w:szCs w:val="22"/>
        </w:rPr>
        <w:tab/>
      </w:r>
      <w:r>
        <w:t>NR Sidelink enhancement [RAN1 WI: NR_SL_enh]</w:t>
      </w:r>
      <w:r>
        <w:tab/>
      </w:r>
      <w:r>
        <w:fldChar w:fldCharType="begin"/>
      </w:r>
      <w:r>
        <w:instrText xml:space="preserve"> PAGEREF _Toc105285842 \h </w:instrText>
      </w:r>
      <w:r>
        <w:fldChar w:fldCharType="separate"/>
      </w:r>
      <w:r>
        <w:t>104</w:t>
      </w:r>
      <w:r>
        <w:fldChar w:fldCharType="end"/>
      </w:r>
    </w:p>
    <w:p w14:paraId="20B28C09" w14:textId="5377093A" w:rsidR="00B56424" w:rsidRPr="007714EB" w:rsidRDefault="00B56424">
      <w:pPr>
        <w:pStyle w:val="TOC5"/>
        <w:rPr>
          <w:rFonts w:ascii="Calibri" w:hAnsi="Calibri"/>
          <w:sz w:val="22"/>
          <w:szCs w:val="22"/>
        </w:rPr>
      </w:pPr>
      <w:r>
        <w:t>9.5.1.4</w:t>
      </w:r>
      <w:r w:rsidRPr="007714EB">
        <w:rPr>
          <w:rFonts w:ascii="Calibri" w:hAnsi="Calibri"/>
          <w:sz w:val="22"/>
          <w:szCs w:val="22"/>
        </w:rPr>
        <w:tab/>
      </w:r>
      <w:r>
        <w:t>Core part: NR DSS [RAN1 WI: NR_DSS-Core]</w:t>
      </w:r>
      <w:r>
        <w:tab/>
      </w:r>
      <w:r>
        <w:fldChar w:fldCharType="begin"/>
      </w:r>
      <w:r>
        <w:instrText xml:space="preserve"> PAGEREF _Toc105285843 \h </w:instrText>
      </w:r>
      <w:r>
        <w:fldChar w:fldCharType="separate"/>
      </w:r>
      <w:r>
        <w:t>111</w:t>
      </w:r>
      <w:r>
        <w:fldChar w:fldCharType="end"/>
      </w:r>
    </w:p>
    <w:p w14:paraId="7CB2F4A8" w14:textId="3F4696C6" w:rsidR="00B56424" w:rsidRPr="007714EB" w:rsidRDefault="00B56424">
      <w:pPr>
        <w:pStyle w:val="TOC5"/>
        <w:rPr>
          <w:rFonts w:ascii="Calibri" w:hAnsi="Calibri"/>
          <w:sz w:val="22"/>
          <w:szCs w:val="22"/>
        </w:rPr>
      </w:pPr>
      <w:r>
        <w:t>9.5.1.5</w:t>
      </w:r>
      <w:r w:rsidRPr="007714EB">
        <w:rPr>
          <w:rFonts w:ascii="Calibri" w:hAnsi="Calibri"/>
          <w:sz w:val="22"/>
          <w:szCs w:val="22"/>
        </w:rPr>
        <w:tab/>
      </w:r>
      <w:r>
        <w:t>NR coverage enhancements [RAN1 WI: NR_cov_enh]</w:t>
      </w:r>
      <w:r>
        <w:tab/>
      </w:r>
      <w:r>
        <w:fldChar w:fldCharType="begin"/>
      </w:r>
      <w:r>
        <w:instrText xml:space="preserve"> PAGEREF _Toc105285844 \h </w:instrText>
      </w:r>
      <w:r>
        <w:fldChar w:fldCharType="separate"/>
      </w:r>
      <w:r>
        <w:t>111</w:t>
      </w:r>
      <w:r>
        <w:fldChar w:fldCharType="end"/>
      </w:r>
    </w:p>
    <w:p w14:paraId="7860C47E" w14:textId="70F6F142" w:rsidR="00B56424" w:rsidRPr="007714EB" w:rsidRDefault="00B56424">
      <w:pPr>
        <w:pStyle w:val="TOC5"/>
        <w:rPr>
          <w:rFonts w:ascii="Calibri" w:hAnsi="Calibri"/>
          <w:sz w:val="22"/>
          <w:szCs w:val="22"/>
        </w:rPr>
      </w:pPr>
      <w:r>
        <w:t>9.5.1.6</w:t>
      </w:r>
      <w:r w:rsidRPr="007714EB">
        <w:rPr>
          <w:rFonts w:ascii="Calibri" w:hAnsi="Calibri"/>
          <w:sz w:val="22"/>
          <w:szCs w:val="22"/>
        </w:rPr>
        <w:tab/>
      </w:r>
      <w:r>
        <w:t>NR positioning enhancements [RAN1 WI: NR_pos_enh]</w:t>
      </w:r>
      <w:r>
        <w:tab/>
      </w:r>
      <w:r>
        <w:fldChar w:fldCharType="begin"/>
      </w:r>
      <w:r>
        <w:instrText xml:space="preserve"> PAGEREF _Toc105285845 \h </w:instrText>
      </w:r>
      <w:r>
        <w:fldChar w:fldCharType="separate"/>
      </w:r>
      <w:r>
        <w:t>113</w:t>
      </w:r>
      <w:r>
        <w:fldChar w:fldCharType="end"/>
      </w:r>
    </w:p>
    <w:p w14:paraId="335F1288" w14:textId="4234114D" w:rsidR="00B56424" w:rsidRPr="007714EB" w:rsidRDefault="00B56424">
      <w:pPr>
        <w:pStyle w:val="TOC5"/>
        <w:rPr>
          <w:rFonts w:ascii="Calibri" w:hAnsi="Calibri"/>
          <w:sz w:val="22"/>
          <w:szCs w:val="22"/>
        </w:rPr>
      </w:pPr>
      <w:r>
        <w:t>9.5.1.7</w:t>
      </w:r>
      <w:r w:rsidRPr="007714EB">
        <w:rPr>
          <w:rFonts w:ascii="Calibri" w:hAnsi="Calibri"/>
          <w:sz w:val="22"/>
          <w:szCs w:val="22"/>
        </w:rPr>
        <w:tab/>
      </w:r>
      <w:r>
        <w:t>Support of reduced capability NR devices [RAN1 WI: NR_redcap]</w:t>
      </w:r>
      <w:r>
        <w:tab/>
      </w:r>
      <w:r>
        <w:fldChar w:fldCharType="begin"/>
      </w:r>
      <w:r>
        <w:instrText xml:space="preserve"> PAGEREF _Toc105285846 \h </w:instrText>
      </w:r>
      <w:r>
        <w:fldChar w:fldCharType="separate"/>
      </w:r>
      <w:r>
        <w:t>114</w:t>
      </w:r>
      <w:r>
        <w:fldChar w:fldCharType="end"/>
      </w:r>
    </w:p>
    <w:p w14:paraId="6156AF84" w14:textId="65E90A58" w:rsidR="00B56424" w:rsidRPr="007714EB" w:rsidRDefault="00B56424">
      <w:pPr>
        <w:pStyle w:val="TOC4"/>
        <w:rPr>
          <w:rFonts w:ascii="Calibri" w:hAnsi="Calibri"/>
          <w:sz w:val="22"/>
          <w:szCs w:val="22"/>
        </w:rPr>
      </w:pPr>
      <w:r>
        <w:t>9.5.2</w:t>
      </w:r>
      <w:r w:rsidRPr="007714EB">
        <w:rPr>
          <w:rFonts w:ascii="Calibri" w:hAnsi="Calibri"/>
          <w:sz w:val="22"/>
          <w:szCs w:val="22"/>
        </w:rPr>
        <w:tab/>
      </w:r>
      <w:r>
        <w:t>RAN2 led WIs</w:t>
      </w:r>
      <w:r>
        <w:tab/>
      </w:r>
      <w:r>
        <w:fldChar w:fldCharType="begin"/>
      </w:r>
      <w:r>
        <w:instrText xml:space="preserve"> PAGEREF _Toc105285847 \h </w:instrText>
      </w:r>
      <w:r>
        <w:fldChar w:fldCharType="separate"/>
      </w:r>
      <w:r>
        <w:t>120</w:t>
      </w:r>
      <w:r>
        <w:fldChar w:fldCharType="end"/>
      </w:r>
    </w:p>
    <w:p w14:paraId="55983910" w14:textId="11764B26" w:rsidR="00B56424" w:rsidRPr="007714EB" w:rsidRDefault="00B56424">
      <w:pPr>
        <w:pStyle w:val="TOC5"/>
        <w:rPr>
          <w:rFonts w:ascii="Calibri" w:hAnsi="Calibri"/>
          <w:sz w:val="22"/>
          <w:szCs w:val="22"/>
        </w:rPr>
      </w:pPr>
      <w:r>
        <w:t>9.5.2.1</w:t>
      </w:r>
      <w:r w:rsidRPr="007714EB">
        <w:rPr>
          <w:rFonts w:ascii="Calibri" w:hAnsi="Calibri"/>
          <w:sz w:val="22"/>
          <w:szCs w:val="22"/>
        </w:rPr>
        <w:tab/>
      </w:r>
      <w:r>
        <w:t>Enhanced Industrial IoT and URLLC support for NR [RAN2 WI: NR_IIOT_URLLC_enh]</w:t>
      </w:r>
      <w:r>
        <w:tab/>
      </w:r>
      <w:r>
        <w:fldChar w:fldCharType="begin"/>
      </w:r>
      <w:r>
        <w:instrText xml:space="preserve"> PAGEREF _Toc105285848 \h </w:instrText>
      </w:r>
      <w:r>
        <w:fldChar w:fldCharType="separate"/>
      </w:r>
      <w:r>
        <w:t>120</w:t>
      </w:r>
      <w:r>
        <w:fldChar w:fldCharType="end"/>
      </w:r>
    </w:p>
    <w:p w14:paraId="4BD1FA0C" w14:textId="3916210B" w:rsidR="00B56424" w:rsidRPr="007714EB" w:rsidRDefault="00B56424">
      <w:pPr>
        <w:pStyle w:val="TOC5"/>
        <w:rPr>
          <w:rFonts w:ascii="Calibri" w:hAnsi="Calibri"/>
          <w:sz w:val="22"/>
          <w:szCs w:val="22"/>
        </w:rPr>
      </w:pPr>
      <w:r>
        <w:t>9.5.2.2</w:t>
      </w:r>
      <w:r w:rsidRPr="007714EB">
        <w:rPr>
          <w:rFonts w:ascii="Calibri" w:hAnsi="Calibri"/>
          <w:sz w:val="22"/>
          <w:szCs w:val="22"/>
        </w:rPr>
        <w:tab/>
      </w:r>
      <w:r>
        <w:t>Solutions for NR to support NTN [RAN2 WI: NR_NTN_solutions]</w:t>
      </w:r>
      <w:r>
        <w:tab/>
      </w:r>
      <w:r>
        <w:fldChar w:fldCharType="begin"/>
      </w:r>
      <w:r>
        <w:instrText xml:space="preserve"> PAGEREF _Toc105285849 \h </w:instrText>
      </w:r>
      <w:r>
        <w:fldChar w:fldCharType="separate"/>
      </w:r>
      <w:r>
        <w:t>122</w:t>
      </w:r>
      <w:r>
        <w:fldChar w:fldCharType="end"/>
      </w:r>
    </w:p>
    <w:p w14:paraId="51727307" w14:textId="4BE04467" w:rsidR="00B56424" w:rsidRPr="007714EB" w:rsidRDefault="00B56424">
      <w:pPr>
        <w:pStyle w:val="TOC5"/>
        <w:rPr>
          <w:rFonts w:ascii="Calibri" w:hAnsi="Calibri"/>
          <w:sz w:val="22"/>
          <w:szCs w:val="22"/>
        </w:rPr>
      </w:pPr>
      <w:r>
        <w:t>9.5.2.3</w:t>
      </w:r>
      <w:r w:rsidRPr="007714EB">
        <w:rPr>
          <w:rFonts w:ascii="Calibri" w:hAnsi="Calibri"/>
          <w:sz w:val="22"/>
          <w:szCs w:val="22"/>
        </w:rPr>
        <w:tab/>
      </w:r>
      <w:r>
        <w:t>UE power saving enhancements for NR [RAN2 WI: NR_UE_pow_sav_enh]</w:t>
      </w:r>
      <w:r>
        <w:tab/>
      </w:r>
      <w:r>
        <w:fldChar w:fldCharType="begin"/>
      </w:r>
      <w:r>
        <w:instrText xml:space="preserve"> PAGEREF _Toc105285850 \h </w:instrText>
      </w:r>
      <w:r>
        <w:fldChar w:fldCharType="separate"/>
      </w:r>
      <w:r>
        <w:t>124</w:t>
      </w:r>
      <w:r>
        <w:fldChar w:fldCharType="end"/>
      </w:r>
    </w:p>
    <w:p w14:paraId="2EB3B720" w14:textId="226FC638" w:rsidR="00B56424" w:rsidRPr="007714EB" w:rsidRDefault="00B56424">
      <w:pPr>
        <w:pStyle w:val="TOC5"/>
        <w:rPr>
          <w:rFonts w:ascii="Calibri" w:hAnsi="Calibri"/>
          <w:sz w:val="22"/>
          <w:szCs w:val="22"/>
        </w:rPr>
      </w:pPr>
      <w:r>
        <w:t>9.5.2.4</w:t>
      </w:r>
      <w:r w:rsidRPr="007714EB">
        <w:rPr>
          <w:rFonts w:ascii="Calibri" w:hAnsi="Calibri"/>
          <w:sz w:val="22"/>
          <w:szCs w:val="22"/>
        </w:rPr>
        <w:tab/>
      </w:r>
      <w:r>
        <w:t>Core part: NR multicast and broadcast services [RAN2 WI: NR_MBS-Core]</w:t>
      </w:r>
      <w:r>
        <w:tab/>
      </w:r>
      <w:r>
        <w:fldChar w:fldCharType="begin"/>
      </w:r>
      <w:r>
        <w:instrText xml:space="preserve"> PAGEREF _Toc105285851 \h </w:instrText>
      </w:r>
      <w:r>
        <w:fldChar w:fldCharType="separate"/>
      </w:r>
      <w:r>
        <w:t>127</w:t>
      </w:r>
      <w:r>
        <w:fldChar w:fldCharType="end"/>
      </w:r>
    </w:p>
    <w:p w14:paraId="3F850976" w14:textId="5DF453CE" w:rsidR="00B56424" w:rsidRPr="007714EB" w:rsidRDefault="00B56424">
      <w:pPr>
        <w:pStyle w:val="TOC5"/>
        <w:rPr>
          <w:rFonts w:ascii="Calibri" w:hAnsi="Calibri"/>
          <w:sz w:val="22"/>
          <w:szCs w:val="22"/>
        </w:rPr>
      </w:pPr>
      <w:r>
        <w:t>9.5.2.5</w:t>
      </w:r>
      <w:r w:rsidRPr="007714EB">
        <w:rPr>
          <w:rFonts w:ascii="Calibri" w:hAnsi="Calibri"/>
          <w:sz w:val="22"/>
          <w:szCs w:val="22"/>
        </w:rPr>
        <w:tab/>
      </w:r>
      <w:r>
        <w:t>Further Multi-RAT Dual-Connectivity enhancements [RAN2 WI: LTE_NR_DC_enh2]</w:t>
      </w:r>
      <w:r>
        <w:tab/>
      </w:r>
      <w:r>
        <w:fldChar w:fldCharType="begin"/>
      </w:r>
      <w:r>
        <w:instrText xml:space="preserve"> PAGEREF _Toc105285852 \h </w:instrText>
      </w:r>
      <w:r>
        <w:fldChar w:fldCharType="separate"/>
      </w:r>
      <w:r>
        <w:t>131</w:t>
      </w:r>
      <w:r>
        <w:fldChar w:fldCharType="end"/>
      </w:r>
    </w:p>
    <w:p w14:paraId="6DC8CE9A" w14:textId="1EB09EE5" w:rsidR="00B56424" w:rsidRPr="007714EB" w:rsidRDefault="00B56424">
      <w:pPr>
        <w:pStyle w:val="TOC5"/>
        <w:rPr>
          <w:rFonts w:ascii="Calibri" w:hAnsi="Calibri"/>
          <w:sz w:val="22"/>
          <w:szCs w:val="22"/>
        </w:rPr>
      </w:pPr>
      <w:r>
        <w:t>9.5.2.6</w:t>
      </w:r>
      <w:r w:rsidRPr="007714EB">
        <w:rPr>
          <w:rFonts w:ascii="Calibri" w:hAnsi="Calibri"/>
          <w:sz w:val="22"/>
          <w:szCs w:val="22"/>
        </w:rPr>
        <w:tab/>
      </w:r>
      <w:r>
        <w:t>Enhancements to IAB for NR [RAN2 WI: NR_IAB_enh]</w:t>
      </w:r>
      <w:r>
        <w:tab/>
      </w:r>
      <w:r>
        <w:fldChar w:fldCharType="begin"/>
      </w:r>
      <w:r>
        <w:instrText xml:space="preserve"> PAGEREF _Toc105285853 \h </w:instrText>
      </w:r>
      <w:r>
        <w:fldChar w:fldCharType="separate"/>
      </w:r>
      <w:r>
        <w:t>132</w:t>
      </w:r>
      <w:r>
        <w:fldChar w:fldCharType="end"/>
      </w:r>
    </w:p>
    <w:p w14:paraId="4BAAE8E0" w14:textId="5992585D" w:rsidR="00B56424" w:rsidRPr="007714EB" w:rsidRDefault="00B56424">
      <w:pPr>
        <w:pStyle w:val="TOC5"/>
        <w:rPr>
          <w:rFonts w:ascii="Calibri" w:hAnsi="Calibri"/>
          <w:sz w:val="22"/>
          <w:szCs w:val="22"/>
        </w:rPr>
      </w:pPr>
      <w:r>
        <w:t>9.5.2.7</w:t>
      </w:r>
      <w:r w:rsidRPr="007714EB">
        <w:rPr>
          <w:rFonts w:ascii="Calibri" w:hAnsi="Calibri"/>
          <w:sz w:val="22"/>
          <w:szCs w:val="22"/>
        </w:rPr>
        <w:tab/>
      </w:r>
      <w:r>
        <w:t>NR small data transmissions in INACTIVE state [RAN2 WI: NR_SmallData_INACTIVE]</w:t>
      </w:r>
      <w:r>
        <w:tab/>
      </w:r>
      <w:r>
        <w:fldChar w:fldCharType="begin"/>
      </w:r>
      <w:r>
        <w:instrText xml:space="preserve"> PAGEREF _Toc105285854 \h </w:instrText>
      </w:r>
      <w:r>
        <w:fldChar w:fldCharType="separate"/>
      </w:r>
      <w:r>
        <w:t>133</w:t>
      </w:r>
      <w:r>
        <w:fldChar w:fldCharType="end"/>
      </w:r>
    </w:p>
    <w:p w14:paraId="76B4A7D2" w14:textId="19170AB7" w:rsidR="00B56424" w:rsidRPr="007714EB" w:rsidRDefault="00B56424">
      <w:pPr>
        <w:pStyle w:val="TOC5"/>
        <w:rPr>
          <w:rFonts w:ascii="Calibri" w:hAnsi="Calibri"/>
          <w:sz w:val="22"/>
          <w:szCs w:val="22"/>
        </w:rPr>
      </w:pPr>
      <w:r>
        <w:t>9.5.2.8</w:t>
      </w:r>
      <w:r w:rsidRPr="007714EB">
        <w:rPr>
          <w:rFonts w:ascii="Calibri" w:hAnsi="Calibri"/>
          <w:sz w:val="22"/>
          <w:szCs w:val="22"/>
        </w:rPr>
        <w:tab/>
      </w:r>
      <w:r>
        <w:t>Core part: Support for Multi-SIM devices for LTE/NR [RAN2 WI: LTE_NR_MUSIM-Core]</w:t>
      </w:r>
      <w:r>
        <w:tab/>
      </w:r>
      <w:r>
        <w:fldChar w:fldCharType="begin"/>
      </w:r>
      <w:r>
        <w:instrText xml:space="preserve"> PAGEREF _Toc105285855 \h </w:instrText>
      </w:r>
      <w:r>
        <w:fldChar w:fldCharType="separate"/>
      </w:r>
      <w:r>
        <w:t>134</w:t>
      </w:r>
      <w:r>
        <w:fldChar w:fldCharType="end"/>
      </w:r>
    </w:p>
    <w:p w14:paraId="0B972A50" w14:textId="512F91FD" w:rsidR="00B56424" w:rsidRPr="007714EB" w:rsidRDefault="00B56424">
      <w:pPr>
        <w:pStyle w:val="TOC5"/>
        <w:rPr>
          <w:rFonts w:ascii="Calibri" w:hAnsi="Calibri"/>
          <w:sz w:val="22"/>
          <w:szCs w:val="22"/>
        </w:rPr>
      </w:pPr>
      <w:r>
        <w:t>9.5.2.9</w:t>
      </w:r>
      <w:r w:rsidRPr="007714EB">
        <w:rPr>
          <w:rFonts w:ascii="Calibri" w:hAnsi="Calibri"/>
          <w:sz w:val="22"/>
          <w:szCs w:val="22"/>
        </w:rPr>
        <w:tab/>
      </w:r>
      <w:r>
        <w:t>Core part: NR UDC [RAN2 WI: NR_UDC-Core]</w:t>
      </w:r>
      <w:r>
        <w:tab/>
      </w:r>
      <w:r>
        <w:fldChar w:fldCharType="begin"/>
      </w:r>
      <w:r>
        <w:instrText xml:space="preserve"> PAGEREF _Toc105285856 \h </w:instrText>
      </w:r>
      <w:r>
        <w:fldChar w:fldCharType="separate"/>
      </w:r>
      <w:r>
        <w:t>135</w:t>
      </w:r>
      <w:r>
        <w:fldChar w:fldCharType="end"/>
      </w:r>
    </w:p>
    <w:p w14:paraId="413EFED4" w14:textId="570BFC54" w:rsidR="00B56424" w:rsidRPr="007714EB" w:rsidRDefault="00B56424">
      <w:pPr>
        <w:pStyle w:val="TOC5"/>
        <w:rPr>
          <w:rFonts w:ascii="Calibri" w:hAnsi="Calibri"/>
          <w:sz w:val="22"/>
          <w:szCs w:val="22"/>
        </w:rPr>
      </w:pPr>
      <w:r>
        <w:t>9.5.2.10</w:t>
      </w:r>
      <w:r w:rsidRPr="007714EB">
        <w:rPr>
          <w:rFonts w:ascii="Calibri" w:hAnsi="Calibri"/>
          <w:sz w:val="22"/>
          <w:szCs w:val="22"/>
        </w:rPr>
        <w:tab/>
      </w:r>
      <w:r>
        <w:t>Core part: Enhancement of RAN slicing for NR [RAN2 WI: NR_slice-Core]</w:t>
      </w:r>
      <w:r>
        <w:tab/>
      </w:r>
      <w:r>
        <w:fldChar w:fldCharType="begin"/>
      </w:r>
      <w:r>
        <w:instrText xml:space="preserve"> PAGEREF _Toc105285857 \h </w:instrText>
      </w:r>
      <w:r>
        <w:fldChar w:fldCharType="separate"/>
      </w:r>
      <w:r>
        <w:t>136</w:t>
      </w:r>
      <w:r>
        <w:fldChar w:fldCharType="end"/>
      </w:r>
    </w:p>
    <w:p w14:paraId="28C2D499" w14:textId="12058DCF" w:rsidR="00B56424" w:rsidRPr="007714EB" w:rsidRDefault="00B56424">
      <w:pPr>
        <w:pStyle w:val="TOC5"/>
        <w:rPr>
          <w:rFonts w:ascii="Calibri" w:hAnsi="Calibri"/>
          <w:sz w:val="22"/>
          <w:szCs w:val="22"/>
        </w:rPr>
      </w:pPr>
      <w:r>
        <w:t>9.5.2.11</w:t>
      </w:r>
      <w:r w:rsidRPr="007714EB">
        <w:rPr>
          <w:rFonts w:ascii="Calibri" w:hAnsi="Calibri"/>
          <w:sz w:val="22"/>
          <w:szCs w:val="22"/>
        </w:rPr>
        <w:tab/>
      </w:r>
      <w:r>
        <w:t>NR Sidelink Relay [RAN2 WI: NR_SL_relay]</w:t>
      </w:r>
      <w:r>
        <w:tab/>
      </w:r>
      <w:r>
        <w:fldChar w:fldCharType="begin"/>
      </w:r>
      <w:r>
        <w:instrText xml:space="preserve"> PAGEREF _Toc105285858 \h </w:instrText>
      </w:r>
      <w:r>
        <w:fldChar w:fldCharType="separate"/>
      </w:r>
      <w:r>
        <w:t>141</w:t>
      </w:r>
      <w:r>
        <w:fldChar w:fldCharType="end"/>
      </w:r>
    </w:p>
    <w:p w14:paraId="5562B34B" w14:textId="5E7CF66C" w:rsidR="00B56424" w:rsidRPr="007714EB" w:rsidRDefault="00B56424">
      <w:pPr>
        <w:pStyle w:val="TOC4"/>
        <w:rPr>
          <w:rFonts w:ascii="Calibri" w:hAnsi="Calibri"/>
          <w:sz w:val="22"/>
          <w:szCs w:val="22"/>
        </w:rPr>
      </w:pPr>
      <w:r>
        <w:t>9.5.3</w:t>
      </w:r>
      <w:r w:rsidRPr="007714EB">
        <w:rPr>
          <w:rFonts w:ascii="Calibri" w:hAnsi="Calibri"/>
          <w:sz w:val="22"/>
          <w:szCs w:val="22"/>
        </w:rPr>
        <w:tab/>
      </w:r>
      <w:r>
        <w:t>RAN3 led WIs</w:t>
      </w:r>
      <w:r>
        <w:tab/>
      </w:r>
      <w:r>
        <w:fldChar w:fldCharType="begin"/>
      </w:r>
      <w:r>
        <w:instrText xml:space="preserve"> PAGEREF _Toc105285859 \h </w:instrText>
      </w:r>
      <w:r>
        <w:fldChar w:fldCharType="separate"/>
      </w:r>
      <w:r>
        <w:t>142</w:t>
      </w:r>
      <w:r>
        <w:fldChar w:fldCharType="end"/>
      </w:r>
    </w:p>
    <w:p w14:paraId="4685298D" w14:textId="7B90DB6B" w:rsidR="00B56424" w:rsidRPr="007714EB" w:rsidRDefault="00B56424">
      <w:pPr>
        <w:pStyle w:val="TOC5"/>
        <w:rPr>
          <w:rFonts w:ascii="Calibri" w:hAnsi="Calibri"/>
          <w:sz w:val="22"/>
          <w:szCs w:val="22"/>
        </w:rPr>
      </w:pPr>
      <w:r>
        <w:t>9.5.3.1</w:t>
      </w:r>
      <w:r w:rsidRPr="007714EB">
        <w:rPr>
          <w:rFonts w:ascii="Calibri" w:hAnsi="Calibri"/>
          <w:sz w:val="22"/>
          <w:szCs w:val="22"/>
        </w:rPr>
        <w:tab/>
      </w:r>
      <w:r>
        <w:t>Core part: Enhanced eNB(s) architecture evolution for E-UTRAN and NG-RAN [RAN3 WI: LTE_NR_arch_evo_enh-Core]</w:t>
      </w:r>
      <w:r>
        <w:tab/>
      </w:r>
      <w:r>
        <w:fldChar w:fldCharType="begin"/>
      </w:r>
      <w:r>
        <w:instrText xml:space="preserve"> PAGEREF _Toc105285860 \h </w:instrText>
      </w:r>
      <w:r>
        <w:fldChar w:fldCharType="separate"/>
      </w:r>
      <w:r>
        <w:t>142</w:t>
      </w:r>
      <w:r>
        <w:fldChar w:fldCharType="end"/>
      </w:r>
    </w:p>
    <w:p w14:paraId="7D97CFE0" w14:textId="3DE48561" w:rsidR="00B56424" w:rsidRPr="007714EB" w:rsidRDefault="00B56424">
      <w:pPr>
        <w:pStyle w:val="TOC5"/>
        <w:rPr>
          <w:rFonts w:ascii="Calibri" w:hAnsi="Calibri"/>
          <w:sz w:val="22"/>
          <w:szCs w:val="22"/>
        </w:rPr>
      </w:pPr>
      <w:r>
        <w:t>9.5.3.2</w:t>
      </w:r>
      <w:r w:rsidRPr="007714EB">
        <w:rPr>
          <w:rFonts w:ascii="Calibri" w:hAnsi="Calibri"/>
          <w:sz w:val="22"/>
          <w:szCs w:val="22"/>
        </w:rPr>
        <w:tab/>
      </w:r>
      <w:r>
        <w:t>Core part: Enhancement of data collection for SON/MDT in NR and EN-DC [RAN3 WI: NR_ENDC_SON_MDT_enh-Core]</w:t>
      </w:r>
      <w:r>
        <w:tab/>
      </w:r>
      <w:r>
        <w:fldChar w:fldCharType="begin"/>
      </w:r>
      <w:r>
        <w:instrText xml:space="preserve"> PAGEREF _Toc105285861 \h </w:instrText>
      </w:r>
      <w:r>
        <w:fldChar w:fldCharType="separate"/>
      </w:r>
      <w:r>
        <w:t>145</w:t>
      </w:r>
      <w:r>
        <w:fldChar w:fldCharType="end"/>
      </w:r>
    </w:p>
    <w:p w14:paraId="440EB36B" w14:textId="20E18BEE" w:rsidR="00B56424" w:rsidRPr="007714EB" w:rsidRDefault="00B56424">
      <w:pPr>
        <w:pStyle w:val="TOC5"/>
        <w:rPr>
          <w:rFonts w:ascii="Calibri" w:hAnsi="Calibri"/>
          <w:sz w:val="22"/>
          <w:szCs w:val="22"/>
        </w:rPr>
      </w:pPr>
      <w:r>
        <w:t>9.5.3.3</w:t>
      </w:r>
      <w:r w:rsidRPr="007714EB">
        <w:rPr>
          <w:rFonts w:ascii="Calibri" w:hAnsi="Calibri"/>
          <w:sz w:val="22"/>
          <w:szCs w:val="22"/>
        </w:rPr>
        <w:tab/>
      </w:r>
      <w:r>
        <w:t>Core part: Enhancement of Private Network support for NG-RAN [RAN3 WI: NG_RAN_PRN_enh-Core]</w:t>
      </w:r>
      <w:r>
        <w:tab/>
      </w:r>
      <w:r>
        <w:fldChar w:fldCharType="begin"/>
      </w:r>
      <w:r>
        <w:instrText xml:space="preserve"> PAGEREF _Toc105285862 \h </w:instrText>
      </w:r>
      <w:r>
        <w:fldChar w:fldCharType="separate"/>
      </w:r>
      <w:r>
        <w:t>147</w:t>
      </w:r>
      <w:r>
        <w:fldChar w:fldCharType="end"/>
      </w:r>
    </w:p>
    <w:p w14:paraId="0305F135" w14:textId="3D45303D" w:rsidR="00B56424" w:rsidRPr="007714EB" w:rsidRDefault="00B56424">
      <w:pPr>
        <w:pStyle w:val="TOC5"/>
        <w:rPr>
          <w:rFonts w:ascii="Calibri" w:hAnsi="Calibri"/>
          <w:sz w:val="22"/>
          <w:szCs w:val="22"/>
        </w:rPr>
      </w:pPr>
      <w:r>
        <w:t>9.5.3.4</w:t>
      </w:r>
      <w:r w:rsidRPr="007714EB">
        <w:rPr>
          <w:rFonts w:ascii="Calibri" w:hAnsi="Calibri"/>
          <w:sz w:val="22"/>
          <w:szCs w:val="22"/>
        </w:rPr>
        <w:tab/>
      </w:r>
      <w:r>
        <w:t>Core part: NR QoE management and optimizations for diverse services [RAN3 WI: NR_QoE-Core]</w:t>
      </w:r>
      <w:r>
        <w:tab/>
      </w:r>
      <w:r>
        <w:fldChar w:fldCharType="begin"/>
      </w:r>
      <w:r>
        <w:instrText xml:space="preserve"> PAGEREF _Toc105285863 \h </w:instrText>
      </w:r>
      <w:r>
        <w:fldChar w:fldCharType="separate"/>
      </w:r>
      <w:r>
        <w:t>148</w:t>
      </w:r>
      <w:r>
        <w:fldChar w:fldCharType="end"/>
      </w:r>
    </w:p>
    <w:p w14:paraId="16032FDC" w14:textId="56183B90" w:rsidR="00B56424" w:rsidRPr="007714EB" w:rsidRDefault="00B56424">
      <w:pPr>
        <w:pStyle w:val="TOC5"/>
        <w:rPr>
          <w:rFonts w:ascii="Calibri" w:hAnsi="Calibri"/>
          <w:sz w:val="22"/>
          <w:szCs w:val="22"/>
        </w:rPr>
      </w:pPr>
      <w:r>
        <w:t>9.5.3.5</w:t>
      </w:r>
      <w:r w:rsidRPr="007714EB">
        <w:rPr>
          <w:rFonts w:ascii="Calibri" w:hAnsi="Calibri"/>
          <w:sz w:val="22"/>
          <w:szCs w:val="22"/>
        </w:rPr>
        <w:tab/>
      </w:r>
      <w:r>
        <w:t>Core part: User Plane Integrity Protection support for EPC connected architectures [New RAN3 WI: UPIP_SEC_LTE-RAN-Core]</w:t>
      </w:r>
      <w:r>
        <w:tab/>
      </w:r>
      <w:r>
        <w:fldChar w:fldCharType="begin"/>
      </w:r>
      <w:r>
        <w:instrText xml:space="preserve"> PAGEREF _Toc105285864 \h </w:instrText>
      </w:r>
      <w:r>
        <w:fldChar w:fldCharType="separate"/>
      </w:r>
      <w:r>
        <w:t>148</w:t>
      </w:r>
      <w:r>
        <w:fldChar w:fldCharType="end"/>
      </w:r>
    </w:p>
    <w:p w14:paraId="134FC7D8" w14:textId="16FD75B1" w:rsidR="00B56424" w:rsidRPr="007714EB" w:rsidRDefault="00B56424">
      <w:pPr>
        <w:pStyle w:val="TOC4"/>
        <w:rPr>
          <w:rFonts w:ascii="Calibri" w:hAnsi="Calibri"/>
          <w:sz w:val="22"/>
          <w:szCs w:val="22"/>
        </w:rPr>
      </w:pPr>
      <w:r>
        <w:t>9.5.4</w:t>
      </w:r>
      <w:r w:rsidRPr="007714EB">
        <w:rPr>
          <w:rFonts w:ascii="Calibri" w:hAnsi="Calibri"/>
          <w:sz w:val="22"/>
          <w:szCs w:val="22"/>
        </w:rPr>
        <w:tab/>
      </w:r>
      <w:r>
        <w:t>RAN4 led WIs</w:t>
      </w:r>
      <w:r>
        <w:tab/>
      </w:r>
      <w:r>
        <w:fldChar w:fldCharType="begin"/>
      </w:r>
      <w:r>
        <w:instrText xml:space="preserve"> PAGEREF _Toc105285865 \h </w:instrText>
      </w:r>
      <w:r>
        <w:fldChar w:fldCharType="separate"/>
      </w:r>
      <w:r>
        <w:t>150</w:t>
      </w:r>
      <w:r>
        <w:fldChar w:fldCharType="end"/>
      </w:r>
    </w:p>
    <w:p w14:paraId="76B2676E" w14:textId="6B194B74" w:rsidR="00B56424" w:rsidRPr="007714EB" w:rsidRDefault="00B56424">
      <w:pPr>
        <w:pStyle w:val="TOC5"/>
        <w:rPr>
          <w:rFonts w:ascii="Calibri" w:hAnsi="Calibri"/>
          <w:sz w:val="22"/>
          <w:szCs w:val="22"/>
        </w:rPr>
      </w:pPr>
      <w:r>
        <w:t>9.5.4.1</w:t>
      </w:r>
      <w:r w:rsidRPr="007714EB">
        <w:rPr>
          <w:rFonts w:ascii="Calibri" w:hAnsi="Calibri"/>
          <w:sz w:val="22"/>
          <w:szCs w:val="22"/>
        </w:rPr>
        <w:tab/>
      </w:r>
      <w:r>
        <w:t>MIMO OTA requirements for NR UEs [RAN4 WI: NR_MIMO_OTA]</w:t>
      </w:r>
      <w:r>
        <w:tab/>
      </w:r>
      <w:r>
        <w:fldChar w:fldCharType="begin"/>
      </w:r>
      <w:r>
        <w:instrText xml:space="preserve"> PAGEREF _Toc105285866 \h </w:instrText>
      </w:r>
      <w:r>
        <w:fldChar w:fldCharType="separate"/>
      </w:r>
      <w:r>
        <w:t>150</w:t>
      </w:r>
      <w:r>
        <w:fldChar w:fldCharType="end"/>
      </w:r>
    </w:p>
    <w:p w14:paraId="3536EF7B" w14:textId="05AF486D" w:rsidR="00B56424" w:rsidRPr="007714EB" w:rsidRDefault="00B56424">
      <w:pPr>
        <w:pStyle w:val="TOC5"/>
        <w:rPr>
          <w:rFonts w:ascii="Calibri" w:hAnsi="Calibri"/>
          <w:sz w:val="22"/>
          <w:szCs w:val="22"/>
        </w:rPr>
      </w:pPr>
      <w:r>
        <w:lastRenderedPageBreak/>
        <w:t>9.5.4.2</w:t>
      </w:r>
      <w:r w:rsidRPr="007714EB">
        <w:rPr>
          <w:rFonts w:ascii="Calibri" w:hAnsi="Calibri"/>
          <w:sz w:val="22"/>
          <w:szCs w:val="22"/>
        </w:rPr>
        <w:tab/>
      </w:r>
      <w:r>
        <w:t>Introduction of UE TRP and TRS requirements and test methodologies for FR1 (NR SA and EN-DC) [RAN4 WI: NR_FR1_TRP_TRS]</w:t>
      </w:r>
      <w:r>
        <w:tab/>
      </w:r>
      <w:r>
        <w:fldChar w:fldCharType="begin"/>
      </w:r>
      <w:r>
        <w:instrText xml:space="preserve"> PAGEREF _Toc105285867 \h </w:instrText>
      </w:r>
      <w:r>
        <w:fldChar w:fldCharType="separate"/>
      </w:r>
      <w:r>
        <w:t>150</w:t>
      </w:r>
      <w:r>
        <w:fldChar w:fldCharType="end"/>
      </w:r>
    </w:p>
    <w:p w14:paraId="178E19BA" w14:textId="4B15A2BC" w:rsidR="00B56424" w:rsidRPr="007714EB" w:rsidRDefault="00B56424">
      <w:pPr>
        <w:pStyle w:val="TOC5"/>
        <w:rPr>
          <w:rFonts w:ascii="Calibri" w:hAnsi="Calibri"/>
          <w:sz w:val="22"/>
          <w:szCs w:val="22"/>
        </w:rPr>
      </w:pPr>
      <w:r>
        <w:t>9.5.4.3</w:t>
      </w:r>
      <w:r w:rsidRPr="007714EB">
        <w:rPr>
          <w:rFonts w:ascii="Calibri" w:hAnsi="Calibri"/>
          <w:sz w:val="22"/>
          <w:szCs w:val="22"/>
        </w:rPr>
        <w:tab/>
      </w:r>
      <w:r>
        <w:t>Perf. part: Further enhancement on NR demodulation performance [RAN4 WI: NR_demod_enh2-Perf]</w:t>
      </w:r>
      <w:r>
        <w:tab/>
      </w:r>
      <w:r>
        <w:fldChar w:fldCharType="begin"/>
      </w:r>
      <w:r>
        <w:instrText xml:space="preserve"> PAGEREF _Toc105285868 \h </w:instrText>
      </w:r>
      <w:r>
        <w:fldChar w:fldCharType="separate"/>
      </w:r>
      <w:r>
        <w:t>151</w:t>
      </w:r>
      <w:r>
        <w:fldChar w:fldCharType="end"/>
      </w:r>
    </w:p>
    <w:p w14:paraId="417DB875" w14:textId="46C01D00" w:rsidR="00B56424" w:rsidRPr="007714EB" w:rsidRDefault="00B56424">
      <w:pPr>
        <w:pStyle w:val="TOC5"/>
        <w:rPr>
          <w:rFonts w:ascii="Calibri" w:hAnsi="Calibri"/>
          <w:sz w:val="22"/>
          <w:szCs w:val="22"/>
        </w:rPr>
      </w:pPr>
      <w:r>
        <w:t>9.5.4.4</w:t>
      </w:r>
      <w:r w:rsidRPr="007714EB">
        <w:rPr>
          <w:rFonts w:ascii="Calibri" w:hAnsi="Calibri"/>
          <w:sz w:val="22"/>
          <w:szCs w:val="22"/>
        </w:rPr>
        <w:tab/>
      </w:r>
      <w:r>
        <w:t>Introduction of DL 1024QAM for NR FR1 [RAN4 WI: NR_DL1024QAM_FR1]</w:t>
      </w:r>
      <w:r>
        <w:tab/>
      </w:r>
      <w:r>
        <w:fldChar w:fldCharType="begin"/>
      </w:r>
      <w:r>
        <w:instrText xml:space="preserve"> PAGEREF _Toc105285869 \h </w:instrText>
      </w:r>
      <w:r>
        <w:fldChar w:fldCharType="separate"/>
      </w:r>
      <w:r>
        <w:t>152</w:t>
      </w:r>
      <w:r>
        <w:fldChar w:fldCharType="end"/>
      </w:r>
    </w:p>
    <w:p w14:paraId="0F1A29B6" w14:textId="3982B1D6" w:rsidR="00B56424" w:rsidRPr="007714EB" w:rsidRDefault="00B56424">
      <w:pPr>
        <w:pStyle w:val="TOC5"/>
        <w:rPr>
          <w:rFonts w:ascii="Calibri" w:hAnsi="Calibri"/>
          <w:sz w:val="22"/>
          <w:szCs w:val="22"/>
        </w:rPr>
      </w:pPr>
      <w:r>
        <w:t>9.5.4.5</w:t>
      </w:r>
      <w:r w:rsidRPr="007714EB">
        <w:rPr>
          <w:rFonts w:ascii="Calibri" w:hAnsi="Calibri"/>
          <w:sz w:val="22"/>
          <w:szCs w:val="22"/>
        </w:rPr>
        <w:tab/>
      </w:r>
      <w:r>
        <w:t>Enhanced NR support for high speed train scenario for FR1 [RAN4 WI: NR_HST_FR1_enh]</w:t>
      </w:r>
      <w:r>
        <w:tab/>
      </w:r>
      <w:r>
        <w:fldChar w:fldCharType="begin"/>
      </w:r>
      <w:r>
        <w:instrText xml:space="preserve"> PAGEREF _Toc105285870 \h </w:instrText>
      </w:r>
      <w:r>
        <w:fldChar w:fldCharType="separate"/>
      </w:r>
      <w:r>
        <w:t>153</w:t>
      </w:r>
      <w:r>
        <w:fldChar w:fldCharType="end"/>
      </w:r>
    </w:p>
    <w:p w14:paraId="79BEF059" w14:textId="37F1B197" w:rsidR="00B56424" w:rsidRPr="007714EB" w:rsidRDefault="00B56424">
      <w:pPr>
        <w:pStyle w:val="TOC5"/>
        <w:rPr>
          <w:rFonts w:ascii="Calibri" w:hAnsi="Calibri"/>
          <w:sz w:val="22"/>
          <w:szCs w:val="22"/>
        </w:rPr>
      </w:pPr>
      <w:r>
        <w:t>9.5.4.6</w:t>
      </w:r>
      <w:r w:rsidRPr="007714EB">
        <w:rPr>
          <w:rFonts w:ascii="Calibri" w:hAnsi="Calibri"/>
          <w:sz w:val="22"/>
          <w:szCs w:val="22"/>
        </w:rPr>
        <w:tab/>
      </w:r>
      <w:r>
        <w:t>NR support for high speed train scenario for FR2 [RAN4 WI: NR_HST_FR2]</w:t>
      </w:r>
      <w:r>
        <w:tab/>
      </w:r>
      <w:r>
        <w:fldChar w:fldCharType="begin"/>
      </w:r>
      <w:r>
        <w:instrText xml:space="preserve"> PAGEREF _Toc105285871 \h </w:instrText>
      </w:r>
      <w:r>
        <w:fldChar w:fldCharType="separate"/>
      </w:r>
      <w:r>
        <w:t>153</w:t>
      </w:r>
      <w:r>
        <w:fldChar w:fldCharType="end"/>
      </w:r>
    </w:p>
    <w:p w14:paraId="2D17803E" w14:textId="74AEC642" w:rsidR="00B56424" w:rsidRPr="007714EB" w:rsidRDefault="00B56424">
      <w:pPr>
        <w:pStyle w:val="TOC5"/>
        <w:rPr>
          <w:rFonts w:ascii="Calibri" w:hAnsi="Calibri"/>
          <w:sz w:val="22"/>
          <w:szCs w:val="22"/>
        </w:rPr>
      </w:pPr>
      <w:r>
        <w:t>9.5.4.7</w:t>
      </w:r>
      <w:r w:rsidRPr="007714EB">
        <w:rPr>
          <w:rFonts w:ascii="Calibri" w:hAnsi="Calibri"/>
          <w:sz w:val="22"/>
          <w:szCs w:val="22"/>
        </w:rPr>
        <w:tab/>
      </w:r>
      <w:r>
        <w:t>RF requirements enhancement for NR FR1 [RAN4 WI: NR_RF_FR1_enh]</w:t>
      </w:r>
      <w:r>
        <w:tab/>
      </w:r>
      <w:r>
        <w:fldChar w:fldCharType="begin"/>
      </w:r>
      <w:r>
        <w:instrText xml:space="preserve"> PAGEREF _Toc105285872 \h </w:instrText>
      </w:r>
      <w:r>
        <w:fldChar w:fldCharType="separate"/>
      </w:r>
      <w:r>
        <w:t>155</w:t>
      </w:r>
      <w:r>
        <w:fldChar w:fldCharType="end"/>
      </w:r>
    </w:p>
    <w:p w14:paraId="799F9260" w14:textId="5740BB23" w:rsidR="00B56424" w:rsidRPr="007714EB" w:rsidRDefault="00B56424">
      <w:pPr>
        <w:pStyle w:val="TOC5"/>
        <w:rPr>
          <w:rFonts w:ascii="Calibri" w:hAnsi="Calibri"/>
          <w:sz w:val="22"/>
          <w:szCs w:val="22"/>
        </w:rPr>
      </w:pPr>
      <w:r>
        <w:t>9.5.4.8</w:t>
      </w:r>
      <w:r w:rsidRPr="007714EB">
        <w:rPr>
          <w:rFonts w:ascii="Calibri" w:hAnsi="Calibri"/>
          <w:sz w:val="22"/>
          <w:szCs w:val="22"/>
        </w:rPr>
        <w:tab/>
      </w:r>
      <w:r>
        <w:t>Further enhancements of NR RF requirements for FR2 [RAN4 WI: NR_RF_FR2_req_enh2]</w:t>
      </w:r>
      <w:r>
        <w:tab/>
      </w:r>
      <w:r>
        <w:fldChar w:fldCharType="begin"/>
      </w:r>
      <w:r>
        <w:instrText xml:space="preserve"> PAGEREF _Toc105285873 \h </w:instrText>
      </w:r>
      <w:r>
        <w:fldChar w:fldCharType="separate"/>
      </w:r>
      <w:r>
        <w:t>158</w:t>
      </w:r>
      <w:r>
        <w:fldChar w:fldCharType="end"/>
      </w:r>
    </w:p>
    <w:p w14:paraId="79BF747E" w14:textId="3AE8368C" w:rsidR="00B56424" w:rsidRPr="007714EB" w:rsidRDefault="00B56424">
      <w:pPr>
        <w:pStyle w:val="TOC5"/>
        <w:rPr>
          <w:rFonts w:ascii="Calibri" w:hAnsi="Calibri"/>
          <w:sz w:val="22"/>
          <w:szCs w:val="22"/>
        </w:rPr>
      </w:pPr>
      <w:r>
        <w:t>9.5.4.9</w:t>
      </w:r>
      <w:r w:rsidRPr="007714EB">
        <w:rPr>
          <w:rFonts w:ascii="Calibri" w:hAnsi="Calibri"/>
          <w:sz w:val="22"/>
          <w:szCs w:val="22"/>
        </w:rPr>
        <w:tab/>
      </w:r>
      <w:r>
        <w:t>Further RRM enhancement for NR and MR-DC [RAN4 WI: NR_RRM_enh2]</w:t>
      </w:r>
      <w:r>
        <w:tab/>
      </w:r>
      <w:r>
        <w:fldChar w:fldCharType="begin"/>
      </w:r>
      <w:r>
        <w:instrText xml:space="preserve"> PAGEREF _Toc105285874 \h </w:instrText>
      </w:r>
      <w:r>
        <w:fldChar w:fldCharType="separate"/>
      </w:r>
      <w:r>
        <w:t>161</w:t>
      </w:r>
      <w:r>
        <w:fldChar w:fldCharType="end"/>
      </w:r>
    </w:p>
    <w:p w14:paraId="40E4FD49" w14:textId="6C988F60" w:rsidR="00B56424" w:rsidRPr="007714EB" w:rsidRDefault="00B56424">
      <w:pPr>
        <w:pStyle w:val="TOC5"/>
        <w:rPr>
          <w:rFonts w:ascii="Calibri" w:hAnsi="Calibri"/>
          <w:sz w:val="22"/>
          <w:szCs w:val="22"/>
        </w:rPr>
      </w:pPr>
      <w:r>
        <w:t>9.5.4.10</w:t>
      </w:r>
      <w:r w:rsidRPr="007714EB">
        <w:rPr>
          <w:rFonts w:ascii="Calibri" w:hAnsi="Calibri"/>
          <w:sz w:val="22"/>
          <w:szCs w:val="22"/>
        </w:rPr>
        <w:tab/>
      </w:r>
      <w:r>
        <w:t>NR and MR-DC measurement gap enhancements [RAN4 WI: NR_MG_enh]</w:t>
      </w:r>
      <w:r>
        <w:tab/>
      </w:r>
      <w:r>
        <w:fldChar w:fldCharType="begin"/>
      </w:r>
      <w:r>
        <w:instrText xml:space="preserve"> PAGEREF _Toc105285875 \h </w:instrText>
      </w:r>
      <w:r>
        <w:fldChar w:fldCharType="separate"/>
      </w:r>
      <w:r>
        <w:t>161</w:t>
      </w:r>
      <w:r>
        <w:fldChar w:fldCharType="end"/>
      </w:r>
    </w:p>
    <w:p w14:paraId="2BD5A892" w14:textId="56670300" w:rsidR="00B56424" w:rsidRPr="007714EB" w:rsidRDefault="00B56424">
      <w:pPr>
        <w:pStyle w:val="TOC5"/>
        <w:rPr>
          <w:rFonts w:ascii="Calibri" w:hAnsi="Calibri"/>
          <w:sz w:val="22"/>
          <w:szCs w:val="22"/>
        </w:rPr>
      </w:pPr>
      <w:r>
        <w:t>9.5.4.11</w:t>
      </w:r>
      <w:r w:rsidRPr="007714EB">
        <w:rPr>
          <w:rFonts w:ascii="Calibri" w:hAnsi="Calibri"/>
          <w:sz w:val="22"/>
          <w:szCs w:val="22"/>
        </w:rPr>
        <w:tab/>
      </w:r>
      <w:r>
        <w:t>NR repeaters [RAN4 WI: NR_repeaters]</w:t>
      </w:r>
      <w:r>
        <w:tab/>
      </w:r>
      <w:r>
        <w:fldChar w:fldCharType="begin"/>
      </w:r>
      <w:r>
        <w:instrText xml:space="preserve"> PAGEREF _Toc105285876 \h </w:instrText>
      </w:r>
      <w:r>
        <w:fldChar w:fldCharType="separate"/>
      </w:r>
      <w:r>
        <w:t>162</w:t>
      </w:r>
      <w:r>
        <w:fldChar w:fldCharType="end"/>
      </w:r>
    </w:p>
    <w:p w14:paraId="3EB0B4B8" w14:textId="33AF0A7B" w:rsidR="00B56424" w:rsidRPr="007714EB" w:rsidRDefault="00B56424">
      <w:pPr>
        <w:pStyle w:val="TOC5"/>
        <w:rPr>
          <w:rFonts w:ascii="Calibri" w:hAnsi="Calibri"/>
          <w:sz w:val="22"/>
          <w:szCs w:val="22"/>
        </w:rPr>
      </w:pPr>
      <w:r>
        <w:t>9.5.4.12</w:t>
      </w:r>
      <w:r w:rsidRPr="007714EB">
        <w:rPr>
          <w:rFonts w:ascii="Calibri" w:hAnsi="Calibri"/>
          <w:sz w:val="22"/>
          <w:szCs w:val="22"/>
        </w:rPr>
        <w:tab/>
      </w:r>
      <w:r>
        <w:t>Core part: Introduction of bandwidth combination set 4 (BCS4) for NR [RAN4 WI: NR_BCS4-Core]</w:t>
      </w:r>
      <w:r>
        <w:tab/>
      </w:r>
      <w:r>
        <w:fldChar w:fldCharType="begin"/>
      </w:r>
      <w:r>
        <w:instrText xml:space="preserve"> PAGEREF _Toc105285877 \h </w:instrText>
      </w:r>
      <w:r>
        <w:fldChar w:fldCharType="separate"/>
      </w:r>
      <w:r>
        <w:t>163</w:t>
      </w:r>
      <w:r>
        <w:fldChar w:fldCharType="end"/>
      </w:r>
    </w:p>
    <w:p w14:paraId="1C11BBDB" w14:textId="49541BD3" w:rsidR="00B56424" w:rsidRPr="007714EB" w:rsidRDefault="00B56424">
      <w:pPr>
        <w:pStyle w:val="TOC5"/>
        <w:rPr>
          <w:rFonts w:ascii="Calibri" w:hAnsi="Calibri"/>
          <w:sz w:val="22"/>
          <w:szCs w:val="22"/>
        </w:rPr>
      </w:pPr>
      <w:r>
        <w:t>9.5.4.13</w:t>
      </w:r>
      <w:r w:rsidRPr="007714EB">
        <w:rPr>
          <w:rFonts w:ascii="Calibri" w:hAnsi="Calibri"/>
          <w:sz w:val="22"/>
          <w:szCs w:val="22"/>
        </w:rPr>
        <w:tab/>
      </w:r>
      <w:r>
        <w:t>UE RF requirements for Transparent Tx Diversity (TxD) for NR [RAN4 WI: NR_RF_TxD]</w:t>
      </w:r>
      <w:r>
        <w:tab/>
      </w:r>
      <w:r>
        <w:fldChar w:fldCharType="begin"/>
      </w:r>
      <w:r>
        <w:instrText xml:space="preserve"> PAGEREF _Toc105285878 \h </w:instrText>
      </w:r>
      <w:r>
        <w:fldChar w:fldCharType="separate"/>
      </w:r>
      <w:r>
        <w:t>163</w:t>
      </w:r>
      <w:r>
        <w:fldChar w:fldCharType="end"/>
      </w:r>
    </w:p>
    <w:p w14:paraId="6F607F32" w14:textId="4D396482" w:rsidR="00B56424" w:rsidRPr="007714EB" w:rsidRDefault="00B56424">
      <w:pPr>
        <w:pStyle w:val="TOC5"/>
        <w:rPr>
          <w:rFonts w:ascii="Calibri" w:hAnsi="Calibri"/>
          <w:sz w:val="22"/>
          <w:szCs w:val="22"/>
        </w:rPr>
      </w:pPr>
      <w:r>
        <w:t>9.5.4.14</w:t>
      </w:r>
      <w:r w:rsidRPr="007714EB">
        <w:rPr>
          <w:rFonts w:ascii="Calibri" w:hAnsi="Calibri"/>
          <w:sz w:val="22"/>
          <w:szCs w:val="22"/>
        </w:rPr>
        <w:tab/>
      </w:r>
      <w:r>
        <w:t>Core part: Increasing UE power high limit for CA and DC [RAN4 WI: Power_Limit_CA_DC-Core]</w:t>
      </w:r>
      <w:r>
        <w:tab/>
      </w:r>
      <w:r>
        <w:fldChar w:fldCharType="begin"/>
      </w:r>
      <w:r>
        <w:instrText xml:space="preserve"> PAGEREF _Toc105285879 \h </w:instrText>
      </w:r>
      <w:r>
        <w:fldChar w:fldCharType="separate"/>
      </w:r>
      <w:r>
        <w:t>165</w:t>
      </w:r>
      <w:r>
        <w:fldChar w:fldCharType="end"/>
      </w:r>
    </w:p>
    <w:p w14:paraId="63FC9BAC" w14:textId="083229B1" w:rsidR="00B56424" w:rsidRPr="007714EB" w:rsidRDefault="00B56424">
      <w:pPr>
        <w:pStyle w:val="TOC3"/>
        <w:rPr>
          <w:rFonts w:ascii="Calibri" w:hAnsi="Calibri"/>
          <w:sz w:val="22"/>
          <w:szCs w:val="22"/>
        </w:rPr>
      </w:pPr>
      <w:r>
        <w:t>9.6</w:t>
      </w:r>
      <w:r w:rsidRPr="007714EB">
        <w:rPr>
          <w:rFonts w:ascii="Calibri" w:hAnsi="Calibri"/>
          <w:sz w:val="22"/>
          <w:szCs w:val="22"/>
        </w:rPr>
        <w:tab/>
      </w:r>
      <w:r>
        <w:t>Open REL-17 NR or NR+LTE WIs (spectrum related)</w:t>
      </w:r>
      <w:r>
        <w:tab/>
      </w:r>
      <w:r>
        <w:fldChar w:fldCharType="begin"/>
      </w:r>
      <w:r>
        <w:instrText xml:space="preserve"> PAGEREF _Toc105285880 \h </w:instrText>
      </w:r>
      <w:r>
        <w:fldChar w:fldCharType="separate"/>
      </w:r>
      <w:r>
        <w:t>165</w:t>
      </w:r>
      <w:r>
        <w:fldChar w:fldCharType="end"/>
      </w:r>
    </w:p>
    <w:p w14:paraId="6CECEEB9" w14:textId="5732E46B" w:rsidR="00B56424" w:rsidRPr="007714EB" w:rsidRDefault="00B56424">
      <w:pPr>
        <w:pStyle w:val="TOC4"/>
        <w:rPr>
          <w:rFonts w:ascii="Calibri" w:hAnsi="Calibri"/>
          <w:sz w:val="22"/>
          <w:szCs w:val="22"/>
        </w:rPr>
      </w:pPr>
      <w:r>
        <w:t>9.6.1</w:t>
      </w:r>
      <w:r w:rsidRPr="007714EB">
        <w:rPr>
          <w:rFonts w:ascii="Calibri" w:hAnsi="Calibri"/>
          <w:sz w:val="22"/>
          <w:szCs w:val="22"/>
        </w:rPr>
        <w:tab/>
      </w:r>
      <w:r>
        <w:t>Introduction of new bands</w:t>
      </w:r>
      <w:r>
        <w:tab/>
      </w:r>
      <w:r>
        <w:fldChar w:fldCharType="begin"/>
      </w:r>
      <w:r>
        <w:instrText xml:space="preserve"> PAGEREF _Toc105285881 \h </w:instrText>
      </w:r>
      <w:r>
        <w:fldChar w:fldCharType="separate"/>
      </w:r>
      <w:r>
        <w:t>165</w:t>
      </w:r>
      <w:r>
        <w:fldChar w:fldCharType="end"/>
      </w:r>
    </w:p>
    <w:p w14:paraId="588F15DC" w14:textId="39508E3A" w:rsidR="00B56424" w:rsidRPr="007714EB" w:rsidRDefault="00B56424">
      <w:pPr>
        <w:pStyle w:val="TOC5"/>
        <w:rPr>
          <w:rFonts w:ascii="Calibri" w:hAnsi="Calibri"/>
          <w:sz w:val="22"/>
          <w:szCs w:val="22"/>
        </w:rPr>
      </w:pPr>
      <w:r>
        <w:t>9.6.1.1</w:t>
      </w:r>
      <w:r w:rsidRPr="007714EB">
        <w:rPr>
          <w:rFonts w:ascii="Calibri" w:hAnsi="Calibri"/>
          <w:sz w:val="22"/>
          <w:szCs w:val="22"/>
        </w:rPr>
        <w:tab/>
      </w:r>
      <w:r>
        <w:t>Introduction of 6GHz NR licensed bands [RAN4 WI: NR_6GHz]</w:t>
      </w:r>
      <w:r>
        <w:tab/>
      </w:r>
      <w:r>
        <w:fldChar w:fldCharType="begin"/>
      </w:r>
      <w:r>
        <w:instrText xml:space="preserve"> PAGEREF _Toc105285882 \h </w:instrText>
      </w:r>
      <w:r>
        <w:fldChar w:fldCharType="separate"/>
      </w:r>
      <w:r>
        <w:t>165</w:t>
      </w:r>
      <w:r>
        <w:fldChar w:fldCharType="end"/>
      </w:r>
    </w:p>
    <w:p w14:paraId="04466D12" w14:textId="444F13F2" w:rsidR="00B56424" w:rsidRPr="007714EB" w:rsidRDefault="00B56424">
      <w:pPr>
        <w:pStyle w:val="TOC5"/>
        <w:rPr>
          <w:rFonts w:ascii="Calibri" w:hAnsi="Calibri"/>
          <w:sz w:val="22"/>
          <w:szCs w:val="22"/>
        </w:rPr>
      </w:pPr>
      <w:r>
        <w:t>9.6.1.2</w:t>
      </w:r>
      <w:r w:rsidRPr="007714EB">
        <w:rPr>
          <w:rFonts w:ascii="Calibri" w:hAnsi="Calibri"/>
          <w:sz w:val="22"/>
          <w:szCs w:val="22"/>
        </w:rPr>
        <w:tab/>
      </w:r>
      <w:r>
        <w:t>Introduction of lower 6GHz NR unlicensed operation for Europe [RAN4 WI: NR_6GHz_unlic_EU]</w:t>
      </w:r>
      <w:r>
        <w:tab/>
      </w:r>
      <w:r>
        <w:fldChar w:fldCharType="begin"/>
      </w:r>
      <w:r>
        <w:instrText xml:space="preserve"> PAGEREF _Toc105285883 \h </w:instrText>
      </w:r>
      <w:r>
        <w:fldChar w:fldCharType="separate"/>
      </w:r>
      <w:r>
        <w:t>167</w:t>
      </w:r>
      <w:r>
        <w:fldChar w:fldCharType="end"/>
      </w:r>
    </w:p>
    <w:p w14:paraId="1CD2FE58" w14:textId="76E3580F" w:rsidR="00B56424" w:rsidRPr="007714EB" w:rsidRDefault="00B56424">
      <w:pPr>
        <w:pStyle w:val="TOC5"/>
        <w:rPr>
          <w:rFonts w:ascii="Calibri" w:hAnsi="Calibri"/>
          <w:sz w:val="22"/>
          <w:szCs w:val="22"/>
        </w:rPr>
      </w:pPr>
      <w:r>
        <w:t>9.6.1.3</w:t>
      </w:r>
      <w:r w:rsidRPr="007714EB">
        <w:rPr>
          <w:rFonts w:ascii="Calibri" w:hAnsi="Calibri"/>
          <w:sz w:val="22"/>
          <w:szCs w:val="22"/>
        </w:rPr>
        <w:tab/>
      </w:r>
      <w:r>
        <w:t>Introduction of operation in full unlicensed band 5925-7125MHz for NR [RAN4 WI: NR_6GHz_unlic_full]</w:t>
      </w:r>
      <w:r>
        <w:tab/>
      </w:r>
      <w:r>
        <w:fldChar w:fldCharType="begin"/>
      </w:r>
      <w:r>
        <w:instrText xml:space="preserve"> PAGEREF _Toc105285884 \h </w:instrText>
      </w:r>
      <w:r>
        <w:fldChar w:fldCharType="separate"/>
      </w:r>
      <w:r>
        <w:t>168</w:t>
      </w:r>
      <w:r>
        <w:fldChar w:fldCharType="end"/>
      </w:r>
    </w:p>
    <w:p w14:paraId="65742F49" w14:textId="28C75BFB" w:rsidR="00B56424" w:rsidRPr="007714EB" w:rsidRDefault="00B56424">
      <w:pPr>
        <w:pStyle w:val="TOC5"/>
        <w:rPr>
          <w:rFonts w:ascii="Calibri" w:hAnsi="Calibri"/>
          <w:sz w:val="22"/>
          <w:szCs w:val="22"/>
        </w:rPr>
      </w:pPr>
      <w:r>
        <w:t>9.6.1.4</w:t>
      </w:r>
      <w:r w:rsidRPr="007714EB">
        <w:rPr>
          <w:rFonts w:ascii="Calibri" w:hAnsi="Calibri"/>
          <w:sz w:val="22"/>
          <w:szCs w:val="22"/>
        </w:rPr>
        <w:tab/>
      </w:r>
      <w:r>
        <w:t>Introduction of 900MHz NR band for Europe for RMR [RAN4 WI: NR_RAIL_EU_900MHz]</w:t>
      </w:r>
      <w:r>
        <w:tab/>
      </w:r>
      <w:r>
        <w:fldChar w:fldCharType="begin"/>
      </w:r>
      <w:r>
        <w:instrText xml:space="preserve"> PAGEREF _Toc105285885 \h </w:instrText>
      </w:r>
      <w:r>
        <w:fldChar w:fldCharType="separate"/>
      </w:r>
      <w:r>
        <w:t>168</w:t>
      </w:r>
      <w:r>
        <w:fldChar w:fldCharType="end"/>
      </w:r>
    </w:p>
    <w:p w14:paraId="35470200" w14:textId="1D6D6B2D" w:rsidR="00B56424" w:rsidRPr="007714EB" w:rsidRDefault="00B56424">
      <w:pPr>
        <w:pStyle w:val="TOC5"/>
        <w:rPr>
          <w:rFonts w:ascii="Calibri" w:hAnsi="Calibri"/>
          <w:sz w:val="22"/>
          <w:szCs w:val="22"/>
        </w:rPr>
      </w:pPr>
      <w:r>
        <w:t>9.6.1.5</w:t>
      </w:r>
      <w:r w:rsidRPr="007714EB">
        <w:rPr>
          <w:rFonts w:ascii="Calibri" w:hAnsi="Calibri"/>
          <w:sz w:val="22"/>
          <w:szCs w:val="22"/>
        </w:rPr>
        <w:tab/>
      </w:r>
      <w:r>
        <w:t>Introduction of 1900MHz NR TDD band for Europe for RMR [RAN4 WI: NR_RAIL_EU_1900MHz_TDD]</w:t>
      </w:r>
      <w:r>
        <w:tab/>
      </w:r>
      <w:r>
        <w:fldChar w:fldCharType="begin"/>
      </w:r>
      <w:r>
        <w:instrText xml:space="preserve"> PAGEREF _Toc105285886 \h </w:instrText>
      </w:r>
      <w:r>
        <w:fldChar w:fldCharType="separate"/>
      </w:r>
      <w:r>
        <w:t>169</w:t>
      </w:r>
      <w:r>
        <w:fldChar w:fldCharType="end"/>
      </w:r>
    </w:p>
    <w:p w14:paraId="002484DC" w14:textId="53F044E3" w:rsidR="00B56424" w:rsidRPr="007714EB" w:rsidRDefault="00B56424">
      <w:pPr>
        <w:pStyle w:val="TOC4"/>
        <w:rPr>
          <w:rFonts w:ascii="Calibri" w:hAnsi="Calibri"/>
          <w:sz w:val="22"/>
          <w:szCs w:val="22"/>
        </w:rPr>
      </w:pPr>
      <w:r>
        <w:t>9.6.2</w:t>
      </w:r>
      <w:r w:rsidRPr="007714EB">
        <w:rPr>
          <w:rFonts w:ascii="Calibri" w:hAnsi="Calibri"/>
          <w:sz w:val="22"/>
          <w:szCs w:val="22"/>
        </w:rPr>
        <w:tab/>
      </w:r>
      <w:r>
        <w:t>LTE/NR Dual Connectivity related basket WIs for Rel-17</w:t>
      </w:r>
      <w:r>
        <w:tab/>
      </w:r>
      <w:r>
        <w:fldChar w:fldCharType="begin"/>
      </w:r>
      <w:r>
        <w:instrText xml:space="preserve"> PAGEREF _Toc105285887 \h </w:instrText>
      </w:r>
      <w:r>
        <w:fldChar w:fldCharType="separate"/>
      </w:r>
      <w:r>
        <w:t>170</w:t>
      </w:r>
      <w:r>
        <w:fldChar w:fldCharType="end"/>
      </w:r>
    </w:p>
    <w:p w14:paraId="14098AA5" w14:textId="36624DC9" w:rsidR="00B56424" w:rsidRPr="007714EB" w:rsidRDefault="00B56424">
      <w:pPr>
        <w:pStyle w:val="TOC5"/>
        <w:rPr>
          <w:rFonts w:ascii="Calibri" w:hAnsi="Calibri"/>
          <w:sz w:val="22"/>
          <w:szCs w:val="22"/>
        </w:rPr>
      </w:pPr>
      <w:r>
        <w:t>9.6.2.1</w:t>
      </w:r>
      <w:r w:rsidRPr="007714EB">
        <w:rPr>
          <w:rFonts w:ascii="Calibri" w:hAnsi="Calibri"/>
          <w:sz w:val="22"/>
          <w:szCs w:val="22"/>
        </w:rPr>
        <w:tab/>
      </w:r>
      <w:r>
        <w:t>Rel-17 DC of 1 LTE band (1DL/1UL) and 1 NR band (1DL/1UL) [DC_R17_1BLTE_1BNR_2DL2UL]</w:t>
      </w:r>
      <w:r>
        <w:tab/>
      </w:r>
      <w:r>
        <w:fldChar w:fldCharType="begin"/>
      </w:r>
      <w:r>
        <w:instrText xml:space="preserve"> PAGEREF _Toc105285888 \h </w:instrText>
      </w:r>
      <w:r>
        <w:fldChar w:fldCharType="separate"/>
      </w:r>
      <w:r>
        <w:t>171</w:t>
      </w:r>
      <w:r>
        <w:fldChar w:fldCharType="end"/>
      </w:r>
    </w:p>
    <w:p w14:paraId="4D18A18D" w14:textId="3DCD0410" w:rsidR="00B56424" w:rsidRPr="007714EB" w:rsidRDefault="00B56424">
      <w:pPr>
        <w:pStyle w:val="TOC5"/>
        <w:rPr>
          <w:rFonts w:ascii="Calibri" w:hAnsi="Calibri"/>
          <w:sz w:val="22"/>
          <w:szCs w:val="22"/>
        </w:rPr>
      </w:pPr>
      <w:r>
        <w:t>9.6.2.2</w:t>
      </w:r>
      <w:r w:rsidRPr="007714EB">
        <w:rPr>
          <w:rFonts w:ascii="Calibri" w:hAnsi="Calibri"/>
          <w:sz w:val="22"/>
          <w:szCs w:val="22"/>
        </w:rPr>
        <w:tab/>
      </w:r>
      <w:r>
        <w:t>Rel-17 DC of 2 bands LTE inter-band CA (2DL/1UL) and 1 NR band (1DL/1UL) [RAN4 WI: DC_R17_2BLTE_1BNR_3DL2UL]</w:t>
      </w:r>
      <w:r>
        <w:tab/>
      </w:r>
      <w:r>
        <w:fldChar w:fldCharType="begin"/>
      </w:r>
      <w:r>
        <w:instrText xml:space="preserve"> PAGEREF _Toc105285889 \h </w:instrText>
      </w:r>
      <w:r>
        <w:fldChar w:fldCharType="separate"/>
      </w:r>
      <w:r>
        <w:t>171</w:t>
      </w:r>
      <w:r>
        <w:fldChar w:fldCharType="end"/>
      </w:r>
    </w:p>
    <w:p w14:paraId="44FA7C9D" w14:textId="7F22033A" w:rsidR="00B56424" w:rsidRPr="007714EB" w:rsidRDefault="00B56424">
      <w:pPr>
        <w:pStyle w:val="TOC5"/>
        <w:rPr>
          <w:rFonts w:ascii="Calibri" w:hAnsi="Calibri"/>
          <w:sz w:val="22"/>
          <w:szCs w:val="22"/>
        </w:rPr>
      </w:pPr>
      <w:r>
        <w:t>9.6.2.3</w:t>
      </w:r>
      <w:r w:rsidRPr="007714EB">
        <w:rPr>
          <w:rFonts w:ascii="Calibri" w:hAnsi="Calibri"/>
          <w:sz w:val="22"/>
          <w:szCs w:val="22"/>
        </w:rPr>
        <w:tab/>
      </w:r>
      <w:r>
        <w:t>Rel-17 DC of 3 bands LTE inter-band CA (3DL/1UL) and 1 NR band (1DL/1UL) [RAN4 WI: DC_R17_3BLTE_1BNR_4DL2UL]</w:t>
      </w:r>
      <w:r>
        <w:tab/>
      </w:r>
      <w:r>
        <w:fldChar w:fldCharType="begin"/>
      </w:r>
      <w:r>
        <w:instrText xml:space="preserve"> PAGEREF _Toc105285890 \h </w:instrText>
      </w:r>
      <w:r>
        <w:fldChar w:fldCharType="separate"/>
      </w:r>
      <w:r>
        <w:t>172</w:t>
      </w:r>
      <w:r>
        <w:fldChar w:fldCharType="end"/>
      </w:r>
    </w:p>
    <w:p w14:paraId="588B6FA5" w14:textId="6173BE7A" w:rsidR="00B56424" w:rsidRPr="007714EB" w:rsidRDefault="00B56424">
      <w:pPr>
        <w:pStyle w:val="TOC5"/>
        <w:rPr>
          <w:rFonts w:ascii="Calibri" w:hAnsi="Calibri"/>
          <w:sz w:val="22"/>
          <w:szCs w:val="22"/>
        </w:rPr>
      </w:pPr>
      <w:r>
        <w:t>9.6.2.4</w:t>
      </w:r>
      <w:r w:rsidRPr="007714EB">
        <w:rPr>
          <w:rFonts w:ascii="Calibri" w:hAnsi="Calibri"/>
          <w:sz w:val="22"/>
          <w:szCs w:val="22"/>
        </w:rPr>
        <w:tab/>
      </w:r>
      <w:r>
        <w:t>Rel-17 DC of 4 bands LTE inter-band CA (4DL/1UL) and 1 NR band (1DL/1UL) [RAN4 WI: DC_R17_4BLTE_1BNR_5DL2UL]</w:t>
      </w:r>
      <w:r>
        <w:tab/>
      </w:r>
      <w:r>
        <w:fldChar w:fldCharType="begin"/>
      </w:r>
      <w:r>
        <w:instrText xml:space="preserve"> PAGEREF _Toc105285891 \h </w:instrText>
      </w:r>
      <w:r>
        <w:fldChar w:fldCharType="separate"/>
      </w:r>
      <w:r>
        <w:t>172</w:t>
      </w:r>
      <w:r>
        <w:fldChar w:fldCharType="end"/>
      </w:r>
    </w:p>
    <w:p w14:paraId="7846FA42" w14:textId="1989943A" w:rsidR="00B56424" w:rsidRPr="007714EB" w:rsidRDefault="00B56424">
      <w:pPr>
        <w:pStyle w:val="TOC5"/>
        <w:rPr>
          <w:rFonts w:ascii="Calibri" w:hAnsi="Calibri"/>
          <w:sz w:val="22"/>
          <w:szCs w:val="22"/>
        </w:rPr>
      </w:pPr>
      <w:r>
        <w:t>9.6.2.5</w:t>
      </w:r>
      <w:r w:rsidRPr="007714EB">
        <w:rPr>
          <w:rFonts w:ascii="Calibri" w:hAnsi="Calibri"/>
          <w:sz w:val="22"/>
          <w:szCs w:val="22"/>
        </w:rPr>
        <w:tab/>
      </w:r>
      <w:r>
        <w:t>Rel-17 DC of 5 bands LTE inter-band CA (5DL/1UL) and 1 NR band (1DL/1UL) [RAN4 WI: DC_R17_5BLTE_1BNR_6DL2UL]</w:t>
      </w:r>
      <w:r>
        <w:tab/>
      </w:r>
      <w:r>
        <w:fldChar w:fldCharType="begin"/>
      </w:r>
      <w:r>
        <w:instrText xml:space="preserve"> PAGEREF _Toc105285892 \h </w:instrText>
      </w:r>
      <w:r>
        <w:fldChar w:fldCharType="separate"/>
      </w:r>
      <w:r>
        <w:t>173</w:t>
      </w:r>
      <w:r>
        <w:fldChar w:fldCharType="end"/>
      </w:r>
    </w:p>
    <w:p w14:paraId="55FBB6B4" w14:textId="2FC3C48B" w:rsidR="00B56424" w:rsidRPr="007714EB" w:rsidRDefault="00B56424">
      <w:pPr>
        <w:pStyle w:val="TOC5"/>
        <w:rPr>
          <w:rFonts w:ascii="Calibri" w:hAnsi="Calibri"/>
          <w:sz w:val="22"/>
          <w:szCs w:val="22"/>
        </w:rPr>
      </w:pPr>
      <w:r>
        <w:t>9.6.2.6</w:t>
      </w:r>
      <w:r w:rsidRPr="007714EB">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_Toc105285893 \h </w:instrText>
      </w:r>
      <w:r>
        <w:fldChar w:fldCharType="separate"/>
      </w:r>
      <w:r>
        <w:t>174</w:t>
      </w:r>
      <w:r>
        <w:fldChar w:fldCharType="end"/>
      </w:r>
    </w:p>
    <w:p w14:paraId="349CF3A1" w14:textId="21AF6804" w:rsidR="00B56424" w:rsidRPr="007714EB" w:rsidRDefault="00B56424">
      <w:pPr>
        <w:pStyle w:val="TOC5"/>
        <w:rPr>
          <w:rFonts w:ascii="Calibri" w:hAnsi="Calibri"/>
          <w:sz w:val="22"/>
          <w:szCs w:val="22"/>
        </w:rPr>
      </w:pPr>
      <w:r>
        <w:t>9.6.2.7</w:t>
      </w:r>
      <w:r w:rsidRPr="007714EB">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_Toc105285894 \h </w:instrText>
      </w:r>
      <w:r>
        <w:fldChar w:fldCharType="separate"/>
      </w:r>
      <w:r>
        <w:t>175</w:t>
      </w:r>
      <w:r>
        <w:fldChar w:fldCharType="end"/>
      </w:r>
    </w:p>
    <w:p w14:paraId="043B31F9" w14:textId="031B32D6" w:rsidR="00B56424" w:rsidRPr="007714EB" w:rsidRDefault="00B56424">
      <w:pPr>
        <w:pStyle w:val="TOC5"/>
        <w:rPr>
          <w:rFonts w:ascii="Calibri" w:hAnsi="Calibri"/>
          <w:sz w:val="22"/>
          <w:szCs w:val="22"/>
        </w:rPr>
      </w:pPr>
      <w:r>
        <w:t>9.6.2.8</w:t>
      </w:r>
      <w:r w:rsidRPr="007714EB">
        <w:rPr>
          <w:rFonts w:ascii="Calibri" w:hAnsi="Calibri"/>
          <w:sz w:val="22"/>
          <w:szCs w:val="22"/>
        </w:rPr>
        <w:tab/>
      </w:r>
      <w:r>
        <w:t>Rel-17 DC of x bands (x=1,2) LTE inter-band CA (xDL/1UL) and 4 bands NR inter-band CA (4DL/1UL) [RAN4 WI: DC_R17_xBLTE_4BNR_yDL2UL]</w:t>
      </w:r>
      <w:r>
        <w:tab/>
      </w:r>
      <w:r>
        <w:fldChar w:fldCharType="begin"/>
      </w:r>
      <w:r>
        <w:instrText xml:space="preserve"> PAGEREF _Toc105285895 \h </w:instrText>
      </w:r>
      <w:r>
        <w:fldChar w:fldCharType="separate"/>
      </w:r>
      <w:r>
        <w:t>175</w:t>
      </w:r>
      <w:r>
        <w:fldChar w:fldCharType="end"/>
      </w:r>
    </w:p>
    <w:p w14:paraId="6DF8BFB2" w14:textId="3859B2F7" w:rsidR="00B56424" w:rsidRPr="007714EB" w:rsidRDefault="00B56424">
      <w:pPr>
        <w:pStyle w:val="TOC5"/>
        <w:rPr>
          <w:rFonts w:ascii="Calibri" w:hAnsi="Calibri"/>
          <w:sz w:val="22"/>
          <w:szCs w:val="22"/>
        </w:rPr>
      </w:pPr>
      <w:r>
        <w:t>9.6.2.9</w:t>
      </w:r>
      <w:r w:rsidRPr="007714EB">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_Toc105285896 \h </w:instrText>
      </w:r>
      <w:r>
        <w:fldChar w:fldCharType="separate"/>
      </w:r>
      <w:r>
        <w:t>176</w:t>
      </w:r>
      <w:r>
        <w:fldChar w:fldCharType="end"/>
      </w:r>
    </w:p>
    <w:p w14:paraId="7ADF103D" w14:textId="75FFA34F" w:rsidR="00B56424" w:rsidRPr="007714EB" w:rsidRDefault="00B56424">
      <w:pPr>
        <w:pStyle w:val="TOC5"/>
        <w:rPr>
          <w:rFonts w:ascii="Calibri" w:hAnsi="Calibri"/>
          <w:sz w:val="22"/>
          <w:szCs w:val="22"/>
        </w:rPr>
      </w:pPr>
      <w:r>
        <w:t>9.6.2.10</w:t>
      </w:r>
      <w:r w:rsidRPr="007714EB">
        <w:rPr>
          <w:rFonts w:ascii="Calibri" w:hAnsi="Calibri"/>
          <w:sz w:val="22"/>
          <w:szCs w:val="22"/>
        </w:rPr>
        <w:tab/>
      </w:r>
      <w:r>
        <w:t>Rel-17 DC of x bands (x=2, 3, 4) LTE inter-band CA (xDL/1UL) and 1 NR FR1 band (1DL/1UL) and 1 NR FR2 band (1DL/1UL) [RAN4 WI: DC_R17_xBLTE_2BNR_yDL3UL]</w:t>
      </w:r>
      <w:r>
        <w:tab/>
      </w:r>
      <w:r>
        <w:fldChar w:fldCharType="begin"/>
      </w:r>
      <w:r>
        <w:instrText xml:space="preserve"> PAGEREF _Toc105285897 \h </w:instrText>
      </w:r>
      <w:r>
        <w:fldChar w:fldCharType="separate"/>
      </w:r>
      <w:r>
        <w:t>176</w:t>
      </w:r>
      <w:r>
        <w:fldChar w:fldCharType="end"/>
      </w:r>
    </w:p>
    <w:p w14:paraId="5A7EE8AC" w14:textId="0B26BB57" w:rsidR="00B56424" w:rsidRPr="007714EB" w:rsidRDefault="00B56424">
      <w:pPr>
        <w:pStyle w:val="TOC4"/>
        <w:rPr>
          <w:rFonts w:ascii="Calibri" w:hAnsi="Calibri"/>
          <w:sz w:val="22"/>
          <w:szCs w:val="22"/>
        </w:rPr>
      </w:pPr>
      <w:r>
        <w:t>9.6.3</w:t>
      </w:r>
      <w:r w:rsidRPr="007714EB">
        <w:rPr>
          <w:rFonts w:ascii="Calibri" w:hAnsi="Calibri"/>
          <w:sz w:val="22"/>
          <w:szCs w:val="22"/>
        </w:rPr>
        <w:tab/>
      </w:r>
      <w:r>
        <w:t>NR Carrier Aggregation/Dual Connectivity/SUL related basket WIs for Rel-17</w:t>
      </w:r>
      <w:r>
        <w:tab/>
      </w:r>
      <w:r>
        <w:fldChar w:fldCharType="begin"/>
      </w:r>
      <w:r>
        <w:instrText xml:space="preserve"> PAGEREF _Toc105285898 \h </w:instrText>
      </w:r>
      <w:r>
        <w:fldChar w:fldCharType="separate"/>
      </w:r>
      <w:r>
        <w:t>177</w:t>
      </w:r>
      <w:r>
        <w:fldChar w:fldCharType="end"/>
      </w:r>
    </w:p>
    <w:p w14:paraId="51B0F9B5" w14:textId="617A2238" w:rsidR="00B56424" w:rsidRPr="007714EB" w:rsidRDefault="00B56424">
      <w:pPr>
        <w:pStyle w:val="TOC5"/>
        <w:rPr>
          <w:rFonts w:ascii="Calibri" w:hAnsi="Calibri"/>
          <w:sz w:val="22"/>
          <w:szCs w:val="22"/>
        </w:rPr>
      </w:pPr>
      <w:r>
        <w:t>9.6.3.1</w:t>
      </w:r>
      <w:r w:rsidRPr="007714EB">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_Toc105285899 \h </w:instrText>
      </w:r>
      <w:r>
        <w:fldChar w:fldCharType="separate"/>
      </w:r>
      <w:r>
        <w:t>177</w:t>
      </w:r>
      <w:r>
        <w:fldChar w:fldCharType="end"/>
      </w:r>
    </w:p>
    <w:p w14:paraId="0D686BD3" w14:textId="1B3F3F0A" w:rsidR="00B56424" w:rsidRPr="007714EB" w:rsidRDefault="00B56424">
      <w:pPr>
        <w:pStyle w:val="TOC5"/>
        <w:rPr>
          <w:rFonts w:ascii="Calibri" w:hAnsi="Calibri"/>
          <w:sz w:val="22"/>
          <w:szCs w:val="22"/>
        </w:rPr>
      </w:pPr>
      <w:r>
        <w:t>9.6.3.2</w:t>
      </w:r>
      <w:r w:rsidRPr="007714EB">
        <w:rPr>
          <w:rFonts w:ascii="Calibri" w:hAnsi="Calibri"/>
          <w:sz w:val="22"/>
          <w:szCs w:val="22"/>
        </w:rPr>
        <w:tab/>
      </w:r>
      <w:r>
        <w:t>Rel-17 NR Inter-band CA/DC for 2 bands DL with x bands UL (x=1,2) [RAN4 WI: NR_CADC_R17_2BDL_xBUL]</w:t>
      </w:r>
      <w:r>
        <w:tab/>
      </w:r>
      <w:r>
        <w:fldChar w:fldCharType="begin"/>
      </w:r>
      <w:r>
        <w:instrText xml:space="preserve"> PAGEREF _Toc105285900 \h </w:instrText>
      </w:r>
      <w:r>
        <w:fldChar w:fldCharType="separate"/>
      </w:r>
      <w:r>
        <w:t>178</w:t>
      </w:r>
      <w:r>
        <w:fldChar w:fldCharType="end"/>
      </w:r>
    </w:p>
    <w:p w14:paraId="79FD33AC" w14:textId="13D77312" w:rsidR="00B56424" w:rsidRPr="007714EB" w:rsidRDefault="00B56424">
      <w:pPr>
        <w:pStyle w:val="TOC5"/>
        <w:rPr>
          <w:rFonts w:ascii="Calibri" w:hAnsi="Calibri"/>
          <w:sz w:val="22"/>
          <w:szCs w:val="22"/>
        </w:rPr>
      </w:pPr>
      <w:r>
        <w:t>9.6.3.3</w:t>
      </w:r>
      <w:r w:rsidRPr="007714EB">
        <w:rPr>
          <w:rFonts w:ascii="Calibri" w:hAnsi="Calibri"/>
          <w:sz w:val="22"/>
          <w:szCs w:val="22"/>
        </w:rPr>
        <w:tab/>
      </w:r>
      <w:r>
        <w:t>Rel-17 NR inter-band CA for 3 bands DL with 1 band UL [RAN4 WI: NR_CA_R17_3BDL_1BUL]</w:t>
      </w:r>
      <w:r>
        <w:tab/>
      </w:r>
      <w:r>
        <w:fldChar w:fldCharType="begin"/>
      </w:r>
      <w:r>
        <w:instrText xml:space="preserve"> PAGEREF _Toc105285901 \h </w:instrText>
      </w:r>
      <w:r>
        <w:fldChar w:fldCharType="separate"/>
      </w:r>
      <w:r>
        <w:t>178</w:t>
      </w:r>
      <w:r>
        <w:fldChar w:fldCharType="end"/>
      </w:r>
    </w:p>
    <w:p w14:paraId="01B44C44" w14:textId="27BC4AFE" w:rsidR="00B56424" w:rsidRPr="007714EB" w:rsidRDefault="00B56424">
      <w:pPr>
        <w:pStyle w:val="TOC5"/>
        <w:rPr>
          <w:rFonts w:ascii="Calibri" w:hAnsi="Calibri"/>
          <w:sz w:val="22"/>
          <w:szCs w:val="22"/>
        </w:rPr>
      </w:pPr>
      <w:r>
        <w:t>9.6.3.4</w:t>
      </w:r>
      <w:r w:rsidRPr="007714EB">
        <w:rPr>
          <w:rFonts w:ascii="Calibri" w:hAnsi="Calibri"/>
          <w:sz w:val="22"/>
          <w:szCs w:val="22"/>
        </w:rPr>
        <w:tab/>
      </w:r>
      <w:r>
        <w:t>Rel-17 NR inter-band CA/DC for 3 bands DL with 2 bands UL [RAN4 WI: NR_CADC_R17_3BDL_2BUL]</w:t>
      </w:r>
      <w:r>
        <w:tab/>
      </w:r>
      <w:r>
        <w:fldChar w:fldCharType="begin"/>
      </w:r>
      <w:r>
        <w:instrText xml:space="preserve"> PAGEREF _Toc105285902 \h </w:instrText>
      </w:r>
      <w:r>
        <w:fldChar w:fldCharType="separate"/>
      </w:r>
      <w:r>
        <w:t>179</w:t>
      </w:r>
      <w:r>
        <w:fldChar w:fldCharType="end"/>
      </w:r>
    </w:p>
    <w:p w14:paraId="7CDE8D10" w14:textId="1FCCC585" w:rsidR="00B56424" w:rsidRPr="007714EB" w:rsidRDefault="00B56424">
      <w:pPr>
        <w:pStyle w:val="TOC5"/>
        <w:rPr>
          <w:rFonts w:ascii="Calibri" w:hAnsi="Calibri"/>
          <w:sz w:val="22"/>
          <w:szCs w:val="22"/>
        </w:rPr>
      </w:pPr>
      <w:r>
        <w:t>9.6.3.5</w:t>
      </w:r>
      <w:r w:rsidRPr="007714EB">
        <w:rPr>
          <w:rFonts w:ascii="Calibri" w:hAnsi="Calibri"/>
          <w:sz w:val="22"/>
          <w:szCs w:val="22"/>
        </w:rPr>
        <w:tab/>
      </w:r>
      <w:r>
        <w:t>Rel-17 NR inter-band CA for 4 bands DL with 1 band UL [RAN4 WI: NR_CA_R17_4BDL_1BUL]</w:t>
      </w:r>
      <w:r>
        <w:tab/>
      </w:r>
      <w:r>
        <w:fldChar w:fldCharType="begin"/>
      </w:r>
      <w:r>
        <w:instrText xml:space="preserve"> PAGEREF _Toc105285903 \h </w:instrText>
      </w:r>
      <w:r>
        <w:fldChar w:fldCharType="separate"/>
      </w:r>
      <w:r>
        <w:t>179</w:t>
      </w:r>
      <w:r>
        <w:fldChar w:fldCharType="end"/>
      </w:r>
    </w:p>
    <w:p w14:paraId="00D6A025" w14:textId="499CD1EB" w:rsidR="00B56424" w:rsidRPr="007714EB" w:rsidRDefault="00B56424">
      <w:pPr>
        <w:pStyle w:val="TOC5"/>
        <w:rPr>
          <w:rFonts w:ascii="Calibri" w:hAnsi="Calibri"/>
          <w:sz w:val="22"/>
          <w:szCs w:val="22"/>
        </w:rPr>
      </w:pPr>
      <w:r>
        <w:lastRenderedPageBreak/>
        <w:t>9.6.3.6</w:t>
      </w:r>
      <w:r w:rsidRPr="007714EB">
        <w:rPr>
          <w:rFonts w:ascii="Calibri" w:hAnsi="Calibri"/>
          <w:sz w:val="22"/>
          <w:szCs w:val="22"/>
        </w:rPr>
        <w:tab/>
      </w:r>
      <w:r>
        <w:t>Rel-17 NR inter-band CA/DC for DL 4 bands and 2UL bands [RAN4 WI: NR_CADC_R17_4BDL_2BUL]</w:t>
      </w:r>
      <w:r>
        <w:tab/>
      </w:r>
      <w:r>
        <w:fldChar w:fldCharType="begin"/>
      </w:r>
      <w:r>
        <w:instrText xml:space="preserve"> PAGEREF _Toc105285904 \h </w:instrText>
      </w:r>
      <w:r>
        <w:fldChar w:fldCharType="separate"/>
      </w:r>
      <w:r>
        <w:t>180</w:t>
      </w:r>
      <w:r>
        <w:fldChar w:fldCharType="end"/>
      </w:r>
    </w:p>
    <w:p w14:paraId="44CA6343" w14:textId="044CE765" w:rsidR="00B56424" w:rsidRPr="007714EB" w:rsidRDefault="00B56424">
      <w:pPr>
        <w:pStyle w:val="TOC5"/>
        <w:rPr>
          <w:rFonts w:ascii="Calibri" w:hAnsi="Calibri"/>
          <w:sz w:val="22"/>
          <w:szCs w:val="22"/>
        </w:rPr>
      </w:pPr>
      <w:r>
        <w:t>9.6.3.7</w:t>
      </w:r>
      <w:r w:rsidRPr="007714EB">
        <w:rPr>
          <w:rFonts w:ascii="Calibri" w:hAnsi="Calibri"/>
          <w:sz w:val="22"/>
          <w:szCs w:val="22"/>
        </w:rPr>
        <w:tab/>
      </w:r>
      <w:r>
        <w:t>Rel-17 NR inter-band CA for 5 bands DL with x bands UL (x=1, 2) [RAN4 WI: NR_CADC_R17_5BDL_xBUL]</w:t>
      </w:r>
      <w:r>
        <w:tab/>
      </w:r>
      <w:r>
        <w:fldChar w:fldCharType="begin"/>
      </w:r>
      <w:r>
        <w:instrText xml:space="preserve"> PAGEREF _Toc105285905 \h </w:instrText>
      </w:r>
      <w:r>
        <w:fldChar w:fldCharType="separate"/>
      </w:r>
      <w:r>
        <w:t>180</w:t>
      </w:r>
      <w:r>
        <w:fldChar w:fldCharType="end"/>
      </w:r>
    </w:p>
    <w:p w14:paraId="234EE78C" w14:textId="63D3DE36" w:rsidR="00B56424" w:rsidRPr="007714EB" w:rsidRDefault="00B56424">
      <w:pPr>
        <w:pStyle w:val="TOC5"/>
        <w:rPr>
          <w:rFonts w:ascii="Calibri" w:hAnsi="Calibri"/>
          <w:sz w:val="22"/>
          <w:szCs w:val="22"/>
        </w:rPr>
      </w:pPr>
      <w:r>
        <w:t>9.6.3.8</w:t>
      </w:r>
      <w:r w:rsidRPr="007714EB">
        <w:rPr>
          <w:rFonts w:ascii="Calibri" w:hAnsi="Calibri"/>
          <w:sz w:val="22"/>
          <w:szCs w:val="22"/>
        </w:rPr>
        <w:tab/>
      </w:r>
      <w:r>
        <w:t>Rel-17 band combinations for SA NR SUL, NSA NR SUL, NSA NR SUL with ULSUP [RAN4 WI: NR_SUL_combos_R17]</w:t>
      </w:r>
      <w:r>
        <w:tab/>
      </w:r>
      <w:r>
        <w:fldChar w:fldCharType="begin"/>
      </w:r>
      <w:r>
        <w:instrText xml:space="preserve"> PAGEREF _Toc105285906 \h </w:instrText>
      </w:r>
      <w:r>
        <w:fldChar w:fldCharType="separate"/>
      </w:r>
      <w:r>
        <w:t>181</w:t>
      </w:r>
      <w:r>
        <w:fldChar w:fldCharType="end"/>
      </w:r>
    </w:p>
    <w:p w14:paraId="25159B83" w14:textId="61760995" w:rsidR="00B56424" w:rsidRPr="007714EB" w:rsidRDefault="00B56424">
      <w:pPr>
        <w:pStyle w:val="TOC4"/>
        <w:rPr>
          <w:rFonts w:ascii="Calibri" w:hAnsi="Calibri"/>
          <w:sz w:val="22"/>
          <w:szCs w:val="22"/>
        </w:rPr>
      </w:pPr>
      <w:r>
        <w:t>9.6.4</w:t>
      </w:r>
      <w:r w:rsidRPr="007714EB">
        <w:rPr>
          <w:rFonts w:ascii="Calibri" w:hAnsi="Calibri"/>
          <w:sz w:val="22"/>
          <w:szCs w:val="22"/>
        </w:rPr>
        <w:tab/>
      </w:r>
      <w:r>
        <w:t>Power class related WIs</w:t>
      </w:r>
      <w:r>
        <w:tab/>
      </w:r>
      <w:r>
        <w:fldChar w:fldCharType="begin"/>
      </w:r>
      <w:r>
        <w:instrText xml:space="preserve"> PAGEREF _Toc105285907 \h </w:instrText>
      </w:r>
      <w:r>
        <w:fldChar w:fldCharType="separate"/>
      </w:r>
      <w:r>
        <w:t>181</w:t>
      </w:r>
      <w:r>
        <w:fldChar w:fldCharType="end"/>
      </w:r>
    </w:p>
    <w:p w14:paraId="48FBA62A" w14:textId="24AD2AAC" w:rsidR="00B56424" w:rsidRPr="007714EB" w:rsidRDefault="00B56424">
      <w:pPr>
        <w:pStyle w:val="TOC5"/>
        <w:rPr>
          <w:rFonts w:ascii="Calibri" w:hAnsi="Calibri"/>
          <w:sz w:val="22"/>
          <w:szCs w:val="22"/>
        </w:rPr>
      </w:pPr>
      <w:r>
        <w:t>9.6.4.1</w:t>
      </w:r>
      <w:r w:rsidRPr="007714EB">
        <w:rPr>
          <w:rFonts w:ascii="Calibri" w:hAnsi="Calibri"/>
          <w:sz w:val="22"/>
          <w:szCs w:val="22"/>
        </w:rPr>
        <w:tab/>
      </w:r>
      <w:r>
        <w:t>Rel-17 High power UE (PC2) for EN-DC with 1 LTE band + 1 NR TDD band [RAN4 WI: ENDC_UE_PC2_R17_NR_TDD]</w:t>
      </w:r>
      <w:r>
        <w:tab/>
      </w:r>
      <w:r>
        <w:fldChar w:fldCharType="begin"/>
      </w:r>
      <w:r>
        <w:instrText xml:space="preserve"> PAGEREF _Toc105285908 \h </w:instrText>
      </w:r>
      <w:r>
        <w:fldChar w:fldCharType="separate"/>
      </w:r>
      <w:r>
        <w:t>182</w:t>
      </w:r>
      <w:r>
        <w:fldChar w:fldCharType="end"/>
      </w:r>
    </w:p>
    <w:p w14:paraId="79226E39" w14:textId="504B8F4A" w:rsidR="00B56424" w:rsidRPr="007714EB" w:rsidRDefault="00B56424">
      <w:pPr>
        <w:pStyle w:val="TOC5"/>
        <w:rPr>
          <w:rFonts w:ascii="Calibri" w:hAnsi="Calibri"/>
          <w:sz w:val="22"/>
          <w:szCs w:val="22"/>
        </w:rPr>
      </w:pPr>
      <w:r>
        <w:t>9.6.4.2</w:t>
      </w:r>
      <w:r w:rsidRPr="007714EB">
        <w:rPr>
          <w:rFonts w:ascii="Calibri" w:hAnsi="Calibri"/>
          <w:sz w:val="22"/>
          <w:szCs w:val="22"/>
        </w:rPr>
        <w:tab/>
      </w:r>
      <w:r>
        <w:t>Rel-17 PC2 for EN-DC with x LTE bands + y NR band(s) in DL and with 1 LTE band +1 TDD NR band in UL (either x= 2, 3, y=1 or x=1, 2, y=2) [RAN4 WI: ENDC_PC2_R17_xLTE_yNR]</w:t>
      </w:r>
      <w:r>
        <w:tab/>
      </w:r>
      <w:r>
        <w:fldChar w:fldCharType="begin"/>
      </w:r>
      <w:r>
        <w:instrText xml:space="preserve"> PAGEREF _Toc105285909 \h </w:instrText>
      </w:r>
      <w:r>
        <w:fldChar w:fldCharType="separate"/>
      </w:r>
      <w:r>
        <w:t>182</w:t>
      </w:r>
      <w:r>
        <w:fldChar w:fldCharType="end"/>
      </w:r>
    </w:p>
    <w:p w14:paraId="38EB8029" w14:textId="6155E26B" w:rsidR="00B56424" w:rsidRPr="007714EB" w:rsidRDefault="00B56424">
      <w:pPr>
        <w:pStyle w:val="TOC5"/>
        <w:rPr>
          <w:rFonts w:ascii="Calibri" w:hAnsi="Calibri"/>
          <w:sz w:val="22"/>
          <w:szCs w:val="22"/>
        </w:rPr>
      </w:pPr>
      <w:r>
        <w:t>9.6.4.3</w:t>
      </w:r>
      <w:r w:rsidRPr="007714EB">
        <w:rPr>
          <w:rFonts w:ascii="Calibri" w:hAnsi="Calibri"/>
          <w:sz w:val="22"/>
          <w:szCs w:val="22"/>
        </w:rPr>
        <w:tab/>
      </w:r>
      <w:r>
        <w:t>Rel-17 High power UE for NR inter-band CA with 2 bands DL and x bands UL (x=1,2) [RAN4 WI: NR_PC2_CA_R17_2BDL_2BUL]</w:t>
      </w:r>
      <w:r>
        <w:tab/>
      </w:r>
      <w:r>
        <w:fldChar w:fldCharType="begin"/>
      </w:r>
      <w:r>
        <w:instrText xml:space="preserve"> PAGEREF _Toc105285910 \h </w:instrText>
      </w:r>
      <w:r>
        <w:fldChar w:fldCharType="separate"/>
      </w:r>
      <w:r>
        <w:t>183</w:t>
      </w:r>
      <w:r>
        <w:fldChar w:fldCharType="end"/>
      </w:r>
    </w:p>
    <w:p w14:paraId="3DA07DAF" w14:textId="28746E25" w:rsidR="00B56424" w:rsidRPr="007714EB" w:rsidRDefault="00B56424">
      <w:pPr>
        <w:pStyle w:val="TOC5"/>
        <w:rPr>
          <w:rFonts w:ascii="Calibri" w:hAnsi="Calibri"/>
          <w:sz w:val="22"/>
          <w:szCs w:val="22"/>
        </w:rPr>
      </w:pPr>
      <w:r>
        <w:t>9.6.4.4</w:t>
      </w:r>
      <w:r w:rsidRPr="007714EB">
        <w:rPr>
          <w:rFonts w:ascii="Calibri" w:hAnsi="Calibri"/>
          <w:sz w:val="22"/>
          <w:szCs w:val="22"/>
        </w:rPr>
        <w:tab/>
      </w:r>
      <w:r>
        <w:t>High power UE for NR TDD intra-band CA in FR1 [RAN4 WI: NR_intra_HPUE_R17]</w:t>
      </w:r>
      <w:r>
        <w:tab/>
      </w:r>
      <w:r>
        <w:fldChar w:fldCharType="begin"/>
      </w:r>
      <w:r>
        <w:instrText xml:space="preserve"> PAGEREF _Toc105285911 \h </w:instrText>
      </w:r>
      <w:r>
        <w:fldChar w:fldCharType="separate"/>
      </w:r>
      <w:r>
        <w:t>184</w:t>
      </w:r>
      <w:r>
        <w:fldChar w:fldCharType="end"/>
      </w:r>
    </w:p>
    <w:p w14:paraId="510285C7" w14:textId="528F6524" w:rsidR="00B56424" w:rsidRPr="007714EB" w:rsidRDefault="00B56424">
      <w:pPr>
        <w:pStyle w:val="TOC5"/>
        <w:rPr>
          <w:rFonts w:ascii="Calibri" w:hAnsi="Calibri"/>
          <w:sz w:val="22"/>
          <w:szCs w:val="22"/>
        </w:rPr>
      </w:pPr>
      <w:r>
        <w:t>9.6.4.5</w:t>
      </w:r>
      <w:r w:rsidRPr="007714EB">
        <w:rPr>
          <w:rFonts w:ascii="Calibri" w:hAnsi="Calibri"/>
          <w:sz w:val="22"/>
          <w:szCs w:val="22"/>
        </w:rPr>
        <w:tab/>
      </w:r>
      <w:r>
        <w:t>Rel-17 PC2 UE for NR inter-band CA/DC with or without SUL configurations with x (6&gt;=x&gt;2) bands DL and y (y=1, 2) bands UL [RAN4 WI: NR_UE_PC2_R17_CADC_SUL_xBDL_yBUL]</w:t>
      </w:r>
      <w:r>
        <w:tab/>
      </w:r>
      <w:r>
        <w:fldChar w:fldCharType="begin"/>
      </w:r>
      <w:r>
        <w:instrText xml:space="preserve"> PAGEREF _Toc105285912 \h </w:instrText>
      </w:r>
      <w:r>
        <w:fldChar w:fldCharType="separate"/>
      </w:r>
      <w:r>
        <w:t>185</w:t>
      </w:r>
      <w:r>
        <w:fldChar w:fldCharType="end"/>
      </w:r>
    </w:p>
    <w:p w14:paraId="68D31003" w14:textId="2981EFFD" w:rsidR="00B56424" w:rsidRPr="007714EB" w:rsidRDefault="00B56424">
      <w:pPr>
        <w:pStyle w:val="TOC5"/>
        <w:rPr>
          <w:rFonts w:ascii="Calibri" w:hAnsi="Calibri"/>
          <w:sz w:val="22"/>
          <w:szCs w:val="22"/>
        </w:rPr>
      </w:pPr>
      <w:r>
        <w:t>9.6.4.6</w:t>
      </w:r>
      <w:r w:rsidRPr="007714EB">
        <w:rPr>
          <w:rFonts w:ascii="Calibri" w:hAnsi="Calibri"/>
          <w:sz w:val="22"/>
          <w:szCs w:val="22"/>
        </w:rPr>
        <w:tab/>
      </w:r>
      <w:r>
        <w:t>Additional NR bands for UL-MIMO PC3 in Rel-17 [RAN4 WI: NR_bands_UL_MIMO_PC3_R17]</w:t>
      </w:r>
      <w:r>
        <w:tab/>
      </w:r>
      <w:r>
        <w:fldChar w:fldCharType="begin"/>
      </w:r>
      <w:r>
        <w:instrText xml:space="preserve"> PAGEREF _Toc105285913 \h </w:instrText>
      </w:r>
      <w:r>
        <w:fldChar w:fldCharType="separate"/>
      </w:r>
      <w:r>
        <w:t>186</w:t>
      </w:r>
      <w:r>
        <w:fldChar w:fldCharType="end"/>
      </w:r>
    </w:p>
    <w:p w14:paraId="041A3270" w14:textId="52BB939E" w:rsidR="00B56424" w:rsidRPr="007714EB" w:rsidRDefault="00B56424">
      <w:pPr>
        <w:pStyle w:val="TOC5"/>
        <w:rPr>
          <w:rFonts w:ascii="Calibri" w:hAnsi="Calibri"/>
          <w:sz w:val="22"/>
          <w:szCs w:val="22"/>
        </w:rPr>
      </w:pPr>
      <w:r>
        <w:t>9.6.4.7</w:t>
      </w:r>
      <w:r w:rsidRPr="007714EB">
        <w:rPr>
          <w:rFonts w:ascii="Calibri" w:hAnsi="Calibri"/>
          <w:sz w:val="22"/>
          <w:szCs w:val="22"/>
        </w:rPr>
        <w:tab/>
      </w:r>
      <w:r>
        <w:t>High-power UE operation for fixed-wireless/vehicle-mounted use cases in LTE bands 5, 12, 13 and NR bands n5, n13, n71 [RAN4 WI: LTE_NR_HPUE_FWVM]</w:t>
      </w:r>
      <w:r>
        <w:tab/>
      </w:r>
      <w:r>
        <w:fldChar w:fldCharType="begin"/>
      </w:r>
      <w:r>
        <w:instrText xml:space="preserve"> PAGEREF _Toc105285914 \h </w:instrText>
      </w:r>
      <w:r>
        <w:fldChar w:fldCharType="separate"/>
      </w:r>
      <w:r>
        <w:t>186</w:t>
      </w:r>
      <w:r>
        <w:fldChar w:fldCharType="end"/>
      </w:r>
    </w:p>
    <w:p w14:paraId="7C0DA303" w14:textId="1A3E5829" w:rsidR="00B56424" w:rsidRPr="007714EB" w:rsidRDefault="00B56424">
      <w:pPr>
        <w:pStyle w:val="TOC5"/>
        <w:rPr>
          <w:rFonts w:ascii="Calibri" w:hAnsi="Calibri"/>
          <w:sz w:val="22"/>
          <w:szCs w:val="22"/>
        </w:rPr>
      </w:pPr>
      <w:r>
        <w:t>9.6.4.8</w:t>
      </w:r>
      <w:r w:rsidRPr="007714EB">
        <w:rPr>
          <w:rFonts w:ascii="Calibri" w:hAnsi="Calibri"/>
          <w:sz w:val="22"/>
          <w:szCs w:val="22"/>
        </w:rPr>
        <w:tab/>
      </w:r>
      <w:r>
        <w:t>High power UE (PC2) for one NR FDD band [RAN4 WI: NR_PC2_UE_FDD]</w:t>
      </w:r>
      <w:r>
        <w:tab/>
      </w:r>
      <w:r>
        <w:fldChar w:fldCharType="begin"/>
      </w:r>
      <w:r>
        <w:instrText xml:space="preserve"> PAGEREF _Toc105285915 \h </w:instrText>
      </w:r>
      <w:r>
        <w:fldChar w:fldCharType="separate"/>
      </w:r>
      <w:r>
        <w:t>187</w:t>
      </w:r>
      <w:r>
        <w:fldChar w:fldCharType="end"/>
      </w:r>
    </w:p>
    <w:p w14:paraId="3233B05D" w14:textId="52F72C4E" w:rsidR="00B56424" w:rsidRPr="007714EB" w:rsidRDefault="00B56424">
      <w:pPr>
        <w:pStyle w:val="TOC4"/>
        <w:rPr>
          <w:rFonts w:ascii="Calibri" w:hAnsi="Calibri"/>
          <w:sz w:val="22"/>
          <w:szCs w:val="22"/>
        </w:rPr>
      </w:pPr>
      <w:r>
        <w:t>9.6.5</w:t>
      </w:r>
      <w:r w:rsidRPr="007714EB">
        <w:rPr>
          <w:rFonts w:ascii="Calibri" w:hAnsi="Calibri"/>
          <w:sz w:val="22"/>
          <w:szCs w:val="22"/>
        </w:rPr>
        <w:tab/>
      </w:r>
      <w:r>
        <w:t>Other spectrum related REL-17 WIs</w:t>
      </w:r>
      <w:r>
        <w:tab/>
      </w:r>
      <w:r>
        <w:fldChar w:fldCharType="begin"/>
      </w:r>
      <w:r>
        <w:instrText xml:space="preserve"> PAGEREF _Toc105285916 \h </w:instrText>
      </w:r>
      <w:r>
        <w:fldChar w:fldCharType="separate"/>
      </w:r>
      <w:r>
        <w:t>187</w:t>
      </w:r>
      <w:r>
        <w:fldChar w:fldCharType="end"/>
      </w:r>
    </w:p>
    <w:p w14:paraId="0401A672" w14:textId="7A59058E" w:rsidR="00B56424" w:rsidRPr="007714EB" w:rsidRDefault="00B56424">
      <w:pPr>
        <w:pStyle w:val="TOC5"/>
        <w:rPr>
          <w:rFonts w:ascii="Calibri" w:hAnsi="Calibri"/>
          <w:sz w:val="22"/>
          <w:szCs w:val="22"/>
        </w:rPr>
      </w:pPr>
      <w:r>
        <w:t>9.6.5.1</w:t>
      </w:r>
      <w:r w:rsidRPr="007714EB">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_Toc105285917 \h </w:instrText>
      </w:r>
      <w:r>
        <w:fldChar w:fldCharType="separate"/>
      </w:r>
      <w:r>
        <w:t>188</w:t>
      </w:r>
      <w:r>
        <w:fldChar w:fldCharType="end"/>
      </w:r>
    </w:p>
    <w:p w14:paraId="4E5B21E7" w14:textId="1923B7E2" w:rsidR="00B56424" w:rsidRPr="007714EB" w:rsidRDefault="00B56424">
      <w:pPr>
        <w:pStyle w:val="TOC5"/>
        <w:rPr>
          <w:rFonts w:ascii="Calibri" w:hAnsi="Calibri"/>
          <w:sz w:val="22"/>
          <w:szCs w:val="22"/>
        </w:rPr>
      </w:pPr>
      <w:r>
        <w:t>9.6.5.2</w:t>
      </w:r>
      <w:r w:rsidRPr="007714EB">
        <w:rPr>
          <w:rFonts w:ascii="Calibri" w:hAnsi="Calibri"/>
          <w:sz w:val="22"/>
          <w:szCs w:val="22"/>
        </w:rPr>
        <w:tab/>
      </w:r>
      <w:r>
        <w:t>DL interruption for NR and EN-DC band combinations to conduct dynamic Tx Switching in UL [RAN4 WI: DL_intrpt_combos_TxSW_R17]</w:t>
      </w:r>
      <w:r>
        <w:tab/>
      </w:r>
      <w:r>
        <w:fldChar w:fldCharType="begin"/>
      </w:r>
      <w:r>
        <w:instrText xml:space="preserve"> PAGEREF _Toc105285918 \h </w:instrText>
      </w:r>
      <w:r>
        <w:fldChar w:fldCharType="separate"/>
      </w:r>
      <w:r>
        <w:t>188</w:t>
      </w:r>
      <w:r>
        <w:fldChar w:fldCharType="end"/>
      </w:r>
    </w:p>
    <w:p w14:paraId="1930877E" w14:textId="37A0896F" w:rsidR="00B56424" w:rsidRPr="007714EB" w:rsidRDefault="00B56424">
      <w:pPr>
        <w:pStyle w:val="TOC5"/>
        <w:rPr>
          <w:rFonts w:ascii="Calibri" w:hAnsi="Calibri"/>
          <w:sz w:val="22"/>
          <w:szCs w:val="22"/>
        </w:rPr>
      </w:pPr>
      <w:r>
        <w:t>9.6.5.3</w:t>
      </w:r>
      <w:r w:rsidRPr="007714EB">
        <w:rPr>
          <w:rFonts w:ascii="Calibri" w:hAnsi="Calibri"/>
          <w:sz w:val="22"/>
          <w:szCs w:val="22"/>
        </w:rPr>
        <w:tab/>
      </w:r>
      <w:r>
        <w:t>Simultaneous Rx/Tx band combinations for NR CA/DC, NR SUL and LTE/NR DC [RAN4 WI: LTE_NR_Simult_RxTx]</w:t>
      </w:r>
      <w:r>
        <w:tab/>
      </w:r>
      <w:r>
        <w:fldChar w:fldCharType="begin"/>
      </w:r>
      <w:r>
        <w:instrText xml:space="preserve"> PAGEREF _Toc105285919 \h </w:instrText>
      </w:r>
      <w:r>
        <w:fldChar w:fldCharType="separate"/>
      </w:r>
      <w:r>
        <w:t>189</w:t>
      </w:r>
      <w:r>
        <w:fldChar w:fldCharType="end"/>
      </w:r>
    </w:p>
    <w:p w14:paraId="75CAA7D0" w14:textId="7F5F7D84" w:rsidR="00B56424" w:rsidRPr="007714EB" w:rsidRDefault="00B56424">
      <w:pPr>
        <w:pStyle w:val="TOC5"/>
        <w:rPr>
          <w:rFonts w:ascii="Calibri" w:hAnsi="Calibri"/>
          <w:sz w:val="22"/>
          <w:szCs w:val="22"/>
        </w:rPr>
      </w:pPr>
      <w:r>
        <w:t>9.6.5.4</w:t>
      </w:r>
      <w:r w:rsidRPr="007714EB">
        <w:rPr>
          <w:rFonts w:ascii="Calibri" w:hAnsi="Calibri"/>
          <w:sz w:val="22"/>
          <w:szCs w:val="22"/>
        </w:rPr>
        <w:tab/>
      </w:r>
      <w:r>
        <w:t>Core part: Rel-17 Adding channel BW support to existing NR bands [RAN4 WI: NR_bands_R17_BWs-Core]</w:t>
      </w:r>
      <w:r>
        <w:tab/>
      </w:r>
      <w:r>
        <w:fldChar w:fldCharType="begin"/>
      </w:r>
      <w:r>
        <w:instrText xml:space="preserve"> PAGEREF _Toc105285920 \h </w:instrText>
      </w:r>
      <w:r>
        <w:fldChar w:fldCharType="separate"/>
      </w:r>
      <w:r>
        <w:t>189</w:t>
      </w:r>
      <w:r>
        <w:fldChar w:fldCharType="end"/>
      </w:r>
    </w:p>
    <w:p w14:paraId="7A94DBDB" w14:textId="78050F76" w:rsidR="00B56424" w:rsidRPr="007714EB" w:rsidRDefault="00B56424">
      <w:pPr>
        <w:pStyle w:val="TOC5"/>
        <w:rPr>
          <w:rFonts w:ascii="Calibri" w:hAnsi="Calibri"/>
          <w:sz w:val="22"/>
          <w:szCs w:val="22"/>
        </w:rPr>
      </w:pPr>
      <w:r>
        <w:t>9.6.5.5</w:t>
      </w:r>
      <w:r w:rsidRPr="007714EB">
        <w:rPr>
          <w:rFonts w:ascii="Calibri" w:hAnsi="Calibri"/>
          <w:sz w:val="22"/>
          <w:szCs w:val="22"/>
        </w:rPr>
        <w:tab/>
      </w:r>
      <w:r>
        <w:t>Addition of MSD for inter-band EN-DC combinations (1 band LTE+1 band NR FR1) due to added channel BWs [RAN4 WI: ENDC_R17_1BLTE_1BNR_MSD]</w:t>
      </w:r>
      <w:r>
        <w:tab/>
      </w:r>
      <w:r>
        <w:fldChar w:fldCharType="begin"/>
      </w:r>
      <w:r>
        <w:instrText xml:space="preserve"> PAGEREF _Toc105285921 \h </w:instrText>
      </w:r>
      <w:r>
        <w:fldChar w:fldCharType="separate"/>
      </w:r>
      <w:r>
        <w:t>190</w:t>
      </w:r>
      <w:r>
        <w:fldChar w:fldCharType="end"/>
      </w:r>
    </w:p>
    <w:p w14:paraId="3BC36628" w14:textId="732F257C" w:rsidR="00B56424" w:rsidRPr="007714EB" w:rsidRDefault="00B56424">
      <w:pPr>
        <w:pStyle w:val="TOC5"/>
        <w:rPr>
          <w:rFonts w:ascii="Calibri" w:hAnsi="Calibri"/>
          <w:sz w:val="22"/>
          <w:szCs w:val="22"/>
        </w:rPr>
      </w:pPr>
      <w:r>
        <w:t>9.6.5.6</w:t>
      </w:r>
      <w:r w:rsidRPr="007714EB">
        <w:rPr>
          <w:rFonts w:ascii="Calibri" w:hAnsi="Calibri"/>
          <w:sz w:val="22"/>
          <w:szCs w:val="22"/>
        </w:rPr>
        <w:tab/>
      </w:r>
      <w:r>
        <w:t>4Rx support for NR band n8 [New RAN4 WI: NR_4Rx_Bn8_FWA]</w:t>
      </w:r>
      <w:r>
        <w:tab/>
      </w:r>
      <w:r>
        <w:fldChar w:fldCharType="begin"/>
      </w:r>
      <w:r>
        <w:instrText xml:space="preserve"> PAGEREF _Toc105285922 \h </w:instrText>
      </w:r>
      <w:r>
        <w:fldChar w:fldCharType="separate"/>
      </w:r>
      <w:r>
        <w:t>191</w:t>
      </w:r>
      <w:r>
        <w:fldChar w:fldCharType="end"/>
      </w:r>
    </w:p>
    <w:p w14:paraId="5232E146" w14:textId="5F25F0A3" w:rsidR="00B56424" w:rsidRPr="007714EB" w:rsidRDefault="00B56424">
      <w:pPr>
        <w:pStyle w:val="TOC3"/>
        <w:rPr>
          <w:rFonts w:ascii="Calibri" w:hAnsi="Calibri"/>
          <w:sz w:val="22"/>
          <w:szCs w:val="22"/>
        </w:rPr>
      </w:pPr>
      <w:r>
        <w:t>9.7</w:t>
      </w:r>
      <w:r w:rsidRPr="007714EB">
        <w:rPr>
          <w:rFonts w:ascii="Calibri" w:hAnsi="Calibri"/>
          <w:sz w:val="22"/>
          <w:szCs w:val="22"/>
        </w:rPr>
        <w:tab/>
      </w:r>
      <w:r>
        <w:t>Closed REL-17 NR or NR+LTE SIs</w:t>
      </w:r>
      <w:r>
        <w:tab/>
      </w:r>
      <w:r>
        <w:fldChar w:fldCharType="begin"/>
      </w:r>
      <w:r>
        <w:instrText xml:space="preserve"> PAGEREF _Toc105285923 \h </w:instrText>
      </w:r>
      <w:r>
        <w:fldChar w:fldCharType="separate"/>
      </w:r>
      <w:r>
        <w:t>192</w:t>
      </w:r>
      <w:r>
        <w:fldChar w:fldCharType="end"/>
      </w:r>
    </w:p>
    <w:p w14:paraId="04F924FB" w14:textId="658C6ACE" w:rsidR="00B56424" w:rsidRPr="007714EB" w:rsidRDefault="00B56424">
      <w:pPr>
        <w:pStyle w:val="TOC4"/>
        <w:rPr>
          <w:rFonts w:ascii="Calibri" w:hAnsi="Calibri"/>
          <w:sz w:val="22"/>
          <w:szCs w:val="22"/>
        </w:rPr>
      </w:pPr>
      <w:r>
        <w:t>9.7.1</w:t>
      </w:r>
      <w:r w:rsidRPr="007714EB">
        <w:rPr>
          <w:rFonts w:ascii="Calibri" w:hAnsi="Calibri"/>
          <w:sz w:val="22"/>
          <w:szCs w:val="22"/>
        </w:rPr>
        <w:tab/>
      </w:r>
      <w:r>
        <w:t>Study on on NR coverage enhancements [RAN1 SI: FS_NR_cov_enh]</w:t>
      </w:r>
      <w:r>
        <w:tab/>
      </w:r>
      <w:r>
        <w:fldChar w:fldCharType="begin"/>
      </w:r>
      <w:r>
        <w:instrText xml:space="preserve"> PAGEREF _Toc105285924 \h </w:instrText>
      </w:r>
      <w:r>
        <w:fldChar w:fldCharType="separate"/>
      </w:r>
      <w:r>
        <w:t>192</w:t>
      </w:r>
      <w:r>
        <w:fldChar w:fldCharType="end"/>
      </w:r>
    </w:p>
    <w:p w14:paraId="650C6FE6" w14:textId="0B05805D" w:rsidR="00B56424" w:rsidRPr="007714EB" w:rsidRDefault="00B56424">
      <w:pPr>
        <w:pStyle w:val="TOC4"/>
        <w:rPr>
          <w:rFonts w:ascii="Calibri" w:hAnsi="Calibri"/>
          <w:sz w:val="22"/>
          <w:szCs w:val="22"/>
        </w:rPr>
      </w:pPr>
      <w:r>
        <w:t>9.7.2</w:t>
      </w:r>
      <w:r w:rsidRPr="007714EB">
        <w:rPr>
          <w:rFonts w:ascii="Calibri" w:hAnsi="Calibri"/>
          <w:sz w:val="22"/>
          <w:szCs w:val="22"/>
        </w:rPr>
        <w:tab/>
      </w:r>
      <w:r>
        <w:t>Study on NR positioning enhancements [RAN1 SI: FS_NR_pos_enh]</w:t>
      </w:r>
      <w:r>
        <w:tab/>
      </w:r>
      <w:r>
        <w:fldChar w:fldCharType="begin"/>
      </w:r>
      <w:r>
        <w:instrText xml:space="preserve"> PAGEREF _Toc105285925 \h </w:instrText>
      </w:r>
      <w:r>
        <w:fldChar w:fldCharType="separate"/>
      </w:r>
      <w:r>
        <w:t>192</w:t>
      </w:r>
      <w:r>
        <w:fldChar w:fldCharType="end"/>
      </w:r>
    </w:p>
    <w:p w14:paraId="292DA5AB" w14:textId="4443DD8F" w:rsidR="00B56424" w:rsidRPr="007714EB" w:rsidRDefault="00B56424">
      <w:pPr>
        <w:pStyle w:val="TOC4"/>
        <w:rPr>
          <w:rFonts w:ascii="Calibri" w:hAnsi="Calibri"/>
          <w:sz w:val="22"/>
          <w:szCs w:val="22"/>
        </w:rPr>
      </w:pPr>
      <w:r>
        <w:t>9.7.3</w:t>
      </w:r>
      <w:r w:rsidRPr="007714EB">
        <w:rPr>
          <w:rFonts w:ascii="Calibri" w:hAnsi="Calibri"/>
          <w:sz w:val="22"/>
          <w:szCs w:val="22"/>
        </w:rPr>
        <w:tab/>
      </w:r>
      <w:r>
        <w:t>Study on support of reduced capability NR devices [RAN1 SI: FS_NR_redcap]</w:t>
      </w:r>
      <w:r>
        <w:tab/>
      </w:r>
      <w:r>
        <w:fldChar w:fldCharType="begin"/>
      </w:r>
      <w:r>
        <w:instrText xml:space="preserve"> PAGEREF _Toc105285926 \h </w:instrText>
      </w:r>
      <w:r>
        <w:fldChar w:fldCharType="separate"/>
      </w:r>
      <w:r>
        <w:t>192</w:t>
      </w:r>
      <w:r>
        <w:fldChar w:fldCharType="end"/>
      </w:r>
    </w:p>
    <w:p w14:paraId="5739662A" w14:textId="301391DC" w:rsidR="00B56424" w:rsidRPr="007714EB" w:rsidRDefault="00B56424">
      <w:pPr>
        <w:pStyle w:val="TOC4"/>
        <w:rPr>
          <w:rFonts w:ascii="Calibri" w:hAnsi="Calibri"/>
          <w:sz w:val="22"/>
          <w:szCs w:val="22"/>
        </w:rPr>
      </w:pPr>
      <w:r>
        <w:t>9.7.4</w:t>
      </w:r>
      <w:r w:rsidRPr="007714EB">
        <w:rPr>
          <w:rFonts w:ascii="Calibri" w:hAnsi="Calibri"/>
          <w:sz w:val="22"/>
          <w:szCs w:val="22"/>
        </w:rPr>
        <w:tab/>
      </w:r>
      <w:r>
        <w:t>Study on supporting NR from 52.6 GHz to 71 GHz [RAN1 SI: FS_NR_52_to_71GHz]</w:t>
      </w:r>
      <w:r>
        <w:tab/>
      </w:r>
      <w:r>
        <w:fldChar w:fldCharType="begin"/>
      </w:r>
      <w:r>
        <w:instrText xml:space="preserve"> PAGEREF _Toc105285927 \h </w:instrText>
      </w:r>
      <w:r>
        <w:fldChar w:fldCharType="separate"/>
      </w:r>
      <w:r>
        <w:t>192</w:t>
      </w:r>
      <w:r>
        <w:fldChar w:fldCharType="end"/>
      </w:r>
    </w:p>
    <w:p w14:paraId="50113951" w14:textId="5679134D" w:rsidR="00B56424" w:rsidRPr="007714EB" w:rsidRDefault="00B56424">
      <w:pPr>
        <w:pStyle w:val="TOC4"/>
        <w:rPr>
          <w:rFonts w:ascii="Calibri" w:hAnsi="Calibri"/>
          <w:sz w:val="22"/>
          <w:szCs w:val="22"/>
        </w:rPr>
      </w:pPr>
      <w:r>
        <w:t>9.7.5</w:t>
      </w:r>
      <w:r w:rsidRPr="007714EB">
        <w:rPr>
          <w:rFonts w:ascii="Calibri" w:hAnsi="Calibri"/>
          <w:sz w:val="22"/>
          <w:szCs w:val="22"/>
        </w:rPr>
        <w:tab/>
      </w:r>
      <w:r>
        <w:t>Study on XR evaluations for NR [RAN1 SI: FS_NR_XR_eval]</w:t>
      </w:r>
      <w:r>
        <w:tab/>
      </w:r>
      <w:r>
        <w:fldChar w:fldCharType="begin"/>
      </w:r>
      <w:r>
        <w:instrText xml:space="preserve"> PAGEREF _Toc105285928 \h </w:instrText>
      </w:r>
      <w:r>
        <w:fldChar w:fldCharType="separate"/>
      </w:r>
      <w:r>
        <w:t>192</w:t>
      </w:r>
      <w:r>
        <w:fldChar w:fldCharType="end"/>
      </w:r>
    </w:p>
    <w:p w14:paraId="3FD0AD05" w14:textId="11694663" w:rsidR="00B56424" w:rsidRPr="007714EB" w:rsidRDefault="00B56424">
      <w:pPr>
        <w:pStyle w:val="TOC4"/>
        <w:rPr>
          <w:rFonts w:ascii="Calibri" w:hAnsi="Calibri"/>
          <w:sz w:val="22"/>
          <w:szCs w:val="22"/>
        </w:rPr>
      </w:pPr>
      <w:r>
        <w:t>9.7.6</w:t>
      </w:r>
      <w:r w:rsidRPr="007714EB">
        <w:rPr>
          <w:rFonts w:ascii="Calibri" w:hAnsi="Calibri"/>
          <w:sz w:val="22"/>
          <w:szCs w:val="22"/>
        </w:rPr>
        <w:tab/>
      </w:r>
      <w:r>
        <w:t>Study on NR Sidelink relay [RAN2 SI: FS_NR_SL_relay]</w:t>
      </w:r>
      <w:r>
        <w:tab/>
      </w:r>
      <w:r>
        <w:fldChar w:fldCharType="begin"/>
      </w:r>
      <w:r>
        <w:instrText xml:space="preserve"> PAGEREF _Toc105285929 \h </w:instrText>
      </w:r>
      <w:r>
        <w:fldChar w:fldCharType="separate"/>
      </w:r>
      <w:r>
        <w:t>192</w:t>
      </w:r>
      <w:r>
        <w:fldChar w:fldCharType="end"/>
      </w:r>
    </w:p>
    <w:p w14:paraId="438A756E" w14:textId="082A60F1" w:rsidR="00B56424" w:rsidRPr="007714EB" w:rsidRDefault="00B56424">
      <w:pPr>
        <w:pStyle w:val="TOC4"/>
        <w:rPr>
          <w:rFonts w:ascii="Calibri" w:hAnsi="Calibri"/>
          <w:sz w:val="22"/>
          <w:szCs w:val="22"/>
        </w:rPr>
      </w:pPr>
      <w:r>
        <w:t>9.7.7</w:t>
      </w:r>
      <w:r w:rsidRPr="007714EB">
        <w:rPr>
          <w:rFonts w:ascii="Calibri" w:hAnsi="Calibri"/>
          <w:sz w:val="22"/>
          <w:szCs w:val="22"/>
        </w:rPr>
        <w:tab/>
      </w:r>
      <w:r>
        <w:t>Study on enhancement of RAN slicing for NR [RAN2 SI: FS_NR_slice]</w:t>
      </w:r>
      <w:r>
        <w:tab/>
      </w:r>
      <w:r>
        <w:fldChar w:fldCharType="begin"/>
      </w:r>
      <w:r>
        <w:instrText xml:space="preserve"> PAGEREF _Toc105285930 \h </w:instrText>
      </w:r>
      <w:r>
        <w:fldChar w:fldCharType="separate"/>
      </w:r>
      <w:r>
        <w:t>192</w:t>
      </w:r>
      <w:r>
        <w:fldChar w:fldCharType="end"/>
      </w:r>
    </w:p>
    <w:p w14:paraId="31C7C3EB" w14:textId="0B5FDDF7" w:rsidR="00B56424" w:rsidRPr="007714EB" w:rsidRDefault="00B56424">
      <w:pPr>
        <w:pStyle w:val="TOC4"/>
        <w:rPr>
          <w:rFonts w:ascii="Calibri" w:hAnsi="Calibri"/>
          <w:sz w:val="22"/>
          <w:szCs w:val="22"/>
        </w:rPr>
      </w:pPr>
      <w:r>
        <w:t>9.7.8</w:t>
      </w:r>
      <w:r w:rsidRPr="007714EB">
        <w:rPr>
          <w:rFonts w:ascii="Calibri" w:hAnsi="Calibri"/>
          <w:sz w:val="22"/>
          <w:szCs w:val="22"/>
        </w:rPr>
        <w:tab/>
      </w:r>
      <w:r>
        <w:t>Study on NR QoE management and optimizations for diverse services [RAN3 SI: FS_NR_QoE]</w:t>
      </w:r>
      <w:r>
        <w:tab/>
      </w:r>
      <w:r>
        <w:fldChar w:fldCharType="begin"/>
      </w:r>
      <w:r>
        <w:instrText xml:space="preserve"> PAGEREF _Toc105285931 \h </w:instrText>
      </w:r>
      <w:r>
        <w:fldChar w:fldCharType="separate"/>
      </w:r>
      <w:r>
        <w:t>192</w:t>
      </w:r>
      <w:r>
        <w:fldChar w:fldCharType="end"/>
      </w:r>
    </w:p>
    <w:p w14:paraId="57B3E8BC" w14:textId="5C9C487A" w:rsidR="00B56424" w:rsidRPr="007714EB" w:rsidRDefault="00B56424">
      <w:pPr>
        <w:pStyle w:val="TOC4"/>
        <w:rPr>
          <w:rFonts w:ascii="Calibri" w:hAnsi="Calibri"/>
          <w:sz w:val="22"/>
          <w:szCs w:val="22"/>
        </w:rPr>
      </w:pPr>
      <w:r>
        <w:t>9.7.9</w:t>
      </w:r>
      <w:r w:rsidRPr="007714EB">
        <w:rPr>
          <w:rFonts w:ascii="Calibri" w:hAnsi="Calibri"/>
          <w:sz w:val="22"/>
          <w:szCs w:val="22"/>
        </w:rPr>
        <w:tab/>
      </w:r>
      <w:r>
        <w:t>Study on IMT parameters for 6.425-7.025GHz, 7.025-7.125GHz and 10.0-10.5GHz [RAN4 SI: FS_NR_IMT_param]</w:t>
      </w:r>
      <w:r>
        <w:tab/>
      </w:r>
      <w:r>
        <w:fldChar w:fldCharType="begin"/>
      </w:r>
      <w:r>
        <w:instrText xml:space="preserve"> PAGEREF _Toc105285932 \h </w:instrText>
      </w:r>
      <w:r>
        <w:fldChar w:fldCharType="separate"/>
      </w:r>
      <w:r>
        <w:t>192</w:t>
      </w:r>
      <w:r>
        <w:fldChar w:fldCharType="end"/>
      </w:r>
    </w:p>
    <w:p w14:paraId="2BF45063" w14:textId="5D579559" w:rsidR="00B56424" w:rsidRPr="007714EB" w:rsidRDefault="00B56424">
      <w:pPr>
        <w:pStyle w:val="TOC4"/>
        <w:rPr>
          <w:rFonts w:ascii="Calibri" w:hAnsi="Calibri"/>
          <w:sz w:val="22"/>
          <w:szCs w:val="22"/>
        </w:rPr>
      </w:pPr>
      <w:r>
        <w:t>9.7.10</w:t>
      </w:r>
      <w:r w:rsidRPr="007714EB">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_Toc105285933 \h </w:instrText>
      </w:r>
      <w:r>
        <w:fldChar w:fldCharType="separate"/>
      </w:r>
      <w:r>
        <w:t>193</w:t>
      </w:r>
      <w:r>
        <w:fldChar w:fldCharType="end"/>
      </w:r>
    </w:p>
    <w:p w14:paraId="56BCA281" w14:textId="1C0B55CC" w:rsidR="00B56424" w:rsidRPr="007714EB" w:rsidRDefault="00B56424">
      <w:pPr>
        <w:pStyle w:val="TOC4"/>
        <w:rPr>
          <w:rFonts w:ascii="Calibri" w:hAnsi="Calibri"/>
          <w:sz w:val="22"/>
          <w:szCs w:val="22"/>
        </w:rPr>
      </w:pPr>
      <w:r>
        <w:t>9.7.11</w:t>
      </w:r>
      <w:r w:rsidRPr="007714EB">
        <w:rPr>
          <w:rFonts w:ascii="Calibri" w:hAnsi="Calibri"/>
          <w:sz w:val="22"/>
          <w:szCs w:val="22"/>
        </w:rPr>
        <w:tab/>
      </w:r>
      <w:r>
        <w:t>Study on high power UE (PC2) for one NR FDD band [RAN4 SI: FS_NR_PC2_UE_FDD]</w:t>
      </w:r>
      <w:r>
        <w:tab/>
      </w:r>
      <w:r>
        <w:fldChar w:fldCharType="begin"/>
      </w:r>
      <w:r>
        <w:instrText xml:space="preserve"> PAGEREF _Toc105285934 \h </w:instrText>
      </w:r>
      <w:r>
        <w:fldChar w:fldCharType="separate"/>
      </w:r>
      <w:r>
        <w:t>193</w:t>
      </w:r>
      <w:r>
        <w:fldChar w:fldCharType="end"/>
      </w:r>
    </w:p>
    <w:p w14:paraId="1DB32614" w14:textId="0751F88D" w:rsidR="00B56424" w:rsidRPr="007714EB" w:rsidRDefault="00B56424">
      <w:pPr>
        <w:pStyle w:val="TOC4"/>
        <w:rPr>
          <w:rFonts w:ascii="Calibri" w:hAnsi="Calibri"/>
          <w:sz w:val="22"/>
          <w:szCs w:val="22"/>
        </w:rPr>
      </w:pPr>
      <w:r>
        <w:t>9.7.12</w:t>
      </w:r>
      <w:r w:rsidRPr="007714EB">
        <w:rPr>
          <w:rFonts w:ascii="Calibri" w:hAnsi="Calibri"/>
          <w:sz w:val="22"/>
          <w:szCs w:val="22"/>
        </w:rPr>
        <w:tab/>
      </w:r>
      <w:r>
        <w:t>Study on extended 600MHz NR band [RAN4 SI: FS_NR_600MHz_ext]</w:t>
      </w:r>
      <w:r>
        <w:tab/>
      </w:r>
      <w:r>
        <w:fldChar w:fldCharType="begin"/>
      </w:r>
      <w:r>
        <w:instrText xml:space="preserve"> PAGEREF _Toc105285935 \h </w:instrText>
      </w:r>
      <w:r>
        <w:fldChar w:fldCharType="separate"/>
      </w:r>
      <w:r>
        <w:t>193</w:t>
      </w:r>
      <w:r>
        <w:fldChar w:fldCharType="end"/>
      </w:r>
    </w:p>
    <w:p w14:paraId="7CC8805D" w14:textId="48D947D9" w:rsidR="00B56424" w:rsidRPr="007714EB" w:rsidRDefault="00B56424">
      <w:pPr>
        <w:pStyle w:val="TOC4"/>
        <w:rPr>
          <w:rFonts w:ascii="Calibri" w:hAnsi="Calibri"/>
          <w:sz w:val="22"/>
          <w:szCs w:val="22"/>
        </w:rPr>
      </w:pPr>
      <w:r>
        <w:t>9.7.13</w:t>
      </w:r>
      <w:r w:rsidRPr="007714EB">
        <w:rPr>
          <w:rFonts w:ascii="Calibri" w:hAnsi="Calibri"/>
          <w:sz w:val="22"/>
          <w:szCs w:val="22"/>
        </w:rPr>
        <w:tab/>
      </w:r>
      <w:r>
        <w:t>Study on scenarios and requirements of in-/partial/out-of-coverage NR positioning use cases [RAN SI: FS_NR_pos_cov]</w:t>
      </w:r>
      <w:r>
        <w:tab/>
      </w:r>
      <w:r>
        <w:fldChar w:fldCharType="begin"/>
      </w:r>
      <w:r>
        <w:instrText xml:space="preserve"> PAGEREF _Toc105285936 \h </w:instrText>
      </w:r>
      <w:r>
        <w:fldChar w:fldCharType="separate"/>
      </w:r>
      <w:r>
        <w:t>193</w:t>
      </w:r>
      <w:r>
        <w:fldChar w:fldCharType="end"/>
      </w:r>
    </w:p>
    <w:p w14:paraId="32F16B58" w14:textId="28C60C82" w:rsidR="00B56424" w:rsidRPr="007714EB" w:rsidRDefault="00B56424">
      <w:pPr>
        <w:pStyle w:val="TOC3"/>
        <w:rPr>
          <w:rFonts w:ascii="Calibri" w:hAnsi="Calibri"/>
          <w:sz w:val="22"/>
          <w:szCs w:val="22"/>
        </w:rPr>
      </w:pPr>
      <w:r>
        <w:t>9.8</w:t>
      </w:r>
      <w:r w:rsidRPr="007714EB">
        <w:rPr>
          <w:rFonts w:ascii="Calibri" w:hAnsi="Calibri"/>
          <w:sz w:val="22"/>
          <w:szCs w:val="22"/>
        </w:rPr>
        <w:tab/>
      </w:r>
      <w:r>
        <w:t>Closed REL-17 NR or NR+LTE WIs</w:t>
      </w:r>
      <w:r>
        <w:tab/>
      </w:r>
      <w:r>
        <w:fldChar w:fldCharType="begin"/>
      </w:r>
      <w:r>
        <w:instrText xml:space="preserve"> PAGEREF _Toc105285937 \h </w:instrText>
      </w:r>
      <w:r>
        <w:fldChar w:fldCharType="separate"/>
      </w:r>
      <w:r>
        <w:t>193</w:t>
      </w:r>
      <w:r>
        <w:fldChar w:fldCharType="end"/>
      </w:r>
    </w:p>
    <w:p w14:paraId="72AFD6AC" w14:textId="60966D0F" w:rsidR="00B56424" w:rsidRPr="007714EB" w:rsidRDefault="00B56424">
      <w:pPr>
        <w:pStyle w:val="TOC4"/>
        <w:rPr>
          <w:rFonts w:ascii="Calibri" w:hAnsi="Calibri"/>
          <w:sz w:val="22"/>
          <w:szCs w:val="22"/>
        </w:rPr>
      </w:pPr>
      <w:r>
        <w:t>9.8.1</w:t>
      </w:r>
      <w:r w:rsidRPr="007714EB">
        <w:rPr>
          <w:rFonts w:ascii="Calibri" w:hAnsi="Calibri"/>
          <w:sz w:val="22"/>
          <w:szCs w:val="22"/>
        </w:rPr>
        <w:tab/>
      </w:r>
      <w:r>
        <w:t>Introduction of NR band n13 [RAN4 WI: NR_n13]</w:t>
      </w:r>
      <w:r>
        <w:tab/>
      </w:r>
      <w:r>
        <w:fldChar w:fldCharType="begin"/>
      </w:r>
      <w:r>
        <w:instrText xml:space="preserve"> PAGEREF _Toc105285938 \h </w:instrText>
      </w:r>
      <w:r>
        <w:fldChar w:fldCharType="separate"/>
      </w:r>
      <w:r>
        <w:t>193</w:t>
      </w:r>
      <w:r>
        <w:fldChar w:fldCharType="end"/>
      </w:r>
    </w:p>
    <w:p w14:paraId="5ECB7E2B" w14:textId="5D2A880A" w:rsidR="00B56424" w:rsidRPr="007714EB" w:rsidRDefault="00B56424">
      <w:pPr>
        <w:pStyle w:val="TOC4"/>
        <w:rPr>
          <w:rFonts w:ascii="Calibri" w:hAnsi="Calibri"/>
          <w:sz w:val="22"/>
          <w:szCs w:val="22"/>
        </w:rPr>
      </w:pPr>
      <w:r>
        <w:t>9.8.2</w:t>
      </w:r>
      <w:r w:rsidRPr="007714EB">
        <w:rPr>
          <w:rFonts w:ascii="Calibri" w:hAnsi="Calibri"/>
          <w:sz w:val="22"/>
          <w:szCs w:val="22"/>
        </w:rPr>
        <w:tab/>
      </w:r>
      <w:r>
        <w:t>Introduction of NR band 24 [RAN4 WI: NR_band_n24]</w:t>
      </w:r>
      <w:r>
        <w:tab/>
      </w:r>
      <w:r>
        <w:fldChar w:fldCharType="begin"/>
      </w:r>
      <w:r>
        <w:instrText xml:space="preserve"> PAGEREF _Toc105285939 \h </w:instrText>
      </w:r>
      <w:r>
        <w:fldChar w:fldCharType="separate"/>
      </w:r>
      <w:r>
        <w:t>193</w:t>
      </w:r>
      <w:r>
        <w:fldChar w:fldCharType="end"/>
      </w:r>
    </w:p>
    <w:p w14:paraId="3FB410DC" w14:textId="0B677E29" w:rsidR="00B56424" w:rsidRPr="007714EB" w:rsidRDefault="00B56424">
      <w:pPr>
        <w:pStyle w:val="TOC4"/>
        <w:rPr>
          <w:rFonts w:ascii="Calibri" w:hAnsi="Calibri"/>
          <w:sz w:val="22"/>
          <w:szCs w:val="22"/>
        </w:rPr>
      </w:pPr>
      <w:r>
        <w:t>9.8.3</w:t>
      </w:r>
      <w:r w:rsidRPr="007714EB">
        <w:rPr>
          <w:rFonts w:ascii="Calibri" w:hAnsi="Calibri"/>
          <w:sz w:val="22"/>
          <w:szCs w:val="22"/>
        </w:rPr>
        <w:tab/>
      </w:r>
      <w:r>
        <w:t>Introduction of NR 47GHz band [RAN4 WI: NR_47GHz_band]</w:t>
      </w:r>
      <w:r>
        <w:tab/>
      </w:r>
      <w:r>
        <w:fldChar w:fldCharType="begin"/>
      </w:r>
      <w:r>
        <w:instrText xml:space="preserve"> PAGEREF _Toc105285940 \h </w:instrText>
      </w:r>
      <w:r>
        <w:fldChar w:fldCharType="separate"/>
      </w:r>
      <w:r>
        <w:t>193</w:t>
      </w:r>
      <w:r>
        <w:fldChar w:fldCharType="end"/>
      </w:r>
    </w:p>
    <w:p w14:paraId="79F7AE92" w14:textId="5E0F18BF" w:rsidR="00B56424" w:rsidRPr="007714EB" w:rsidRDefault="00B56424">
      <w:pPr>
        <w:pStyle w:val="TOC4"/>
        <w:rPr>
          <w:rFonts w:ascii="Calibri" w:hAnsi="Calibri"/>
          <w:sz w:val="22"/>
          <w:szCs w:val="22"/>
        </w:rPr>
      </w:pPr>
      <w:r>
        <w:t>9.8.4</w:t>
      </w:r>
      <w:r w:rsidRPr="007714EB">
        <w:rPr>
          <w:rFonts w:ascii="Calibri" w:hAnsi="Calibri"/>
          <w:sz w:val="22"/>
          <w:szCs w:val="22"/>
        </w:rPr>
        <w:tab/>
      </w:r>
      <w:r>
        <w:t>Introduction of NR band n67 [RAN4 WI: NR_n67]</w:t>
      </w:r>
      <w:r>
        <w:tab/>
      </w:r>
      <w:r>
        <w:fldChar w:fldCharType="begin"/>
      </w:r>
      <w:r>
        <w:instrText xml:space="preserve"> PAGEREF _Toc105285941 \h </w:instrText>
      </w:r>
      <w:r>
        <w:fldChar w:fldCharType="separate"/>
      </w:r>
      <w:r>
        <w:t>193</w:t>
      </w:r>
      <w:r>
        <w:fldChar w:fldCharType="end"/>
      </w:r>
    </w:p>
    <w:p w14:paraId="2DF11166" w14:textId="3B5639C6" w:rsidR="00B56424" w:rsidRPr="007714EB" w:rsidRDefault="00B56424">
      <w:pPr>
        <w:pStyle w:val="TOC4"/>
        <w:rPr>
          <w:rFonts w:ascii="Calibri" w:hAnsi="Calibri"/>
          <w:sz w:val="22"/>
          <w:szCs w:val="22"/>
        </w:rPr>
      </w:pPr>
      <w:r>
        <w:t>9.8.5</w:t>
      </w:r>
      <w:r w:rsidRPr="007714EB">
        <w:rPr>
          <w:rFonts w:ascii="Calibri" w:hAnsi="Calibri"/>
          <w:sz w:val="22"/>
          <w:szCs w:val="22"/>
        </w:rPr>
        <w:tab/>
      </w:r>
      <w:r>
        <w:t>Introduction of NR band n85 [RAN4 WI: NR_n85]</w:t>
      </w:r>
      <w:r>
        <w:tab/>
      </w:r>
      <w:r>
        <w:fldChar w:fldCharType="begin"/>
      </w:r>
      <w:r>
        <w:instrText xml:space="preserve"> PAGEREF _Toc105285942 \h </w:instrText>
      </w:r>
      <w:r>
        <w:fldChar w:fldCharType="separate"/>
      </w:r>
      <w:r>
        <w:t>193</w:t>
      </w:r>
      <w:r>
        <w:fldChar w:fldCharType="end"/>
      </w:r>
    </w:p>
    <w:p w14:paraId="1435415C" w14:textId="402B0B72" w:rsidR="00B56424" w:rsidRPr="007714EB" w:rsidRDefault="00B56424">
      <w:pPr>
        <w:pStyle w:val="TOC4"/>
        <w:rPr>
          <w:rFonts w:ascii="Calibri" w:hAnsi="Calibri"/>
          <w:sz w:val="22"/>
          <w:szCs w:val="22"/>
        </w:rPr>
      </w:pPr>
      <w:r>
        <w:t>9.8.6</w:t>
      </w:r>
      <w:r w:rsidRPr="007714EB">
        <w:rPr>
          <w:rFonts w:ascii="Calibri" w:hAnsi="Calibri"/>
          <w:sz w:val="22"/>
          <w:szCs w:val="22"/>
        </w:rPr>
        <w:tab/>
      </w:r>
      <w:r>
        <w:t>Core part: LTE/NR spectrum sharing in Band 40/n40 [RAN4 WI: DSS_LTE_B40_NR_Bn40-Core]</w:t>
      </w:r>
      <w:r>
        <w:tab/>
      </w:r>
      <w:r>
        <w:fldChar w:fldCharType="begin"/>
      </w:r>
      <w:r>
        <w:instrText xml:space="preserve"> PAGEREF _Toc105285943 \h </w:instrText>
      </w:r>
      <w:r>
        <w:fldChar w:fldCharType="separate"/>
      </w:r>
      <w:r>
        <w:t>193</w:t>
      </w:r>
      <w:r>
        <w:fldChar w:fldCharType="end"/>
      </w:r>
    </w:p>
    <w:p w14:paraId="5A192EF4" w14:textId="0C3BC147" w:rsidR="00B56424" w:rsidRPr="007714EB" w:rsidRDefault="00B56424">
      <w:pPr>
        <w:pStyle w:val="TOC4"/>
        <w:rPr>
          <w:rFonts w:ascii="Calibri" w:hAnsi="Calibri"/>
          <w:sz w:val="22"/>
          <w:szCs w:val="22"/>
        </w:rPr>
      </w:pPr>
      <w:r>
        <w:t>9.8.7</w:t>
      </w:r>
      <w:r w:rsidRPr="007714EB">
        <w:rPr>
          <w:rFonts w:ascii="Calibri" w:hAnsi="Calibri"/>
          <w:sz w:val="22"/>
          <w:szCs w:val="22"/>
        </w:rPr>
        <w:tab/>
      </w:r>
      <w:r>
        <w:t>Introduction of NR SUL band 1880-1920MHz [RAN4 WI: NR_SUL_band_1880_1920MHz]</w:t>
      </w:r>
      <w:r>
        <w:tab/>
      </w:r>
      <w:r>
        <w:fldChar w:fldCharType="begin"/>
      </w:r>
      <w:r>
        <w:instrText xml:space="preserve"> PAGEREF _Toc105285944 \h </w:instrText>
      </w:r>
      <w:r>
        <w:fldChar w:fldCharType="separate"/>
      </w:r>
      <w:r>
        <w:t>193</w:t>
      </w:r>
      <w:r>
        <w:fldChar w:fldCharType="end"/>
      </w:r>
    </w:p>
    <w:p w14:paraId="132B19E4" w14:textId="7837A2F3" w:rsidR="00B56424" w:rsidRPr="007714EB" w:rsidRDefault="00B56424">
      <w:pPr>
        <w:pStyle w:val="TOC4"/>
        <w:rPr>
          <w:rFonts w:ascii="Calibri" w:hAnsi="Calibri"/>
          <w:sz w:val="22"/>
          <w:szCs w:val="22"/>
        </w:rPr>
      </w:pPr>
      <w:r>
        <w:t>9.8.8</w:t>
      </w:r>
      <w:r w:rsidRPr="007714EB">
        <w:rPr>
          <w:rFonts w:ascii="Calibri" w:hAnsi="Calibri"/>
          <w:sz w:val="22"/>
          <w:szCs w:val="22"/>
        </w:rPr>
        <w:tab/>
      </w:r>
      <w:r>
        <w:t>Introduction of NR SUL band 2300-2400MHz [RAN4 WI: NR_SUL_band_2300_2400MHz]</w:t>
      </w:r>
      <w:r>
        <w:tab/>
      </w:r>
      <w:r>
        <w:fldChar w:fldCharType="begin"/>
      </w:r>
      <w:r>
        <w:instrText xml:space="preserve"> PAGEREF _Toc105285945 \h </w:instrText>
      </w:r>
      <w:r>
        <w:fldChar w:fldCharType="separate"/>
      </w:r>
      <w:r>
        <w:t>193</w:t>
      </w:r>
      <w:r>
        <w:fldChar w:fldCharType="end"/>
      </w:r>
    </w:p>
    <w:p w14:paraId="778CEBBC" w14:textId="0965308B" w:rsidR="00B56424" w:rsidRPr="007714EB" w:rsidRDefault="00B56424">
      <w:pPr>
        <w:pStyle w:val="TOC4"/>
        <w:rPr>
          <w:rFonts w:ascii="Calibri" w:hAnsi="Calibri"/>
          <w:sz w:val="22"/>
          <w:szCs w:val="22"/>
        </w:rPr>
      </w:pPr>
      <w:r>
        <w:lastRenderedPageBreak/>
        <w:t>9.8.9</w:t>
      </w:r>
      <w:r w:rsidRPr="007714EB">
        <w:rPr>
          <w:rFonts w:ascii="Calibri" w:hAnsi="Calibri"/>
          <w:sz w:val="22"/>
          <w:szCs w:val="22"/>
        </w:rPr>
        <w:tab/>
      </w:r>
      <w:r>
        <w:t>Introduction of 1.6 GHz NR SUL band with same UL frequency range of Band 24 [RAN4 WI: NR_SUL_UL_n24]</w:t>
      </w:r>
      <w:r>
        <w:tab/>
      </w:r>
      <w:r>
        <w:fldChar w:fldCharType="begin"/>
      </w:r>
      <w:r>
        <w:instrText xml:space="preserve"> PAGEREF _Toc105285946 \h </w:instrText>
      </w:r>
      <w:r>
        <w:fldChar w:fldCharType="separate"/>
      </w:r>
      <w:r>
        <w:t>193</w:t>
      </w:r>
      <w:r>
        <w:fldChar w:fldCharType="end"/>
      </w:r>
    </w:p>
    <w:p w14:paraId="743C7611" w14:textId="6EF36129" w:rsidR="00B56424" w:rsidRPr="007714EB" w:rsidRDefault="00B56424">
      <w:pPr>
        <w:pStyle w:val="TOC4"/>
        <w:rPr>
          <w:rFonts w:ascii="Calibri" w:hAnsi="Calibri"/>
          <w:sz w:val="22"/>
          <w:szCs w:val="22"/>
        </w:rPr>
      </w:pPr>
      <w:r>
        <w:t>9.8.10</w:t>
      </w:r>
      <w:r w:rsidRPr="007714EB">
        <w:rPr>
          <w:rFonts w:ascii="Calibri" w:hAnsi="Calibri"/>
          <w:sz w:val="22"/>
          <w:szCs w:val="22"/>
        </w:rPr>
        <w:tab/>
      </w:r>
      <w:r>
        <w:t>Introduction of FR2 FWA UE with maximum TRP of 23dBm for band n257 and n258 [RAN4 WI: NR_FR2_FWA_Bn257_Bn258]</w:t>
      </w:r>
      <w:r>
        <w:tab/>
      </w:r>
      <w:r>
        <w:fldChar w:fldCharType="begin"/>
      </w:r>
      <w:r>
        <w:instrText xml:space="preserve"> PAGEREF _Toc105285947 \h </w:instrText>
      </w:r>
      <w:r>
        <w:fldChar w:fldCharType="separate"/>
      </w:r>
      <w:r>
        <w:t>193</w:t>
      </w:r>
      <w:r>
        <w:fldChar w:fldCharType="end"/>
      </w:r>
    </w:p>
    <w:p w14:paraId="4E8A643C" w14:textId="7BC46216" w:rsidR="00B56424" w:rsidRPr="007714EB" w:rsidRDefault="00B56424">
      <w:pPr>
        <w:pStyle w:val="TOC4"/>
        <w:rPr>
          <w:rFonts w:ascii="Calibri" w:hAnsi="Calibri"/>
          <w:sz w:val="22"/>
          <w:szCs w:val="22"/>
        </w:rPr>
      </w:pPr>
      <w:r>
        <w:t>9.8.11</w:t>
      </w:r>
      <w:r w:rsidRPr="007714EB">
        <w:rPr>
          <w:rFonts w:ascii="Calibri" w:hAnsi="Calibri"/>
          <w:sz w:val="22"/>
          <w:szCs w:val="22"/>
        </w:rPr>
        <w:tab/>
      </w:r>
      <w:r>
        <w:t>Introduction of FR2 FWA UE with maximum TRP of 23dBm for band n259 [RAN4 WI: NR_FR2_FWA_Bn259]</w:t>
      </w:r>
      <w:r>
        <w:tab/>
      </w:r>
      <w:r>
        <w:fldChar w:fldCharType="begin"/>
      </w:r>
      <w:r>
        <w:instrText xml:space="preserve"> PAGEREF _Toc105285948 \h </w:instrText>
      </w:r>
      <w:r>
        <w:fldChar w:fldCharType="separate"/>
      </w:r>
      <w:r>
        <w:t>194</w:t>
      </w:r>
      <w:r>
        <w:fldChar w:fldCharType="end"/>
      </w:r>
    </w:p>
    <w:p w14:paraId="2E342797" w14:textId="22197112" w:rsidR="00B56424" w:rsidRPr="007714EB" w:rsidRDefault="00B56424">
      <w:pPr>
        <w:pStyle w:val="TOC4"/>
        <w:rPr>
          <w:rFonts w:ascii="Calibri" w:hAnsi="Calibri"/>
          <w:sz w:val="22"/>
          <w:szCs w:val="22"/>
        </w:rPr>
      </w:pPr>
      <w:r>
        <w:t>9.8.12</w:t>
      </w:r>
      <w:r w:rsidRPr="007714EB">
        <w:rPr>
          <w:rFonts w:ascii="Calibri" w:hAnsi="Calibri"/>
          <w:sz w:val="22"/>
          <w:szCs w:val="22"/>
        </w:rPr>
        <w:tab/>
      </w:r>
      <w:r>
        <w:t>SAR schemes for UE PC2 for NR inter-band CA and SUL configurations with 2 bands UL [RAN4 WI: NR_SAR_PC2_interB_SUL_2BUL]</w:t>
      </w:r>
      <w:r>
        <w:tab/>
      </w:r>
      <w:r>
        <w:fldChar w:fldCharType="begin"/>
      </w:r>
      <w:r>
        <w:instrText xml:space="preserve"> PAGEREF _Toc105285949 \h </w:instrText>
      </w:r>
      <w:r>
        <w:fldChar w:fldCharType="separate"/>
      </w:r>
      <w:r>
        <w:t>194</w:t>
      </w:r>
      <w:r>
        <w:fldChar w:fldCharType="end"/>
      </w:r>
    </w:p>
    <w:p w14:paraId="21DFA4DF" w14:textId="3DC3C34F" w:rsidR="00B56424" w:rsidRPr="007714EB" w:rsidRDefault="00B56424">
      <w:pPr>
        <w:pStyle w:val="TOC4"/>
        <w:rPr>
          <w:rFonts w:ascii="Calibri" w:hAnsi="Calibri"/>
          <w:sz w:val="22"/>
          <w:szCs w:val="22"/>
        </w:rPr>
      </w:pPr>
      <w:r>
        <w:t>9.8.13</w:t>
      </w:r>
      <w:r w:rsidRPr="007714EB">
        <w:rPr>
          <w:rFonts w:ascii="Calibri" w:hAnsi="Calibri"/>
          <w:sz w:val="22"/>
          <w:szCs w:val="22"/>
        </w:rPr>
        <w:tab/>
      </w:r>
      <w:r>
        <w:t>High power UE (PC2) for NR band n34 [RAN4 WI: NR_UE_PC2_n34]</w:t>
      </w:r>
      <w:r>
        <w:tab/>
      </w:r>
      <w:r>
        <w:fldChar w:fldCharType="begin"/>
      </w:r>
      <w:r>
        <w:instrText xml:space="preserve"> PAGEREF _Toc105285950 \h </w:instrText>
      </w:r>
      <w:r>
        <w:fldChar w:fldCharType="separate"/>
      </w:r>
      <w:r>
        <w:t>194</w:t>
      </w:r>
      <w:r>
        <w:fldChar w:fldCharType="end"/>
      </w:r>
    </w:p>
    <w:p w14:paraId="1BC4D0C3" w14:textId="4D642A93" w:rsidR="00B56424" w:rsidRPr="007714EB" w:rsidRDefault="00B56424">
      <w:pPr>
        <w:pStyle w:val="TOC4"/>
        <w:rPr>
          <w:rFonts w:ascii="Calibri" w:hAnsi="Calibri"/>
          <w:sz w:val="22"/>
          <w:szCs w:val="22"/>
        </w:rPr>
      </w:pPr>
      <w:r>
        <w:t>9.8.14</w:t>
      </w:r>
      <w:r w:rsidRPr="007714EB">
        <w:rPr>
          <w:rFonts w:ascii="Calibri" w:hAnsi="Calibri"/>
          <w:sz w:val="22"/>
          <w:szCs w:val="22"/>
        </w:rPr>
        <w:tab/>
      </w:r>
      <w:r>
        <w:t>High power UE (PC2) for NR band n39 [RAN4 WI: NR_UE_PC2_n39]</w:t>
      </w:r>
      <w:r>
        <w:tab/>
      </w:r>
      <w:r>
        <w:fldChar w:fldCharType="begin"/>
      </w:r>
      <w:r>
        <w:instrText xml:space="preserve"> PAGEREF _Toc105285951 \h </w:instrText>
      </w:r>
      <w:r>
        <w:fldChar w:fldCharType="separate"/>
      </w:r>
      <w:r>
        <w:t>194</w:t>
      </w:r>
      <w:r>
        <w:fldChar w:fldCharType="end"/>
      </w:r>
    </w:p>
    <w:p w14:paraId="688982D5" w14:textId="59F1CB4F" w:rsidR="00B56424" w:rsidRPr="007714EB" w:rsidRDefault="00B56424">
      <w:pPr>
        <w:pStyle w:val="TOC4"/>
        <w:rPr>
          <w:rFonts w:ascii="Calibri" w:hAnsi="Calibri"/>
          <w:sz w:val="22"/>
          <w:szCs w:val="22"/>
        </w:rPr>
      </w:pPr>
      <w:r>
        <w:t>9.8.15</w:t>
      </w:r>
      <w:r w:rsidRPr="007714EB">
        <w:rPr>
          <w:rFonts w:ascii="Calibri" w:hAnsi="Calibri"/>
          <w:sz w:val="22"/>
          <w:szCs w:val="22"/>
        </w:rPr>
        <w:tab/>
      </w:r>
      <w:r>
        <w:t>Core part: High-power UE (PC1.5) operation in NR bands n77 and n78 [RAN4 WI: HPUE_PC1_5_n77_n78-Core]</w:t>
      </w:r>
      <w:r>
        <w:tab/>
      </w:r>
      <w:r>
        <w:fldChar w:fldCharType="begin"/>
      </w:r>
      <w:r>
        <w:instrText xml:space="preserve"> PAGEREF _Toc105285952 \h </w:instrText>
      </w:r>
      <w:r>
        <w:fldChar w:fldCharType="separate"/>
      </w:r>
      <w:r>
        <w:t>194</w:t>
      </w:r>
      <w:r>
        <w:fldChar w:fldCharType="end"/>
      </w:r>
    </w:p>
    <w:p w14:paraId="7E6D15D8" w14:textId="796A1CEF" w:rsidR="00B56424" w:rsidRPr="007714EB" w:rsidRDefault="00B56424">
      <w:pPr>
        <w:pStyle w:val="TOC4"/>
        <w:rPr>
          <w:rFonts w:ascii="Calibri" w:hAnsi="Calibri"/>
          <w:sz w:val="22"/>
          <w:szCs w:val="22"/>
        </w:rPr>
      </w:pPr>
      <w:r>
        <w:t>9.8.16</w:t>
      </w:r>
      <w:r w:rsidRPr="007714EB">
        <w:rPr>
          <w:rFonts w:ascii="Calibri" w:hAnsi="Calibri"/>
          <w:sz w:val="22"/>
          <w:szCs w:val="22"/>
        </w:rPr>
        <w:tab/>
      </w:r>
      <w:r>
        <w:t>High power UE (PC1.5) for NR band n79 [RAN4 WI: NR_UE_PC1_5_n79]</w:t>
      </w:r>
      <w:r>
        <w:tab/>
      </w:r>
      <w:r>
        <w:fldChar w:fldCharType="begin"/>
      </w:r>
      <w:r>
        <w:instrText xml:space="preserve"> PAGEREF _Toc105285953 \h </w:instrText>
      </w:r>
      <w:r>
        <w:fldChar w:fldCharType="separate"/>
      </w:r>
      <w:r>
        <w:t>194</w:t>
      </w:r>
      <w:r>
        <w:fldChar w:fldCharType="end"/>
      </w:r>
    </w:p>
    <w:p w14:paraId="39EBF1F6" w14:textId="0E4E1AC9" w:rsidR="00B56424" w:rsidRPr="007714EB" w:rsidRDefault="00B56424">
      <w:pPr>
        <w:pStyle w:val="TOC4"/>
        <w:rPr>
          <w:rFonts w:ascii="Calibri" w:hAnsi="Calibri"/>
          <w:sz w:val="22"/>
          <w:szCs w:val="22"/>
        </w:rPr>
      </w:pPr>
      <w:r>
        <w:t>9.8.17</w:t>
      </w:r>
      <w:r w:rsidRPr="007714EB">
        <w:rPr>
          <w:rFonts w:ascii="Calibri" w:hAnsi="Calibri"/>
          <w:sz w:val="22"/>
          <w:szCs w:val="22"/>
        </w:rPr>
        <w:tab/>
      </w:r>
      <w:r>
        <w:t>Introduction of channel BWs 35MHz and 45MHz for NR FR1 [RAN4 WI: NR_FR1_35MHz_45MHz_BW]</w:t>
      </w:r>
      <w:r>
        <w:tab/>
      </w:r>
      <w:r>
        <w:fldChar w:fldCharType="begin"/>
      </w:r>
      <w:r>
        <w:instrText xml:space="preserve"> PAGEREF _Toc105285954 \h </w:instrText>
      </w:r>
      <w:r>
        <w:fldChar w:fldCharType="separate"/>
      </w:r>
      <w:r>
        <w:t>194</w:t>
      </w:r>
      <w:r>
        <w:fldChar w:fldCharType="end"/>
      </w:r>
    </w:p>
    <w:p w14:paraId="2BAE32D3" w14:textId="2750B4B9" w:rsidR="00B56424" w:rsidRPr="007714EB" w:rsidRDefault="00B56424">
      <w:pPr>
        <w:pStyle w:val="TOC4"/>
        <w:rPr>
          <w:rFonts w:ascii="Calibri" w:hAnsi="Calibri"/>
          <w:sz w:val="22"/>
          <w:szCs w:val="22"/>
        </w:rPr>
      </w:pPr>
      <w:r>
        <w:t>9.8.18</w:t>
      </w:r>
      <w:r w:rsidRPr="007714EB">
        <w:rPr>
          <w:rFonts w:ascii="Calibri" w:hAnsi="Calibri"/>
          <w:sz w:val="22"/>
          <w:szCs w:val="22"/>
        </w:rPr>
        <w:tab/>
      </w:r>
      <w:r>
        <w:t>Core part: LTE/NR spectrum sharing in Band 34/n34 and Band 39/n39 [RAN4 WI: DSS_LTE_B34_NR_Bn34_LTE_B39_NR_Bn39-Core]</w:t>
      </w:r>
      <w:r>
        <w:tab/>
      </w:r>
      <w:r>
        <w:fldChar w:fldCharType="begin"/>
      </w:r>
      <w:r>
        <w:instrText xml:space="preserve"> PAGEREF _Toc105285955 \h </w:instrText>
      </w:r>
      <w:r>
        <w:fldChar w:fldCharType="separate"/>
      </w:r>
      <w:r>
        <w:t>194</w:t>
      </w:r>
      <w:r>
        <w:fldChar w:fldCharType="end"/>
      </w:r>
    </w:p>
    <w:p w14:paraId="54E094EE" w14:textId="26C0E5F4" w:rsidR="00B56424" w:rsidRPr="007714EB" w:rsidRDefault="00B56424">
      <w:pPr>
        <w:pStyle w:val="TOC3"/>
        <w:rPr>
          <w:rFonts w:ascii="Calibri" w:hAnsi="Calibri"/>
          <w:sz w:val="22"/>
          <w:szCs w:val="22"/>
        </w:rPr>
      </w:pPr>
      <w:r>
        <w:t>9.9</w:t>
      </w:r>
      <w:r w:rsidRPr="007714EB">
        <w:rPr>
          <w:rFonts w:ascii="Calibri" w:hAnsi="Calibri"/>
          <w:sz w:val="22"/>
          <w:szCs w:val="22"/>
        </w:rPr>
        <w:tab/>
      </w:r>
      <w:r>
        <w:t>Small Technical Enhancements and Improvements for REL-17 [TEI17]</w:t>
      </w:r>
      <w:r>
        <w:tab/>
      </w:r>
      <w:r>
        <w:fldChar w:fldCharType="begin"/>
      </w:r>
      <w:r>
        <w:instrText xml:space="preserve"> PAGEREF _Toc105285956 \h </w:instrText>
      </w:r>
      <w:r>
        <w:fldChar w:fldCharType="separate"/>
      </w:r>
      <w:r>
        <w:t>194</w:t>
      </w:r>
      <w:r>
        <w:fldChar w:fldCharType="end"/>
      </w:r>
    </w:p>
    <w:p w14:paraId="46BE44DA" w14:textId="06CCE9AE" w:rsidR="00B56424" w:rsidRPr="007714EB" w:rsidRDefault="00B56424">
      <w:pPr>
        <w:pStyle w:val="TOC3"/>
        <w:rPr>
          <w:rFonts w:ascii="Calibri" w:hAnsi="Calibri"/>
          <w:sz w:val="22"/>
          <w:szCs w:val="22"/>
        </w:rPr>
      </w:pPr>
      <w:r>
        <w:t>9.10</w:t>
      </w:r>
      <w:r w:rsidRPr="007714EB">
        <w:rPr>
          <w:rFonts w:ascii="Calibri" w:hAnsi="Calibri"/>
          <w:sz w:val="22"/>
          <w:szCs w:val="22"/>
        </w:rPr>
        <w:tab/>
      </w:r>
      <w:r>
        <w:t>NR UE capabilities</w:t>
      </w:r>
      <w:r>
        <w:tab/>
      </w:r>
      <w:r>
        <w:fldChar w:fldCharType="begin"/>
      </w:r>
      <w:r>
        <w:instrText xml:space="preserve"> PAGEREF _Toc105285957 \h </w:instrText>
      </w:r>
      <w:r>
        <w:fldChar w:fldCharType="separate"/>
      </w:r>
      <w:r>
        <w:t>203</w:t>
      </w:r>
      <w:r>
        <w:fldChar w:fldCharType="end"/>
      </w:r>
    </w:p>
    <w:p w14:paraId="0C644999" w14:textId="1AA11C5F" w:rsidR="00B56424" w:rsidRPr="007714EB" w:rsidRDefault="00B56424">
      <w:pPr>
        <w:pStyle w:val="TOC3"/>
        <w:rPr>
          <w:rFonts w:ascii="Calibri" w:hAnsi="Calibri"/>
          <w:sz w:val="22"/>
          <w:szCs w:val="22"/>
        </w:rPr>
      </w:pPr>
      <w:r>
        <w:t>9.11</w:t>
      </w:r>
      <w:r w:rsidRPr="007714EB">
        <w:rPr>
          <w:rFonts w:ascii="Calibri" w:hAnsi="Calibri"/>
          <w:sz w:val="22"/>
          <w:szCs w:val="22"/>
        </w:rPr>
        <w:tab/>
      </w:r>
      <w:r>
        <w:t>Other NR documents</w:t>
      </w:r>
      <w:r>
        <w:tab/>
      </w:r>
      <w:r>
        <w:fldChar w:fldCharType="begin"/>
      </w:r>
      <w:r>
        <w:instrText xml:space="preserve"> PAGEREF _Toc105285958 \h </w:instrText>
      </w:r>
      <w:r>
        <w:fldChar w:fldCharType="separate"/>
      </w:r>
      <w:r>
        <w:t>203</w:t>
      </w:r>
      <w:r>
        <w:fldChar w:fldCharType="end"/>
      </w:r>
    </w:p>
    <w:p w14:paraId="7E68235B" w14:textId="4ED68F6C" w:rsidR="00B56424" w:rsidRPr="007714EB" w:rsidRDefault="00B56424">
      <w:pPr>
        <w:pStyle w:val="TOC2"/>
        <w:rPr>
          <w:rFonts w:ascii="Calibri" w:hAnsi="Calibri"/>
          <w:sz w:val="22"/>
          <w:szCs w:val="22"/>
        </w:rPr>
      </w:pPr>
      <w:r>
        <w:t>10</w:t>
      </w:r>
      <w:r w:rsidRPr="007714EB">
        <w:rPr>
          <w:rFonts w:ascii="Calibri" w:hAnsi="Calibri"/>
          <w:sz w:val="22"/>
          <w:szCs w:val="22"/>
        </w:rPr>
        <w:tab/>
      </w:r>
      <w:r>
        <w:t>LTE</w:t>
      </w:r>
      <w:r>
        <w:tab/>
      </w:r>
      <w:r>
        <w:fldChar w:fldCharType="begin"/>
      </w:r>
      <w:r>
        <w:instrText xml:space="preserve"> PAGEREF _Toc105285959 \h </w:instrText>
      </w:r>
      <w:r>
        <w:fldChar w:fldCharType="separate"/>
      </w:r>
      <w:r>
        <w:t>204</w:t>
      </w:r>
      <w:r>
        <w:fldChar w:fldCharType="end"/>
      </w:r>
    </w:p>
    <w:p w14:paraId="7C2163C6" w14:textId="06C64936" w:rsidR="00B56424" w:rsidRPr="007714EB" w:rsidRDefault="00B56424">
      <w:pPr>
        <w:pStyle w:val="TOC3"/>
        <w:rPr>
          <w:rFonts w:ascii="Calibri" w:hAnsi="Calibri"/>
          <w:sz w:val="22"/>
          <w:szCs w:val="22"/>
        </w:rPr>
      </w:pPr>
      <w:r>
        <w:t>10.1</w:t>
      </w:r>
      <w:r w:rsidRPr="007714EB">
        <w:rPr>
          <w:rFonts w:ascii="Calibri" w:hAnsi="Calibri"/>
          <w:sz w:val="22"/>
          <w:szCs w:val="22"/>
        </w:rPr>
        <w:tab/>
      </w:r>
      <w:r>
        <w:t>New WI/SI proposals for LTE</w:t>
      </w:r>
      <w:r>
        <w:tab/>
      </w:r>
      <w:r>
        <w:fldChar w:fldCharType="begin"/>
      </w:r>
      <w:r>
        <w:instrText xml:space="preserve"> PAGEREF _Toc105285960 \h </w:instrText>
      </w:r>
      <w:r>
        <w:fldChar w:fldCharType="separate"/>
      </w:r>
      <w:r>
        <w:t>204</w:t>
      </w:r>
      <w:r>
        <w:fldChar w:fldCharType="end"/>
      </w:r>
    </w:p>
    <w:p w14:paraId="27FD9DBD" w14:textId="476E6EC7" w:rsidR="00B56424" w:rsidRPr="007714EB" w:rsidRDefault="00B56424">
      <w:pPr>
        <w:pStyle w:val="TOC4"/>
        <w:rPr>
          <w:rFonts w:ascii="Calibri" w:hAnsi="Calibri"/>
          <w:sz w:val="22"/>
          <w:szCs w:val="22"/>
        </w:rPr>
      </w:pPr>
      <w:r>
        <w:t>10.1.1</w:t>
      </w:r>
      <w:r w:rsidRPr="007714EB">
        <w:rPr>
          <w:rFonts w:ascii="Calibri" w:hAnsi="Calibri"/>
          <w:sz w:val="22"/>
          <w:szCs w:val="22"/>
        </w:rPr>
        <w:tab/>
      </w:r>
      <w:r>
        <w:t>Proposals led by RAN1</w:t>
      </w:r>
      <w:r>
        <w:tab/>
      </w:r>
      <w:r>
        <w:fldChar w:fldCharType="begin"/>
      </w:r>
      <w:r>
        <w:instrText xml:space="preserve"> PAGEREF _Toc105285961 \h </w:instrText>
      </w:r>
      <w:r>
        <w:fldChar w:fldCharType="separate"/>
      </w:r>
      <w:r>
        <w:t>204</w:t>
      </w:r>
      <w:r>
        <w:fldChar w:fldCharType="end"/>
      </w:r>
    </w:p>
    <w:p w14:paraId="47992A69" w14:textId="0072B159" w:rsidR="00B56424" w:rsidRPr="007714EB" w:rsidRDefault="00B56424">
      <w:pPr>
        <w:pStyle w:val="TOC4"/>
        <w:rPr>
          <w:rFonts w:ascii="Calibri" w:hAnsi="Calibri"/>
          <w:sz w:val="22"/>
          <w:szCs w:val="22"/>
        </w:rPr>
      </w:pPr>
      <w:r>
        <w:t>10.1.2</w:t>
      </w:r>
      <w:r w:rsidRPr="007714EB">
        <w:rPr>
          <w:rFonts w:ascii="Calibri" w:hAnsi="Calibri"/>
          <w:sz w:val="22"/>
          <w:szCs w:val="22"/>
        </w:rPr>
        <w:tab/>
      </w:r>
      <w:r>
        <w:t>Proposals led by RAN2</w:t>
      </w:r>
      <w:r>
        <w:tab/>
      </w:r>
      <w:r>
        <w:fldChar w:fldCharType="begin"/>
      </w:r>
      <w:r>
        <w:instrText xml:space="preserve"> PAGEREF _Toc105285962 \h </w:instrText>
      </w:r>
      <w:r>
        <w:fldChar w:fldCharType="separate"/>
      </w:r>
      <w:r>
        <w:t>204</w:t>
      </w:r>
      <w:r>
        <w:fldChar w:fldCharType="end"/>
      </w:r>
    </w:p>
    <w:p w14:paraId="59FCD450" w14:textId="035FD50E" w:rsidR="00B56424" w:rsidRPr="007714EB" w:rsidRDefault="00B56424">
      <w:pPr>
        <w:pStyle w:val="TOC4"/>
        <w:rPr>
          <w:rFonts w:ascii="Calibri" w:hAnsi="Calibri"/>
          <w:sz w:val="22"/>
          <w:szCs w:val="22"/>
        </w:rPr>
      </w:pPr>
      <w:r>
        <w:t>10.1.3</w:t>
      </w:r>
      <w:r w:rsidRPr="007714EB">
        <w:rPr>
          <w:rFonts w:ascii="Calibri" w:hAnsi="Calibri"/>
          <w:sz w:val="22"/>
          <w:szCs w:val="22"/>
        </w:rPr>
        <w:tab/>
      </w:r>
      <w:r>
        <w:t>Proposals led by RAN3</w:t>
      </w:r>
      <w:r>
        <w:tab/>
      </w:r>
      <w:r>
        <w:fldChar w:fldCharType="begin"/>
      </w:r>
      <w:r>
        <w:instrText xml:space="preserve"> PAGEREF _Toc105285963 \h </w:instrText>
      </w:r>
      <w:r>
        <w:fldChar w:fldCharType="separate"/>
      </w:r>
      <w:r>
        <w:t>204</w:t>
      </w:r>
      <w:r>
        <w:fldChar w:fldCharType="end"/>
      </w:r>
    </w:p>
    <w:p w14:paraId="5369D68E" w14:textId="346E5186" w:rsidR="00B56424" w:rsidRPr="007714EB" w:rsidRDefault="00B56424">
      <w:pPr>
        <w:pStyle w:val="TOC4"/>
        <w:rPr>
          <w:rFonts w:ascii="Calibri" w:hAnsi="Calibri"/>
          <w:sz w:val="22"/>
          <w:szCs w:val="22"/>
        </w:rPr>
      </w:pPr>
      <w:r>
        <w:t>10.1.4</w:t>
      </w:r>
      <w:r w:rsidRPr="007714EB">
        <w:rPr>
          <w:rFonts w:ascii="Calibri" w:hAnsi="Calibri"/>
          <w:sz w:val="22"/>
          <w:szCs w:val="22"/>
        </w:rPr>
        <w:tab/>
      </w:r>
      <w:r>
        <w:t>Proposals led by RAN4 (spectrum related)</w:t>
      </w:r>
      <w:r>
        <w:tab/>
      </w:r>
      <w:r>
        <w:fldChar w:fldCharType="begin"/>
      </w:r>
      <w:r>
        <w:instrText xml:space="preserve"> PAGEREF _Toc105285964 \h </w:instrText>
      </w:r>
      <w:r>
        <w:fldChar w:fldCharType="separate"/>
      </w:r>
      <w:r>
        <w:t>204</w:t>
      </w:r>
      <w:r>
        <w:fldChar w:fldCharType="end"/>
      </w:r>
    </w:p>
    <w:p w14:paraId="1E58E918" w14:textId="16F2DF1E" w:rsidR="00B56424" w:rsidRPr="007714EB" w:rsidRDefault="00B56424">
      <w:pPr>
        <w:pStyle w:val="TOC4"/>
        <w:rPr>
          <w:rFonts w:ascii="Calibri" w:hAnsi="Calibri"/>
          <w:sz w:val="22"/>
          <w:szCs w:val="22"/>
        </w:rPr>
      </w:pPr>
      <w:r>
        <w:t>10.1.5</w:t>
      </w:r>
      <w:r w:rsidRPr="007714EB">
        <w:rPr>
          <w:rFonts w:ascii="Calibri" w:hAnsi="Calibri"/>
          <w:sz w:val="22"/>
          <w:szCs w:val="22"/>
        </w:rPr>
        <w:tab/>
      </w:r>
      <w:r>
        <w:t>Proposals led by RAN4 (not spectrum related)</w:t>
      </w:r>
      <w:r>
        <w:tab/>
      </w:r>
      <w:r>
        <w:fldChar w:fldCharType="begin"/>
      </w:r>
      <w:r>
        <w:instrText xml:space="preserve"> PAGEREF _Toc105285965 \h </w:instrText>
      </w:r>
      <w:r>
        <w:fldChar w:fldCharType="separate"/>
      </w:r>
      <w:r>
        <w:t>205</w:t>
      </w:r>
      <w:r>
        <w:fldChar w:fldCharType="end"/>
      </w:r>
    </w:p>
    <w:p w14:paraId="53F2F996" w14:textId="0AFB9557" w:rsidR="00B56424" w:rsidRPr="007714EB" w:rsidRDefault="00B56424">
      <w:pPr>
        <w:pStyle w:val="TOC3"/>
        <w:rPr>
          <w:rFonts w:ascii="Calibri" w:hAnsi="Calibri"/>
          <w:sz w:val="22"/>
          <w:szCs w:val="22"/>
        </w:rPr>
      </w:pPr>
      <w:r>
        <w:t>10.2</w:t>
      </w:r>
      <w:r w:rsidRPr="007714EB">
        <w:rPr>
          <w:rFonts w:ascii="Calibri" w:hAnsi="Calibri"/>
          <w:sz w:val="22"/>
          <w:szCs w:val="22"/>
        </w:rPr>
        <w:tab/>
      </w:r>
      <w:r>
        <w:t>Open REL-18 LTE WIs (spectrum related)</w:t>
      </w:r>
      <w:r>
        <w:tab/>
      </w:r>
      <w:r>
        <w:fldChar w:fldCharType="begin"/>
      </w:r>
      <w:r>
        <w:instrText xml:space="preserve"> PAGEREF _Toc105285966 \h </w:instrText>
      </w:r>
      <w:r>
        <w:fldChar w:fldCharType="separate"/>
      </w:r>
      <w:r>
        <w:t>206</w:t>
      </w:r>
      <w:r>
        <w:fldChar w:fldCharType="end"/>
      </w:r>
    </w:p>
    <w:p w14:paraId="2B5DCE5A" w14:textId="0DC1CF4E" w:rsidR="00B56424" w:rsidRPr="007714EB" w:rsidRDefault="00B56424">
      <w:pPr>
        <w:pStyle w:val="TOC4"/>
        <w:rPr>
          <w:rFonts w:ascii="Calibri" w:hAnsi="Calibri"/>
          <w:sz w:val="22"/>
          <w:szCs w:val="22"/>
        </w:rPr>
      </w:pPr>
      <w:r>
        <w:t>10.2.1</w:t>
      </w:r>
      <w:r w:rsidRPr="007714EB">
        <w:rPr>
          <w:rFonts w:ascii="Calibri" w:hAnsi="Calibri"/>
          <w:sz w:val="22"/>
          <w:szCs w:val="22"/>
        </w:rPr>
        <w:tab/>
      </w:r>
      <w:r>
        <w:t>Core part: New bands and BW allocation for 5G terrestrial broadcast - part 2 [RAN4 WI: LTE_terr_bcast_bands_part2-Core]</w:t>
      </w:r>
      <w:r>
        <w:tab/>
      </w:r>
      <w:r>
        <w:fldChar w:fldCharType="begin"/>
      </w:r>
      <w:r>
        <w:instrText xml:space="preserve"> PAGEREF _Toc105285967 \h </w:instrText>
      </w:r>
      <w:r>
        <w:fldChar w:fldCharType="separate"/>
      </w:r>
      <w:r>
        <w:t>206</w:t>
      </w:r>
      <w:r>
        <w:fldChar w:fldCharType="end"/>
      </w:r>
    </w:p>
    <w:p w14:paraId="48C22AE3" w14:textId="1A270747" w:rsidR="00B56424" w:rsidRPr="007714EB" w:rsidRDefault="00B56424">
      <w:pPr>
        <w:pStyle w:val="TOC4"/>
        <w:rPr>
          <w:rFonts w:ascii="Calibri" w:hAnsi="Calibri"/>
          <w:sz w:val="22"/>
          <w:szCs w:val="22"/>
        </w:rPr>
      </w:pPr>
      <w:r>
        <w:t>10.2.2</w:t>
      </w:r>
      <w:r w:rsidRPr="007714EB">
        <w:rPr>
          <w:rFonts w:ascii="Calibri" w:hAnsi="Calibri"/>
          <w:sz w:val="22"/>
          <w:szCs w:val="22"/>
        </w:rPr>
        <w:tab/>
      </w:r>
      <w:r>
        <w:t>Core part: IoT NTN enhancements [New RAN2 WI: IoT_NTN_enh-Core]</w:t>
      </w:r>
      <w:r>
        <w:tab/>
      </w:r>
      <w:r>
        <w:fldChar w:fldCharType="begin"/>
      </w:r>
      <w:r>
        <w:instrText xml:space="preserve"> PAGEREF _Toc105285968 \h </w:instrText>
      </w:r>
      <w:r>
        <w:fldChar w:fldCharType="separate"/>
      </w:r>
      <w:r>
        <w:t>206</w:t>
      </w:r>
      <w:r>
        <w:fldChar w:fldCharType="end"/>
      </w:r>
    </w:p>
    <w:p w14:paraId="5BF41849" w14:textId="7EF6FE67" w:rsidR="00B56424" w:rsidRPr="007714EB" w:rsidRDefault="00B56424">
      <w:pPr>
        <w:pStyle w:val="TOC3"/>
        <w:rPr>
          <w:rFonts w:ascii="Calibri" w:hAnsi="Calibri"/>
          <w:sz w:val="22"/>
          <w:szCs w:val="22"/>
        </w:rPr>
      </w:pPr>
      <w:r>
        <w:t>10.3</w:t>
      </w:r>
      <w:r w:rsidRPr="007714EB">
        <w:rPr>
          <w:rFonts w:ascii="Calibri" w:hAnsi="Calibri"/>
          <w:sz w:val="22"/>
          <w:szCs w:val="22"/>
        </w:rPr>
        <w:tab/>
      </w:r>
      <w:r>
        <w:t>Open REL-17 LTE SIs</w:t>
      </w:r>
      <w:r>
        <w:tab/>
      </w:r>
      <w:r>
        <w:fldChar w:fldCharType="begin"/>
      </w:r>
      <w:r>
        <w:instrText xml:space="preserve"> PAGEREF _Toc105285969 \h </w:instrText>
      </w:r>
      <w:r>
        <w:fldChar w:fldCharType="separate"/>
      </w:r>
      <w:r>
        <w:t>208</w:t>
      </w:r>
      <w:r>
        <w:fldChar w:fldCharType="end"/>
      </w:r>
    </w:p>
    <w:p w14:paraId="3E548FD9" w14:textId="72F69824" w:rsidR="00B56424" w:rsidRPr="007714EB" w:rsidRDefault="00B56424">
      <w:pPr>
        <w:pStyle w:val="TOC3"/>
        <w:rPr>
          <w:rFonts w:ascii="Calibri" w:hAnsi="Calibri"/>
          <w:sz w:val="22"/>
          <w:szCs w:val="22"/>
        </w:rPr>
      </w:pPr>
      <w:r>
        <w:t>10.4</w:t>
      </w:r>
      <w:r w:rsidRPr="007714EB">
        <w:rPr>
          <w:rFonts w:ascii="Calibri" w:hAnsi="Calibri"/>
          <w:sz w:val="22"/>
          <w:szCs w:val="22"/>
        </w:rPr>
        <w:tab/>
      </w:r>
      <w:r>
        <w:t>Open REL-17 LTE WIs (non-spectrum)</w:t>
      </w:r>
      <w:r>
        <w:tab/>
      </w:r>
      <w:r>
        <w:fldChar w:fldCharType="begin"/>
      </w:r>
      <w:r>
        <w:instrText xml:space="preserve"> PAGEREF _Toc105285970 \h </w:instrText>
      </w:r>
      <w:r>
        <w:fldChar w:fldCharType="separate"/>
      </w:r>
      <w:r>
        <w:t>208</w:t>
      </w:r>
      <w:r>
        <w:fldChar w:fldCharType="end"/>
      </w:r>
    </w:p>
    <w:p w14:paraId="4D1F3DD1" w14:textId="2EE4E622" w:rsidR="00B56424" w:rsidRPr="007714EB" w:rsidRDefault="00B56424">
      <w:pPr>
        <w:pStyle w:val="TOC4"/>
        <w:rPr>
          <w:rFonts w:ascii="Calibri" w:hAnsi="Calibri"/>
          <w:sz w:val="22"/>
          <w:szCs w:val="22"/>
        </w:rPr>
      </w:pPr>
      <w:r>
        <w:t>10.4.1</w:t>
      </w:r>
      <w:r w:rsidRPr="007714EB">
        <w:rPr>
          <w:rFonts w:ascii="Calibri" w:hAnsi="Calibri"/>
          <w:sz w:val="22"/>
          <w:szCs w:val="22"/>
        </w:rPr>
        <w:tab/>
      </w:r>
      <w:r>
        <w:t>Additional enhancements for NB-IoT and LTE-MTC [RAN1 WI: NB_IOTenh4_LTE_eMTC6]</w:t>
      </w:r>
      <w:r>
        <w:tab/>
      </w:r>
      <w:r>
        <w:fldChar w:fldCharType="begin"/>
      </w:r>
      <w:r>
        <w:instrText xml:space="preserve"> PAGEREF _Toc105285971 \h </w:instrText>
      </w:r>
      <w:r>
        <w:fldChar w:fldCharType="separate"/>
      </w:r>
      <w:r>
        <w:t>208</w:t>
      </w:r>
      <w:r>
        <w:fldChar w:fldCharType="end"/>
      </w:r>
    </w:p>
    <w:p w14:paraId="4293476E" w14:textId="37031E0C" w:rsidR="00B56424" w:rsidRPr="007714EB" w:rsidRDefault="00B56424">
      <w:pPr>
        <w:pStyle w:val="TOC4"/>
        <w:rPr>
          <w:rFonts w:ascii="Calibri" w:hAnsi="Calibri"/>
          <w:sz w:val="22"/>
          <w:szCs w:val="22"/>
        </w:rPr>
      </w:pPr>
      <w:r>
        <w:t>10.4.2</w:t>
      </w:r>
      <w:r w:rsidRPr="007714EB">
        <w:rPr>
          <w:rFonts w:ascii="Calibri" w:hAnsi="Calibri"/>
          <w:sz w:val="22"/>
          <w:szCs w:val="22"/>
        </w:rPr>
        <w:tab/>
      </w:r>
      <w:r>
        <w:t>Core part: New bands and BW allocation for 5G terrestrial broadcast - part 1 [RAN1 WI: LTE_terr_bcast_bands_part1-Core]</w:t>
      </w:r>
      <w:r>
        <w:tab/>
      </w:r>
      <w:r>
        <w:fldChar w:fldCharType="begin"/>
      </w:r>
      <w:r>
        <w:instrText xml:space="preserve"> PAGEREF _Toc105285972 \h </w:instrText>
      </w:r>
      <w:r>
        <w:fldChar w:fldCharType="separate"/>
      </w:r>
      <w:r>
        <w:t>209</w:t>
      </w:r>
      <w:r>
        <w:fldChar w:fldCharType="end"/>
      </w:r>
    </w:p>
    <w:p w14:paraId="27280BE6" w14:textId="77121FAC" w:rsidR="00B56424" w:rsidRPr="007714EB" w:rsidRDefault="00B56424">
      <w:pPr>
        <w:pStyle w:val="TOC4"/>
        <w:rPr>
          <w:rFonts w:ascii="Calibri" w:hAnsi="Calibri"/>
          <w:sz w:val="22"/>
          <w:szCs w:val="22"/>
        </w:rPr>
      </w:pPr>
      <w:r>
        <w:t>10.4.3</w:t>
      </w:r>
      <w:r w:rsidRPr="007714EB">
        <w:rPr>
          <w:rFonts w:ascii="Calibri" w:hAnsi="Calibri"/>
          <w:sz w:val="22"/>
          <w:szCs w:val="22"/>
        </w:rPr>
        <w:tab/>
      </w:r>
      <w:r>
        <w:t>Core part: NB-IoT/eMTC support for Non-Terrestrial Networks [RAN1 WI: LTE_NBIOT_eMTC_NTN-Core]</w:t>
      </w:r>
      <w:r>
        <w:tab/>
      </w:r>
      <w:r>
        <w:fldChar w:fldCharType="begin"/>
      </w:r>
      <w:r>
        <w:instrText xml:space="preserve"> PAGEREF _Toc105285973 \h </w:instrText>
      </w:r>
      <w:r>
        <w:fldChar w:fldCharType="separate"/>
      </w:r>
      <w:r>
        <w:t>211</w:t>
      </w:r>
      <w:r>
        <w:fldChar w:fldCharType="end"/>
      </w:r>
    </w:p>
    <w:p w14:paraId="465D2E3A" w14:textId="0BA8A8CF" w:rsidR="00B56424" w:rsidRPr="007714EB" w:rsidRDefault="00B56424">
      <w:pPr>
        <w:pStyle w:val="TOC3"/>
        <w:rPr>
          <w:rFonts w:ascii="Calibri" w:hAnsi="Calibri"/>
          <w:sz w:val="22"/>
          <w:szCs w:val="22"/>
        </w:rPr>
      </w:pPr>
      <w:r>
        <w:t>10.5</w:t>
      </w:r>
      <w:r w:rsidRPr="007714EB">
        <w:rPr>
          <w:rFonts w:ascii="Calibri" w:hAnsi="Calibri"/>
          <w:sz w:val="22"/>
          <w:szCs w:val="22"/>
        </w:rPr>
        <w:tab/>
      </w:r>
      <w:r>
        <w:t>Open REL-17 LTE WIs (spectrum related)</w:t>
      </w:r>
      <w:r>
        <w:tab/>
      </w:r>
      <w:r>
        <w:fldChar w:fldCharType="begin"/>
      </w:r>
      <w:r>
        <w:instrText xml:space="preserve"> PAGEREF _Toc105285974 \h </w:instrText>
      </w:r>
      <w:r>
        <w:fldChar w:fldCharType="separate"/>
      </w:r>
      <w:r>
        <w:t>215</w:t>
      </w:r>
      <w:r>
        <w:fldChar w:fldCharType="end"/>
      </w:r>
    </w:p>
    <w:p w14:paraId="7FC33F55" w14:textId="6E2EED0F" w:rsidR="00B56424" w:rsidRPr="007714EB" w:rsidRDefault="00B56424">
      <w:pPr>
        <w:pStyle w:val="TOC4"/>
        <w:rPr>
          <w:rFonts w:ascii="Calibri" w:hAnsi="Calibri"/>
          <w:sz w:val="22"/>
          <w:szCs w:val="22"/>
        </w:rPr>
      </w:pPr>
      <w:r>
        <w:t>10.5.1</w:t>
      </w:r>
      <w:r w:rsidRPr="007714EB">
        <w:rPr>
          <w:rFonts w:ascii="Calibri" w:hAnsi="Calibri"/>
          <w:sz w:val="22"/>
          <w:szCs w:val="22"/>
        </w:rPr>
        <w:tab/>
      </w:r>
      <w:r>
        <w:t>LTE Carrier Aggregation related basket WIs</w:t>
      </w:r>
      <w:r>
        <w:tab/>
      </w:r>
      <w:r>
        <w:fldChar w:fldCharType="begin"/>
      </w:r>
      <w:r>
        <w:instrText xml:space="preserve"> PAGEREF _Toc105285975 \h </w:instrText>
      </w:r>
      <w:r>
        <w:fldChar w:fldCharType="separate"/>
      </w:r>
      <w:r>
        <w:t>215</w:t>
      </w:r>
      <w:r>
        <w:fldChar w:fldCharType="end"/>
      </w:r>
    </w:p>
    <w:p w14:paraId="00619F09" w14:textId="0DF5246B" w:rsidR="00B56424" w:rsidRPr="007714EB" w:rsidRDefault="00B56424">
      <w:pPr>
        <w:pStyle w:val="TOC5"/>
        <w:rPr>
          <w:rFonts w:ascii="Calibri" w:hAnsi="Calibri"/>
          <w:sz w:val="22"/>
          <w:szCs w:val="22"/>
        </w:rPr>
      </w:pPr>
      <w:r>
        <w:t>10.5.1.1</w:t>
      </w:r>
      <w:r w:rsidRPr="007714EB">
        <w:rPr>
          <w:rFonts w:ascii="Calibri" w:hAnsi="Calibri"/>
          <w:sz w:val="22"/>
          <w:szCs w:val="22"/>
        </w:rPr>
        <w:tab/>
      </w:r>
      <w:r>
        <w:t>Rel-17 LTE inter-band CA for 2 bands DL with 1 band UL [RAN4 WI: LTE_CA_R17_2BDL_1BUL]</w:t>
      </w:r>
      <w:r>
        <w:tab/>
      </w:r>
      <w:r>
        <w:fldChar w:fldCharType="begin"/>
      </w:r>
      <w:r>
        <w:instrText xml:space="preserve"> PAGEREF _Toc105285976 \h </w:instrText>
      </w:r>
      <w:r>
        <w:fldChar w:fldCharType="separate"/>
      </w:r>
      <w:r>
        <w:t>215</w:t>
      </w:r>
      <w:r>
        <w:fldChar w:fldCharType="end"/>
      </w:r>
    </w:p>
    <w:p w14:paraId="3C1ED930" w14:textId="5AB53288" w:rsidR="00B56424" w:rsidRPr="007714EB" w:rsidRDefault="00B56424">
      <w:pPr>
        <w:pStyle w:val="TOC5"/>
        <w:rPr>
          <w:rFonts w:ascii="Calibri" w:hAnsi="Calibri"/>
          <w:sz w:val="22"/>
          <w:szCs w:val="22"/>
        </w:rPr>
      </w:pPr>
      <w:r>
        <w:t>10.5.1.2</w:t>
      </w:r>
      <w:r w:rsidRPr="007714EB">
        <w:rPr>
          <w:rFonts w:ascii="Calibri" w:hAnsi="Calibri"/>
          <w:sz w:val="22"/>
          <w:szCs w:val="22"/>
        </w:rPr>
        <w:tab/>
      </w:r>
      <w:r>
        <w:t>Rel-17 LTE inter-band CA for 3 bands DL with 1 band UL [RAN4 WI: LTE_CA_R17_3BDL_1BUL]</w:t>
      </w:r>
      <w:r>
        <w:tab/>
      </w:r>
      <w:r>
        <w:fldChar w:fldCharType="begin"/>
      </w:r>
      <w:r>
        <w:instrText xml:space="preserve"> PAGEREF _Toc105285977 \h </w:instrText>
      </w:r>
      <w:r>
        <w:fldChar w:fldCharType="separate"/>
      </w:r>
      <w:r>
        <w:t>216</w:t>
      </w:r>
      <w:r>
        <w:fldChar w:fldCharType="end"/>
      </w:r>
    </w:p>
    <w:p w14:paraId="067ED3C5" w14:textId="6431FF46" w:rsidR="00B56424" w:rsidRPr="007714EB" w:rsidRDefault="00B56424">
      <w:pPr>
        <w:pStyle w:val="TOC5"/>
        <w:rPr>
          <w:rFonts w:ascii="Calibri" w:hAnsi="Calibri"/>
          <w:sz w:val="22"/>
          <w:szCs w:val="22"/>
        </w:rPr>
      </w:pPr>
      <w:r>
        <w:t>10.5.1.3</w:t>
      </w:r>
      <w:r w:rsidRPr="007714EB">
        <w:rPr>
          <w:rFonts w:ascii="Calibri" w:hAnsi="Calibri"/>
          <w:sz w:val="22"/>
          <w:szCs w:val="22"/>
        </w:rPr>
        <w:tab/>
      </w:r>
      <w:r>
        <w:t>Rel-17 LTE inter-band CA for x bands DL (x=4, 5, 6) with 1 band UL [RAN4 WI: LTE_CA_R17_xBDL_1BUL]</w:t>
      </w:r>
      <w:r>
        <w:tab/>
      </w:r>
      <w:r>
        <w:fldChar w:fldCharType="begin"/>
      </w:r>
      <w:r>
        <w:instrText xml:space="preserve"> PAGEREF _Toc105285978 \h </w:instrText>
      </w:r>
      <w:r>
        <w:fldChar w:fldCharType="separate"/>
      </w:r>
      <w:r>
        <w:t>216</w:t>
      </w:r>
      <w:r>
        <w:fldChar w:fldCharType="end"/>
      </w:r>
    </w:p>
    <w:p w14:paraId="4A8ED973" w14:textId="02D88D37" w:rsidR="00B56424" w:rsidRPr="007714EB" w:rsidRDefault="00B56424">
      <w:pPr>
        <w:pStyle w:val="TOC5"/>
        <w:rPr>
          <w:rFonts w:ascii="Calibri" w:hAnsi="Calibri"/>
          <w:sz w:val="22"/>
          <w:szCs w:val="22"/>
        </w:rPr>
      </w:pPr>
      <w:r>
        <w:t>10.5.1.4</w:t>
      </w:r>
      <w:r w:rsidRPr="007714EB">
        <w:rPr>
          <w:rFonts w:ascii="Calibri" w:hAnsi="Calibri"/>
          <w:sz w:val="22"/>
          <w:szCs w:val="22"/>
        </w:rPr>
        <w:tab/>
      </w:r>
      <w:r>
        <w:t>Rel-17 LTE inter-band CA for 2 bands DL with 2 bands UL [RAN4 WI: LTE_CA_R17_2BDL_2BUL]</w:t>
      </w:r>
      <w:r>
        <w:tab/>
      </w:r>
      <w:r>
        <w:fldChar w:fldCharType="begin"/>
      </w:r>
      <w:r>
        <w:instrText xml:space="preserve"> PAGEREF _Toc105285979 \h </w:instrText>
      </w:r>
      <w:r>
        <w:fldChar w:fldCharType="separate"/>
      </w:r>
      <w:r>
        <w:t>217</w:t>
      </w:r>
      <w:r>
        <w:fldChar w:fldCharType="end"/>
      </w:r>
    </w:p>
    <w:p w14:paraId="6538E30C" w14:textId="3F6DF0E7" w:rsidR="00B56424" w:rsidRPr="007714EB" w:rsidRDefault="00B56424">
      <w:pPr>
        <w:pStyle w:val="TOC5"/>
        <w:rPr>
          <w:rFonts w:ascii="Calibri" w:hAnsi="Calibri"/>
          <w:sz w:val="22"/>
          <w:szCs w:val="22"/>
        </w:rPr>
      </w:pPr>
      <w:r>
        <w:t>10.5.1.5</w:t>
      </w:r>
      <w:r w:rsidRPr="007714EB">
        <w:rPr>
          <w:rFonts w:ascii="Calibri" w:hAnsi="Calibri"/>
          <w:sz w:val="22"/>
          <w:szCs w:val="22"/>
        </w:rPr>
        <w:tab/>
      </w:r>
      <w:r>
        <w:t>Rel-17 LTE inter-band CA for x bands DL (x= 3, 4, 5) with 2 bands UL [RAN4 WI: LTE_CA_R17_xBDL_2BUL]</w:t>
      </w:r>
      <w:r>
        <w:tab/>
      </w:r>
      <w:r>
        <w:fldChar w:fldCharType="begin"/>
      </w:r>
      <w:r>
        <w:instrText xml:space="preserve"> PAGEREF _Toc105285980 \h </w:instrText>
      </w:r>
      <w:r>
        <w:fldChar w:fldCharType="separate"/>
      </w:r>
      <w:r>
        <w:t>217</w:t>
      </w:r>
      <w:r>
        <w:fldChar w:fldCharType="end"/>
      </w:r>
    </w:p>
    <w:p w14:paraId="526B2E22" w14:textId="12899B53" w:rsidR="00B56424" w:rsidRPr="007714EB" w:rsidRDefault="00B56424">
      <w:pPr>
        <w:pStyle w:val="TOC4"/>
        <w:rPr>
          <w:rFonts w:ascii="Calibri" w:hAnsi="Calibri"/>
          <w:sz w:val="22"/>
          <w:szCs w:val="22"/>
        </w:rPr>
      </w:pPr>
      <w:r>
        <w:t>10.5.2</w:t>
      </w:r>
      <w:r w:rsidRPr="007714EB">
        <w:rPr>
          <w:rFonts w:ascii="Calibri" w:hAnsi="Calibri"/>
          <w:sz w:val="22"/>
          <w:szCs w:val="22"/>
        </w:rPr>
        <w:tab/>
      </w:r>
      <w:r>
        <w:t>Additional LTE bands for UE categories M1/M2/NB1/NB2 in Rel-17 [RAN4 WI: LTE_bands_R17_M1_M2_NB1_NB2]</w:t>
      </w:r>
      <w:r>
        <w:tab/>
      </w:r>
      <w:r>
        <w:fldChar w:fldCharType="begin"/>
      </w:r>
      <w:r>
        <w:instrText xml:space="preserve"> PAGEREF _Toc105285981 \h </w:instrText>
      </w:r>
      <w:r>
        <w:fldChar w:fldCharType="separate"/>
      </w:r>
      <w:r>
        <w:t>218</w:t>
      </w:r>
      <w:r>
        <w:fldChar w:fldCharType="end"/>
      </w:r>
    </w:p>
    <w:p w14:paraId="74D5A1F8" w14:textId="1A0F8E4F" w:rsidR="00B56424" w:rsidRPr="007714EB" w:rsidRDefault="00B56424">
      <w:pPr>
        <w:pStyle w:val="TOC4"/>
        <w:rPr>
          <w:rFonts w:ascii="Calibri" w:hAnsi="Calibri"/>
          <w:sz w:val="22"/>
          <w:szCs w:val="22"/>
        </w:rPr>
      </w:pPr>
      <w:r>
        <w:t>10.5.3</w:t>
      </w:r>
      <w:r w:rsidRPr="007714EB">
        <w:rPr>
          <w:rFonts w:ascii="Calibri" w:hAnsi="Calibri"/>
          <w:sz w:val="22"/>
          <w:szCs w:val="22"/>
        </w:rPr>
        <w:tab/>
      </w:r>
      <w:r>
        <w:t>Introduction of upper 700MHz A block E-UTRA band for the US [RAN4 WI: LTE_upper_700MHz_A]</w:t>
      </w:r>
      <w:r>
        <w:tab/>
      </w:r>
      <w:r>
        <w:fldChar w:fldCharType="begin"/>
      </w:r>
      <w:r>
        <w:instrText xml:space="preserve"> PAGEREF _Toc105285982 \h </w:instrText>
      </w:r>
      <w:r>
        <w:fldChar w:fldCharType="separate"/>
      </w:r>
      <w:r>
        <w:t>219</w:t>
      </w:r>
      <w:r>
        <w:fldChar w:fldCharType="end"/>
      </w:r>
    </w:p>
    <w:p w14:paraId="42B39C35" w14:textId="5B71AC08" w:rsidR="00B56424" w:rsidRPr="007714EB" w:rsidRDefault="00B56424">
      <w:pPr>
        <w:pStyle w:val="TOC3"/>
        <w:rPr>
          <w:rFonts w:ascii="Calibri" w:hAnsi="Calibri"/>
          <w:sz w:val="22"/>
          <w:szCs w:val="22"/>
        </w:rPr>
      </w:pPr>
      <w:r>
        <w:t>10.6</w:t>
      </w:r>
      <w:r w:rsidRPr="007714EB">
        <w:rPr>
          <w:rFonts w:ascii="Calibri" w:hAnsi="Calibri"/>
          <w:sz w:val="22"/>
          <w:szCs w:val="22"/>
        </w:rPr>
        <w:tab/>
      </w:r>
      <w:r>
        <w:t>Closed REL-17 LTE SIs</w:t>
      </w:r>
      <w:r>
        <w:tab/>
      </w:r>
      <w:r>
        <w:fldChar w:fldCharType="begin"/>
      </w:r>
      <w:r>
        <w:instrText xml:space="preserve"> PAGEREF _Toc105285983 \h </w:instrText>
      </w:r>
      <w:r>
        <w:fldChar w:fldCharType="separate"/>
      </w:r>
      <w:r>
        <w:t>220</w:t>
      </w:r>
      <w:r>
        <w:fldChar w:fldCharType="end"/>
      </w:r>
    </w:p>
    <w:p w14:paraId="7F7C737E" w14:textId="5B1F10BE" w:rsidR="00B56424" w:rsidRPr="007714EB" w:rsidRDefault="00B56424">
      <w:pPr>
        <w:pStyle w:val="TOC4"/>
        <w:rPr>
          <w:rFonts w:ascii="Calibri" w:hAnsi="Calibri"/>
          <w:sz w:val="22"/>
          <w:szCs w:val="22"/>
        </w:rPr>
      </w:pPr>
      <w:r>
        <w:t>10.6.1</w:t>
      </w:r>
      <w:r w:rsidRPr="007714EB">
        <w:rPr>
          <w:rFonts w:ascii="Calibri" w:hAnsi="Calibri"/>
          <w:sz w:val="22"/>
          <w:szCs w:val="22"/>
        </w:rPr>
        <w:tab/>
      </w:r>
      <w:r>
        <w:t>Study on NB-IoT/eMTC support for NTN [RAN1 SI: FS_LTE_NBIOT_eMTC_NTN]</w:t>
      </w:r>
      <w:r>
        <w:tab/>
      </w:r>
      <w:r>
        <w:fldChar w:fldCharType="begin"/>
      </w:r>
      <w:r>
        <w:instrText xml:space="preserve"> PAGEREF _Toc105285984 \h </w:instrText>
      </w:r>
      <w:r>
        <w:fldChar w:fldCharType="separate"/>
      </w:r>
      <w:r>
        <w:t>220</w:t>
      </w:r>
      <w:r>
        <w:fldChar w:fldCharType="end"/>
      </w:r>
    </w:p>
    <w:p w14:paraId="6467AB99" w14:textId="5D646EE4" w:rsidR="00B56424" w:rsidRPr="007714EB" w:rsidRDefault="00B56424">
      <w:pPr>
        <w:pStyle w:val="TOC3"/>
        <w:rPr>
          <w:rFonts w:ascii="Calibri" w:hAnsi="Calibri"/>
          <w:sz w:val="22"/>
          <w:szCs w:val="22"/>
        </w:rPr>
      </w:pPr>
      <w:r>
        <w:t>10.7</w:t>
      </w:r>
      <w:r w:rsidRPr="007714EB">
        <w:rPr>
          <w:rFonts w:ascii="Calibri" w:hAnsi="Calibri"/>
          <w:sz w:val="22"/>
          <w:szCs w:val="22"/>
        </w:rPr>
        <w:tab/>
      </w:r>
      <w:r>
        <w:t>Closed REL-17 LTE WIs</w:t>
      </w:r>
      <w:r>
        <w:tab/>
      </w:r>
      <w:r>
        <w:fldChar w:fldCharType="begin"/>
      </w:r>
      <w:r>
        <w:instrText xml:space="preserve"> PAGEREF _Toc105285985 \h </w:instrText>
      </w:r>
      <w:r>
        <w:fldChar w:fldCharType="separate"/>
      </w:r>
      <w:r>
        <w:t>220</w:t>
      </w:r>
      <w:r>
        <w:fldChar w:fldCharType="end"/>
      </w:r>
    </w:p>
    <w:p w14:paraId="782EEC1D" w14:textId="584AE6AC" w:rsidR="00B56424" w:rsidRPr="007714EB" w:rsidRDefault="00B56424">
      <w:pPr>
        <w:pStyle w:val="TOC4"/>
        <w:rPr>
          <w:rFonts w:ascii="Calibri" w:hAnsi="Calibri"/>
          <w:sz w:val="22"/>
          <w:szCs w:val="22"/>
        </w:rPr>
      </w:pPr>
      <w:r>
        <w:t>10.7.1</w:t>
      </w:r>
      <w:r w:rsidRPr="007714EB">
        <w:rPr>
          <w:rFonts w:ascii="Calibri" w:hAnsi="Calibri"/>
          <w:sz w:val="22"/>
          <w:szCs w:val="22"/>
        </w:rPr>
        <w:tab/>
      </w:r>
      <w:r>
        <w:t>Modification of LTE Band 24 Specifications to comply with updated regulatory emission limits [RAN4 WI: LTE_B24_mod]</w:t>
      </w:r>
      <w:r>
        <w:tab/>
      </w:r>
      <w:r>
        <w:fldChar w:fldCharType="begin"/>
      </w:r>
      <w:r>
        <w:instrText xml:space="preserve"> PAGEREF _Toc105285986 \h </w:instrText>
      </w:r>
      <w:r>
        <w:fldChar w:fldCharType="separate"/>
      </w:r>
      <w:r>
        <w:t>220</w:t>
      </w:r>
      <w:r>
        <w:fldChar w:fldCharType="end"/>
      </w:r>
    </w:p>
    <w:p w14:paraId="3B250514" w14:textId="54BC2189" w:rsidR="00B56424" w:rsidRPr="007714EB" w:rsidRDefault="00B56424">
      <w:pPr>
        <w:pStyle w:val="TOC3"/>
        <w:rPr>
          <w:rFonts w:ascii="Calibri" w:hAnsi="Calibri"/>
          <w:sz w:val="22"/>
          <w:szCs w:val="22"/>
        </w:rPr>
      </w:pPr>
      <w:r>
        <w:t>10.8</w:t>
      </w:r>
      <w:r w:rsidRPr="007714EB">
        <w:rPr>
          <w:rFonts w:ascii="Calibri" w:hAnsi="Calibri"/>
          <w:sz w:val="22"/>
          <w:szCs w:val="22"/>
        </w:rPr>
        <w:tab/>
      </w:r>
      <w:r>
        <w:t>Small Technical Enhancements and Improvements for REL-17 [TEI17]</w:t>
      </w:r>
      <w:r>
        <w:tab/>
      </w:r>
      <w:r>
        <w:fldChar w:fldCharType="begin"/>
      </w:r>
      <w:r>
        <w:instrText xml:space="preserve"> PAGEREF _Toc105285987 \h </w:instrText>
      </w:r>
      <w:r>
        <w:fldChar w:fldCharType="separate"/>
      </w:r>
      <w:r>
        <w:t>220</w:t>
      </w:r>
      <w:r>
        <w:fldChar w:fldCharType="end"/>
      </w:r>
    </w:p>
    <w:p w14:paraId="1640A384" w14:textId="2F57FCBB" w:rsidR="00B56424" w:rsidRPr="007714EB" w:rsidRDefault="00B56424">
      <w:pPr>
        <w:pStyle w:val="TOC3"/>
        <w:rPr>
          <w:rFonts w:ascii="Calibri" w:hAnsi="Calibri"/>
          <w:sz w:val="22"/>
          <w:szCs w:val="22"/>
        </w:rPr>
      </w:pPr>
      <w:r>
        <w:t>10.9</w:t>
      </w:r>
      <w:r w:rsidRPr="007714EB">
        <w:rPr>
          <w:rFonts w:ascii="Calibri" w:hAnsi="Calibri"/>
          <w:sz w:val="22"/>
          <w:szCs w:val="22"/>
        </w:rPr>
        <w:tab/>
      </w:r>
      <w:r>
        <w:t>LTE UE capabilities/UE categories</w:t>
      </w:r>
      <w:r>
        <w:tab/>
      </w:r>
      <w:r>
        <w:fldChar w:fldCharType="begin"/>
      </w:r>
      <w:r>
        <w:instrText xml:space="preserve"> PAGEREF _Toc105285988 \h </w:instrText>
      </w:r>
      <w:r>
        <w:fldChar w:fldCharType="separate"/>
      </w:r>
      <w:r>
        <w:t>220</w:t>
      </w:r>
      <w:r>
        <w:fldChar w:fldCharType="end"/>
      </w:r>
    </w:p>
    <w:p w14:paraId="48CDAADC" w14:textId="3DE4570C" w:rsidR="00B56424" w:rsidRPr="007714EB" w:rsidRDefault="00B56424">
      <w:pPr>
        <w:pStyle w:val="TOC2"/>
        <w:rPr>
          <w:rFonts w:ascii="Calibri" w:hAnsi="Calibri"/>
          <w:sz w:val="22"/>
          <w:szCs w:val="22"/>
        </w:rPr>
      </w:pPr>
      <w:r>
        <w:t>11</w:t>
      </w:r>
      <w:r w:rsidRPr="007714EB">
        <w:rPr>
          <w:rFonts w:ascii="Calibri" w:hAnsi="Calibri"/>
          <w:sz w:val="22"/>
          <w:szCs w:val="22"/>
        </w:rPr>
        <w:tab/>
      </w:r>
      <w:r>
        <w:t>UMTS</w:t>
      </w:r>
      <w:r>
        <w:tab/>
      </w:r>
      <w:r>
        <w:fldChar w:fldCharType="begin"/>
      </w:r>
      <w:r>
        <w:instrText xml:space="preserve"> PAGEREF _Toc105285989 \h </w:instrText>
      </w:r>
      <w:r>
        <w:fldChar w:fldCharType="separate"/>
      </w:r>
      <w:r>
        <w:t>220</w:t>
      </w:r>
      <w:r>
        <w:fldChar w:fldCharType="end"/>
      </w:r>
    </w:p>
    <w:p w14:paraId="1520A4B3" w14:textId="1CBDCC8B" w:rsidR="00B56424" w:rsidRPr="007714EB" w:rsidRDefault="00B56424">
      <w:pPr>
        <w:pStyle w:val="TOC2"/>
        <w:rPr>
          <w:rFonts w:ascii="Calibri" w:hAnsi="Calibri"/>
          <w:sz w:val="22"/>
          <w:szCs w:val="22"/>
        </w:rPr>
      </w:pPr>
      <w:r>
        <w:lastRenderedPageBreak/>
        <w:t>12</w:t>
      </w:r>
      <w:r w:rsidRPr="007714EB">
        <w:rPr>
          <w:rFonts w:ascii="Calibri" w:hAnsi="Calibri"/>
          <w:sz w:val="22"/>
          <w:szCs w:val="22"/>
        </w:rPr>
        <w:tab/>
      </w:r>
      <w:r>
        <w:t>GERAN</w:t>
      </w:r>
      <w:r>
        <w:tab/>
      </w:r>
      <w:r>
        <w:fldChar w:fldCharType="begin"/>
      </w:r>
      <w:r>
        <w:instrText xml:space="preserve"> PAGEREF _Toc105285990 \h </w:instrText>
      </w:r>
      <w:r>
        <w:fldChar w:fldCharType="separate"/>
      </w:r>
      <w:r>
        <w:t>221</w:t>
      </w:r>
      <w:r>
        <w:fldChar w:fldCharType="end"/>
      </w:r>
    </w:p>
    <w:p w14:paraId="205B1449" w14:textId="0D7D80E8" w:rsidR="00B56424" w:rsidRPr="007714EB" w:rsidRDefault="00B56424">
      <w:pPr>
        <w:pStyle w:val="TOC2"/>
        <w:rPr>
          <w:rFonts w:ascii="Calibri" w:hAnsi="Calibri"/>
          <w:sz w:val="22"/>
          <w:szCs w:val="22"/>
        </w:rPr>
      </w:pPr>
      <w:r>
        <w:t>13</w:t>
      </w:r>
      <w:r w:rsidRPr="007714EB">
        <w:rPr>
          <w:rFonts w:ascii="Calibri" w:hAnsi="Calibri"/>
          <w:sz w:val="22"/>
          <w:szCs w:val="22"/>
        </w:rPr>
        <w:tab/>
      </w:r>
      <w:r>
        <w:t>New and open RAN5 UE Conformance testing WIs and SIs</w:t>
      </w:r>
      <w:r>
        <w:tab/>
      </w:r>
      <w:r>
        <w:fldChar w:fldCharType="begin"/>
      </w:r>
      <w:r>
        <w:instrText xml:space="preserve"> PAGEREF _Toc105285991 \h </w:instrText>
      </w:r>
      <w:r>
        <w:fldChar w:fldCharType="separate"/>
      </w:r>
      <w:r>
        <w:t>222</w:t>
      </w:r>
      <w:r>
        <w:fldChar w:fldCharType="end"/>
      </w:r>
    </w:p>
    <w:p w14:paraId="61260344" w14:textId="24DB83BA" w:rsidR="00B56424" w:rsidRPr="007714EB" w:rsidRDefault="00B56424">
      <w:pPr>
        <w:pStyle w:val="TOC3"/>
        <w:rPr>
          <w:rFonts w:ascii="Calibri" w:hAnsi="Calibri"/>
          <w:sz w:val="22"/>
          <w:szCs w:val="22"/>
        </w:rPr>
      </w:pPr>
      <w:r>
        <w:t>13.1</w:t>
      </w:r>
      <w:r w:rsidRPr="007714EB">
        <w:rPr>
          <w:rFonts w:ascii="Calibri" w:hAnsi="Calibri"/>
          <w:sz w:val="22"/>
          <w:szCs w:val="22"/>
        </w:rPr>
        <w:tab/>
      </w:r>
      <w:r>
        <w:t>New WI/SI proposals for UE conformance testing (led by RAN5)</w:t>
      </w:r>
      <w:r>
        <w:tab/>
      </w:r>
      <w:r>
        <w:fldChar w:fldCharType="begin"/>
      </w:r>
      <w:r>
        <w:instrText xml:space="preserve"> PAGEREF _Toc105285992 \h </w:instrText>
      </w:r>
      <w:r>
        <w:fldChar w:fldCharType="separate"/>
      </w:r>
      <w:r>
        <w:t>222</w:t>
      </w:r>
      <w:r>
        <w:fldChar w:fldCharType="end"/>
      </w:r>
    </w:p>
    <w:p w14:paraId="0A58443D" w14:textId="5FC622EA" w:rsidR="00B56424" w:rsidRPr="007714EB" w:rsidRDefault="00B56424">
      <w:pPr>
        <w:pStyle w:val="TOC3"/>
        <w:rPr>
          <w:rFonts w:ascii="Calibri" w:hAnsi="Calibri"/>
          <w:sz w:val="22"/>
          <w:szCs w:val="22"/>
        </w:rPr>
      </w:pPr>
      <w:r>
        <w:t>13.2</w:t>
      </w:r>
      <w:r w:rsidRPr="007714EB">
        <w:rPr>
          <w:rFonts w:ascii="Calibri" w:hAnsi="Calibri"/>
          <w:sz w:val="22"/>
          <w:szCs w:val="22"/>
        </w:rPr>
        <w:tab/>
      </w:r>
      <w:r>
        <w:t>Open Rel-14 WIs</w:t>
      </w:r>
      <w:r>
        <w:tab/>
      </w:r>
      <w:r>
        <w:fldChar w:fldCharType="begin"/>
      </w:r>
      <w:r>
        <w:instrText xml:space="preserve"> PAGEREF _Toc105285993 \h </w:instrText>
      </w:r>
      <w:r>
        <w:fldChar w:fldCharType="separate"/>
      </w:r>
      <w:r>
        <w:t>224</w:t>
      </w:r>
      <w:r>
        <w:fldChar w:fldCharType="end"/>
      </w:r>
    </w:p>
    <w:p w14:paraId="773E8749" w14:textId="7995B442" w:rsidR="00B56424" w:rsidRPr="007714EB" w:rsidRDefault="00B56424">
      <w:pPr>
        <w:pStyle w:val="TOC4"/>
        <w:rPr>
          <w:rFonts w:ascii="Calibri" w:hAnsi="Calibri"/>
          <w:sz w:val="22"/>
          <w:szCs w:val="22"/>
        </w:rPr>
      </w:pPr>
      <w:r>
        <w:t>13.2.1</w:t>
      </w:r>
      <w:r w:rsidRPr="007714EB">
        <w:rPr>
          <w:rFonts w:ascii="Calibri" w:hAnsi="Calibri"/>
          <w:sz w:val="22"/>
          <w:szCs w:val="22"/>
        </w:rPr>
        <w:tab/>
      </w:r>
      <w:r>
        <w:t>UE Conformance Test Aspects - Enhancements on FD-MIMO for LTE [LTE_eFDMIMO-UEConTest]</w:t>
      </w:r>
      <w:r>
        <w:tab/>
      </w:r>
      <w:r>
        <w:fldChar w:fldCharType="begin"/>
      </w:r>
      <w:r>
        <w:instrText xml:space="preserve"> PAGEREF _Toc105285994 \h </w:instrText>
      </w:r>
      <w:r>
        <w:fldChar w:fldCharType="separate"/>
      </w:r>
      <w:r>
        <w:t>224</w:t>
      </w:r>
      <w:r>
        <w:fldChar w:fldCharType="end"/>
      </w:r>
    </w:p>
    <w:p w14:paraId="34D90563" w14:textId="46333FC9" w:rsidR="00B56424" w:rsidRPr="007714EB" w:rsidRDefault="00B56424">
      <w:pPr>
        <w:pStyle w:val="TOC3"/>
        <w:rPr>
          <w:rFonts w:ascii="Calibri" w:hAnsi="Calibri"/>
          <w:sz w:val="22"/>
          <w:szCs w:val="22"/>
        </w:rPr>
      </w:pPr>
      <w:r>
        <w:t>13.3</w:t>
      </w:r>
      <w:r w:rsidRPr="007714EB">
        <w:rPr>
          <w:rFonts w:ascii="Calibri" w:hAnsi="Calibri"/>
          <w:sz w:val="22"/>
          <w:szCs w:val="22"/>
        </w:rPr>
        <w:tab/>
      </w:r>
      <w:r>
        <w:t>Open Rel-15 WIs</w:t>
      </w:r>
      <w:r>
        <w:tab/>
      </w:r>
      <w:r>
        <w:fldChar w:fldCharType="begin"/>
      </w:r>
      <w:r>
        <w:instrText xml:space="preserve"> PAGEREF _Toc105285995 \h </w:instrText>
      </w:r>
      <w:r>
        <w:fldChar w:fldCharType="separate"/>
      </w:r>
      <w:r>
        <w:t>224</w:t>
      </w:r>
      <w:r>
        <w:fldChar w:fldCharType="end"/>
      </w:r>
    </w:p>
    <w:p w14:paraId="04B08933" w14:textId="6EED5F9E" w:rsidR="00B56424" w:rsidRPr="007714EB" w:rsidRDefault="00B56424">
      <w:pPr>
        <w:pStyle w:val="TOC4"/>
        <w:rPr>
          <w:rFonts w:ascii="Calibri" w:hAnsi="Calibri"/>
          <w:sz w:val="22"/>
          <w:szCs w:val="22"/>
        </w:rPr>
      </w:pPr>
      <w:r>
        <w:t>13.3.1</w:t>
      </w:r>
      <w:r w:rsidRPr="007714EB">
        <w:rPr>
          <w:rFonts w:ascii="Calibri" w:hAnsi="Calibri"/>
          <w:sz w:val="22"/>
          <w:szCs w:val="22"/>
        </w:rPr>
        <w:tab/>
      </w:r>
      <w:r>
        <w:t>UE Conf. Test Aspects - 5G system with NR and LTE [5GS_NR_LTE-UEConTest]</w:t>
      </w:r>
      <w:r>
        <w:tab/>
      </w:r>
      <w:r>
        <w:fldChar w:fldCharType="begin"/>
      </w:r>
      <w:r>
        <w:instrText xml:space="preserve"> PAGEREF _Toc105285996 \h </w:instrText>
      </w:r>
      <w:r>
        <w:fldChar w:fldCharType="separate"/>
      </w:r>
      <w:r>
        <w:t>225</w:t>
      </w:r>
      <w:r>
        <w:fldChar w:fldCharType="end"/>
      </w:r>
    </w:p>
    <w:p w14:paraId="038C2207" w14:textId="2618D5AF" w:rsidR="00B56424" w:rsidRPr="007714EB" w:rsidRDefault="00B56424">
      <w:pPr>
        <w:pStyle w:val="TOC4"/>
        <w:rPr>
          <w:rFonts w:ascii="Calibri" w:hAnsi="Calibri"/>
          <w:sz w:val="22"/>
          <w:szCs w:val="22"/>
        </w:rPr>
      </w:pPr>
      <w:r>
        <w:t>13.3.2</w:t>
      </w:r>
      <w:r w:rsidRPr="007714EB">
        <w:rPr>
          <w:rFonts w:ascii="Calibri" w:hAnsi="Calibri"/>
          <w:sz w:val="22"/>
          <w:szCs w:val="22"/>
        </w:rPr>
        <w:tab/>
      </w:r>
      <w:r>
        <w:t>UE Conf. Test Aspects - Rel-15 CA configurations [LTE_CA_R15-UEConTest]</w:t>
      </w:r>
      <w:r>
        <w:tab/>
      </w:r>
      <w:r>
        <w:fldChar w:fldCharType="begin"/>
      </w:r>
      <w:r>
        <w:instrText xml:space="preserve"> PAGEREF _Toc105285997 \h </w:instrText>
      </w:r>
      <w:r>
        <w:fldChar w:fldCharType="separate"/>
      </w:r>
      <w:r>
        <w:t>226</w:t>
      </w:r>
      <w:r>
        <w:fldChar w:fldCharType="end"/>
      </w:r>
    </w:p>
    <w:p w14:paraId="3202185F" w14:textId="4B66AF36" w:rsidR="00B56424" w:rsidRPr="007714EB" w:rsidRDefault="00B56424">
      <w:pPr>
        <w:pStyle w:val="TOC4"/>
        <w:rPr>
          <w:rFonts w:ascii="Calibri" w:hAnsi="Calibri"/>
          <w:sz w:val="22"/>
          <w:szCs w:val="22"/>
        </w:rPr>
      </w:pPr>
      <w:r>
        <w:t>13.3.3</w:t>
      </w:r>
      <w:r w:rsidRPr="007714EB">
        <w:rPr>
          <w:rFonts w:ascii="Calibri" w:hAnsi="Calibri"/>
          <w:sz w:val="22"/>
          <w:szCs w:val="22"/>
        </w:rPr>
        <w:tab/>
      </w:r>
      <w:r>
        <w:t>UE Conf. Test Aspects - Enhancements for Mission Critical Services MCPTT, MCData and MCVideo [RAN5 WI: MCenhUEConTest]</w:t>
      </w:r>
      <w:r>
        <w:tab/>
      </w:r>
      <w:r>
        <w:fldChar w:fldCharType="begin"/>
      </w:r>
      <w:r>
        <w:instrText xml:space="preserve"> PAGEREF _Toc105285998 \h </w:instrText>
      </w:r>
      <w:r>
        <w:fldChar w:fldCharType="separate"/>
      </w:r>
      <w:r>
        <w:t>226</w:t>
      </w:r>
      <w:r>
        <w:fldChar w:fldCharType="end"/>
      </w:r>
    </w:p>
    <w:p w14:paraId="156DC656" w14:textId="07214E52" w:rsidR="00B56424" w:rsidRPr="007714EB" w:rsidRDefault="00B56424">
      <w:pPr>
        <w:pStyle w:val="TOC3"/>
        <w:rPr>
          <w:rFonts w:ascii="Calibri" w:hAnsi="Calibri"/>
          <w:sz w:val="22"/>
          <w:szCs w:val="22"/>
        </w:rPr>
      </w:pPr>
      <w:r>
        <w:t>13.4</w:t>
      </w:r>
      <w:r w:rsidRPr="007714EB">
        <w:rPr>
          <w:rFonts w:ascii="Calibri" w:hAnsi="Calibri"/>
          <w:sz w:val="22"/>
          <w:szCs w:val="22"/>
        </w:rPr>
        <w:tab/>
      </w:r>
      <w:r>
        <w:t>Open Rel-16 SIs</w:t>
      </w:r>
      <w:r>
        <w:tab/>
      </w:r>
      <w:r>
        <w:fldChar w:fldCharType="begin"/>
      </w:r>
      <w:r>
        <w:instrText xml:space="preserve"> PAGEREF _Toc105285999 \h </w:instrText>
      </w:r>
      <w:r>
        <w:fldChar w:fldCharType="separate"/>
      </w:r>
      <w:r>
        <w:t>227</w:t>
      </w:r>
      <w:r>
        <w:fldChar w:fldCharType="end"/>
      </w:r>
    </w:p>
    <w:p w14:paraId="2F5E9235" w14:textId="06FFE71C" w:rsidR="00B56424" w:rsidRPr="007714EB" w:rsidRDefault="00B56424">
      <w:pPr>
        <w:pStyle w:val="TOC4"/>
        <w:rPr>
          <w:rFonts w:ascii="Calibri" w:hAnsi="Calibri"/>
          <w:sz w:val="22"/>
          <w:szCs w:val="22"/>
        </w:rPr>
      </w:pPr>
      <w:r>
        <w:t>13.4.1</w:t>
      </w:r>
      <w:r w:rsidRPr="007714EB">
        <w:rPr>
          <w:rFonts w:ascii="Calibri" w:hAnsi="Calibri"/>
          <w:sz w:val="22"/>
          <w:szCs w:val="22"/>
        </w:rPr>
        <w:tab/>
      </w:r>
      <w:r>
        <w:t>Study on 5G NR UE Application Layer Data Throughput Perf. [RAN5 SI: FS_UE_5GNR_App_Data_Perf]</w:t>
      </w:r>
      <w:r>
        <w:tab/>
      </w:r>
      <w:r>
        <w:fldChar w:fldCharType="begin"/>
      </w:r>
      <w:r>
        <w:instrText xml:space="preserve"> PAGEREF _Toc105286000 \h </w:instrText>
      </w:r>
      <w:r>
        <w:fldChar w:fldCharType="separate"/>
      </w:r>
      <w:r>
        <w:t>227</w:t>
      </w:r>
      <w:r>
        <w:fldChar w:fldCharType="end"/>
      </w:r>
    </w:p>
    <w:p w14:paraId="5A1BC13C" w14:textId="09617562" w:rsidR="00B56424" w:rsidRPr="007714EB" w:rsidRDefault="00B56424">
      <w:pPr>
        <w:pStyle w:val="TOC3"/>
        <w:rPr>
          <w:rFonts w:ascii="Calibri" w:hAnsi="Calibri"/>
          <w:sz w:val="22"/>
          <w:szCs w:val="22"/>
        </w:rPr>
      </w:pPr>
      <w:r>
        <w:t>13.5</w:t>
      </w:r>
      <w:r w:rsidRPr="007714EB">
        <w:rPr>
          <w:rFonts w:ascii="Calibri" w:hAnsi="Calibri"/>
          <w:sz w:val="22"/>
          <w:szCs w:val="22"/>
        </w:rPr>
        <w:tab/>
      </w:r>
      <w:r>
        <w:t>Open Rel-16 WIs</w:t>
      </w:r>
      <w:r>
        <w:tab/>
      </w:r>
      <w:r>
        <w:fldChar w:fldCharType="begin"/>
      </w:r>
      <w:r>
        <w:instrText xml:space="preserve"> PAGEREF _Toc105286001 \h </w:instrText>
      </w:r>
      <w:r>
        <w:fldChar w:fldCharType="separate"/>
      </w:r>
      <w:r>
        <w:t>227</w:t>
      </w:r>
      <w:r>
        <w:fldChar w:fldCharType="end"/>
      </w:r>
    </w:p>
    <w:p w14:paraId="75D10DA9" w14:textId="6201B889" w:rsidR="00B56424" w:rsidRPr="007714EB" w:rsidRDefault="00B56424">
      <w:pPr>
        <w:pStyle w:val="TOC4"/>
        <w:rPr>
          <w:rFonts w:ascii="Calibri" w:hAnsi="Calibri"/>
          <w:sz w:val="22"/>
          <w:szCs w:val="22"/>
        </w:rPr>
      </w:pPr>
      <w:r>
        <w:t>13.5.1</w:t>
      </w:r>
      <w:r w:rsidRPr="007714EB">
        <w:rPr>
          <w:rFonts w:ascii="Calibri" w:hAnsi="Calibri"/>
          <w:sz w:val="22"/>
          <w:szCs w:val="22"/>
        </w:rPr>
        <w:tab/>
      </w:r>
      <w:r>
        <w:t>UE Conf. Test Aspects - Rel-16 LTE CA configurations [LTE_CA_R16-UEConTest]</w:t>
      </w:r>
      <w:r>
        <w:tab/>
      </w:r>
      <w:r>
        <w:fldChar w:fldCharType="begin"/>
      </w:r>
      <w:r>
        <w:instrText xml:space="preserve"> PAGEREF _Toc105286002 \h </w:instrText>
      </w:r>
      <w:r>
        <w:fldChar w:fldCharType="separate"/>
      </w:r>
      <w:r>
        <w:t>227</w:t>
      </w:r>
      <w:r>
        <w:fldChar w:fldCharType="end"/>
      </w:r>
    </w:p>
    <w:p w14:paraId="7005F7B0" w14:textId="5C1A321B" w:rsidR="00B56424" w:rsidRPr="007714EB" w:rsidRDefault="00B56424">
      <w:pPr>
        <w:pStyle w:val="TOC4"/>
        <w:rPr>
          <w:rFonts w:ascii="Calibri" w:hAnsi="Calibri"/>
          <w:sz w:val="22"/>
          <w:szCs w:val="22"/>
        </w:rPr>
      </w:pPr>
      <w:r>
        <w:t>13.5.2</w:t>
      </w:r>
      <w:r w:rsidRPr="007714EB">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_Toc105286003 \h </w:instrText>
      </w:r>
      <w:r>
        <w:fldChar w:fldCharType="separate"/>
      </w:r>
      <w:r>
        <w:t>228</w:t>
      </w:r>
      <w:r>
        <w:fldChar w:fldCharType="end"/>
      </w:r>
    </w:p>
    <w:p w14:paraId="2FFC1F56" w14:textId="4D6A5D3D" w:rsidR="00B56424" w:rsidRPr="007714EB" w:rsidRDefault="00B56424">
      <w:pPr>
        <w:pStyle w:val="TOC4"/>
        <w:rPr>
          <w:rFonts w:ascii="Calibri" w:hAnsi="Calibri"/>
          <w:sz w:val="22"/>
          <w:szCs w:val="22"/>
        </w:rPr>
      </w:pPr>
      <w:r>
        <w:t>13.5.3</w:t>
      </w:r>
      <w:r w:rsidRPr="007714EB">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_Toc105286004 \h </w:instrText>
      </w:r>
      <w:r>
        <w:fldChar w:fldCharType="separate"/>
      </w:r>
      <w:r>
        <w:t>228</w:t>
      </w:r>
      <w:r>
        <w:fldChar w:fldCharType="end"/>
      </w:r>
    </w:p>
    <w:p w14:paraId="764AFE94" w14:textId="504953FD" w:rsidR="00B56424" w:rsidRPr="007714EB" w:rsidRDefault="00B56424">
      <w:pPr>
        <w:pStyle w:val="TOC4"/>
        <w:rPr>
          <w:rFonts w:ascii="Calibri" w:hAnsi="Calibri"/>
          <w:sz w:val="22"/>
          <w:szCs w:val="22"/>
        </w:rPr>
      </w:pPr>
      <w:r>
        <w:t>13.5.4</w:t>
      </w:r>
      <w:r w:rsidRPr="007714EB">
        <w:rPr>
          <w:rFonts w:ascii="Calibri" w:hAnsi="Calibri"/>
          <w:sz w:val="22"/>
          <w:szCs w:val="22"/>
        </w:rPr>
        <w:tab/>
      </w:r>
      <w:r>
        <w:t>UE Conf. Test Aspects - RF requirements for NR FR1 [RAN5 WI: NR_RF_FR1-UEConTest]</w:t>
      </w:r>
      <w:r>
        <w:tab/>
      </w:r>
      <w:r>
        <w:fldChar w:fldCharType="begin"/>
      </w:r>
      <w:r>
        <w:instrText xml:space="preserve"> PAGEREF _Toc105286005 \h </w:instrText>
      </w:r>
      <w:r>
        <w:fldChar w:fldCharType="separate"/>
      </w:r>
      <w:r>
        <w:t>229</w:t>
      </w:r>
      <w:r>
        <w:fldChar w:fldCharType="end"/>
      </w:r>
    </w:p>
    <w:p w14:paraId="361579E3" w14:textId="71EE611F" w:rsidR="00B56424" w:rsidRPr="007714EB" w:rsidRDefault="00B56424">
      <w:pPr>
        <w:pStyle w:val="TOC4"/>
        <w:rPr>
          <w:rFonts w:ascii="Calibri" w:hAnsi="Calibri"/>
          <w:sz w:val="22"/>
          <w:szCs w:val="22"/>
        </w:rPr>
      </w:pPr>
      <w:r>
        <w:t>13.5.5</w:t>
      </w:r>
      <w:r w:rsidRPr="007714EB">
        <w:rPr>
          <w:rFonts w:ascii="Calibri" w:hAnsi="Calibri"/>
          <w:sz w:val="22"/>
          <w:szCs w:val="22"/>
        </w:rPr>
        <w:tab/>
      </w:r>
      <w:r>
        <w:t>UE Conf. Test Aspects - Even further mobility enhancement in E-UTRAN [RAN5 WI: LTE_feMob-UEConTest]</w:t>
      </w:r>
      <w:r>
        <w:tab/>
      </w:r>
      <w:r>
        <w:fldChar w:fldCharType="begin"/>
      </w:r>
      <w:r>
        <w:instrText xml:space="preserve"> PAGEREF _Toc105286006 \h </w:instrText>
      </w:r>
      <w:r>
        <w:fldChar w:fldCharType="separate"/>
      </w:r>
      <w:r>
        <w:t>229</w:t>
      </w:r>
      <w:r>
        <w:fldChar w:fldCharType="end"/>
      </w:r>
    </w:p>
    <w:p w14:paraId="70F1D8B2" w14:textId="1C6CEBC0" w:rsidR="00B56424" w:rsidRPr="007714EB" w:rsidRDefault="00B56424">
      <w:pPr>
        <w:pStyle w:val="TOC4"/>
        <w:rPr>
          <w:rFonts w:ascii="Calibri" w:hAnsi="Calibri"/>
          <w:sz w:val="22"/>
          <w:szCs w:val="22"/>
        </w:rPr>
      </w:pPr>
      <w:r>
        <w:t>13.5.6</w:t>
      </w:r>
      <w:r w:rsidRPr="007714EB">
        <w:rPr>
          <w:rFonts w:ascii="Calibri" w:hAnsi="Calibri"/>
          <w:sz w:val="22"/>
          <w:szCs w:val="22"/>
        </w:rPr>
        <w:tab/>
      </w:r>
      <w:r>
        <w:t>UE Conf. Test Aspects - Support of NR Industrial IoT [RAN5 WI:NR_IIOT-UEConTest]</w:t>
      </w:r>
      <w:r>
        <w:tab/>
      </w:r>
      <w:r>
        <w:fldChar w:fldCharType="begin"/>
      </w:r>
      <w:r>
        <w:instrText xml:space="preserve"> PAGEREF _Toc105286007 \h </w:instrText>
      </w:r>
      <w:r>
        <w:fldChar w:fldCharType="separate"/>
      </w:r>
      <w:r>
        <w:t>229</w:t>
      </w:r>
      <w:r>
        <w:fldChar w:fldCharType="end"/>
      </w:r>
    </w:p>
    <w:p w14:paraId="09131FB3" w14:textId="2E5AADA5" w:rsidR="00B56424" w:rsidRPr="007714EB" w:rsidRDefault="00B56424">
      <w:pPr>
        <w:pStyle w:val="TOC4"/>
        <w:rPr>
          <w:rFonts w:ascii="Calibri" w:hAnsi="Calibri"/>
          <w:sz w:val="22"/>
          <w:szCs w:val="22"/>
        </w:rPr>
      </w:pPr>
      <w:r>
        <w:t>13.5.7</w:t>
      </w:r>
      <w:r w:rsidRPr="007714EB">
        <w:rPr>
          <w:rFonts w:ascii="Calibri" w:hAnsi="Calibri"/>
          <w:sz w:val="22"/>
          <w:szCs w:val="22"/>
        </w:rPr>
        <w:tab/>
      </w:r>
      <w:r>
        <w:t>UE Conf. Test Aspects - NR Mobility Enhancements [RAN5 WI: NR_Mob_enh-UEConTest]</w:t>
      </w:r>
      <w:r>
        <w:tab/>
      </w:r>
      <w:r>
        <w:fldChar w:fldCharType="begin"/>
      </w:r>
      <w:r>
        <w:instrText xml:space="preserve"> PAGEREF _Toc105286008 \h </w:instrText>
      </w:r>
      <w:r>
        <w:fldChar w:fldCharType="separate"/>
      </w:r>
      <w:r>
        <w:t>230</w:t>
      </w:r>
      <w:r>
        <w:fldChar w:fldCharType="end"/>
      </w:r>
    </w:p>
    <w:p w14:paraId="3DB3D365" w14:textId="62CDD6F2" w:rsidR="00B56424" w:rsidRPr="007714EB" w:rsidRDefault="00B56424">
      <w:pPr>
        <w:pStyle w:val="TOC4"/>
        <w:rPr>
          <w:rFonts w:ascii="Calibri" w:hAnsi="Calibri"/>
          <w:sz w:val="22"/>
          <w:szCs w:val="22"/>
        </w:rPr>
      </w:pPr>
      <w:r>
        <w:t>13.5.8</w:t>
      </w:r>
      <w:r w:rsidRPr="007714EB">
        <w:rPr>
          <w:rFonts w:ascii="Calibri" w:hAnsi="Calibri"/>
          <w:sz w:val="22"/>
          <w:szCs w:val="22"/>
        </w:rPr>
        <w:tab/>
      </w:r>
      <w:r>
        <w:t>UE Conf. Test Aspects - 5G V2X with NR sidelink [RAN5 WI: 5G_V2X_NRSL_eV2XARC-UEConTest]</w:t>
      </w:r>
      <w:r>
        <w:tab/>
      </w:r>
      <w:r>
        <w:fldChar w:fldCharType="begin"/>
      </w:r>
      <w:r>
        <w:instrText xml:space="preserve"> PAGEREF _Toc105286009 \h </w:instrText>
      </w:r>
      <w:r>
        <w:fldChar w:fldCharType="separate"/>
      </w:r>
      <w:r>
        <w:t>230</w:t>
      </w:r>
      <w:r>
        <w:fldChar w:fldCharType="end"/>
      </w:r>
    </w:p>
    <w:p w14:paraId="36C19A77" w14:textId="55AF249C" w:rsidR="00B56424" w:rsidRPr="007714EB" w:rsidRDefault="00B56424">
      <w:pPr>
        <w:pStyle w:val="TOC4"/>
        <w:rPr>
          <w:rFonts w:ascii="Calibri" w:hAnsi="Calibri"/>
          <w:sz w:val="22"/>
          <w:szCs w:val="22"/>
        </w:rPr>
      </w:pPr>
      <w:r>
        <w:t>13.5.9</w:t>
      </w:r>
      <w:r w:rsidRPr="007714EB">
        <w:rPr>
          <w:rFonts w:ascii="Calibri" w:hAnsi="Calibri"/>
          <w:sz w:val="22"/>
          <w:szCs w:val="22"/>
        </w:rPr>
        <w:tab/>
      </w:r>
      <w:r>
        <w:t>UE Conf. Test Aspects - Enhancements on MIMO for NR [RAN5 WI: NR_eMIMO-UEConTest]</w:t>
      </w:r>
      <w:r>
        <w:tab/>
      </w:r>
      <w:r>
        <w:fldChar w:fldCharType="begin"/>
      </w:r>
      <w:r>
        <w:instrText xml:space="preserve"> PAGEREF _Toc105286010 \h </w:instrText>
      </w:r>
      <w:r>
        <w:fldChar w:fldCharType="separate"/>
      </w:r>
      <w:r>
        <w:t>231</w:t>
      </w:r>
      <w:r>
        <w:fldChar w:fldCharType="end"/>
      </w:r>
    </w:p>
    <w:p w14:paraId="3C4F99BA" w14:textId="4783AE84" w:rsidR="00B56424" w:rsidRPr="007714EB" w:rsidRDefault="00B56424">
      <w:pPr>
        <w:pStyle w:val="TOC4"/>
        <w:rPr>
          <w:rFonts w:ascii="Calibri" w:hAnsi="Calibri"/>
          <w:sz w:val="22"/>
          <w:szCs w:val="22"/>
        </w:rPr>
      </w:pPr>
      <w:r>
        <w:t>13.5.10</w:t>
      </w:r>
      <w:r w:rsidRPr="007714EB">
        <w:rPr>
          <w:rFonts w:ascii="Calibri" w:hAnsi="Calibri"/>
          <w:sz w:val="22"/>
          <w:szCs w:val="22"/>
        </w:rPr>
        <w:tab/>
      </w:r>
      <w:r>
        <w:t>UE Conf. Test Aspects - UE Power Saving in NR [RAN5 WI: NR_UE_pow_sav-UEConTest]</w:t>
      </w:r>
      <w:r>
        <w:tab/>
      </w:r>
      <w:r>
        <w:fldChar w:fldCharType="begin"/>
      </w:r>
      <w:r>
        <w:instrText xml:space="preserve"> PAGEREF _Toc105286011 \h </w:instrText>
      </w:r>
      <w:r>
        <w:fldChar w:fldCharType="separate"/>
      </w:r>
      <w:r>
        <w:t>231</w:t>
      </w:r>
      <w:r>
        <w:fldChar w:fldCharType="end"/>
      </w:r>
    </w:p>
    <w:p w14:paraId="54C94DE2" w14:textId="4430D21F" w:rsidR="00B56424" w:rsidRPr="007714EB" w:rsidRDefault="00B56424">
      <w:pPr>
        <w:pStyle w:val="TOC4"/>
        <w:rPr>
          <w:rFonts w:ascii="Calibri" w:hAnsi="Calibri"/>
          <w:sz w:val="22"/>
          <w:szCs w:val="22"/>
        </w:rPr>
      </w:pPr>
      <w:r>
        <w:t>13.5.11</w:t>
      </w:r>
      <w:r w:rsidRPr="007714EB">
        <w:rPr>
          <w:rFonts w:ascii="Calibri" w:hAnsi="Calibri"/>
          <w:sz w:val="22"/>
          <w:szCs w:val="22"/>
        </w:rPr>
        <w:tab/>
      </w:r>
      <w:r>
        <w:t>UE Conf. Test Aspects - Private Network Support for NG-RAN [RAN5 WI: NG_RAN_PRN_Vertical_LAN-UEConTest]</w:t>
      </w:r>
      <w:r>
        <w:tab/>
      </w:r>
      <w:r>
        <w:fldChar w:fldCharType="begin"/>
      </w:r>
      <w:r>
        <w:instrText xml:space="preserve"> PAGEREF _Toc105286012 \h </w:instrText>
      </w:r>
      <w:r>
        <w:fldChar w:fldCharType="separate"/>
      </w:r>
      <w:r>
        <w:t>232</w:t>
      </w:r>
      <w:r>
        <w:fldChar w:fldCharType="end"/>
      </w:r>
    </w:p>
    <w:p w14:paraId="49BDC4B9" w14:textId="04CE5E88" w:rsidR="00B56424" w:rsidRPr="007714EB" w:rsidRDefault="00B56424">
      <w:pPr>
        <w:pStyle w:val="TOC4"/>
        <w:rPr>
          <w:rFonts w:ascii="Calibri" w:hAnsi="Calibri"/>
          <w:sz w:val="22"/>
          <w:szCs w:val="22"/>
        </w:rPr>
      </w:pPr>
      <w:r>
        <w:t>13.5.12</w:t>
      </w:r>
      <w:r w:rsidRPr="007714EB">
        <w:rPr>
          <w:rFonts w:ascii="Calibri" w:hAnsi="Calibri"/>
          <w:sz w:val="22"/>
          <w:szCs w:val="22"/>
        </w:rPr>
        <w:tab/>
      </w:r>
      <w:r>
        <w:t>UE Conf. Test Aspects - Optimisations on UE radio capability signalling - NR/E-UTRA Aspects [RAN5 WI: RACS-UEConTest]</w:t>
      </w:r>
      <w:r>
        <w:tab/>
      </w:r>
      <w:r>
        <w:fldChar w:fldCharType="begin"/>
      </w:r>
      <w:r>
        <w:instrText xml:space="preserve"> PAGEREF _Toc105286013 \h </w:instrText>
      </w:r>
      <w:r>
        <w:fldChar w:fldCharType="separate"/>
      </w:r>
      <w:r>
        <w:t>232</w:t>
      </w:r>
      <w:r>
        <w:fldChar w:fldCharType="end"/>
      </w:r>
    </w:p>
    <w:p w14:paraId="1030BD15" w14:textId="5117809A" w:rsidR="00B56424" w:rsidRPr="007714EB" w:rsidRDefault="00B56424">
      <w:pPr>
        <w:pStyle w:val="TOC4"/>
        <w:rPr>
          <w:rFonts w:ascii="Calibri" w:hAnsi="Calibri"/>
          <w:sz w:val="22"/>
          <w:szCs w:val="22"/>
        </w:rPr>
      </w:pPr>
      <w:r>
        <w:t>13.5.13</w:t>
      </w:r>
      <w:r w:rsidRPr="007714EB">
        <w:rPr>
          <w:rFonts w:ascii="Calibri" w:hAnsi="Calibri"/>
          <w:sz w:val="22"/>
          <w:szCs w:val="22"/>
        </w:rPr>
        <w:tab/>
      </w:r>
      <w:r>
        <w:t>UE Conf. Test Aspects - SON and MDT support for NR [RAN5 WI: NR_SON_MDT-UEConTest]</w:t>
      </w:r>
      <w:r>
        <w:tab/>
      </w:r>
      <w:r>
        <w:fldChar w:fldCharType="begin"/>
      </w:r>
      <w:r>
        <w:instrText xml:space="preserve"> PAGEREF _Toc105286014 \h </w:instrText>
      </w:r>
      <w:r>
        <w:fldChar w:fldCharType="separate"/>
      </w:r>
      <w:r>
        <w:t>233</w:t>
      </w:r>
      <w:r>
        <w:fldChar w:fldCharType="end"/>
      </w:r>
    </w:p>
    <w:p w14:paraId="38D29A3B" w14:textId="080F0E81" w:rsidR="00B56424" w:rsidRPr="007714EB" w:rsidRDefault="00B56424">
      <w:pPr>
        <w:pStyle w:val="TOC4"/>
        <w:rPr>
          <w:rFonts w:ascii="Calibri" w:hAnsi="Calibri"/>
          <w:sz w:val="22"/>
          <w:szCs w:val="22"/>
        </w:rPr>
      </w:pPr>
      <w:r>
        <w:t>13.5.14</w:t>
      </w:r>
      <w:r w:rsidRPr="007714EB">
        <w:rPr>
          <w:rFonts w:ascii="Calibri" w:hAnsi="Calibri"/>
          <w:sz w:val="22"/>
          <w:szCs w:val="22"/>
        </w:rPr>
        <w:tab/>
      </w:r>
      <w:r>
        <w:t>UE Conf. Test Aspects - CLI handling for NR [RAN5 WI: NR_CLI-UEConTest]</w:t>
      </w:r>
      <w:r>
        <w:tab/>
      </w:r>
      <w:r>
        <w:fldChar w:fldCharType="begin"/>
      </w:r>
      <w:r>
        <w:instrText xml:space="preserve"> PAGEREF _Toc105286015 \h </w:instrText>
      </w:r>
      <w:r>
        <w:fldChar w:fldCharType="separate"/>
      </w:r>
      <w:r>
        <w:t>233</w:t>
      </w:r>
      <w:r>
        <w:fldChar w:fldCharType="end"/>
      </w:r>
    </w:p>
    <w:p w14:paraId="0273ADD7" w14:textId="2760B61F" w:rsidR="00B56424" w:rsidRPr="007714EB" w:rsidRDefault="00B56424">
      <w:pPr>
        <w:pStyle w:val="TOC4"/>
        <w:rPr>
          <w:rFonts w:ascii="Calibri" w:hAnsi="Calibri"/>
          <w:sz w:val="22"/>
          <w:szCs w:val="22"/>
        </w:rPr>
      </w:pPr>
      <w:r>
        <w:t>13.5.15</w:t>
      </w:r>
      <w:r w:rsidRPr="007714EB">
        <w:rPr>
          <w:rFonts w:ascii="Calibri" w:hAnsi="Calibri"/>
          <w:sz w:val="22"/>
          <w:szCs w:val="22"/>
        </w:rPr>
        <w:tab/>
      </w:r>
      <w:r>
        <w:t>UE Conf. Test Aspects - NR performance requirement enhancement [RAN5 WI: NR_perf_enh-UEConTest]</w:t>
      </w:r>
      <w:r>
        <w:tab/>
      </w:r>
      <w:r>
        <w:fldChar w:fldCharType="begin"/>
      </w:r>
      <w:r>
        <w:instrText xml:space="preserve"> PAGEREF _Toc105286016 \h </w:instrText>
      </w:r>
      <w:r>
        <w:fldChar w:fldCharType="separate"/>
      </w:r>
      <w:r>
        <w:t>233</w:t>
      </w:r>
      <w:r>
        <w:fldChar w:fldCharType="end"/>
      </w:r>
    </w:p>
    <w:p w14:paraId="2AE0D3DE" w14:textId="5EBC86EA" w:rsidR="00B56424" w:rsidRPr="007714EB" w:rsidRDefault="00B56424">
      <w:pPr>
        <w:pStyle w:val="TOC4"/>
        <w:rPr>
          <w:rFonts w:ascii="Calibri" w:hAnsi="Calibri"/>
          <w:sz w:val="22"/>
          <w:szCs w:val="22"/>
        </w:rPr>
      </w:pPr>
      <w:r>
        <w:t>13.5.16</w:t>
      </w:r>
      <w:r w:rsidRPr="007714EB">
        <w:rPr>
          <w:rFonts w:ascii="Calibri" w:hAnsi="Calibri"/>
          <w:sz w:val="22"/>
          <w:szCs w:val="22"/>
        </w:rPr>
        <w:tab/>
      </w:r>
      <w:r>
        <w:t>UE Conf. Test Aspects - NR support for high speed train scenario [RAN5 WI: NR_HST-UEConTest]</w:t>
      </w:r>
      <w:r>
        <w:tab/>
      </w:r>
      <w:r>
        <w:fldChar w:fldCharType="begin"/>
      </w:r>
      <w:r>
        <w:instrText xml:space="preserve"> PAGEREF _Toc105286017 \h </w:instrText>
      </w:r>
      <w:r>
        <w:fldChar w:fldCharType="separate"/>
      </w:r>
      <w:r>
        <w:t>234</w:t>
      </w:r>
      <w:r>
        <w:fldChar w:fldCharType="end"/>
      </w:r>
    </w:p>
    <w:p w14:paraId="0E2CBF6D" w14:textId="0011F06C" w:rsidR="00B56424" w:rsidRPr="007714EB" w:rsidRDefault="00B56424">
      <w:pPr>
        <w:pStyle w:val="TOC4"/>
        <w:rPr>
          <w:rFonts w:ascii="Calibri" w:hAnsi="Calibri"/>
          <w:sz w:val="22"/>
          <w:szCs w:val="22"/>
        </w:rPr>
      </w:pPr>
      <w:r>
        <w:t>13.5.17</w:t>
      </w:r>
      <w:r w:rsidRPr="007714EB">
        <w:rPr>
          <w:rFonts w:ascii="Calibri" w:hAnsi="Calibri"/>
          <w:sz w:val="22"/>
          <w:szCs w:val="22"/>
        </w:rPr>
        <w:tab/>
      </w:r>
      <w:r>
        <w:t>UE Conf. Test Aspects - Add support of NR DL 256QAM for frequency range 2 (FR2) [RAN5 WI: NR_DL256QAM_FR2-UEConTest]</w:t>
      </w:r>
      <w:r>
        <w:tab/>
      </w:r>
      <w:r>
        <w:fldChar w:fldCharType="begin"/>
      </w:r>
      <w:r>
        <w:instrText xml:space="preserve"> PAGEREF _Toc105286018 \h </w:instrText>
      </w:r>
      <w:r>
        <w:fldChar w:fldCharType="separate"/>
      </w:r>
      <w:r>
        <w:t>234</w:t>
      </w:r>
      <w:r>
        <w:fldChar w:fldCharType="end"/>
      </w:r>
    </w:p>
    <w:p w14:paraId="65B85F8F" w14:textId="43445765" w:rsidR="00B56424" w:rsidRPr="007714EB" w:rsidRDefault="00B56424">
      <w:pPr>
        <w:pStyle w:val="TOC4"/>
        <w:rPr>
          <w:rFonts w:ascii="Calibri" w:hAnsi="Calibri"/>
          <w:sz w:val="22"/>
          <w:szCs w:val="22"/>
        </w:rPr>
      </w:pPr>
      <w:r>
        <w:t>13.5.18</w:t>
      </w:r>
      <w:r w:rsidRPr="007714EB">
        <w:rPr>
          <w:rFonts w:ascii="Calibri" w:hAnsi="Calibri"/>
          <w:sz w:val="22"/>
          <w:szCs w:val="22"/>
        </w:rPr>
        <w:tab/>
      </w:r>
      <w:r>
        <w:t>UE Conf. Test Aspects - Physical Layer Enhancements for NR Ultra-Reliable and Low Latency Communication (URLLC) [RAN5 WI: NR_L1enh_URLLC-UEConTest]</w:t>
      </w:r>
      <w:r>
        <w:tab/>
      </w:r>
      <w:r>
        <w:fldChar w:fldCharType="begin"/>
      </w:r>
      <w:r>
        <w:instrText xml:space="preserve"> PAGEREF _Toc105286019 \h </w:instrText>
      </w:r>
      <w:r>
        <w:fldChar w:fldCharType="separate"/>
      </w:r>
      <w:r>
        <w:t>234</w:t>
      </w:r>
      <w:r>
        <w:fldChar w:fldCharType="end"/>
      </w:r>
    </w:p>
    <w:p w14:paraId="6D36DC2B" w14:textId="17B6F7F8" w:rsidR="00B56424" w:rsidRPr="007714EB" w:rsidRDefault="00B56424">
      <w:pPr>
        <w:pStyle w:val="TOC4"/>
        <w:rPr>
          <w:rFonts w:ascii="Calibri" w:hAnsi="Calibri"/>
          <w:sz w:val="22"/>
          <w:szCs w:val="22"/>
        </w:rPr>
      </w:pPr>
      <w:r>
        <w:t>13.5.19</w:t>
      </w:r>
      <w:r w:rsidRPr="007714EB">
        <w:rPr>
          <w:rFonts w:ascii="Calibri" w:hAnsi="Calibri"/>
          <w:sz w:val="22"/>
          <w:szCs w:val="22"/>
        </w:rPr>
        <w:tab/>
      </w:r>
      <w:r>
        <w:t>UE Conf. Test Aspects - NR positioning support [RAN5 WI: NR_pos-UEConTest]</w:t>
      </w:r>
      <w:r>
        <w:tab/>
      </w:r>
      <w:r>
        <w:fldChar w:fldCharType="begin"/>
      </w:r>
      <w:r>
        <w:instrText xml:space="preserve"> PAGEREF _Toc105286020 \h </w:instrText>
      </w:r>
      <w:r>
        <w:fldChar w:fldCharType="separate"/>
      </w:r>
      <w:r>
        <w:t>235</w:t>
      </w:r>
      <w:r>
        <w:fldChar w:fldCharType="end"/>
      </w:r>
    </w:p>
    <w:p w14:paraId="6CA95B0C" w14:textId="16B9FB09" w:rsidR="00B56424" w:rsidRPr="007714EB" w:rsidRDefault="00B56424">
      <w:pPr>
        <w:pStyle w:val="TOC4"/>
        <w:rPr>
          <w:rFonts w:ascii="Calibri" w:hAnsi="Calibri"/>
          <w:sz w:val="22"/>
          <w:szCs w:val="22"/>
        </w:rPr>
      </w:pPr>
      <w:r>
        <w:t>13.5.20</w:t>
      </w:r>
      <w:r w:rsidRPr="007714EB">
        <w:rPr>
          <w:rFonts w:ascii="Calibri" w:hAnsi="Calibri"/>
          <w:sz w:val="22"/>
          <w:szCs w:val="22"/>
        </w:rPr>
        <w:tab/>
      </w:r>
      <w:r>
        <w:t>UE Conf. Test Aspects - NR RF requirement enhancements for FR2 [RAN5 WI: NR_RF_FR2_req_enh-UEConTest]</w:t>
      </w:r>
      <w:r>
        <w:tab/>
      </w:r>
      <w:r>
        <w:fldChar w:fldCharType="begin"/>
      </w:r>
      <w:r>
        <w:instrText xml:space="preserve"> PAGEREF _Toc105286021 \h </w:instrText>
      </w:r>
      <w:r>
        <w:fldChar w:fldCharType="separate"/>
      </w:r>
      <w:r>
        <w:t>235</w:t>
      </w:r>
      <w:r>
        <w:fldChar w:fldCharType="end"/>
      </w:r>
    </w:p>
    <w:p w14:paraId="3816DE43" w14:textId="1FAB0B62" w:rsidR="00B56424" w:rsidRPr="007714EB" w:rsidRDefault="00B56424">
      <w:pPr>
        <w:pStyle w:val="TOC4"/>
        <w:rPr>
          <w:rFonts w:ascii="Calibri" w:hAnsi="Calibri"/>
          <w:sz w:val="22"/>
          <w:szCs w:val="22"/>
        </w:rPr>
      </w:pPr>
      <w:r>
        <w:t>13.5.21</w:t>
      </w:r>
      <w:r w:rsidRPr="007714EB">
        <w:rPr>
          <w:rFonts w:ascii="Calibri" w:hAnsi="Calibri"/>
          <w:sz w:val="22"/>
          <w:szCs w:val="22"/>
        </w:rPr>
        <w:tab/>
      </w:r>
      <w:r>
        <w:t>UE Conf. Test Aspects - 2-step RACH for NR [RAN5 WI: NR_2step_RACH-UEConTest]</w:t>
      </w:r>
      <w:r>
        <w:tab/>
      </w:r>
      <w:r>
        <w:fldChar w:fldCharType="begin"/>
      </w:r>
      <w:r>
        <w:instrText xml:space="preserve"> PAGEREF _Toc105286022 \h </w:instrText>
      </w:r>
      <w:r>
        <w:fldChar w:fldCharType="separate"/>
      </w:r>
      <w:r>
        <w:t>236</w:t>
      </w:r>
      <w:r>
        <w:fldChar w:fldCharType="end"/>
      </w:r>
    </w:p>
    <w:p w14:paraId="60597067" w14:textId="1727EC3E" w:rsidR="00B56424" w:rsidRPr="007714EB" w:rsidRDefault="00B56424">
      <w:pPr>
        <w:pStyle w:val="TOC4"/>
        <w:rPr>
          <w:rFonts w:ascii="Calibri" w:hAnsi="Calibri"/>
          <w:sz w:val="22"/>
          <w:szCs w:val="22"/>
        </w:rPr>
      </w:pPr>
      <w:r>
        <w:t>13.5.22</w:t>
      </w:r>
      <w:r w:rsidRPr="007714EB">
        <w:rPr>
          <w:rFonts w:ascii="Calibri" w:hAnsi="Calibri"/>
          <w:sz w:val="22"/>
          <w:szCs w:val="22"/>
        </w:rPr>
        <w:tab/>
      </w:r>
      <w:r>
        <w:t>UE Conf. Test Aspects - Support of eCall over IMS for NR [RAN5 WI: NR_EIEI-UEConTest]</w:t>
      </w:r>
      <w:r>
        <w:tab/>
      </w:r>
      <w:r>
        <w:fldChar w:fldCharType="begin"/>
      </w:r>
      <w:r>
        <w:instrText xml:space="preserve"> PAGEREF _Toc105286023 \h </w:instrText>
      </w:r>
      <w:r>
        <w:fldChar w:fldCharType="separate"/>
      </w:r>
      <w:r>
        <w:t>236</w:t>
      </w:r>
      <w:r>
        <w:fldChar w:fldCharType="end"/>
      </w:r>
    </w:p>
    <w:p w14:paraId="623A04DE" w14:textId="58EA1111" w:rsidR="00B56424" w:rsidRPr="007714EB" w:rsidRDefault="00B56424">
      <w:pPr>
        <w:pStyle w:val="TOC4"/>
        <w:rPr>
          <w:rFonts w:ascii="Calibri" w:hAnsi="Calibri"/>
          <w:sz w:val="22"/>
          <w:szCs w:val="22"/>
        </w:rPr>
      </w:pPr>
      <w:r>
        <w:t>13.5.23</w:t>
      </w:r>
      <w:r w:rsidRPr="007714EB">
        <w:rPr>
          <w:rFonts w:ascii="Calibri" w:hAnsi="Calibri"/>
          <w:sz w:val="22"/>
          <w:szCs w:val="22"/>
        </w:rPr>
        <w:tab/>
      </w:r>
      <w:r>
        <w:t>UE Conf. Test Aspects - NR-based access to unlicensed spectrum [RAN5 WI: NR_unlic-UEConTest]</w:t>
      </w:r>
      <w:r>
        <w:tab/>
      </w:r>
      <w:r>
        <w:fldChar w:fldCharType="begin"/>
      </w:r>
      <w:r>
        <w:instrText xml:space="preserve"> PAGEREF _Toc105286024 \h </w:instrText>
      </w:r>
      <w:r>
        <w:fldChar w:fldCharType="separate"/>
      </w:r>
      <w:r>
        <w:t>236</w:t>
      </w:r>
      <w:r>
        <w:fldChar w:fldCharType="end"/>
      </w:r>
    </w:p>
    <w:p w14:paraId="66D9B69A" w14:textId="1955863E" w:rsidR="00B56424" w:rsidRPr="007714EB" w:rsidRDefault="00B56424">
      <w:pPr>
        <w:pStyle w:val="TOC4"/>
        <w:rPr>
          <w:rFonts w:ascii="Calibri" w:hAnsi="Calibri"/>
          <w:sz w:val="22"/>
          <w:szCs w:val="22"/>
        </w:rPr>
      </w:pPr>
      <w:r>
        <w:t>13.5.24</w:t>
      </w:r>
      <w:r w:rsidRPr="007714EB">
        <w:rPr>
          <w:rFonts w:ascii="Calibri" w:hAnsi="Calibri"/>
          <w:sz w:val="22"/>
          <w:szCs w:val="22"/>
        </w:rPr>
        <w:tab/>
      </w:r>
      <w:r>
        <w:t>UE Conf. Test Aspects - LTE-NR &amp; NR-NR DC and NR CA enhancements [RAN5 WI: LTE_NR_DC_CA_enh-UEConTest]</w:t>
      </w:r>
      <w:r>
        <w:tab/>
      </w:r>
      <w:r>
        <w:fldChar w:fldCharType="begin"/>
      </w:r>
      <w:r>
        <w:instrText xml:space="preserve"> PAGEREF _Toc105286025 \h </w:instrText>
      </w:r>
      <w:r>
        <w:fldChar w:fldCharType="separate"/>
      </w:r>
      <w:r>
        <w:t>237</w:t>
      </w:r>
      <w:r>
        <w:fldChar w:fldCharType="end"/>
      </w:r>
    </w:p>
    <w:p w14:paraId="493F18BF" w14:textId="01D1A7F0" w:rsidR="00B56424" w:rsidRPr="007714EB" w:rsidRDefault="00B56424">
      <w:pPr>
        <w:pStyle w:val="TOC4"/>
        <w:rPr>
          <w:rFonts w:ascii="Calibri" w:hAnsi="Calibri"/>
          <w:sz w:val="22"/>
          <w:szCs w:val="22"/>
        </w:rPr>
      </w:pPr>
      <w:r>
        <w:t>13.5.25</w:t>
      </w:r>
      <w:r w:rsidRPr="007714EB">
        <w:rPr>
          <w:rFonts w:ascii="Calibri" w:hAnsi="Calibri"/>
          <w:sz w:val="22"/>
          <w:szCs w:val="22"/>
        </w:rPr>
        <w:tab/>
      </w:r>
      <w:r>
        <w:t>UE Conf. Test Aspects - 29 dBm UE Power Class for LTE Band 41 and NR Band n41 [RAN5 WI: LTE_NR_B41_Bn41_PC29dBm-UEConTest]</w:t>
      </w:r>
      <w:r>
        <w:tab/>
      </w:r>
      <w:r>
        <w:fldChar w:fldCharType="begin"/>
      </w:r>
      <w:r>
        <w:instrText xml:space="preserve"> PAGEREF _Toc105286026 \h </w:instrText>
      </w:r>
      <w:r>
        <w:fldChar w:fldCharType="separate"/>
      </w:r>
      <w:r>
        <w:t>237</w:t>
      </w:r>
      <w:r>
        <w:fldChar w:fldCharType="end"/>
      </w:r>
    </w:p>
    <w:p w14:paraId="14A53952" w14:textId="409B87CD" w:rsidR="00B56424" w:rsidRPr="007714EB" w:rsidRDefault="00B56424">
      <w:pPr>
        <w:pStyle w:val="TOC4"/>
        <w:rPr>
          <w:rFonts w:ascii="Calibri" w:hAnsi="Calibri"/>
          <w:sz w:val="22"/>
          <w:szCs w:val="22"/>
        </w:rPr>
      </w:pPr>
      <w:r>
        <w:t>13.5.26</w:t>
      </w:r>
      <w:r w:rsidRPr="007714EB">
        <w:rPr>
          <w:rFonts w:ascii="Calibri" w:hAnsi="Calibri"/>
          <w:sz w:val="22"/>
          <w:szCs w:val="22"/>
        </w:rPr>
        <w:tab/>
      </w:r>
      <w:r>
        <w:t>UE Conf. Test Aspects - Common RF requirement configured output power for EN-DC with 3 UL CC and 2 different bands (2CC LTE, 1CC NR FR1) [RAN5 WI: DC_Pcmax_3UL_CC-UEConTest]</w:t>
      </w:r>
      <w:r>
        <w:tab/>
      </w:r>
      <w:r>
        <w:fldChar w:fldCharType="begin"/>
      </w:r>
      <w:r>
        <w:instrText xml:space="preserve"> PAGEREF _Toc105286027 \h </w:instrText>
      </w:r>
      <w:r>
        <w:fldChar w:fldCharType="separate"/>
      </w:r>
      <w:r>
        <w:t>238</w:t>
      </w:r>
      <w:r>
        <w:fldChar w:fldCharType="end"/>
      </w:r>
    </w:p>
    <w:p w14:paraId="2194C1C7" w14:textId="67489C70" w:rsidR="00B56424" w:rsidRPr="007714EB" w:rsidRDefault="00B56424">
      <w:pPr>
        <w:pStyle w:val="TOC3"/>
        <w:rPr>
          <w:rFonts w:ascii="Calibri" w:hAnsi="Calibri"/>
          <w:sz w:val="22"/>
          <w:szCs w:val="22"/>
        </w:rPr>
      </w:pPr>
      <w:r>
        <w:t>13.6</w:t>
      </w:r>
      <w:r w:rsidRPr="007714EB">
        <w:rPr>
          <w:rFonts w:ascii="Calibri" w:hAnsi="Calibri"/>
          <w:sz w:val="22"/>
          <w:szCs w:val="22"/>
        </w:rPr>
        <w:tab/>
      </w:r>
      <w:r>
        <w:t>Open Rel-17 SIs</w:t>
      </w:r>
      <w:r>
        <w:tab/>
      </w:r>
      <w:r>
        <w:fldChar w:fldCharType="begin"/>
      </w:r>
      <w:r>
        <w:instrText xml:space="preserve"> PAGEREF _Toc105286028 \h </w:instrText>
      </w:r>
      <w:r>
        <w:fldChar w:fldCharType="separate"/>
      </w:r>
      <w:r>
        <w:t>238</w:t>
      </w:r>
      <w:r>
        <w:fldChar w:fldCharType="end"/>
      </w:r>
    </w:p>
    <w:p w14:paraId="62DAB19A" w14:textId="266860E8" w:rsidR="00B56424" w:rsidRPr="007714EB" w:rsidRDefault="00B56424">
      <w:pPr>
        <w:pStyle w:val="TOC4"/>
        <w:rPr>
          <w:rFonts w:ascii="Calibri" w:hAnsi="Calibri"/>
          <w:sz w:val="22"/>
          <w:szCs w:val="22"/>
        </w:rPr>
      </w:pPr>
      <w:r>
        <w:t>13.6.1</w:t>
      </w:r>
      <w:r w:rsidRPr="007714EB">
        <w:rPr>
          <w:rFonts w:ascii="Calibri" w:hAnsi="Calibri"/>
          <w:sz w:val="22"/>
          <w:szCs w:val="22"/>
        </w:rPr>
        <w:tab/>
      </w:r>
      <w:r>
        <w:t>Study on 5G NR UE full stack testing for Network Slicing [RAN5 SI: FS_NR_Slice_Test]</w:t>
      </w:r>
      <w:r>
        <w:tab/>
      </w:r>
      <w:r>
        <w:fldChar w:fldCharType="begin"/>
      </w:r>
      <w:r>
        <w:instrText xml:space="preserve"> PAGEREF _Toc105286029 \h </w:instrText>
      </w:r>
      <w:r>
        <w:fldChar w:fldCharType="separate"/>
      </w:r>
      <w:r>
        <w:t>238</w:t>
      </w:r>
      <w:r>
        <w:fldChar w:fldCharType="end"/>
      </w:r>
    </w:p>
    <w:p w14:paraId="7ADC57A1" w14:textId="4F6ACA05" w:rsidR="00B56424" w:rsidRPr="007714EB" w:rsidRDefault="00B56424">
      <w:pPr>
        <w:pStyle w:val="TOC3"/>
        <w:rPr>
          <w:rFonts w:ascii="Calibri" w:hAnsi="Calibri"/>
          <w:sz w:val="22"/>
          <w:szCs w:val="22"/>
        </w:rPr>
      </w:pPr>
      <w:r>
        <w:t>13.7</w:t>
      </w:r>
      <w:r w:rsidRPr="007714EB">
        <w:rPr>
          <w:rFonts w:ascii="Calibri" w:hAnsi="Calibri"/>
          <w:sz w:val="22"/>
          <w:szCs w:val="22"/>
        </w:rPr>
        <w:tab/>
      </w:r>
      <w:r>
        <w:t>Open Rel-17 WIs</w:t>
      </w:r>
      <w:r>
        <w:tab/>
      </w:r>
      <w:r>
        <w:fldChar w:fldCharType="begin"/>
      </w:r>
      <w:r>
        <w:instrText xml:space="preserve"> PAGEREF _Toc105286030 \h </w:instrText>
      </w:r>
      <w:r>
        <w:fldChar w:fldCharType="separate"/>
      </w:r>
      <w:r>
        <w:t>239</w:t>
      </w:r>
      <w:r>
        <w:fldChar w:fldCharType="end"/>
      </w:r>
    </w:p>
    <w:p w14:paraId="721AB0E6" w14:textId="3BAF41CF" w:rsidR="00B56424" w:rsidRPr="007714EB" w:rsidRDefault="00B56424">
      <w:pPr>
        <w:pStyle w:val="TOC4"/>
        <w:rPr>
          <w:rFonts w:ascii="Calibri" w:hAnsi="Calibri"/>
          <w:sz w:val="22"/>
          <w:szCs w:val="22"/>
        </w:rPr>
      </w:pPr>
      <w:r>
        <w:lastRenderedPageBreak/>
        <w:t>13.7.1</w:t>
      </w:r>
      <w:r w:rsidRPr="007714EB">
        <w:rPr>
          <w:rFonts w:ascii="Calibri" w:hAnsi="Calibri"/>
          <w:sz w:val="22"/>
          <w:szCs w:val="22"/>
        </w:rPr>
        <w:tab/>
      </w:r>
      <w:r>
        <w:t>UE Conf. - New Rel-17 NR licensed bands and extension of existing NR bands [RAN5 WI: NR_lic_bands_BW_R17-UEConTest]</w:t>
      </w:r>
      <w:r>
        <w:tab/>
      </w:r>
      <w:r>
        <w:fldChar w:fldCharType="begin"/>
      </w:r>
      <w:r>
        <w:instrText xml:space="preserve"> PAGEREF _Toc105286031 \h </w:instrText>
      </w:r>
      <w:r>
        <w:fldChar w:fldCharType="separate"/>
      </w:r>
      <w:r>
        <w:t>239</w:t>
      </w:r>
      <w:r>
        <w:fldChar w:fldCharType="end"/>
      </w:r>
    </w:p>
    <w:p w14:paraId="050159AD" w14:textId="00F44BC2" w:rsidR="00B56424" w:rsidRPr="007714EB" w:rsidRDefault="00B56424">
      <w:pPr>
        <w:pStyle w:val="TOC4"/>
        <w:rPr>
          <w:rFonts w:ascii="Calibri" w:hAnsi="Calibri"/>
          <w:sz w:val="22"/>
          <w:szCs w:val="22"/>
        </w:rPr>
      </w:pPr>
      <w:r>
        <w:t>13.7.2</w:t>
      </w:r>
      <w:r w:rsidRPr="007714EB">
        <w:rPr>
          <w:rFonts w:ascii="Calibri" w:hAnsi="Calibri"/>
          <w:sz w:val="22"/>
          <w:szCs w:val="22"/>
        </w:rPr>
        <w:tab/>
      </w:r>
      <w:r>
        <w:t>UE Conf. - Rel-17 NR CA and DC; and NR and LTE DC Configurations [RAN5 WI: NR_CADC_NR_LTE_DC_R17-UEConTest]</w:t>
      </w:r>
      <w:r>
        <w:tab/>
      </w:r>
      <w:r>
        <w:fldChar w:fldCharType="begin"/>
      </w:r>
      <w:r>
        <w:instrText xml:space="preserve"> PAGEREF _Toc105286032 \h </w:instrText>
      </w:r>
      <w:r>
        <w:fldChar w:fldCharType="separate"/>
      </w:r>
      <w:r>
        <w:t>239</w:t>
      </w:r>
      <w:r>
        <w:fldChar w:fldCharType="end"/>
      </w:r>
    </w:p>
    <w:p w14:paraId="1FD9E78A" w14:textId="5B1E2807" w:rsidR="00B56424" w:rsidRPr="007714EB" w:rsidRDefault="00B56424">
      <w:pPr>
        <w:pStyle w:val="TOC4"/>
        <w:rPr>
          <w:rFonts w:ascii="Calibri" w:hAnsi="Calibri"/>
          <w:sz w:val="22"/>
          <w:szCs w:val="22"/>
        </w:rPr>
      </w:pPr>
      <w:r>
        <w:t>13.7.3</w:t>
      </w:r>
      <w:r w:rsidRPr="007714EB">
        <w:rPr>
          <w:rFonts w:ascii="Calibri" w:hAnsi="Calibri"/>
          <w:sz w:val="22"/>
          <w:szCs w:val="22"/>
        </w:rPr>
        <w:tab/>
      </w:r>
      <w:r>
        <w:t>UE Conf. - High power UE (power class 2) for EN-DC with 1 LTE band + 1 NR TDD band [RAN5 WI: ENDC_UE_PC2_R17_NR_TDD-UEConTest]</w:t>
      </w:r>
      <w:r>
        <w:tab/>
      </w:r>
      <w:r>
        <w:fldChar w:fldCharType="begin"/>
      </w:r>
      <w:r>
        <w:instrText xml:space="preserve"> PAGEREF _Toc105286033 \h </w:instrText>
      </w:r>
      <w:r>
        <w:fldChar w:fldCharType="separate"/>
      </w:r>
      <w:r>
        <w:t>239</w:t>
      </w:r>
      <w:r>
        <w:fldChar w:fldCharType="end"/>
      </w:r>
    </w:p>
    <w:p w14:paraId="05945AA0" w14:textId="1F61DB0A" w:rsidR="00B56424" w:rsidRPr="007714EB" w:rsidRDefault="00B56424">
      <w:pPr>
        <w:pStyle w:val="TOC4"/>
        <w:rPr>
          <w:rFonts w:ascii="Calibri" w:hAnsi="Calibri"/>
          <w:sz w:val="22"/>
          <w:szCs w:val="22"/>
        </w:rPr>
      </w:pPr>
      <w:r>
        <w:t>13.7.4</w:t>
      </w:r>
      <w:r w:rsidRPr="007714EB">
        <w:rPr>
          <w:rFonts w:ascii="Calibri" w:hAnsi="Calibri"/>
          <w:sz w:val="22"/>
          <w:szCs w:val="22"/>
        </w:rPr>
        <w:tab/>
      </w:r>
      <w:r>
        <w:t>UE Conf. - SAR schemes for UE PC2 for NR inter-band CA and SUL configurations with 2 bands UL [RAN5 WI: NR_SAR_PC2_interB_SUL_2BUL-UEConTest]</w:t>
      </w:r>
      <w:r>
        <w:tab/>
      </w:r>
      <w:r>
        <w:fldChar w:fldCharType="begin"/>
      </w:r>
      <w:r>
        <w:instrText xml:space="preserve"> PAGEREF _Toc105286034 \h </w:instrText>
      </w:r>
      <w:r>
        <w:fldChar w:fldCharType="separate"/>
      </w:r>
      <w:r>
        <w:t>240</w:t>
      </w:r>
      <w:r>
        <w:fldChar w:fldCharType="end"/>
      </w:r>
    </w:p>
    <w:p w14:paraId="27655629" w14:textId="427799D5" w:rsidR="00B56424" w:rsidRPr="007714EB" w:rsidRDefault="00B56424">
      <w:pPr>
        <w:pStyle w:val="TOC4"/>
        <w:rPr>
          <w:rFonts w:ascii="Calibri" w:hAnsi="Calibri"/>
          <w:sz w:val="22"/>
          <w:szCs w:val="22"/>
        </w:rPr>
      </w:pPr>
      <w:r>
        <w:t>13.7.5</w:t>
      </w:r>
      <w:r w:rsidRPr="007714EB">
        <w:rPr>
          <w:rFonts w:ascii="Calibri" w:hAnsi="Calibri"/>
          <w:sz w:val="22"/>
          <w:szCs w:val="22"/>
        </w:rPr>
        <w:tab/>
      </w:r>
      <w:r>
        <w:t>UE Conf. - Rel-17 High power UE for NR inter-band CA with 2 bands DL and x bands UL (x=1,2) [RAN5 WI: NR_PC2_CA_R17_2BDL_2BUL-UEConTest]</w:t>
      </w:r>
      <w:r>
        <w:tab/>
      </w:r>
      <w:r>
        <w:fldChar w:fldCharType="begin"/>
      </w:r>
      <w:r>
        <w:instrText xml:space="preserve"> PAGEREF _Toc105286035 \h </w:instrText>
      </w:r>
      <w:r>
        <w:fldChar w:fldCharType="separate"/>
      </w:r>
      <w:r>
        <w:t>240</w:t>
      </w:r>
      <w:r>
        <w:fldChar w:fldCharType="end"/>
      </w:r>
    </w:p>
    <w:p w14:paraId="75A738E9" w14:textId="3F11B2A6" w:rsidR="00B56424" w:rsidRPr="007714EB" w:rsidRDefault="00B56424">
      <w:pPr>
        <w:pStyle w:val="TOC4"/>
        <w:rPr>
          <w:rFonts w:ascii="Calibri" w:hAnsi="Calibri"/>
          <w:sz w:val="22"/>
          <w:szCs w:val="22"/>
        </w:rPr>
      </w:pPr>
      <w:r>
        <w:t>13.7.6</w:t>
      </w:r>
      <w:r w:rsidRPr="007714EB">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r>
      <w:r>
        <w:instrText xml:space="preserve"> PAGEREF _Toc105286036 \h </w:instrText>
      </w:r>
      <w:r>
        <w:fldChar w:fldCharType="separate"/>
      </w:r>
      <w:r>
        <w:t>241</w:t>
      </w:r>
      <w:r>
        <w:fldChar w:fldCharType="end"/>
      </w:r>
    </w:p>
    <w:p w14:paraId="2B3F3091" w14:textId="22DDF221" w:rsidR="00B56424" w:rsidRPr="007714EB" w:rsidRDefault="00B56424">
      <w:pPr>
        <w:pStyle w:val="TOC4"/>
        <w:rPr>
          <w:rFonts w:ascii="Calibri" w:hAnsi="Calibri"/>
          <w:sz w:val="22"/>
          <w:szCs w:val="22"/>
        </w:rPr>
      </w:pPr>
      <w:r>
        <w:t>13.7.7</w:t>
      </w:r>
      <w:r w:rsidRPr="007714EB">
        <w:rPr>
          <w:rFonts w:ascii="Calibri" w:hAnsi="Calibri"/>
          <w:sz w:val="22"/>
          <w:szCs w:val="22"/>
        </w:rPr>
        <w:tab/>
      </w:r>
      <w:r>
        <w:t>UE Conf. - High power UE (PC1.5) for NR band n79 [RAN5 WI: NR_UE_PC1_5_n79-UEConTest]</w:t>
      </w:r>
      <w:r>
        <w:tab/>
      </w:r>
      <w:r>
        <w:fldChar w:fldCharType="begin"/>
      </w:r>
      <w:r>
        <w:instrText xml:space="preserve"> PAGEREF _Toc105286037 \h </w:instrText>
      </w:r>
      <w:r>
        <w:fldChar w:fldCharType="separate"/>
      </w:r>
      <w:r>
        <w:t>241</w:t>
      </w:r>
      <w:r>
        <w:fldChar w:fldCharType="end"/>
      </w:r>
    </w:p>
    <w:p w14:paraId="3236F023" w14:textId="61A4CB11" w:rsidR="00B56424" w:rsidRPr="007714EB" w:rsidRDefault="00B56424">
      <w:pPr>
        <w:pStyle w:val="TOC4"/>
        <w:rPr>
          <w:rFonts w:ascii="Calibri" w:hAnsi="Calibri"/>
          <w:sz w:val="22"/>
          <w:szCs w:val="22"/>
        </w:rPr>
      </w:pPr>
      <w:r>
        <w:t>13.7.8</w:t>
      </w:r>
      <w:r w:rsidRPr="007714EB">
        <w:rPr>
          <w:rFonts w:ascii="Calibri" w:hAnsi="Calibri"/>
          <w:sz w:val="22"/>
          <w:szCs w:val="22"/>
        </w:rPr>
        <w:tab/>
      </w:r>
      <w:r>
        <w:t>UE Conf. - High power UE (PC2) for NR band n34 [RAN5 WI: NR_UE_PC2_n34-UEConTest]</w:t>
      </w:r>
      <w:r>
        <w:tab/>
      </w:r>
      <w:r>
        <w:fldChar w:fldCharType="begin"/>
      </w:r>
      <w:r>
        <w:instrText xml:space="preserve"> PAGEREF _Toc105286038 \h </w:instrText>
      </w:r>
      <w:r>
        <w:fldChar w:fldCharType="separate"/>
      </w:r>
      <w:r>
        <w:t>241</w:t>
      </w:r>
      <w:r>
        <w:fldChar w:fldCharType="end"/>
      </w:r>
    </w:p>
    <w:p w14:paraId="00A730CE" w14:textId="7FD39DBA" w:rsidR="00B56424" w:rsidRPr="007714EB" w:rsidRDefault="00B56424">
      <w:pPr>
        <w:pStyle w:val="TOC4"/>
        <w:rPr>
          <w:rFonts w:ascii="Calibri" w:hAnsi="Calibri"/>
          <w:sz w:val="22"/>
          <w:szCs w:val="22"/>
        </w:rPr>
      </w:pPr>
      <w:r>
        <w:t>13.7.9</w:t>
      </w:r>
      <w:r w:rsidRPr="007714EB">
        <w:rPr>
          <w:rFonts w:ascii="Calibri" w:hAnsi="Calibri"/>
          <w:sz w:val="22"/>
          <w:szCs w:val="22"/>
        </w:rPr>
        <w:tab/>
      </w:r>
      <w:r>
        <w:t>UE Conf. - High power UE (PC2) for NR band n39 [RAN5 WI: NR_UE_PC2_n39-UEConTest]</w:t>
      </w:r>
      <w:r>
        <w:tab/>
      </w:r>
      <w:r>
        <w:fldChar w:fldCharType="begin"/>
      </w:r>
      <w:r>
        <w:instrText xml:space="preserve"> PAGEREF _Toc105286039 \h </w:instrText>
      </w:r>
      <w:r>
        <w:fldChar w:fldCharType="separate"/>
      </w:r>
      <w:r>
        <w:t>242</w:t>
      </w:r>
      <w:r>
        <w:fldChar w:fldCharType="end"/>
      </w:r>
    </w:p>
    <w:p w14:paraId="29080A41" w14:textId="698228BF" w:rsidR="00B56424" w:rsidRPr="007714EB" w:rsidRDefault="00B56424">
      <w:pPr>
        <w:pStyle w:val="TOC4"/>
        <w:rPr>
          <w:rFonts w:ascii="Calibri" w:hAnsi="Calibri"/>
          <w:sz w:val="22"/>
          <w:szCs w:val="22"/>
        </w:rPr>
      </w:pPr>
      <w:r>
        <w:t>13.7.10</w:t>
      </w:r>
      <w:r w:rsidRPr="007714EB">
        <w:rPr>
          <w:rFonts w:ascii="Calibri" w:hAnsi="Calibri"/>
          <w:sz w:val="22"/>
          <w:szCs w:val="22"/>
        </w:rPr>
        <w:tab/>
      </w:r>
      <w:r>
        <w:t>UE Conf. - High-power UE (PC1.5) operation in NR bands n77 and n78 [RAN5 WI: HPUE_PC1_5_n77_n78-UEConTest]</w:t>
      </w:r>
      <w:r>
        <w:tab/>
      </w:r>
      <w:r>
        <w:fldChar w:fldCharType="begin"/>
      </w:r>
      <w:r>
        <w:instrText xml:space="preserve"> PAGEREF _Toc105286040 \h </w:instrText>
      </w:r>
      <w:r>
        <w:fldChar w:fldCharType="separate"/>
      </w:r>
      <w:r>
        <w:t>242</w:t>
      </w:r>
      <w:r>
        <w:fldChar w:fldCharType="end"/>
      </w:r>
    </w:p>
    <w:p w14:paraId="347E3B07" w14:textId="60DBAC92" w:rsidR="00B56424" w:rsidRPr="007714EB" w:rsidRDefault="00B56424">
      <w:pPr>
        <w:pStyle w:val="TOC4"/>
        <w:rPr>
          <w:rFonts w:ascii="Calibri" w:hAnsi="Calibri"/>
          <w:sz w:val="22"/>
          <w:szCs w:val="22"/>
        </w:rPr>
      </w:pPr>
      <w:r>
        <w:t>13.7.11</w:t>
      </w:r>
      <w:r w:rsidRPr="007714EB">
        <w:rPr>
          <w:rFonts w:ascii="Calibri" w:hAnsi="Calibri"/>
          <w:sz w:val="22"/>
          <w:szCs w:val="22"/>
        </w:rPr>
        <w:tab/>
      </w:r>
      <w:r>
        <w:t>UE Conf. - LTE/NR spectrum sharing in Band 34/n34 and Band 39/n39 [new RAN5 WI: DSS_LTE_B34_NR_Bn34_LTE_B39_NR_Bn39-UEConTest]</w:t>
      </w:r>
      <w:r>
        <w:tab/>
      </w:r>
      <w:r>
        <w:fldChar w:fldCharType="begin"/>
      </w:r>
      <w:r>
        <w:instrText xml:space="preserve"> PAGEREF _Toc105286041 \h </w:instrText>
      </w:r>
      <w:r>
        <w:fldChar w:fldCharType="separate"/>
      </w:r>
      <w:r>
        <w:t>242</w:t>
      </w:r>
      <w:r>
        <w:fldChar w:fldCharType="end"/>
      </w:r>
    </w:p>
    <w:p w14:paraId="69AB5199" w14:textId="4BB60AFA" w:rsidR="00B56424" w:rsidRPr="007714EB" w:rsidRDefault="00B56424">
      <w:pPr>
        <w:pStyle w:val="TOC4"/>
        <w:rPr>
          <w:rFonts w:ascii="Calibri" w:hAnsi="Calibri"/>
          <w:sz w:val="22"/>
          <w:szCs w:val="22"/>
        </w:rPr>
      </w:pPr>
      <w:r>
        <w:t>13.7.12</w:t>
      </w:r>
      <w:r w:rsidRPr="007714EB">
        <w:rPr>
          <w:rFonts w:ascii="Calibri" w:hAnsi="Calibri"/>
          <w:sz w:val="22"/>
          <w:szCs w:val="22"/>
        </w:rPr>
        <w:tab/>
      </w:r>
      <w:r>
        <w:t>UE Conf. - Additional NR bands for UL-MIMO in Rel-17 [new RAN5 WI: NR_bands_UL_MIMO_PC3_R17-UEConTest]</w:t>
      </w:r>
      <w:r>
        <w:tab/>
      </w:r>
      <w:r>
        <w:fldChar w:fldCharType="begin"/>
      </w:r>
      <w:r>
        <w:instrText xml:space="preserve"> PAGEREF _Toc105286042 \h </w:instrText>
      </w:r>
      <w:r>
        <w:fldChar w:fldCharType="separate"/>
      </w:r>
      <w:r>
        <w:t>243</w:t>
      </w:r>
      <w:r>
        <w:fldChar w:fldCharType="end"/>
      </w:r>
    </w:p>
    <w:p w14:paraId="6C6638CD" w14:textId="026A67B5" w:rsidR="00B56424" w:rsidRPr="007714EB" w:rsidRDefault="00B56424">
      <w:pPr>
        <w:pStyle w:val="TOC4"/>
        <w:rPr>
          <w:rFonts w:ascii="Calibri" w:hAnsi="Calibri"/>
          <w:sz w:val="22"/>
          <w:szCs w:val="22"/>
        </w:rPr>
      </w:pPr>
      <w:r>
        <w:t>13.7.13</w:t>
      </w:r>
      <w:r w:rsidRPr="007714EB">
        <w:rPr>
          <w:rFonts w:ascii="Calibri" w:hAnsi="Calibri"/>
          <w:sz w:val="22"/>
          <w:szCs w:val="22"/>
        </w:rPr>
        <w:tab/>
      </w:r>
      <w:r>
        <w:t>UE Conf. - UE RF requirements for Transparent TxD for NR [new RAN5 WI: NR_RF_TxD-UEConTest]</w:t>
      </w:r>
      <w:r>
        <w:tab/>
      </w:r>
      <w:r>
        <w:fldChar w:fldCharType="begin"/>
      </w:r>
      <w:r>
        <w:instrText xml:space="preserve"> PAGEREF _Toc105286043 \h </w:instrText>
      </w:r>
      <w:r>
        <w:fldChar w:fldCharType="separate"/>
      </w:r>
      <w:r>
        <w:t>243</w:t>
      </w:r>
      <w:r>
        <w:fldChar w:fldCharType="end"/>
      </w:r>
    </w:p>
    <w:p w14:paraId="289E0D4E" w14:textId="6E2B85DC" w:rsidR="00B56424" w:rsidRPr="007714EB" w:rsidRDefault="00B56424">
      <w:pPr>
        <w:pStyle w:val="TOC4"/>
        <w:rPr>
          <w:rFonts w:ascii="Calibri" w:hAnsi="Calibri"/>
          <w:sz w:val="22"/>
          <w:szCs w:val="22"/>
        </w:rPr>
      </w:pPr>
      <w:r>
        <w:t>13.7.14</w:t>
      </w:r>
      <w:r w:rsidRPr="007714EB">
        <w:rPr>
          <w:rFonts w:ascii="Calibri" w:hAnsi="Calibri"/>
          <w:sz w:val="22"/>
          <w:szCs w:val="22"/>
        </w:rPr>
        <w:tab/>
      </w:r>
      <w:r>
        <w:t>Test - (Small) Technical Enhancements and Improvements for Rel-17 [TEI17_Test]</w:t>
      </w:r>
      <w:r>
        <w:tab/>
      </w:r>
      <w:r>
        <w:fldChar w:fldCharType="begin"/>
      </w:r>
      <w:r>
        <w:instrText xml:space="preserve"> PAGEREF _Toc105286044 \h </w:instrText>
      </w:r>
      <w:r>
        <w:fldChar w:fldCharType="separate"/>
      </w:r>
      <w:r>
        <w:t>243</w:t>
      </w:r>
      <w:r>
        <w:fldChar w:fldCharType="end"/>
      </w:r>
    </w:p>
    <w:p w14:paraId="5271347D" w14:textId="75CAD654" w:rsidR="00B56424" w:rsidRPr="007714EB" w:rsidRDefault="00B56424">
      <w:pPr>
        <w:pStyle w:val="TOC3"/>
        <w:rPr>
          <w:rFonts w:ascii="Calibri" w:hAnsi="Calibri"/>
          <w:sz w:val="22"/>
          <w:szCs w:val="22"/>
        </w:rPr>
      </w:pPr>
      <w:r>
        <w:t>13.8</w:t>
      </w:r>
      <w:r w:rsidRPr="007714EB">
        <w:rPr>
          <w:rFonts w:ascii="Calibri" w:hAnsi="Calibri"/>
          <w:sz w:val="22"/>
          <w:szCs w:val="22"/>
        </w:rPr>
        <w:tab/>
      </w:r>
      <w:r>
        <w:t>R5s CRs from RAN5 electronic meeting ‘#2022-TTCN email’</w:t>
      </w:r>
      <w:r>
        <w:tab/>
      </w:r>
      <w:r>
        <w:fldChar w:fldCharType="begin"/>
      </w:r>
      <w:r>
        <w:instrText xml:space="preserve"> PAGEREF _Toc105286045 \h </w:instrText>
      </w:r>
      <w:r>
        <w:fldChar w:fldCharType="separate"/>
      </w:r>
      <w:r>
        <w:t>243</w:t>
      </w:r>
      <w:r>
        <w:fldChar w:fldCharType="end"/>
      </w:r>
    </w:p>
    <w:p w14:paraId="5BF7805E" w14:textId="75BB5985" w:rsidR="00B56424" w:rsidRPr="007714EB" w:rsidRDefault="00B56424">
      <w:pPr>
        <w:pStyle w:val="TOC2"/>
        <w:rPr>
          <w:rFonts w:ascii="Calibri" w:hAnsi="Calibri"/>
          <w:sz w:val="22"/>
          <w:szCs w:val="22"/>
        </w:rPr>
      </w:pPr>
      <w:r>
        <w:t>14</w:t>
      </w:r>
      <w:r w:rsidRPr="007714EB">
        <w:rPr>
          <w:rFonts w:ascii="Calibri" w:hAnsi="Calibri"/>
          <w:sz w:val="22"/>
          <w:szCs w:val="22"/>
        </w:rPr>
        <w:tab/>
      </w:r>
      <w:r>
        <w:t>Maintenance for closed WIs/SIs for REL-16 and earlier</w:t>
      </w:r>
      <w:r>
        <w:tab/>
      </w:r>
      <w:r>
        <w:fldChar w:fldCharType="begin"/>
      </w:r>
      <w:r>
        <w:instrText xml:space="preserve"> PAGEREF _Toc105286046 \h </w:instrText>
      </w:r>
      <w:r>
        <w:fldChar w:fldCharType="separate"/>
      </w:r>
      <w:r>
        <w:t>244</w:t>
      </w:r>
      <w:r>
        <w:fldChar w:fldCharType="end"/>
      </w:r>
    </w:p>
    <w:p w14:paraId="410471A3" w14:textId="0BFC4BDB" w:rsidR="00B56424" w:rsidRPr="007714EB" w:rsidRDefault="00B56424">
      <w:pPr>
        <w:pStyle w:val="TOC2"/>
        <w:rPr>
          <w:rFonts w:ascii="Calibri" w:hAnsi="Calibri"/>
          <w:sz w:val="22"/>
          <w:szCs w:val="22"/>
        </w:rPr>
      </w:pPr>
      <w:r>
        <w:t>15</w:t>
      </w:r>
      <w:r w:rsidRPr="007714EB">
        <w:rPr>
          <w:rFonts w:ascii="Calibri" w:hAnsi="Calibri"/>
          <w:sz w:val="22"/>
          <w:szCs w:val="22"/>
        </w:rPr>
        <w:tab/>
      </w:r>
      <w:r>
        <w:t>Any other business</w:t>
      </w:r>
      <w:r>
        <w:tab/>
      </w:r>
      <w:r>
        <w:fldChar w:fldCharType="begin"/>
      </w:r>
      <w:r>
        <w:instrText xml:space="preserve"> PAGEREF _Toc105286047 \h </w:instrText>
      </w:r>
      <w:r>
        <w:fldChar w:fldCharType="separate"/>
      </w:r>
      <w:r>
        <w:t>250</w:t>
      </w:r>
      <w:r>
        <w:fldChar w:fldCharType="end"/>
      </w:r>
    </w:p>
    <w:p w14:paraId="62884BBC" w14:textId="69903DE8" w:rsidR="00B56424" w:rsidRPr="007714EB" w:rsidRDefault="00B56424">
      <w:pPr>
        <w:pStyle w:val="TOC2"/>
        <w:rPr>
          <w:rFonts w:ascii="Calibri" w:hAnsi="Calibri"/>
          <w:sz w:val="22"/>
          <w:szCs w:val="22"/>
        </w:rPr>
      </w:pPr>
      <w:r>
        <w:t>16</w:t>
      </w:r>
      <w:r w:rsidRPr="007714EB">
        <w:rPr>
          <w:rFonts w:ascii="Calibri" w:hAnsi="Calibri"/>
          <w:sz w:val="22"/>
          <w:szCs w:val="22"/>
        </w:rPr>
        <w:tab/>
      </w:r>
      <w:r>
        <w:t>Closing of the meeting</w:t>
      </w:r>
      <w:r>
        <w:tab/>
      </w:r>
      <w:r>
        <w:fldChar w:fldCharType="begin"/>
      </w:r>
      <w:r>
        <w:instrText xml:space="preserve"> PAGEREF _Toc105286048 \h </w:instrText>
      </w:r>
      <w:r>
        <w:fldChar w:fldCharType="separate"/>
      </w:r>
      <w:r>
        <w:t>250</w:t>
      </w:r>
      <w:r>
        <w:fldChar w:fldCharType="end"/>
      </w:r>
    </w:p>
    <w:p w14:paraId="21CE5D1D" w14:textId="1B5F497A" w:rsidR="00B56424" w:rsidRPr="007714EB" w:rsidRDefault="00B56424">
      <w:pPr>
        <w:pStyle w:val="TOC2"/>
        <w:rPr>
          <w:rFonts w:ascii="Calibri" w:hAnsi="Calibri"/>
          <w:sz w:val="22"/>
          <w:szCs w:val="22"/>
        </w:rPr>
      </w:pPr>
      <w:r>
        <w:t>Annex A: List of participants</w:t>
      </w:r>
      <w:r>
        <w:tab/>
      </w:r>
      <w:r>
        <w:fldChar w:fldCharType="begin"/>
      </w:r>
      <w:r>
        <w:instrText xml:space="preserve"> PAGEREF _Toc105286049 \h </w:instrText>
      </w:r>
      <w:r>
        <w:fldChar w:fldCharType="separate"/>
      </w:r>
      <w:r>
        <w:t>251</w:t>
      </w:r>
      <w:r>
        <w:fldChar w:fldCharType="end"/>
      </w:r>
    </w:p>
    <w:p w14:paraId="04D6F802" w14:textId="65359125" w:rsidR="00B56424" w:rsidRPr="007714EB" w:rsidRDefault="00B56424">
      <w:pPr>
        <w:pStyle w:val="TOC2"/>
        <w:rPr>
          <w:rFonts w:ascii="Calibri" w:hAnsi="Calibri"/>
          <w:sz w:val="22"/>
          <w:szCs w:val="22"/>
        </w:rPr>
      </w:pPr>
      <w:r>
        <w:t>Annex B: List of contribution documents</w:t>
      </w:r>
      <w:r>
        <w:tab/>
      </w:r>
      <w:r>
        <w:fldChar w:fldCharType="begin"/>
      </w:r>
      <w:r>
        <w:instrText xml:space="preserve"> PAGEREF _Toc105286050 \h </w:instrText>
      </w:r>
      <w:r>
        <w:fldChar w:fldCharType="separate"/>
      </w:r>
      <w:r>
        <w:t>252</w:t>
      </w:r>
      <w:r>
        <w:fldChar w:fldCharType="end"/>
      </w:r>
    </w:p>
    <w:p w14:paraId="45F5095E" w14:textId="27EE92D7" w:rsidR="00B56424" w:rsidRPr="007714EB" w:rsidRDefault="00B56424">
      <w:pPr>
        <w:pStyle w:val="TOC2"/>
        <w:rPr>
          <w:rFonts w:ascii="Calibri" w:hAnsi="Calibri"/>
          <w:sz w:val="22"/>
          <w:szCs w:val="22"/>
        </w:rPr>
      </w:pPr>
      <w:r>
        <w:t>Annex C: Lists of liaison statements</w:t>
      </w:r>
      <w:r>
        <w:tab/>
      </w:r>
      <w:r>
        <w:fldChar w:fldCharType="begin"/>
      </w:r>
      <w:r>
        <w:instrText xml:space="preserve"> PAGEREF _Toc105286051 \h </w:instrText>
      </w:r>
      <w:r>
        <w:fldChar w:fldCharType="separate"/>
      </w:r>
      <w:r>
        <w:t>253</w:t>
      </w:r>
      <w:r>
        <w:fldChar w:fldCharType="end"/>
      </w:r>
    </w:p>
    <w:p w14:paraId="64752E2B" w14:textId="04D143EE" w:rsidR="00B56424" w:rsidRPr="007714EB" w:rsidRDefault="00B56424">
      <w:pPr>
        <w:pStyle w:val="TOC3"/>
        <w:rPr>
          <w:rFonts w:ascii="Calibri" w:hAnsi="Calibri"/>
          <w:sz w:val="22"/>
          <w:szCs w:val="22"/>
        </w:rPr>
      </w:pPr>
      <w:r>
        <w:t>C1: Incoming liaison statements</w:t>
      </w:r>
      <w:r>
        <w:tab/>
      </w:r>
      <w:r>
        <w:fldChar w:fldCharType="begin"/>
      </w:r>
      <w:r>
        <w:instrText xml:space="preserve"> PAGEREF _Toc105286052 \h </w:instrText>
      </w:r>
      <w:r>
        <w:fldChar w:fldCharType="separate"/>
      </w:r>
      <w:r>
        <w:t>254</w:t>
      </w:r>
      <w:r>
        <w:fldChar w:fldCharType="end"/>
      </w:r>
    </w:p>
    <w:p w14:paraId="7E790B59" w14:textId="3C8724A7" w:rsidR="00B56424" w:rsidRPr="007714EB" w:rsidRDefault="00B56424">
      <w:pPr>
        <w:pStyle w:val="TOC3"/>
        <w:rPr>
          <w:rFonts w:ascii="Calibri" w:hAnsi="Calibri"/>
          <w:sz w:val="22"/>
          <w:szCs w:val="22"/>
        </w:rPr>
      </w:pPr>
      <w:r>
        <w:t>C2: Outgoing liaison statements</w:t>
      </w:r>
      <w:r>
        <w:tab/>
      </w:r>
      <w:r>
        <w:fldChar w:fldCharType="begin"/>
      </w:r>
      <w:r>
        <w:instrText xml:space="preserve"> PAGEREF _Toc105286053 \h </w:instrText>
      </w:r>
      <w:r>
        <w:fldChar w:fldCharType="separate"/>
      </w:r>
      <w:r>
        <w:t>255</w:t>
      </w:r>
      <w:r>
        <w:fldChar w:fldCharType="end"/>
      </w:r>
    </w:p>
    <w:p w14:paraId="04B54C79" w14:textId="28ADF9F3" w:rsidR="00B56424" w:rsidRPr="007714EB" w:rsidRDefault="00B56424">
      <w:pPr>
        <w:pStyle w:val="TOC2"/>
        <w:rPr>
          <w:rFonts w:ascii="Calibri" w:hAnsi="Calibri"/>
          <w:sz w:val="22"/>
          <w:szCs w:val="22"/>
        </w:rPr>
      </w:pPr>
      <w:r>
        <w:t>Annex D: List of change requests</w:t>
      </w:r>
      <w:r>
        <w:tab/>
      </w:r>
      <w:r>
        <w:fldChar w:fldCharType="begin"/>
      </w:r>
      <w:r>
        <w:instrText xml:space="preserve"> PAGEREF _Toc105286054 \h </w:instrText>
      </w:r>
      <w:r>
        <w:fldChar w:fldCharType="separate"/>
      </w:r>
      <w:r>
        <w:t>257</w:t>
      </w:r>
      <w:r>
        <w:fldChar w:fldCharType="end"/>
      </w:r>
    </w:p>
    <w:p w14:paraId="3A436A3E" w14:textId="6EAB835E" w:rsidR="00B56424" w:rsidRPr="007714EB" w:rsidRDefault="00B56424">
      <w:pPr>
        <w:pStyle w:val="TOC2"/>
        <w:rPr>
          <w:rFonts w:ascii="Calibri" w:hAnsi="Calibri"/>
          <w:sz w:val="22"/>
          <w:szCs w:val="22"/>
        </w:rPr>
      </w:pPr>
      <w:r>
        <w:t>Annex E: List of draft Technical Specifications and Technical Reports</w:t>
      </w:r>
      <w:r>
        <w:tab/>
      </w:r>
      <w:r>
        <w:fldChar w:fldCharType="begin"/>
      </w:r>
      <w:r>
        <w:instrText xml:space="preserve"> PAGEREF _Toc105286055 \h </w:instrText>
      </w:r>
      <w:r>
        <w:fldChar w:fldCharType="separate"/>
      </w:r>
      <w:r>
        <w:t>263</w:t>
      </w:r>
      <w:r>
        <w:fldChar w:fldCharType="end"/>
      </w:r>
    </w:p>
    <w:p w14:paraId="474F8D69" w14:textId="0CA260E6" w:rsidR="00B56424" w:rsidRPr="007714EB" w:rsidRDefault="00B56424">
      <w:pPr>
        <w:pStyle w:val="TOC2"/>
        <w:rPr>
          <w:rFonts w:ascii="Calibri" w:hAnsi="Calibri"/>
          <w:sz w:val="22"/>
          <w:szCs w:val="22"/>
        </w:rPr>
      </w:pPr>
      <w:r>
        <w:t>Annex F: List of approved new and revised Work Items</w:t>
      </w:r>
      <w:r>
        <w:tab/>
      </w:r>
      <w:r>
        <w:fldChar w:fldCharType="begin"/>
      </w:r>
      <w:r>
        <w:instrText xml:space="preserve"> PAGEREF _Toc105286056 \h </w:instrText>
      </w:r>
      <w:r>
        <w:fldChar w:fldCharType="separate"/>
      </w:r>
      <w:r>
        <w:t>265</w:t>
      </w:r>
      <w:r>
        <w:fldChar w:fldCharType="end"/>
      </w:r>
    </w:p>
    <w:p w14:paraId="51F0DA86" w14:textId="173A61A1" w:rsidR="00B56424" w:rsidRPr="007714EB" w:rsidRDefault="00B56424">
      <w:pPr>
        <w:pStyle w:val="TOC2"/>
        <w:rPr>
          <w:rFonts w:ascii="Calibri" w:hAnsi="Calibri"/>
          <w:sz w:val="22"/>
          <w:szCs w:val="22"/>
        </w:rPr>
      </w:pPr>
      <w:r>
        <w:t>Annex G: List of RAN meetings</w:t>
      </w:r>
      <w:r>
        <w:tab/>
      </w:r>
      <w:r>
        <w:fldChar w:fldCharType="begin"/>
      </w:r>
      <w:r>
        <w:instrText xml:space="preserve"> PAGEREF _Toc105286057 \h </w:instrText>
      </w:r>
      <w:r>
        <w:fldChar w:fldCharType="separate"/>
      </w:r>
      <w:r>
        <w:t>270</w:t>
      </w:r>
      <w:r>
        <w:fldChar w:fldCharType="end"/>
      </w:r>
    </w:p>
    <w:p w14:paraId="1FFC174E" w14:textId="0C146E1E" w:rsidR="00B56424" w:rsidRPr="007714EB" w:rsidRDefault="00B56424">
      <w:pPr>
        <w:pStyle w:val="TOC2"/>
        <w:rPr>
          <w:rFonts w:ascii="Calibri" w:hAnsi="Calibri"/>
          <w:sz w:val="22"/>
          <w:szCs w:val="22"/>
        </w:rPr>
      </w:pPr>
      <w:r>
        <w:t>Annex H: List of action items</w:t>
      </w:r>
      <w:r>
        <w:tab/>
      </w:r>
      <w:r>
        <w:fldChar w:fldCharType="begin"/>
      </w:r>
      <w:r>
        <w:instrText xml:space="preserve"> PAGEREF _Toc105286058 \h </w:instrText>
      </w:r>
      <w:r>
        <w:fldChar w:fldCharType="separate"/>
      </w:r>
      <w:r>
        <w:t>272</w:t>
      </w:r>
      <w:r>
        <w:fldChar w:fldCharType="end"/>
      </w:r>
    </w:p>
    <w:p w14:paraId="2516CFE6" w14:textId="616278AF" w:rsidR="00B56424" w:rsidRPr="007714EB" w:rsidRDefault="00B56424">
      <w:pPr>
        <w:pStyle w:val="TOC2"/>
        <w:rPr>
          <w:rFonts w:ascii="Calibri" w:hAnsi="Calibri"/>
          <w:sz w:val="22"/>
          <w:szCs w:val="22"/>
        </w:rPr>
      </w:pPr>
      <w:r>
        <w:t>Annex I: List of email discussions after RAN #95e</w:t>
      </w:r>
      <w:r>
        <w:tab/>
      </w:r>
      <w:r>
        <w:fldChar w:fldCharType="begin"/>
      </w:r>
      <w:r>
        <w:instrText xml:space="preserve"> PAGEREF _Toc105286059 \h </w:instrText>
      </w:r>
      <w:r>
        <w:fldChar w:fldCharType="separate"/>
      </w:r>
      <w:r>
        <w:t>272</w:t>
      </w:r>
      <w:r>
        <w:fldChar w:fldCharType="end"/>
      </w:r>
    </w:p>
    <w:p w14:paraId="773265BF" w14:textId="764BCA40" w:rsidR="00B56424" w:rsidRPr="007714EB" w:rsidRDefault="00B56424">
      <w:pPr>
        <w:pStyle w:val="TOC2"/>
        <w:rPr>
          <w:rFonts w:ascii="Calibri" w:hAnsi="Calibri"/>
          <w:sz w:val="22"/>
          <w:szCs w:val="22"/>
        </w:rPr>
      </w:pPr>
      <w:r>
        <w:t>Annex J: Voting list</w:t>
      </w:r>
      <w:r>
        <w:tab/>
      </w:r>
      <w:r>
        <w:fldChar w:fldCharType="begin"/>
      </w:r>
      <w:r>
        <w:instrText xml:space="preserve"> PAGEREF _Toc105286060 \h </w:instrText>
      </w:r>
      <w:r>
        <w:fldChar w:fldCharType="separate"/>
      </w:r>
      <w:r>
        <w:t>272</w:t>
      </w:r>
      <w:r>
        <w:fldChar w:fldCharType="end"/>
      </w:r>
    </w:p>
    <w:p w14:paraId="63763D41" w14:textId="56224542" w:rsidR="00B56424" w:rsidRPr="007714EB" w:rsidRDefault="00B56424">
      <w:pPr>
        <w:pStyle w:val="TOC2"/>
        <w:rPr>
          <w:rFonts w:ascii="Calibri" w:hAnsi="Calibri"/>
          <w:sz w:val="22"/>
          <w:szCs w:val="22"/>
        </w:rPr>
      </w:pPr>
      <w:r>
        <w:t>Annex K: History</w:t>
      </w:r>
      <w:r>
        <w:tab/>
      </w:r>
      <w:r>
        <w:fldChar w:fldCharType="begin"/>
      </w:r>
      <w:r>
        <w:instrText xml:space="preserve"> PAGEREF _Toc105286061 \h </w:instrText>
      </w:r>
      <w:r>
        <w:fldChar w:fldCharType="separate"/>
      </w:r>
      <w:r>
        <w:t>273</w:t>
      </w:r>
      <w:r>
        <w:fldChar w:fldCharType="end"/>
      </w:r>
    </w:p>
    <w:p w14:paraId="3A7FA5B4" w14:textId="4A18E3F8" w:rsidR="00FE7C9A" w:rsidRDefault="001E1B9F"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5285761"/>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F1FF40" w14:textId="5222341E" w:rsidR="00FE7C9A" w:rsidRDefault="00FE7C9A" w:rsidP="00FE7C9A">
      <w:pPr>
        <w:snapToGrid w:val="0"/>
      </w:pPr>
      <w:r>
        <w:t>Meeting:</w:t>
      </w:r>
      <w:r>
        <w:tab/>
      </w:r>
      <w:r>
        <w:tab/>
      </w:r>
      <w:r>
        <w:tab/>
      </w:r>
      <w:r>
        <w:tab/>
      </w:r>
      <w:r>
        <w:tab/>
      </w:r>
      <w:r>
        <w:tab/>
        <w:t>3GPP TSG RAN #</w:t>
      </w:r>
      <w:r w:rsidR="00561829">
        <w:t>9</w:t>
      </w:r>
      <w:r w:rsidR="00526D48">
        <w:t>5</w:t>
      </w:r>
      <w:r>
        <w:t>e</w:t>
      </w:r>
    </w:p>
    <w:p w14:paraId="72D9FB0F" w14:textId="7D5EB8A7" w:rsidR="00FE7C9A" w:rsidRDefault="00FE7C9A" w:rsidP="00FE7C9A">
      <w:pPr>
        <w:snapToGrid w:val="0"/>
      </w:pPr>
      <w:r>
        <w:t>Meeting location:</w:t>
      </w:r>
      <w:r>
        <w:tab/>
      </w:r>
      <w:r>
        <w:tab/>
      </w:r>
      <w:r>
        <w:tab/>
      </w:r>
      <w:r>
        <w:tab/>
        <w:t>Electronic Meeting (replacing RAN #</w:t>
      </w:r>
      <w:r w:rsidR="00561829">
        <w:t>9</w:t>
      </w:r>
      <w:r w:rsidR="00526D48">
        <w:t>5</w:t>
      </w:r>
      <w:r>
        <w:t xml:space="preserve"> in </w:t>
      </w:r>
      <w:r w:rsidR="00AB1D7C">
        <w:t xml:space="preserve">tbd, </w:t>
      </w:r>
      <w:r w:rsidR="00526D48">
        <w:t>Korea</w:t>
      </w:r>
      <w:r w:rsidR="00561829">
        <w:t xml:space="preserve"> </w:t>
      </w:r>
      <w:r>
        <w:t>due to Corona virus problem)</w:t>
      </w:r>
    </w:p>
    <w:p w14:paraId="2F817339" w14:textId="5D518306" w:rsidR="00FE7C9A" w:rsidRDefault="00FE7C9A" w:rsidP="00FE7C9A">
      <w:pPr>
        <w:snapToGrid w:val="0"/>
      </w:pPr>
      <w:r>
        <w:t>Scheduled:</w:t>
      </w:r>
      <w:r>
        <w:tab/>
      </w:r>
      <w:r>
        <w:tab/>
      </w:r>
      <w:r>
        <w:tab/>
      </w:r>
      <w:r>
        <w:tab/>
      </w:r>
      <w:r>
        <w:tab/>
      </w:r>
      <w:r w:rsidR="00526D48">
        <w:t>Thursday</w:t>
      </w:r>
      <w:r>
        <w:t xml:space="preserve"> </w:t>
      </w:r>
      <w:r w:rsidR="00526D48">
        <w:t>17</w:t>
      </w:r>
      <w:r>
        <w:t>.</w:t>
      </w:r>
      <w:r w:rsidR="00526D48">
        <w:t>03</w:t>
      </w:r>
      <w:r>
        <w:t>.202</w:t>
      </w:r>
      <w:r w:rsidR="00526D48">
        <w:t>2</w:t>
      </w:r>
      <w:r>
        <w:t xml:space="preserve"> (</w:t>
      </w:r>
      <w:r w:rsidR="00207011">
        <w:t>8am</w:t>
      </w:r>
      <w:r w:rsidR="00333394">
        <w:t xml:space="preserve"> </w:t>
      </w:r>
      <w:r w:rsidR="003015BA">
        <w:t>UTC/</w:t>
      </w:r>
      <w:r w:rsidR="004D7EC2">
        <w:t>9</w:t>
      </w:r>
      <w:r w:rsidR="00207011">
        <w:t>a</w:t>
      </w:r>
      <w:r w:rsidR="003015BA">
        <w:t>m</w:t>
      </w:r>
      <w:r>
        <w:t xml:space="preserve"> CET) - </w:t>
      </w:r>
      <w:r w:rsidR="00526D48">
        <w:t>Tuesday</w:t>
      </w:r>
      <w:r>
        <w:t xml:space="preserve"> </w:t>
      </w:r>
      <w:r w:rsidR="00526D48">
        <w:t>23</w:t>
      </w:r>
      <w:r>
        <w:t>.</w:t>
      </w:r>
      <w:r w:rsidR="00526D48">
        <w:t>03</w:t>
      </w:r>
      <w:r>
        <w:t>.202</w:t>
      </w:r>
      <w:r w:rsidR="00526D48">
        <w:t>2</w:t>
      </w:r>
      <w:r>
        <w:t xml:space="preserve"> (</w:t>
      </w:r>
      <w:r w:rsidR="00333394">
        <w:t>6</w:t>
      </w:r>
      <w:r w:rsidR="003015BA">
        <w:t>pm UTC/</w:t>
      </w:r>
      <w:r w:rsidR="004D7EC2">
        <w:t>7</w:t>
      </w:r>
      <w:r w:rsidR="003015BA">
        <w:t xml:space="preserve">pm </w:t>
      </w:r>
      <w:r>
        <w:t>CET)</w:t>
      </w:r>
    </w:p>
    <w:p w14:paraId="142E2674" w14:textId="77777777" w:rsidR="00FE7C9A" w:rsidRPr="006B5BDB" w:rsidRDefault="00FE7C9A" w:rsidP="00FE7C9A">
      <w:pPr>
        <w:snapToGrid w:val="0"/>
      </w:pPr>
      <w:r>
        <w:t>Host:</w:t>
      </w:r>
      <w:r>
        <w:tab/>
      </w:r>
      <w:r>
        <w:tab/>
      </w:r>
      <w:r>
        <w:tab/>
      </w:r>
      <w:r>
        <w:tab/>
      </w:r>
      <w:r>
        <w:tab/>
      </w:r>
      <w:r>
        <w:tab/>
      </w:r>
      <w:r>
        <w:tab/>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09C17E38" w:rsidR="00FE7C9A" w:rsidRDefault="00FE7C9A" w:rsidP="00FE7C9A">
      <w:pPr>
        <w:snapToGrid w:val="0"/>
      </w:pPr>
      <w:r>
        <w:t>Technical documents:</w:t>
      </w:r>
      <w:r>
        <w:tab/>
      </w:r>
      <w:r>
        <w:tab/>
      </w:r>
      <w:hyperlink r:id="rId19" w:history="1">
        <w:r w:rsidR="00AB1D7C">
          <w:rPr>
            <w:rStyle w:val="Hyperlink"/>
          </w:rPr>
          <w:t>ftp://ftp.3gpp.org/tsg_ran/TSGR_95e/Docs</w:t>
        </w:r>
      </w:hyperlink>
    </w:p>
    <w:p w14:paraId="4B7F2D8A" w14:textId="152293D0" w:rsidR="00324C0A" w:rsidRDefault="00FE7C9A" w:rsidP="00324C0A">
      <w:pPr>
        <w:snapToGrid w:val="0"/>
        <w:spacing w:after="0"/>
      </w:pPr>
      <w:r>
        <w:t>next meetings:</w:t>
      </w:r>
      <w:r w:rsidR="000F44D3">
        <w:tab/>
      </w:r>
      <w:r w:rsidR="000F44D3">
        <w:tab/>
      </w:r>
      <w:r w:rsidR="000F44D3">
        <w:tab/>
      </w:r>
      <w:r w:rsidR="000F44D3">
        <w:tab/>
      </w:r>
      <w:r w:rsidR="00AB1D7C">
        <w:t>TSG RAN #96</w:t>
      </w:r>
      <w:r w:rsidR="00AB1D7C">
        <w:tab/>
      </w:r>
      <w:r w:rsidR="00AB1D7C">
        <w:tab/>
        <w:t>06.06. - 09.06.2022</w:t>
      </w:r>
      <w:r w:rsidR="00AB1D7C">
        <w:tab/>
        <w:t>Budapest, Hungary</w:t>
      </w:r>
      <w:r w:rsidR="00AB1D7C">
        <w:tab/>
        <w:t>host: EF3</w:t>
      </w:r>
    </w:p>
    <w:p w14:paraId="18BEDE38" w14:textId="77D9C411" w:rsidR="00324C0A" w:rsidRDefault="00324C0A" w:rsidP="00B22174">
      <w:pPr>
        <w:snapToGrid w:val="0"/>
        <w:spacing w:after="0"/>
      </w:pPr>
      <w:r>
        <w:tab/>
      </w:r>
      <w:r>
        <w:tab/>
      </w:r>
      <w:r>
        <w:tab/>
      </w:r>
      <w:r>
        <w:tab/>
      </w:r>
      <w:r>
        <w:tab/>
      </w:r>
      <w:r>
        <w:tab/>
      </w:r>
      <w:r>
        <w:tab/>
      </w:r>
      <w:r>
        <w:tab/>
      </w:r>
      <w:r w:rsidR="00AB1D7C">
        <w:t>TSG RAN #97e</w:t>
      </w:r>
      <w:r w:rsidR="00AB1D7C">
        <w:tab/>
      </w:r>
      <w:r w:rsidR="00AB1D7C">
        <w:tab/>
      </w:r>
      <w:r w:rsidR="003B2192">
        <w:t>12.09. - 16.09.2022</w:t>
      </w:r>
      <w:r w:rsidR="003B2192">
        <w:tab/>
        <w:t>electronic meeting</w:t>
      </w:r>
      <w:r w:rsidR="003B2192">
        <w:tab/>
        <w:t>host: -</w:t>
      </w:r>
    </w:p>
    <w:p w14:paraId="2835EE71" w14:textId="77777777" w:rsidR="00B22174" w:rsidRDefault="00B22174" w:rsidP="00FE7C9A">
      <w:pPr>
        <w:snapToGrid w:val="0"/>
      </w:pPr>
    </w:p>
    <w:p w14:paraId="46541966" w14:textId="77777777" w:rsidR="00FE7C9A" w:rsidRDefault="00FE7C9A" w:rsidP="00FE7C9A">
      <w:pPr>
        <w:pStyle w:val="Heading1"/>
        <w:snapToGrid w:val="0"/>
      </w:pPr>
      <w:bookmarkStart w:id="26" w:name="_Toc521589323"/>
      <w:bookmarkStart w:id="27" w:name="_Toc527197784"/>
      <w:bookmarkStart w:id="28" w:name="_Toc2391339"/>
      <w:bookmarkStart w:id="29" w:name="_Toc25787556"/>
      <w:bookmarkStart w:id="30" w:name="_Toc25787756"/>
      <w:bookmarkStart w:id="31" w:name="_Toc27430451"/>
      <w:bookmarkStart w:id="32" w:name="_Toc33140192"/>
      <w:bookmarkStart w:id="33" w:name="_Toc34604723"/>
      <w:bookmarkStart w:id="34" w:name="_Toc34604916"/>
      <w:bookmarkStart w:id="35" w:name="_Toc35697716"/>
      <w:bookmarkStart w:id="36" w:name="_Toc42029227"/>
      <w:bookmarkStart w:id="37" w:name="_Toc62413399"/>
      <w:bookmarkStart w:id="38" w:name="_Toc67153077"/>
      <w:bookmarkStart w:id="39" w:name="_Toc74553580"/>
      <w:bookmarkStart w:id="40" w:name="_Toc82418750"/>
      <w:bookmarkStart w:id="41" w:name="_Toc82456847"/>
      <w:bookmarkStart w:id="42" w:name="_Toc105285762"/>
      <w:r>
        <w:t>Executive Summary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35F2683" w14:textId="4C5C81C2" w:rsidR="00FE7C9A" w:rsidRDefault="00FE7C9A" w:rsidP="00FE7C9A">
      <w:pPr>
        <w:snapToGrid w:val="0"/>
      </w:pPr>
      <w:r w:rsidRPr="007E7786">
        <w:t>3GPP TSG RAN meeting #</w:t>
      </w:r>
      <w:r w:rsidR="005F45ED">
        <w:t>9</w:t>
      </w:r>
      <w:r w:rsidR="00F10A0C">
        <w:t>5</w:t>
      </w:r>
      <w:r w:rsidR="00324C0A">
        <w:t>e</w:t>
      </w:r>
      <w:r>
        <w:t xml:space="preserve"> </w:t>
      </w:r>
      <w:r w:rsidRPr="007E7786">
        <w:t xml:space="preserve">was held </w:t>
      </w:r>
      <w:r w:rsidR="00F10A0C">
        <w:t>March 17</w:t>
      </w:r>
      <w:r w:rsidR="006624E7">
        <w:t>-</w:t>
      </w:r>
      <w:r w:rsidR="00F10A0C">
        <w:t>23</w:t>
      </w:r>
      <w:r w:rsidR="006624E7">
        <w:t>, 202</w:t>
      </w:r>
      <w:r w:rsidR="00F10A0C">
        <w:t>2</w:t>
      </w:r>
      <w:r>
        <w:t xml:space="preserve"> as electronic meeting (replacing RAN #</w:t>
      </w:r>
      <w:r w:rsidR="005F45ED">
        <w:t>9</w:t>
      </w:r>
      <w:r w:rsidR="00F10A0C">
        <w:t>5</w:t>
      </w:r>
      <w:r w:rsidR="00BE7232">
        <w:t xml:space="preserve"> </w:t>
      </w:r>
      <w:r>
        <w:t>due to the Corona virus problem; RAN #</w:t>
      </w:r>
      <w:r w:rsidR="005F45ED">
        <w:t>9</w:t>
      </w:r>
      <w:r w:rsidR="00F10A0C">
        <w:t>5</w:t>
      </w:r>
      <w:r>
        <w:t xml:space="preserve"> was scheduled for </w:t>
      </w:r>
      <w:r w:rsidR="00F10A0C">
        <w:t xml:space="preserve">March </w:t>
      </w:r>
      <w:r w:rsidR="00A21E16">
        <w:t>1</w:t>
      </w:r>
      <w:r w:rsidR="00F10A0C">
        <w:t>4</w:t>
      </w:r>
      <w:r w:rsidR="006624E7">
        <w:t>-</w:t>
      </w:r>
      <w:r w:rsidR="00BE7232">
        <w:t>1</w:t>
      </w:r>
      <w:r w:rsidR="00F10A0C">
        <w:t>7</w:t>
      </w:r>
      <w:r w:rsidR="006624E7">
        <w:t>, 202</w:t>
      </w:r>
      <w:r w:rsidR="00F10A0C">
        <w:t>2</w:t>
      </w:r>
      <w:r>
        <w:t xml:space="preserve"> in </w:t>
      </w:r>
      <w:r w:rsidR="00F10A0C">
        <w:t>tbd, Korea</w:t>
      </w:r>
      <w:r>
        <w:t>)</w:t>
      </w:r>
      <w:r w:rsidR="00844044">
        <w:t xml:space="preserve"> with</w:t>
      </w:r>
      <w:r w:rsidR="00433626">
        <w:t xml:space="preserve"> email reflector</w:t>
      </w:r>
      <w:r w:rsidR="005B4661">
        <w:t>/NWM</w:t>
      </w:r>
      <w:r w:rsidR="00433626">
        <w:t xml:space="preserve"> </w:t>
      </w:r>
      <w:r w:rsidR="00844044">
        <w:t xml:space="preserve">tool </w:t>
      </w:r>
      <w:r w:rsidR="00433626">
        <w:t xml:space="preserve">discussions and </w:t>
      </w:r>
      <w:r w:rsidR="007076C2">
        <w:t>4</w:t>
      </w:r>
      <w:r w:rsidR="00433626">
        <w:t xml:space="preserve"> GotoWebinar </w:t>
      </w:r>
      <w:r w:rsidR="00844044">
        <w:t xml:space="preserve">conference call </w:t>
      </w:r>
      <w:r w:rsidR="00433626">
        <w:t>sessions (</w:t>
      </w:r>
      <w:r w:rsidR="007076C2">
        <w:t>Thu</w:t>
      </w:r>
      <w:r w:rsidR="00433626" w:rsidRPr="00433626">
        <w:t>/</w:t>
      </w:r>
      <w:r w:rsidR="007076C2">
        <w:t>Mon/</w:t>
      </w:r>
      <w:r w:rsidR="007200B5">
        <w:t>Tue/</w:t>
      </w:r>
      <w:r w:rsidR="00433626" w:rsidRPr="00433626">
        <w:t>Wed</w:t>
      </w:r>
      <w:r w:rsidR="007076C2">
        <w:t xml:space="preserve"> 12:00-15:00 UTC)</w:t>
      </w:r>
      <w:r w:rsidR="00F457F7">
        <w:t>.</w:t>
      </w:r>
      <w:r w:rsidR="00A21E16">
        <w:br/>
      </w:r>
      <w:r w:rsidRPr="007E7786">
        <w:t>The meeting had</w:t>
      </w:r>
      <w:r>
        <w:t xml:space="preserve"> </w:t>
      </w:r>
      <w:r w:rsidR="007076C2">
        <w:t xml:space="preserve">578 checked-in participants </w:t>
      </w:r>
      <w:r w:rsidRPr="007E7786">
        <w:t xml:space="preserve">(see Annex A) and </w:t>
      </w:r>
      <w:r w:rsidR="00A9050E">
        <w:t>10</w:t>
      </w:r>
      <w:r w:rsidR="007076C2">
        <w:t>19</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3B1405B1" w:rsidR="00FE7C9A" w:rsidRPr="0053093A" w:rsidRDefault="00FE7C9A" w:rsidP="00FE7C9A">
      <w:pPr>
        <w:pStyle w:val="B1"/>
        <w:snapToGrid w:val="0"/>
      </w:pPr>
      <w:r w:rsidRPr="001A2787">
        <w:t>-</w:t>
      </w:r>
      <w:r w:rsidRPr="001A2787">
        <w:tab/>
      </w:r>
      <w:r w:rsidRPr="0053093A">
        <w:rPr>
          <w:b/>
        </w:rPr>
        <w:t>block approval</w:t>
      </w:r>
      <w:r w:rsidRPr="0053093A">
        <w:t>: The concept was used for Tdocs of type WI status report and CRpacks (like in face-to-face meetings) but also for draft TRs/TSs, revised SID/WID, LSin, WI summary, pCRs of RAN SIs</w:t>
      </w:r>
      <w:r w:rsidR="000C7E1F" w:rsidRPr="0053093A">
        <w:t>, new WG-endorsed WIs/SIs for RAN5</w:t>
      </w:r>
      <w:r w:rsidR="00FF61CB" w:rsidRPr="0053093A">
        <w:t xml:space="preserve">, </w:t>
      </w:r>
      <w:r w:rsidRPr="0053093A">
        <w:t>reports (from WGs, MCC</w:t>
      </w:r>
      <w:r w:rsidR="00FF61CB" w:rsidRPr="0053093A">
        <w:t>,</w:t>
      </w:r>
      <w:r w:rsidRPr="0053093A">
        <w:t xml:space="preserve"> </w:t>
      </w:r>
      <w:r w:rsidR="00043C6A" w:rsidRPr="0053093A">
        <w:t xml:space="preserve">SA, </w:t>
      </w:r>
      <w:r w:rsidRPr="0053093A">
        <w:t xml:space="preserve">ITU-R AH, MCC TF160, </w:t>
      </w:r>
      <w:r w:rsidR="00136DBB" w:rsidRPr="0053093A">
        <w:t xml:space="preserve">last </w:t>
      </w:r>
      <w:r w:rsidRPr="0053093A">
        <w:t xml:space="preserve">RAN </w:t>
      </w:r>
      <w:r w:rsidR="00136DBB" w:rsidRPr="0053093A">
        <w:t>meeting</w:t>
      </w:r>
      <w:r w:rsidRPr="0053093A">
        <w:t>)</w:t>
      </w:r>
      <w:r w:rsidR="000A7786">
        <w:t xml:space="preserve">, </w:t>
      </w:r>
      <w:r w:rsidR="000A7786" w:rsidRPr="000A7786">
        <w:t>REL-17 WI exception sheets</w:t>
      </w:r>
      <w:r w:rsidRPr="0053093A">
        <w:t>.</w:t>
      </w:r>
      <w:r w:rsidRPr="0053093A">
        <w:br/>
        <w:t>Documents which were not flagged for further discussion before the flagging deadline (</w:t>
      </w:r>
      <w:r w:rsidR="000A7786">
        <w:t>Thu</w:t>
      </w:r>
      <w:r w:rsidR="0057400F" w:rsidRPr="0053093A">
        <w:t xml:space="preserve"> </w:t>
      </w:r>
      <w:r w:rsidR="000A7786">
        <w:t>17</w:t>
      </w:r>
      <w:r w:rsidR="0057400F" w:rsidRPr="0053093A">
        <w:t>.</w:t>
      </w:r>
      <w:r w:rsidR="000A7786">
        <w:t>03</w:t>
      </w:r>
      <w:r w:rsidR="0057400F" w:rsidRPr="0053093A">
        <w:t>.202</w:t>
      </w:r>
      <w:r w:rsidR="000A7786">
        <w:t>2</w:t>
      </w:r>
      <w:r w:rsidR="0057400F" w:rsidRPr="0053093A">
        <w:t xml:space="preserve"> 22:00 UTC</w:t>
      </w:r>
      <w:r w:rsidRPr="0053093A">
        <w:t xml:space="preserve">) got their expected status in order to focus afterwards on the inputs that may require more discussion. Corresponding guidance about this was provided in the </w:t>
      </w:r>
      <w:r w:rsidR="00EF6590" w:rsidRPr="0053093A">
        <w:t xml:space="preserve">meeting </w:t>
      </w:r>
      <w:r w:rsidRPr="0053093A">
        <w:t>invitation folder.</w:t>
      </w:r>
    </w:p>
    <w:p w14:paraId="3B4A8C08" w14:textId="2EE7F290" w:rsidR="00A36C77" w:rsidRPr="00687F7E" w:rsidRDefault="00FE7C9A" w:rsidP="00FE7C9A">
      <w:pPr>
        <w:pStyle w:val="B1"/>
        <w:snapToGrid w:val="0"/>
      </w:pPr>
      <w:r w:rsidRPr="00687F7E">
        <w:t>-</w:t>
      </w:r>
      <w:r w:rsidRPr="00687F7E">
        <w:tab/>
      </w:r>
      <w:r w:rsidRPr="00687F7E">
        <w:rPr>
          <w:b/>
        </w:rPr>
        <w:t>time budget analysis</w:t>
      </w:r>
      <w:r w:rsidRPr="00687F7E">
        <w:t xml:space="preserve">: </w:t>
      </w:r>
      <w:r w:rsidR="001A2787" w:rsidRPr="00687F7E">
        <w:t>RAN #9</w:t>
      </w:r>
      <w:r w:rsidR="00687F7E" w:rsidRPr="00687F7E">
        <w:t>5</w:t>
      </w:r>
      <w:r w:rsidR="001A2787" w:rsidRPr="00687F7E">
        <w:t>e assessed the modified time budget requests in WI/SI status reports for already approved WIs/SIs relative to the time budget status endorsed by RAN #9</w:t>
      </w:r>
      <w:r w:rsidR="00687F7E">
        <w:t>4</w:t>
      </w:r>
      <w:r w:rsidR="001A2787" w:rsidRPr="00687F7E">
        <w:t>e in RP-21</w:t>
      </w:r>
      <w:r w:rsidR="00687F7E">
        <w:t>3607</w:t>
      </w:r>
      <w:r w:rsidR="001A2787" w:rsidRPr="00687F7E">
        <w:t xml:space="preserve">; </w:t>
      </w:r>
      <w:r w:rsidR="004B7D2B" w:rsidRPr="00687F7E">
        <w:t>RAN WG chairs were supposed to provide a TU status</w:t>
      </w:r>
      <w:r w:rsidR="00F66A03" w:rsidRPr="00687F7E">
        <w:t xml:space="preserve"> about available TUs</w:t>
      </w:r>
      <w:r w:rsidR="004B7D2B" w:rsidRPr="00687F7E">
        <w:t xml:space="preserve"> in their WG status reports; </w:t>
      </w:r>
      <w:r w:rsidR="001A2787" w:rsidRPr="00687F7E">
        <w:t>new WIs/SIs provided their time budget requests in the WI/SI descriptions</w:t>
      </w:r>
      <w:r w:rsidR="005C5FDB" w:rsidRPr="00687F7E">
        <w:t>.</w:t>
      </w:r>
      <w:r w:rsidR="001A2787" w:rsidRPr="00687F7E">
        <w:t xml:space="preserve"> </w:t>
      </w:r>
      <w:r w:rsidR="005C5FDB" w:rsidRPr="00687F7E">
        <w:t>T</w:t>
      </w:r>
      <w:r w:rsidR="001A2787" w:rsidRPr="00687F7E">
        <w:t>he resulting time budget allocations for all approved WIs/SIs after RAN #9</w:t>
      </w:r>
      <w:r w:rsidR="00687F7E">
        <w:t>5</w:t>
      </w:r>
      <w:r w:rsidR="001A2787" w:rsidRPr="00687F7E">
        <w:t>e were endorsed by email in RP-2</w:t>
      </w:r>
      <w:r w:rsidR="00687F7E">
        <w:t>21019</w:t>
      </w:r>
      <w:r w:rsidR="001A2787" w:rsidRPr="00687F7E">
        <w:t xml:space="preserve"> (1 time unit (TU) ~ 2h</w:t>
      </w:r>
      <w:r w:rsidR="00F66A03" w:rsidRPr="00687F7E">
        <w:t xml:space="preserve"> in face-to-face meetings; will be translated by the WG chairs into electronic meeting resources (GTW session time and email threads</w:t>
      </w:r>
      <w:r w:rsidR="001A2787" w:rsidRPr="00687F7E">
        <w:t>)</w:t>
      </w:r>
      <w:r w:rsidR="00F66A03" w:rsidRPr="00687F7E">
        <w:t>)</w:t>
      </w:r>
      <w:r w:rsidR="001A2787" w:rsidRPr="00687F7E">
        <w:t>. RAN5 WIs/SIs are excluded from this time budget handling.</w:t>
      </w:r>
      <w:r w:rsidR="00A8564F">
        <w:br/>
        <w:t xml:space="preserve">Note: The </w:t>
      </w:r>
      <w:r w:rsidR="00A8564F" w:rsidRPr="00A8564F">
        <w:t>RAN4 REL-18 TU status</w:t>
      </w:r>
      <w:r w:rsidR="00A8564F">
        <w:t xml:space="preserve"> endorsed in RP-220980 was used as basis for the email discussion of RP-221019.</w:t>
      </w:r>
    </w:p>
    <w:p w14:paraId="35EAE60C" w14:textId="1E173139" w:rsidR="00FE7C9A" w:rsidRPr="00520C9A" w:rsidRDefault="00FE7C9A" w:rsidP="003765FC">
      <w:pPr>
        <w:pStyle w:val="B1"/>
      </w:pPr>
      <w:r w:rsidRPr="00520C9A">
        <w:t>-</w:t>
      </w:r>
      <w:r w:rsidRPr="00520C9A">
        <w:tab/>
      </w:r>
      <w:r w:rsidRPr="00520C9A">
        <w:rPr>
          <w:b/>
        </w:rPr>
        <w:t>REL-14 and before</w:t>
      </w:r>
      <w:r w:rsidRPr="00520C9A">
        <w:t xml:space="preserve"> (REL-14 was frozen in March 17, ASN.1 was frozen in June 17): After RAN #</w:t>
      </w:r>
      <w:r w:rsidR="00CF0E4D" w:rsidRPr="00520C9A">
        <w:t>9</w:t>
      </w:r>
      <w:r w:rsidR="00520C9A" w:rsidRPr="00520C9A">
        <w:t>5</w:t>
      </w:r>
      <w:r w:rsidRPr="00520C9A">
        <w:t xml:space="preserve">e, there </w:t>
      </w:r>
      <w:r w:rsidR="009D0CD4" w:rsidRPr="00520C9A">
        <w:t>is only 1</w:t>
      </w:r>
      <w:r w:rsidRPr="00520C9A">
        <w:t xml:space="preserve"> REL-14 RAN5 testing WI ongoing: LTE_eFDMIMO-UEConTest.</w:t>
      </w:r>
    </w:p>
    <w:p w14:paraId="18698CF6" w14:textId="45AEC51E" w:rsidR="00E37FDA" w:rsidRPr="00630103" w:rsidRDefault="00FE7C9A" w:rsidP="00FE7C9A">
      <w:pPr>
        <w:pStyle w:val="B1"/>
        <w:snapToGrid w:val="0"/>
        <w:spacing w:after="120"/>
      </w:pPr>
      <w:r w:rsidRPr="00630103">
        <w:t>-</w:t>
      </w:r>
      <w:r w:rsidRPr="00630103">
        <w:tab/>
      </w:r>
      <w:r w:rsidRPr="00630103">
        <w:rPr>
          <w:b/>
        </w:rPr>
        <w:t>REL-15 (</w:t>
      </w:r>
      <w:r w:rsidRPr="00630103">
        <w:t>REL-15 stage 3 was frozen by RAN #80 in June 18. The stage 3 of the REL-15 late drop for NR (architecture options 4 &amp; 7 and NR-NR Dual Connectivity) was frozen at RAN #83 in March 19.</w:t>
      </w:r>
      <w:r w:rsidRPr="00630103">
        <w:br/>
        <w:t xml:space="preserve">At RAN #84 in June 19, the ASN.1 freeze of the REL-15 late drop for NR was declared and the REL-15 Core </w:t>
      </w:r>
      <w:r w:rsidRPr="00630103">
        <w:lastRenderedPageBreak/>
        <w:t>part WI NR_newRAT-Core was completed (after 4 exceptions).):</w:t>
      </w:r>
      <w:r w:rsidRPr="00630103">
        <w:br/>
        <w:t>After RAN #</w:t>
      </w:r>
      <w:r w:rsidR="00CF0E4D" w:rsidRPr="00630103">
        <w:t>9</w:t>
      </w:r>
      <w:r w:rsidR="00630103" w:rsidRPr="00630103">
        <w:t>5</w:t>
      </w:r>
      <w:r w:rsidRPr="00630103">
        <w:t xml:space="preserve">e, there are still </w:t>
      </w:r>
      <w:r w:rsidR="002C4437" w:rsidRPr="00630103">
        <w:t>3</w:t>
      </w:r>
      <w:r w:rsidRPr="00630103">
        <w:t xml:space="preserve"> REL-15 RAN5 testing WIs ongoing: LTE_CA_R15-UEConTest, </w:t>
      </w:r>
      <w:r w:rsidR="006318D7" w:rsidRPr="00630103">
        <w:t>MCenhUEConTest</w:t>
      </w:r>
      <w:r w:rsidRPr="00630103">
        <w:t>.</w:t>
      </w:r>
      <w:r w:rsidR="00E37FDA">
        <w:br/>
        <w:t xml:space="preserve">Also 1 NBC REL-15 CR was approved in </w:t>
      </w:r>
      <w:r w:rsidR="00E37FDA" w:rsidRPr="00E37FDA">
        <w:t>R3-221771</w:t>
      </w:r>
      <w:r w:rsidR="00E37FDA">
        <w:t xml:space="preserve"> (see RP-220008 slide 7).</w:t>
      </w:r>
    </w:p>
    <w:p w14:paraId="0FC88A32" w14:textId="75E73B2B" w:rsidR="009C1C01" w:rsidRPr="007C5E02" w:rsidRDefault="00FE7C9A" w:rsidP="00E82B21">
      <w:pPr>
        <w:pStyle w:val="B1"/>
      </w:pPr>
      <w:r w:rsidRPr="007C5E02">
        <w:t>-</w:t>
      </w:r>
      <w:r w:rsidRPr="007C5E02">
        <w:tab/>
      </w:r>
      <w:r w:rsidRPr="007C5E02">
        <w:rPr>
          <w:b/>
        </w:rPr>
        <w:t>REL-16</w:t>
      </w:r>
      <w:r w:rsidR="006318D7" w:rsidRPr="007C5E02">
        <w:t xml:space="preserve"> (stage 3 and ASN.1 were frozen in June 20):</w:t>
      </w:r>
      <w:r w:rsidR="00E82B21" w:rsidRPr="007C5E02">
        <w:br/>
        <w:t>No more open Core or Perf. part WIs of REL-16 anymore</w:t>
      </w:r>
      <w:r w:rsidR="00D177B0" w:rsidRPr="007C5E02">
        <w:t xml:space="preserve"> but after RAN #9</w:t>
      </w:r>
      <w:r w:rsidR="007C5E02">
        <w:t>5</w:t>
      </w:r>
      <w:r w:rsidR="00D177B0" w:rsidRPr="007C5E02">
        <w:t>e 2</w:t>
      </w:r>
      <w:r w:rsidR="007C5E02">
        <w:t>3</w:t>
      </w:r>
      <w:r w:rsidR="00D177B0" w:rsidRPr="007C5E02">
        <w:t xml:space="preserve"> REL-16 RAN5 testing WIs are ongoing.</w:t>
      </w:r>
    </w:p>
    <w:p w14:paraId="7E3712FA" w14:textId="154CE082" w:rsidR="00A571AD" w:rsidRPr="009E65A9" w:rsidRDefault="00752AEF" w:rsidP="002D50CC">
      <w:pPr>
        <w:pStyle w:val="B2"/>
        <w:spacing w:after="120"/>
      </w:pPr>
      <w:r w:rsidRPr="009E65A9">
        <w:t>-</w:t>
      </w:r>
      <w:r w:rsidRPr="009E65A9">
        <w:tab/>
      </w:r>
      <w:r w:rsidR="00986F9B" w:rsidRPr="009E65A9">
        <w:rPr>
          <w:b/>
          <w:bCs/>
        </w:rPr>
        <w:t xml:space="preserve">REL-16 </w:t>
      </w:r>
      <w:r w:rsidRPr="009E65A9">
        <w:rPr>
          <w:b/>
          <w:bCs/>
        </w:rPr>
        <w:t>backward compatibility</w:t>
      </w:r>
      <w:r w:rsidR="00F709CF" w:rsidRPr="009E65A9">
        <w:rPr>
          <w:b/>
          <w:bCs/>
        </w:rPr>
        <w:t xml:space="preserve"> issues</w:t>
      </w:r>
      <w:r w:rsidRPr="009E65A9">
        <w:t xml:space="preserve">: </w:t>
      </w:r>
      <w:r w:rsidR="008E53AB" w:rsidRPr="009E65A9">
        <w:t xml:space="preserve">see for </w:t>
      </w:r>
      <w:r w:rsidR="00A571AD" w:rsidRPr="009E65A9">
        <w:t>RAN2: RP-2</w:t>
      </w:r>
      <w:r w:rsidR="009E65A9" w:rsidRPr="009E65A9">
        <w:t>20006</w:t>
      </w:r>
      <w:r w:rsidR="00A571AD" w:rsidRPr="009E65A9">
        <w:t xml:space="preserve"> slide </w:t>
      </w:r>
      <w:r w:rsidR="009E65A9" w:rsidRPr="009E65A9">
        <w:t>6 (no NBC CRs)</w:t>
      </w:r>
      <w:r w:rsidR="009350AC" w:rsidRPr="009E65A9">
        <w:t xml:space="preserve"> </w:t>
      </w:r>
      <w:r w:rsidR="008E53AB" w:rsidRPr="009E65A9">
        <w:t>and f</w:t>
      </w:r>
      <w:r w:rsidR="00D9102C">
        <w:t>or</w:t>
      </w:r>
      <w:r w:rsidR="008E53AB" w:rsidRPr="009E65A9">
        <w:t xml:space="preserve"> RAN3: RP-2</w:t>
      </w:r>
      <w:r w:rsidR="00D9102C">
        <w:t>20008</w:t>
      </w:r>
      <w:r w:rsidR="008E53AB" w:rsidRPr="009E65A9">
        <w:t xml:space="preserve"> slide </w:t>
      </w:r>
      <w:r w:rsidR="00037A72" w:rsidRPr="009E65A9">
        <w:t>6</w:t>
      </w:r>
      <w:r w:rsidR="00E37FDA">
        <w:t xml:space="preserve"> (2 CRs: </w:t>
      </w:r>
      <w:r w:rsidR="00E37FDA" w:rsidRPr="00E37FDA">
        <w:t>R3-222008, R3-222582</w:t>
      </w:r>
      <w:r w:rsidR="00E37FDA">
        <w:t>)</w:t>
      </w:r>
      <w:r w:rsidR="008E53AB" w:rsidRPr="009E65A9">
        <w:t>.</w:t>
      </w:r>
    </w:p>
    <w:p w14:paraId="33D9E598" w14:textId="77542491" w:rsidR="009350AC" w:rsidRPr="00AA7D4E" w:rsidRDefault="00FE7C9A" w:rsidP="00345561">
      <w:pPr>
        <w:pStyle w:val="B1"/>
        <w:spacing w:after="120"/>
      </w:pPr>
      <w:r w:rsidRPr="00AA7D4E">
        <w:t>-</w:t>
      </w:r>
      <w:r w:rsidRPr="00AA7D4E">
        <w:tab/>
      </w:r>
      <w:r w:rsidRPr="00AA7D4E">
        <w:rPr>
          <w:b/>
        </w:rPr>
        <w:t>REL-17</w:t>
      </w:r>
      <w:r w:rsidR="00E70EA9" w:rsidRPr="00AA7D4E">
        <w:rPr>
          <w:b/>
        </w:rPr>
        <w:t xml:space="preserve"> </w:t>
      </w:r>
      <w:r w:rsidR="00E70EA9" w:rsidRPr="00AA7D4E">
        <w:rPr>
          <w:bCs/>
        </w:rPr>
        <w:t>(stage 3 freeze planned for March 22, ASN.1 freeze planned for June 22)</w:t>
      </w:r>
      <w:r w:rsidRPr="00AA7D4E">
        <w:t>:</w:t>
      </w:r>
      <w:r w:rsidR="00F97C89" w:rsidRPr="00AA7D4E">
        <w:br/>
      </w:r>
      <w:r w:rsidR="00464FD5">
        <w:t>45</w:t>
      </w:r>
      <w:r w:rsidR="009350AC" w:rsidRPr="00AA7D4E">
        <w:t xml:space="preserve"> Core part work items, </w:t>
      </w:r>
      <w:r w:rsidR="00464FD5">
        <w:t>58</w:t>
      </w:r>
      <w:r w:rsidR="009350AC" w:rsidRPr="00AA7D4E">
        <w:t xml:space="preserve"> Perf. part work items and </w:t>
      </w:r>
      <w:r w:rsidR="001B02A2" w:rsidRPr="00AA7D4E">
        <w:t>1</w:t>
      </w:r>
      <w:r w:rsidR="00464FD5">
        <w:t>9</w:t>
      </w:r>
      <w:r w:rsidR="009350AC" w:rsidRPr="00AA7D4E">
        <w:t xml:space="preserve"> Testing work items are ongoing for REL-17 after RAN #9</w:t>
      </w:r>
      <w:r w:rsidR="00AA7D4E">
        <w:t>5</w:t>
      </w:r>
      <w:r w:rsidR="009350AC" w:rsidRPr="00AA7D4E">
        <w:t>e.</w:t>
      </w:r>
    </w:p>
    <w:p w14:paraId="2C1E8729" w14:textId="01D34A64" w:rsidR="00695A82" w:rsidRDefault="001452F8" w:rsidP="00347E06">
      <w:pPr>
        <w:pStyle w:val="B2"/>
        <w:spacing w:after="0"/>
      </w:pPr>
      <w:r w:rsidRPr="00695A82">
        <w:t>-</w:t>
      </w:r>
      <w:r w:rsidRPr="00695A82">
        <w:tab/>
      </w:r>
      <w:r w:rsidR="00AA7D4E">
        <w:t>REL-17 stage 3 freeze was declared. But t</w:t>
      </w:r>
      <w:r w:rsidRPr="00695A82">
        <w:t xml:space="preserve">he following </w:t>
      </w:r>
      <w:r w:rsidR="00347E06">
        <w:t xml:space="preserve">45 </w:t>
      </w:r>
      <w:r w:rsidRPr="00695A82">
        <w:t xml:space="preserve">REL-17 Core part WIs got a 3 months </w:t>
      </w:r>
      <w:r w:rsidR="00695A82">
        <w:t xml:space="preserve">WI </w:t>
      </w:r>
      <w:r w:rsidRPr="00695A82">
        <w:t>exception granted in order to complete the WI by June 22 and still keep the changes in REL-17 (instead of shifting them to the next release REL-18):</w:t>
      </w:r>
      <w:r w:rsidR="00347E06">
        <w:br/>
        <w:t>not spectrum related:</w:t>
      </w:r>
    </w:p>
    <w:p w14:paraId="01CC3C91" w14:textId="213619E0" w:rsidR="00695A82" w:rsidRDefault="00695A82" w:rsidP="00695A82">
      <w:pPr>
        <w:pStyle w:val="B3"/>
        <w:spacing w:after="0"/>
      </w:pPr>
      <w:r>
        <w:t>-</w:t>
      </w:r>
      <w:r>
        <w:tab/>
        <w:t>RAN1: NR_ext_to_71GHz-Core</w:t>
      </w:r>
      <w:r>
        <w:tab/>
      </w:r>
      <w:r w:rsidR="00A442F5">
        <w:tab/>
      </w:r>
      <w:r w:rsidR="00A442F5">
        <w:tab/>
      </w:r>
      <w:r w:rsidR="00A442F5">
        <w:tab/>
      </w:r>
      <w:r>
        <w:t>RP-220991</w:t>
      </w:r>
    </w:p>
    <w:p w14:paraId="133C2806" w14:textId="318FD351" w:rsidR="00695A82" w:rsidRDefault="00695A82" w:rsidP="00695A82">
      <w:pPr>
        <w:pStyle w:val="B3"/>
        <w:spacing w:after="0"/>
      </w:pPr>
      <w:r>
        <w:t>-</w:t>
      </w:r>
      <w:r>
        <w:tab/>
        <w:t>RAN1: NR_redcap-Core</w:t>
      </w:r>
      <w:r>
        <w:tab/>
      </w:r>
      <w:r w:rsidR="00A442F5">
        <w:tab/>
      </w:r>
      <w:r w:rsidR="00A442F5">
        <w:tab/>
      </w:r>
      <w:r w:rsidR="00A442F5">
        <w:tab/>
      </w:r>
      <w:r w:rsidR="00A442F5">
        <w:tab/>
      </w:r>
      <w:r w:rsidR="00A442F5">
        <w:tab/>
      </w:r>
      <w:r>
        <w:t>RP-220965</w:t>
      </w:r>
    </w:p>
    <w:p w14:paraId="0174402A" w14:textId="75AAA34A" w:rsidR="00BF3391" w:rsidRDefault="00BF3391" w:rsidP="00BF3391">
      <w:pPr>
        <w:pStyle w:val="B3"/>
        <w:spacing w:after="0"/>
        <w:rPr>
          <w:highlight w:val="yellow"/>
        </w:rPr>
      </w:pPr>
      <w:r>
        <w:t>-</w:t>
      </w:r>
      <w:r>
        <w:tab/>
        <w:t>RAN1: LTE_NBIOT_eMTC_NTN-Core</w:t>
      </w:r>
      <w:r>
        <w:tab/>
      </w:r>
      <w:r w:rsidR="00A442F5">
        <w:tab/>
      </w:r>
      <w:r>
        <w:t>RP-220943</w:t>
      </w:r>
    </w:p>
    <w:p w14:paraId="05D81B25" w14:textId="5C065E29" w:rsidR="00695A82" w:rsidRDefault="00695A82" w:rsidP="00695A82">
      <w:pPr>
        <w:pStyle w:val="B3"/>
        <w:spacing w:after="0"/>
      </w:pPr>
      <w:r>
        <w:t>-</w:t>
      </w:r>
      <w:r>
        <w:tab/>
        <w:t>RAN2: NR_NTN_solutions-Core</w:t>
      </w:r>
      <w:r>
        <w:tab/>
      </w:r>
      <w:r w:rsidR="00A442F5">
        <w:tab/>
      </w:r>
      <w:r w:rsidR="00A442F5">
        <w:tab/>
      </w:r>
      <w:r w:rsidR="00A442F5">
        <w:tab/>
      </w:r>
      <w:r>
        <w:t>RP-220209</w:t>
      </w:r>
    </w:p>
    <w:p w14:paraId="4E95FDF5" w14:textId="5B835BC1" w:rsidR="00695A82" w:rsidRDefault="00695A82" w:rsidP="00695A82">
      <w:pPr>
        <w:pStyle w:val="B3"/>
        <w:spacing w:after="0"/>
      </w:pPr>
      <w:r>
        <w:t>-</w:t>
      </w:r>
      <w:r>
        <w:tab/>
        <w:t>RAN2: NR_IAB_enh-Core</w:t>
      </w:r>
      <w:r>
        <w:tab/>
      </w:r>
      <w:r w:rsidR="00A442F5">
        <w:tab/>
      </w:r>
      <w:r w:rsidR="00A442F5">
        <w:tab/>
      </w:r>
      <w:r w:rsidR="00A442F5">
        <w:tab/>
      </w:r>
      <w:r w:rsidR="00A442F5">
        <w:tab/>
      </w:r>
      <w:r w:rsidR="00A442F5">
        <w:tab/>
      </w:r>
      <w:r>
        <w:t>RP-220519</w:t>
      </w:r>
    </w:p>
    <w:p w14:paraId="6B3C7D96" w14:textId="56E79E58" w:rsidR="00695A82" w:rsidRDefault="00695A82" w:rsidP="00695A82">
      <w:pPr>
        <w:pStyle w:val="B3"/>
        <w:spacing w:after="0"/>
      </w:pPr>
      <w:r>
        <w:t>-</w:t>
      </w:r>
      <w:r>
        <w:tab/>
        <w:t>RAN2: NR_slice-Core</w:t>
      </w:r>
      <w:r>
        <w:tab/>
      </w:r>
      <w:r w:rsidR="00A442F5">
        <w:tab/>
      </w:r>
      <w:r w:rsidR="00A442F5">
        <w:tab/>
      </w:r>
      <w:r w:rsidR="00A442F5">
        <w:tab/>
      </w:r>
      <w:r w:rsidR="00A442F5">
        <w:tab/>
      </w:r>
      <w:r w:rsidR="00A442F5">
        <w:tab/>
      </w:r>
      <w:r w:rsidR="00A442F5">
        <w:tab/>
      </w:r>
      <w:r>
        <w:t>RP-220940</w:t>
      </w:r>
    </w:p>
    <w:p w14:paraId="3C4956E8" w14:textId="3CED0815" w:rsidR="00BF3391" w:rsidRDefault="00BF3391" w:rsidP="00BF3391">
      <w:pPr>
        <w:pStyle w:val="B3"/>
        <w:spacing w:after="0"/>
      </w:pPr>
      <w:r>
        <w:t>-</w:t>
      </w:r>
      <w:r>
        <w:tab/>
        <w:t>RAN2: NR_demod_enh2-Core</w:t>
      </w:r>
      <w:r>
        <w:tab/>
      </w:r>
      <w:r w:rsidR="00A442F5">
        <w:tab/>
      </w:r>
      <w:r w:rsidR="00A442F5">
        <w:tab/>
      </w:r>
      <w:r w:rsidR="00A442F5">
        <w:tab/>
      </w:r>
      <w:r w:rsidR="00A442F5">
        <w:tab/>
      </w:r>
      <w:r>
        <w:t>RP-220578</w:t>
      </w:r>
    </w:p>
    <w:p w14:paraId="0AAADEAE" w14:textId="0446B5ED" w:rsidR="00695A82" w:rsidRDefault="00695A82" w:rsidP="00695A82">
      <w:pPr>
        <w:pStyle w:val="B3"/>
        <w:spacing w:after="0"/>
      </w:pPr>
      <w:r>
        <w:t>-</w:t>
      </w:r>
      <w:r>
        <w:tab/>
        <w:t>RAN4: NR_MIMO_OTA-Core</w:t>
      </w:r>
      <w:r>
        <w:tab/>
      </w:r>
      <w:r w:rsidR="00A442F5">
        <w:tab/>
      </w:r>
      <w:r w:rsidR="00A442F5">
        <w:tab/>
      </w:r>
      <w:r w:rsidR="00A442F5">
        <w:tab/>
      </w:r>
      <w:r w:rsidR="00A442F5">
        <w:tab/>
      </w:r>
      <w:r>
        <w:t>RP-220609</w:t>
      </w:r>
    </w:p>
    <w:p w14:paraId="5F7C06F5" w14:textId="7E831215" w:rsidR="00695A82" w:rsidRDefault="00695A82" w:rsidP="00695A82">
      <w:pPr>
        <w:pStyle w:val="B3"/>
        <w:spacing w:after="0"/>
      </w:pPr>
      <w:r>
        <w:t>-</w:t>
      </w:r>
      <w:r>
        <w:tab/>
        <w:t>RAN4: NR_RF_FR2_req_enh2-Core</w:t>
      </w:r>
      <w:r>
        <w:tab/>
      </w:r>
      <w:r w:rsidR="00A442F5">
        <w:tab/>
      </w:r>
      <w:r w:rsidR="00A442F5">
        <w:tab/>
      </w:r>
      <w:r>
        <w:t>RP-220970</w:t>
      </w:r>
    </w:p>
    <w:p w14:paraId="3423C07E" w14:textId="23760144" w:rsidR="00695A82" w:rsidRDefault="00695A82" w:rsidP="00695A82">
      <w:pPr>
        <w:pStyle w:val="B3"/>
        <w:spacing w:after="0"/>
      </w:pPr>
      <w:r>
        <w:t>-</w:t>
      </w:r>
      <w:r>
        <w:tab/>
        <w:t>RAN4: NR_BCS4-Core</w:t>
      </w:r>
      <w:r>
        <w:tab/>
      </w:r>
      <w:r w:rsidR="00A442F5">
        <w:tab/>
      </w:r>
      <w:r w:rsidR="00A442F5">
        <w:tab/>
      </w:r>
      <w:r w:rsidR="00A442F5">
        <w:tab/>
      </w:r>
      <w:r w:rsidR="00A442F5">
        <w:tab/>
      </w:r>
      <w:r w:rsidR="00A442F5">
        <w:tab/>
      </w:r>
      <w:r w:rsidR="00A442F5">
        <w:tab/>
      </w:r>
      <w:r>
        <w:t>RP-220814</w:t>
      </w:r>
    </w:p>
    <w:p w14:paraId="5A9C734B" w14:textId="11F8C156" w:rsidR="00695A82" w:rsidRDefault="00695A82" w:rsidP="00695A82">
      <w:pPr>
        <w:pStyle w:val="B3"/>
        <w:spacing w:after="0"/>
      </w:pPr>
      <w:r>
        <w:t>-</w:t>
      </w:r>
      <w:r>
        <w:tab/>
        <w:t>RAN4: Power_Limit_CA_DC-Core</w:t>
      </w:r>
      <w:r w:rsidR="00A442F5">
        <w:tab/>
      </w:r>
      <w:r w:rsidR="00A442F5">
        <w:tab/>
      </w:r>
      <w:r>
        <w:tab/>
        <w:t>RP-220515</w:t>
      </w:r>
    </w:p>
    <w:p w14:paraId="023F4E68" w14:textId="439024A9" w:rsidR="00347E06" w:rsidRDefault="00347E06" w:rsidP="00345561">
      <w:pPr>
        <w:pStyle w:val="B3"/>
        <w:spacing w:after="120"/>
      </w:pPr>
      <w:r>
        <w:t xml:space="preserve">plus another 34 </w:t>
      </w:r>
      <w:r w:rsidR="00985B6E">
        <w:t xml:space="preserve">RAN4 led </w:t>
      </w:r>
      <w:r>
        <w:t>spectrum related Core part WIs</w:t>
      </w:r>
    </w:p>
    <w:p w14:paraId="167C3255" w14:textId="5064F878" w:rsidR="00695A82" w:rsidRPr="00A442F5" w:rsidRDefault="00A442F5" w:rsidP="00345561">
      <w:pPr>
        <w:pStyle w:val="B2"/>
        <w:spacing w:after="0"/>
      </w:pPr>
      <w:r w:rsidRPr="00A442F5">
        <w:t>-</w:t>
      </w:r>
      <w:r w:rsidRPr="00A442F5">
        <w:tab/>
        <w:t xml:space="preserve">The following </w:t>
      </w:r>
      <w:r w:rsidR="00A2562C">
        <w:t xml:space="preserve">4 </w:t>
      </w:r>
      <w:r w:rsidRPr="00A442F5">
        <w:t xml:space="preserve">REL-17 SIs </w:t>
      </w:r>
      <w:r>
        <w:t>were not completed and shifted to REL-18</w:t>
      </w:r>
      <w:r w:rsidR="009D1F07">
        <w:t xml:space="preserve"> to complete there</w:t>
      </w:r>
      <w:r>
        <w:t>:</w:t>
      </w:r>
    </w:p>
    <w:p w14:paraId="5096E259" w14:textId="3CAF6372" w:rsidR="00345561" w:rsidRDefault="00AA7B40" w:rsidP="00345561">
      <w:pPr>
        <w:pStyle w:val="B3"/>
        <w:spacing w:after="0"/>
      </w:pPr>
      <w:r w:rsidRPr="00345561">
        <w:t>-</w:t>
      </w:r>
      <w:r w:rsidRPr="00345561">
        <w:tab/>
      </w:r>
      <w:r w:rsidR="00345561" w:rsidRPr="00345561">
        <w:t>RAN: Feasibility Study on 6 GHz for LTE and NR in Licensed and Unlicensed Operations</w:t>
      </w:r>
      <w:r w:rsidR="00345561">
        <w:br/>
        <w:t>(780060, FS_6GHz_LTE_NR)</w:t>
      </w:r>
    </w:p>
    <w:p w14:paraId="47765735" w14:textId="7E2B8BDA" w:rsidR="00345561" w:rsidRDefault="00345561" w:rsidP="00345561">
      <w:pPr>
        <w:pStyle w:val="B3"/>
        <w:spacing w:after="0"/>
      </w:pPr>
      <w:r>
        <w:t>-</w:t>
      </w:r>
      <w:r>
        <w:tab/>
        <w:t>RAN4: Study on enhanced test methods for FR2 NR UEs (850071, FS_FR2_enhTestMethods)</w:t>
      </w:r>
    </w:p>
    <w:p w14:paraId="21FC7528" w14:textId="769D7543" w:rsidR="00345561" w:rsidRDefault="00345561" w:rsidP="00345561">
      <w:pPr>
        <w:pStyle w:val="B3"/>
        <w:spacing w:after="0"/>
      </w:pPr>
      <w:r>
        <w:t>-</w:t>
      </w:r>
      <w:r>
        <w:tab/>
        <w:t>RAN4: Study on efficient utilization of licensed spectrum that is not aligned with existing NR channel bandwidths (890040, FS_NR_eff_BW_util)</w:t>
      </w:r>
    </w:p>
    <w:p w14:paraId="64257B89" w14:textId="28E749B4" w:rsidR="00695A82" w:rsidRDefault="00345561" w:rsidP="00345561">
      <w:pPr>
        <w:pStyle w:val="B3"/>
      </w:pPr>
      <w:r>
        <w:t>-</w:t>
      </w:r>
      <w:r>
        <w:tab/>
        <w:t>RAN5: Study on 5G NR UE full stack testing for Network Slicing (910095, FS_NR_Slice_Test)</w:t>
      </w:r>
    </w:p>
    <w:p w14:paraId="2F362FA2" w14:textId="259C8016" w:rsidR="001F46FF" w:rsidRDefault="00DA1D67" w:rsidP="001F46FF">
      <w:pPr>
        <w:pStyle w:val="B2"/>
        <w:spacing w:after="0"/>
      </w:pPr>
      <w:r>
        <w:t>-</w:t>
      </w:r>
      <w:r>
        <w:tab/>
      </w:r>
      <w:r w:rsidRPr="001F46FF">
        <w:rPr>
          <w:b/>
          <w:bCs/>
        </w:rPr>
        <w:t>inclusive language REL-17</w:t>
      </w:r>
      <w:r w:rsidR="001F46FF" w:rsidRPr="001F46FF">
        <w:rPr>
          <w:b/>
          <w:bCs/>
        </w:rPr>
        <w:t xml:space="preserve"> CRs</w:t>
      </w:r>
      <w:r w:rsidR="001F46FF">
        <w:t>: See summary RP-220878 and approved CRs</w:t>
      </w:r>
      <w:r w:rsidR="0009156F">
        <w:t xml:space="preserve"> in</w:t>
      </w:r>
      <w:r w:rsidR="001F46FF">
        <w:t>:</w:t>
      </w:r>
    </w:p>
    <w:p w14:paraId="2F83B374" w14:textId="08506AEE" w:rsidR="001F46FF" w:rsidRDefault="001F46FF" w:rsidP="001F46FF">
      <w:pPr>
        <w:pStyle w:val="B3"/>
        <w:spacing w:after="0"/>
      </w:pPr>
      <w:r>
        <w:t>-</w:t>
      </w:r>
      <w:r>
        <w:tab/>
        <w:t>RAN: RP-220313, RP-220314</w:t>
      </w:r>
    </w:p>
    <w:p w14:paraId="1022D4B3" w14:textId="778340F5" w:rsidR="001F46FF" w:rsidRDefault="001F46FF" w:rsidP="001F46FF">
      <w:pPr>
        <w:pStyle w:val="B3"/>
        <w:spacing w:after="0"/>
      </w:pPr>
      <w:r>
        <w:t>-</w:t>
      </w:r>
      <w:r>
        <w:tab/>
        <w:t>RAN2: RP-220506</w:t>
      </w:r>
    </w:p>
    <w:p w14:paraId="015FF530" w14:textId="231A8B23" w:rsidR="001F46FF" w:rsidRDefault="001F46FF" w:rsidP="00AA75AC">
      <w:pPr>
        <w:pStyle w:val="B3"/>
        <w:spacing w:after="0"/>
      </w:pPr>
      <w:r>
        <w:t>-</w:t>
      </w:r>
      <w:r>
        <w:tab/>
        <w:t xml:space="preserve">RAN3: </w:t>
      </w:r>
      <w:r w:rsidRPr="001F46FF">
        <w:t>RP-220238</w:t>
      </w:r>
      <w:r>
        <w:t xml:space="preserve">, </w:t>
      </w:r>
      <w:r w:rsidRPr="001F46FF">
        <w:t>RP-220239</w:t>
      </w:r>
    </w:p>
    <w:p w14:paraId="4C5872B0" w14:textId="670CCBDA" w:rsidR="003B6335" w:rsidRDefault="003B6335" w:rsidP="001F46FF">
      <w:pPr>
        <w:pStyle w:val="B3"/>
      </w:pPr>
      <w:r>
        <w:t xml:space="preserve">Note: </w:t>
      </w:r>
      <w:r w:rsidR="00AA75AC">
        <w:t xml:space="preserve">CRs </w:t>
      </w:r>
      <w:r w:rsidR="00AA75AC" w:rsidRPr="00AA75AC">
        <w:t>RP-220311, RP-220312</w:t>
      </w:r>
      <w:r w:rsidR="00AA75AC">
        <w:t>,</w:t>
      </w:r>
      <w:r w:rsidR="00AA75AC" w:rsidRPr="00AA75AC">
        <w:t xml:space="preserve"> RP-220240</w:t>
      </w:r>
      <w:r w:rsidR="00AA75AC">
        <w:t xml:space="preserve"> were not approved, see LSout </w:t>
      </w:r>
      <w:r w:rsidR="00AA75AC" w:rsidRPr="00AA75AC">
        <w:t>RP-221015</w:t>
      </w:r>
      <w:r w:rsidR="00AA75AC">
        <w:t xml:space="preserve"> to TSG SA.</w:t>
      </w:r>
    </w:p>
    <w:p w14:paraId="09D96CF9" w14:textId="515C81FA" w:rsidR="00AE3B16" w:rsidRPr="001C314C" w:rsidRDefault="00AE3B16" w:rsidP="00DA1D67">
      <w:pPr>
        <w:pStyle w:val="B1"/>
        <w:rPr>
          <w:b/>
          <w:bCs/>
        </w:rPr>
      </w:pPr>
      <w:r w:rsidRPr="001C314C">
        <w:rPr>
          <w:b/>
          <w:bCs/>
        </w:rPr>
        <w:t>-</w:t>
      </w:r>
      <w:r w:rsidRPr="001C314C">
        <w:rPr>
          <w:b/>
          <w:bCs/>
        </w:rPr>
        <w:tab/>
        <w:t>REL-18</w:t>
      </w:r>
      <w:r w:rsidR="00F4601D">
        <w:rPr>
          <w:b/>
          <w:bCs/>
        </w:rPr>
        <w:t xml:space="preserve"> </w:t>
      </w:r>
      <w:r w:rsidR="00F4601D" w:rsidRPr="00F4601D">
        <w:t>(REL-18 stage3 freeze is planned for Dec.23 and REL-18 ASN.1 freeze is planned for March 23)</w:t>
      </w:r>
      <w:r w:rsidRPr="00F4601D">
        <w:t>:</w:t>
      </w:r>
    </w:p>
    <w:p w14:paraId="50323F22" w14:textId="0674D94B" w:rsidR="00CC52F8" w:rsidRDefault="00847596" w:rsidP="001C314C">
      <w:pPr>
        <w:pStyle w:val="B3"/>
      </w:pPr>
      <w:r w:rsidRPr="001836D7">
        <w:t>-</w:t>
      </w:r>
      <w:r w:rsidRPr="001836D7">
        <w:tab/>
      </w:r>
      <w:r w:rsidR="001836D7" w:rsidRPr="001836D7">
        <w:t>6</w:t>
      </w:r>
      <w:r w:rsidR="00CC52F8" w:rsidRPr="001836D7">
        <w:t xml:space="preserve"> </w:t>
      </w:r>
      <w:r w:rsidR="00CC52F8" w:rsidRPr="001836D7">
        <w:rPr>
          <w:b/>
          <w:bCs/>
        </w:rPr>
        <w:t>pre-RAN #9</w:t>
      </w:r>
      <w:r w:rsidR="001836D7" w:rsidRPr="001836D7">
        <w:rPr>
          <w:b/>
          <w:bCs/>
        </w:rPr>
        <w:t>5</w:t>
      </w:r>
      <w:r w:rsidR="00CC52F8" w:rsidRPr="001836D7">
        <w:rPr>
          <w:b/>
          <w:bCs/>
        </w:rPr>
        <w:t>e</w:t>
      </w:r>
      <w:r w:rsidR="001836D7" w:rsidRPr="001836D7">
        <w:rPr>
          <w:b/>
          <w:bCs/>
        </w:rPr>
        <w:t xml:space="preserve"> </w:t>
      </w:r>
      <w:r w:rsidR="00CC52F8" w:rsidRPr="001836D7">
        <w:rPr>
          <w:b/>
          <w:bCs/>
        </w:rPr>
        <w:t>discussions</w:t>
      </w:r>
      <w:r w:rsidR="00CC52F8" w:rsidRPr="001836D7">
        <w:t xml:space="preserve"> </w:t>
      </w:r>
      <w:r w:rsidR="00A05609">
        <w:t xml:space="preserve">(in NWM) </w:t>
      </w:r>
      <w:r w:rsidR="00CC52F8" w:rsidRPr="001836D7">
        <w:t xml:space="preserve">on Rel-18 </w:t>
      </w:r>
      <w:r w:rsidR="001836D7" w:rsidRPr="001836D7">
        <w:t xml:space="preserve">RAN4 </w:t>
      </w:r>
      <w:r w:rsidR="00CC52F8" w:rsidRPr="001836D7">
        <w:t>(</w:t>
      </w:r>
      <w:r w:rsidR="001836D7" w:rsidRPr="001836D7">
        <w:t>Feb. 7</w:t>
      </w:r>
      <w:r w:rsidR="004B06BA" w:rsidRPr="001836D7">
        <w:t>-</w:t>
      </w:r>
      <w:r w:rsidR="001836D7" w:rsidRPr="001836D7">
        <w:t>11</w:t>
      </w:r>
      <w:r w:rsidR="00CC52F8" w:rsidRPr="001836D7">
        <w:t>, 202</w:t>
      </w:r>
      <w:r w:rsidR="001836D7" w:rsidRPr="001836D7">
        <w:t>2</w:t>
      </w:r>
      <w:r w:rsidR="00CC52F8" w:rsidRPr="001836D7">
        <w:t xml:space="preserve">; see </w:t>
      </w:r>
      <w:r w:rsidR="004B06BA" w:rsidRPr="001836D7">
        <w:t>RP-2</w:t>
      </w:r>
      <w:r w:rsidR="001836D7" w:rsidRPr="001836D7">
        <w:t>20003</w:t>
      </w:r>
      <w:r w:rsidR="00CC52F8" w:rsidRPr="001836D7">
        <w:t xml:space="preserve">) resulted in </w:t>
      </w:r>
      <w:r w:rsidR="001836D7">
        <w:t>6</w:t>
      </w:r>
      <w:r w:rsidR="004B06BA" w:rsidRPr="001836D7">
        <w:t xml:space="preserve"> </w:t>
      </w:r>
      <w:r w:rsidR="00CC52F8" w:rsidRPr="001836D7">
        <w:t xml:space="preserve">discussion summaries </w:t>
      </w:r>
      <w:r w:rsidR="004B06BA" w:rsidRPr="001836D7">
        <w:t>(</w:t>
      </w:r>
      <w:r w:rsidR="00CC52F8" w:rsidRPr="001836D7">
        <w:t>RP-2</w:t>
      </w:r>
      <w:r w:rsidR="001836D7">
        <w:t>20019</w:t>
      </w:r>
      <w:r w:rsidR="00CC52F8" w:rsidRPr="001836D7">
        <w:t>-RP-2</w:t>
      </w:r>
      <w:r w:rsidR="001836D7">
        <w:t>20024</w:t>
      </w:r>
      <w:r w:rsidR="004B06BA" w:rsidRPr="001836D7">
        <w:t xml:space="preserve">) and </w:t>
      </w:r>
      <w:r w:rsidR="00AD4819">
        <w:t>15</w:t>
      </w:r>
      <w:r w:rsidR="004B06BA" w:rsidRPr="001836D7">
        <w:t xml:space="preserve"> </w:t>
      </w:r>
      <w:r w:rsidR="00AD4819">
        <w:t xml:space="preserve">RAN4 </w:t>
      </w:r>
      <w:r w:rsidR="004B06BA" w:rsidRPr="001836D7">
        <w:t>REL-18 SI/WI proposals (see RP-2</w:t>
      </w:r>
      <w:r w:rsidR="00AD4819">
        <w:t>20050 to RP-220064</w:t>
      </w:r>
      <w:r w:rsidR="00A06B2C">
        <w:t xml:space="preserve"> and AI 9.1.4.X</w:t>
      </w:r>
      <w:r w:rsidR="006A23B1">
        <w:t xml:space="preserve"> with X=1, 2, ..., 6</w:t>
      </w:r>
      <w:r w:rsidR="004B06BA" w:rsidRPr="001836D7">
        <w:t>).</w:t>
      </w:r>
      <w:r w:rsidR="002F47AC">
        <w:t xml:space="preserve"> See summary from RAN Chair in RP-22006</w:t>
      </w:r>
      <w:r w:rsidR="006B3998">
        <w:t>8</w:t>
      </w:r>
      <w:r w:rsidR="001C314C">
        <w:t xml:space="preserve"> (as input to RAN #95e) of which slides 8-10 were endorsed and the basis of further RAN #95-e discussions (see AI 9.1.4).</w:t>
      </w:r>
    </w:p>
    <w:p w14:paraId="4BC0BE3B" w14:textId="18E5F4D4" w:rsidR="001C314C" w:rsidRDefault="001C314C" w:rsidP="001C314C">
      <w:pPr>
        <w:pStyle w:val="B3"/>
      </w:pPr>
      <w:r>
        <w:t>-</w:t>
      </w:r>
      <w:r>
        <w:tab/>
        <w:t xml:space="preserve">RP-220980 was endorsed for the </w:t>
      </w:r>
      <w:r w:rsidRPr="001C314C">
        <w:t>RAN4 REL-18 TU</w:t>
      </w:r>
      <w:r>
        <w:t xml:space="preserve"> (time unit)</w:t>
      </w:r>
      <w:r w:rsidRPr="001C314C">
        <w:t xml:space="preserve"> status</w:t>
      </w:r>
      <w:r w:rsidR="00F4601D">
        <w:t>.</w:t>
      </w:r>
    </w:p>
    <w:p w14:paraId="48EE2A94" w14:textId="6E082EE3" w:rsidR="00F4601D" w:rsidRPr="001836D7" w:rsidRDefault="00F4601D" w:rsidP="001C314C">
      <w:pPr>
        <w:pStyle w:val="B3"/>
      </w:pPr>
      <w:r>
        <w:t>-</w:t>
      </w:r>
      <w:r>
        <w:tab/>
        <w:t>Note: RAN4 REL-17 basket WIs were extended via exception sheets by 3 more months and it it planned to introduce corresponding REL-18 basket WIs (on CA/DC combinations and high power aspects) only in June 22 with the intention to introduce RAN4 REL-18 specifications not before Dec.22.</w:t>
      </w:r>
    </w:p>
    <w:p w14:paraId="2F17F9DA" w14:textId="658F4FC3" w:rsidR="00D90B3B" w:rsidRDefault="005C225A" w:rsidP="00F4601D">
      <w:pPr>
        <w:pStyle w:val="B2"/>
      </w:pPr>
      <w:r w:rsidRPr="00805155">
        <w:t>-</w:t>
      </w:r>
      <w:r w:rsidRPr="00805155">
        <w:tab/>
      </w:r>
      <w:r w:rsidR="00501093" w:rsidRPr="00805155">
        <w:rPr>
          <w:b/>
          <w:bCs/>
        </w:rPr>
        <w:t>meeting</w:t>
      </w:r>
      <w:r w:rsidR="00805155">
        <w:rPr>
          <w:b/>
          <w:bCs/>
        </w:rPr>
        <w:t xml:space="preserve"> planning</w:t>
      </w:r>
      <w:r w:rsidR="009A01BA" w:rsidRPr="00805155">
        <w:rPr>
          <w:b/>
          <w:bCs/>
        </w:rPr>
        <w:t>:</w:t>
      </w:r>
      <w:r w:rsidRPr="00805155">
        <w:rPr>
          <w:b/>
          <w:bCs/>
        </w:rPr>
        <w:t xml:space="preserve"> </w:t>
      </w:r>
      <w:r w:rsidR="00805155" w:rsidRPr="00805155">
        <w:t>RP-220857 was endorsed with backup electronic meetings for RAN WG meetings in Aug.22 and Nov.22</w:t>
      </w:r>
      <w:r w:rsidR="00805155">
        <w:t xml:space="preserve"> and a backup electronic meeting RAN #98-e in Dec.22 in case planned f2f meetings are not possible. The Oct.22 RAN1/2/3/4 was confirmed as electronic meeting limited to REL-18 topics.</w:t>
      </w:r>
    </w:p>
    <w:p w14:paraId="45F3E539" w14:textId="6928DF63" w:rsidR="002963E7" w:rsidRDefault="002963E7" w:rsidP="00F4601D">
      <w:pPr>
        <w:pStyle w:val="B2"/>
      </w:pPr>
      <w:r>
        <w:lastRenderedPageBreak/>
        <w:t>-</w:t>
      </w:r>
      <w:r>
        <w:tab/>
      </w:r>
      <w:r w:rsidRPr="002963E7">
        <w:rPr>
          <w:b/>
          <w:bCs/>
        </w:rPr>
        <w:t>RAN Terms of Reference (ToR)</w:t>
      </w:r>
      <w:r>
        <w:t xml:space="preserve">: A draft version was provided in RP-220067 and it resulted in </w:t>
      </w:r>
      <w:r w:rsidRPr="002963E7">
        <w:t>RP-220926</w:t>
      </w:r>
      <w:r>
        <w:t xml:space="preserve"> which will be suggested to OP who is in charge of approving TSG ToRs.</w:t>
      </w:r>
    </w:p>
    <w:p w14:paraId="600ED6FE" w14:textId="7A5AFBFD" w:rsidR="005306A4" w:rsidRPr="00805155" w:rsidRDefault="005306A4" w:rsidP="00F4601D">
      <w:pPr>
        <w:pStyle w:val="B2"/>
      </w:pPr>
      <w:r>
        <w:t>-</w:t>
      </w:r>
      <w:r>
        <w:tab/>
      </w:r>
      <w:r w:rsidRPr="005306A4">
        <w:rPr>
          <w:b/>
          <w:bCs/>
        </w:rPr>
        <w:t>5Gi merger:</w:t>
      </w:r>
      <w:r>
        <w:t xml:space="preserve"> </w:t>
      </w:r>
      <w:r w:rsidRPr="005306A4">
        <w:t>RAN approved 2 pending CRs (RP-220920 and RP-220921)</w:t>
      </w:r>
      <w:r w:rsidR="00616AD2">
        <w:t>, see also RP-</w:t>
      </w:r>
      <w:r w:rsidR="00616AD2" w:rsidRPr="00616AD2">
        <w:t>213532</w:t>
      </w:r>
      <w:r w:rsidRPr="005306A4">
        <w:t>, along with a reply LS to TSDSI (cc</w:t>
      </w:r>
      <w:r>
        <w:t>:</w:t>
      </w:r>
      <w:r w:rsidRPr="005306A4">
        <w:t xml:space="preserve"> PCG) in RP-220950, informing them of the RAN#95-e outcome</w:t>
      </w:r>
      <w:r>
        <w:t>.</w:t>
      </w:r>
      <w:r w:rsidR="00DD18D8">
        <w:t xml:space="preserve"> With this t</w:t>
      </w:r>
      <w:r w:rsidR="00DD18D8" w:rsidRPr="00DD18D8">
        <w:t>he 5Gi merger is completed from RAN perspective</w:t>
      </w:r>
      <w:r w:rsidR="00DD18D8">
        <w:t>.</w:t>
      </w:r>
    </w:p>
    <w:p w14:paraId="2541FECA" w14:textId="77777777" w:rsidR="00FE7C9A" w:rsidRPr="00715D5B" w:rsidRDefault="00FE7C9A" w:rsidP="00FE7C9A">
      <w:pPr>
        <w:pStyle w:val="B1"/>
        <w:snapToGrid w:val="0"/>
        <w:spacing w:after="120"/>
        <w:rPr>
          <w:b/>
        </w:rPr>
      </w:pPr>
      <w:r w:rsidRPr="00715D5B">
        <w:t>-</w:t>
      </w:r>
      <w:r w:rsidRPr="00715D5B">
        <w:rPr>
          <w:b/>
        </w:rPr>
        <w:tab/>
        <w:t>ITU-R/ITU-T</w:t>
      </w:r>
      <w:r w:rsidRPr="00715D5B">
        <w:t xml:space="preserve"> (see AI 8)</w:t>
      </w:r>
      <w:r w:rsidRPr="00715D5B">
        <w:rPr>
          <w:b/>
        </w:rPr>
        <w:t>:</w:t>
      </w:r>
    </w:p>
    <w:p w14:paraId="63B98919" w14:textId="01BD74F8" w:rsidR="00D348FA" w:rsidRDefault="00D348FA" w:rsidP="001F7160">
      <w:pPr>
        <w:pStyle w:val="B2"/>
        <w:spacing w:after="0"/>
      </w:pPr>
      <w:r w:rsidRPr="00D348FA">
        <w:t>-</w:t>
      </w:r>
      <w:r w:rsidRPr="00D348FA">
        <w:tab/>
      </w:r>
      <w:r w:rsidRPr="00296E2E">
        <w:rPr>
          <w:b/>
          <w:bCs/>
        </w:rPr>
        <w:t>ITU-R M.2150</w:t>
      </w:r>
      <w:r w:rsidR="00296E2E">
        <w:t xml:space="preserve"> (</w:t>
      </w:r>
      <w:r w:rsidR="00186778">
        <w:t xml:space="preserve">IMT-2020; </w:t>
      </w:r>
      <w:r w:rsidR="00296E2E" w:rsidRPr="00296E2E">
        <w:t>schedule for updating Recommendation ITU-R M.2150 to Revision ‘After Year 2021’</w:t>
      </w:r>
      <w:r w:rsidR="00296E2E">
        <w:t>)</w:t>
      </w:r>
      <w:r w:rsidRPr="00D348FA">
        <w:t>: RAN agreed LSout RP-220048 (which will go via SA and PCG</w:t>
      </w:r>
      <w:r w:rsidR="00AD30C4">
        <w:t xml:space="preserve"> to </w:t>
      </w:r>
      <w:r w:rsidR="00AD30C4" w:rsidRPr="00AD30C4">
        <w:t>ITU-R WP5D</w:t>
      </w:r>
      <w:r w:rsidRPr="00D348FA">
        <w:t>)</w:t>
      </w:r>
      <w:r w:rsidR="00923A42">
        <w:t xml:space="preserve"> </w:t>
      </w:r>
      <w:r w:rsidR="00666648">
        <w:t xml:space="preserve">in reply to </w:t>
      </w:r>
      <w:r w:rsidR="00666648" w:rsidRPr="00666648">
        <w:t>ITU-R WP5D/TEMP/353-E = RP-211636</w:t>
      </w:r>
      <w:r w:rsidR="00666648">
        <w:t xml:space="preserve"> </w:t>
      </w:r>
      <w:r w:rsidR="00923A42">
        <w:t>based on a proposal</w:t>
      </w:r>
      <w:r w:rsidR="00666648">
        <w:t xml:space="preserve"> </w:t>
      </w:r>
      <w:r w:rsidR="00923A42">
        <w:t>RP-220031 from the 3GPP ITU-R Ad hoc.</w:t>
      </w:r>
    </w:p>
    <w:p w14:paraId="2C60F9CF" w14:textId="2900AC46" w:rsidR="00D348FA" w:rsidRDefault="00AD30C4" w:rsidP="001F7160">
      <w:pPr>
        <w:pStyle w:val="B2"/>
        <w:spacing w:after="0"/>
      </w:pPr>
      <w:r>
        <w:t>-</w:t>
      </w:r>
      <w:r>
        <w:tab/>
      </w:r>
      <w:r w:rsidR="00186778" w:rsidRPr="00652AC7">
        <w:rPr>
          <w:b/>
          <w:bCs/>
        </w:rPr>
        <w:t>ITU-R M.2012</w:t>
      </w:r>
      <w:r w:rsidR="00186778" w:rsidRPr="00186778">
        <w:t xml:space="preserve"> </w:t>
      </w:r>
      <w:r w:rsidR="00186778">
        <w:t>(IMT-Advanced</w:t>
      </w:r>
      <w:r w:rsidR="00652AC7">
        <w:t xml:space="preserve">, </w:t>
      </w:r>
      <w:r w:rsidR="00652AC7" w:rsidRPr="00652AC7">
        <w:t xml:space="preserve">schedule for updating Recommendation ITU-R M.2012 to Revision 6 </w:t>
      </w:r>
      <w:r w:rsidR="00186778">
        <w:t>):</w:t>
      </w:r>
      <w:r w:rsidR="00652AC7">
        <w:br/>
      </w:r>
      <w:r w:rsidR="00994F0A" w:rsidRPr="00994F0A">
        <w:t>RAN agreed LSout</w:t>
      </w:r>
      <w:r w:rsidR="00994F0A">
        <w:t xml:space="preserve"> </w:t>
      </w:r>
      <w:r w:rsidRPr="00AD30C4">
        <w:t>RP-220908</w:t>
      </w:r>
      <w:r w:rsidR="00994F0A">
        <w:t xml:space="preserve"> </w:t>
      </w:r>
      <w:r w:rsidR="00994F0A" w:rsidRPr="00D348FA">
        <w:t>(which will go via SA and PCG</w:t>
      </w:r>
      <w:r w:rsidR="00994F0A">
        <w:t xml:space="preserve"> to </w:t>
      </w:r>
      <w:r w:rsidR="00994F0A" w:rsidRPr="00AD30C4">
        <w:t>ITU-R WP5D</w:t>
      </w:r>
      <w:r w:rsidR="00994F0A" w:rsidRPr="00D348FA">
        <w:t>)</w:t>
      </w:r>
      <w:r w:rsidR="00666648">
        <w:t xml:space="preserve"> in reply to </w:t>
      </w:r>
      <w:r w:rsidR="00666648" w:rsidRPr="00666648">
        <w:t>ITU-R WP5D/TEMP/356 = RP-211634</w:t>
      </w:r>
      <w:r w:rsidR="00666648">
        <w:t>.</w:t>
      </w:r>
    </w:p>
    <w:p w14:paraId="3B959677" w14:textId="78729378" w:rsidR="00F06769" w:rsidRDefault="00582524" w:rsidP="001F7160">
      <w:pPr>
        <w:pStyle w:val="B2"/>
        <w:spacing w:after="0"/>
      </w:pPr>
      <w:r>
        <w:t>-</w:t>
      </w:r>
      <w:r>
        <w:tab/>
      </w:r>
      <w:r w:rsidRPr="00582524">
        <w:rPr>
          <w:b/>
          <w:bCs/>
        </w:rPr>
        <w:t>Generic unwanted emission characteristics</w:t>
      </w:r>
      <w:r w:rsidRPr="00582524">
        <w:t xml:space="preserve"> of base / mobile stations using the terrestrial radio interfaces of IMT-2020</w:t>
      </w:r>
      <w:r>
        <w:t xml:space="preserve">: </w:t>
      </w:r>
      <w:r w:rsidR="00F06769" w:rsidRPr="00994F0A">
        <w:t>RAN agreed LSout</w:t>
      </w:r>
      <w:r w:rsidR="00F06769">
        <w:t xml:space="preserve"> </w:t>
      </w:r>
      <w:r w:rsidR="00F06769" w:rsidRPr="00AD30C4">
        <w:t>RP-220</w:t>
      </w:r>
      <w:r w:rsidR="00F06769">
        <w:t>911</w:t>
      </w:r>
      <w:r w:rsidR="002D6025">
        <w:t xml:space="preserve"> </w:t>
      </w:r>
      <w:r w:rsidR="002D6025" w:rsidRPr="00D348FA">
        <w:t>(which will go via SA and PCG</w:t>
      </w:r>
      <w:r w:rsidR="002D6025">
        <w:t xml:space="preserve"> to </w:t>
      </w:r>
      <w:r w:rsidR="002D6025" w:rsidRPr="00AD30C4">
        <w:t>ITU-R WP5D</w:t>
      </w:r>
      <w:r w:rsidR="002D6025" w:rsidRPr="00D348FA">
        <w:t>)</w:t>
      </w:r>
      <w:r w:rsidR="00222E25">
        <w:t xml:space="preserve"> in reply to </w:t>
      </w:r>
      <w:r w:rsidR="00F06769" w:rsidRPr="00F06769">
        <w:t>ITU-R WP5D/TEMP/482rev1 = RP-212699</w:t>
      </w:r>
      <w:r w:rsidR="00222E25">
        <w:t>.</w:t>
      </w:r>
    </w:p>
    <w:p w14:paraId="5E9057C8" w14:textId="5E43D1FD" w:rsidR="006B28C3" w:rsidRDefault="006B28C3" w:rsidP="001F7160">
      <w:pPr>
        <w:pStyle w:val="B2"/>
        <w:spacing w:after="0"/>
      </w:pPr>
      <w:r>
        <w:t>-</w:t>
      </w:r>
      <w:r>
        <w:tab/>
      </w:r>
      <w:r w:rsidR="002B38B5" w:rsidRPr="002B38B5">
        <w:rPr>
          <w:b/>
          <w:bCs/>
        </w:rPr>
        <w:t>O</w:t>
      </w:r>
      <w:r w:rsidRPr="002B38B5">
        <w:rPr>
          <w:b/>
          <w:bCs/>
        </w:rPr>
        <w:t>nline ITS communication standards database from ITU</w:t>
      </w:r>
      <w:r>
        <w:t xml:space="preserve">: </w:t>
      </w:r>
      <w:r w:rsidR="009D117C">
        <w:t xml:space="preserve">Related to an LSin </w:t>
      </w:r>
      <w:r w:rsidR="009D117C" w:rsidRPr="009D117C">
        <w:t>RP-220044</w:t>
      </w:r>
      <w:r w:rsidR="009D117C">
        <w:t xml:space="preserve">, </w:t>
      </w:r>
      <w:r>
        <w:t xml:space="preserve">RAN </w:t>
      </w:r>
      <w:r w:rsidR="002B38B5">
        <w:t xml:space="preserve">approved LSout </w:t>
      </w:r>
      <w:r w:rsidRPr="00AD30C4">
        <w:t>RP-220</w:t>
      </w:r>
      <w:r>
        <w:t>912</w:t>
      </w:r>
      <w:r w:rsidR="002B38B5">
        <w:t xml:space="preserve"> to: SA</w:t>
      </w:r>
      <w:r w:rsidR="009D117C">
        <w:t>.</w:t>
      </w:r>
    </w:p>
    <w:p w14:paraId="3010C66F" w14:textId="77777777" w:rsidR="00D348FA" w:rsidRDefault="00D348FA" w:rsidP="001F7160">
      <w:pPr>
        <w:pStyle w:val="B2"/>
        <w:spacing w:after="0"/>
        <w:rPr>
          <w:highlight w:val="yellow"/>
        </w:rPr>
      </w:pPr>
    </w:p>
    <w:p w14:paraId="374472F4" w14:textId="5843CF62" w:rsidR="00FE7C9A" w:rsidRPr="009F2A77" w:rsidRDefault="00FE7C9A" w:rsidP="00FE7C9A">
      <w:pPr>
        <w:pStyle w:val="B1"/>
        <w:snapToGrid w:val="0"/>
      </w:pPr>
      <w:r w:rsidRPr="009F2A77">
        <w:t>-</w:t>
      </w:r>
      <w:r w:rsidRPr="009F2A77">
        <w:tab/>
      </w:r>
      <w:r w:rsidRPr="009F2A77">
        <w:rPr>
          <w:b/>
        </w:rPr>
        <w:t>Liaison statements</w:t>
      </w:r>
      <w:r w:rsidRPr="009F2A77">
        <w:t xml:space="preserve">/Letters to ITU: incoming: </w:t>
      </w:r>
      <w:r w:rsidR="009F2A77" w:rsidRPr="009F2A77">
        <w:t>23</w:t>
      </w:r>
      <w:r w:rsidRPr="009F2A77">
        <w:t xml:space="preserve">, outgoing </w:t>
      </w:r>
      <w:r w:rsidR="009F2A77">
        <w:t>9</w:t>
      </w:r>
      <w:r w:rsidRPr="009F2A77">
        <w:t xml:space="preserve"> (see Annex C)</w:t>
      </w:r>
    </w:p>
    <w:p w14:paraId="4AEE5343" w14:textId="164CDC26" w:rsidR="00DC355F" w:rsidRDefault="00FE7C9A" w:rsidP="00DC355F">
      <w:pPr>
        <w:pStyle w:val="B1"/>
        <w:spacing w:after="0"/>
      </w:pPr>
      <w:r w:rsidRPr="00DC355F">
        <w:t>-</w:t>
      </w:r>
      <w:r w:rsidRPr="00DC355F">
        <w:tab/>
      </w:r>
      <w:r w:rsidRPr="00DC355F">
        <w:rPr>
          <w:b/>
        </w:rPr>
        <w:t>WI summar</w:t>
      </w:r>
      <w:r w:rsidR="00451CF9" w:rsidRPr="00DC355F">
        <w:rPr>
          <w:b/>
        </w:rPr>
        <w:t>y</w:t>
      </w:r>
      <w:r w:rsidRPr="00DC355F">
        <w:t xml:space="preserve">: </w:t>
      </w:r>
      <w:r w:rsidR="000A3F20">
        <w:t>26</w:t>
      </w:r>
      <w:r w:rsidR="0071166C" w:rsidRPr="00DC355F">
        <w:t xml:space="preserve"> WI summar</w:t>
      </w:r>
      <w:r w:rsidR="000A3F20">
        <w:t>ies</w:t>
      </w:r>
      <w:r w:rsidR="0071166C" w:rsidRPr="00DC355F">
        <w:t xml:space="preserve"> w</w:t>
      </w:r>
      <w:r w:rsidR="000A3F20">
        <w:t>ere</w:t>
      </w:r>
      <w:r w:rsidR="0071166C" w:rsidRPr="00DC355F">
        <w:t xml:space="preserve"> approved.</w:t>
      </w:r>
      <w:r w:rsidR="00DC355F" w:rsidRPr="00DC355F">
        <w:t>:</w:t>
      </w:r>
    </w:p>
    <w:p w14:paraId="424AF694" w14:textId="3F44929E" w:rsidR="00DC355F" w:rsidRDefault="00DC355F" w:rsidP="00DC355F">
      <w:pPr>
        <w:pStyle w:val="B2"/>
        <w:spacing w:after="0"/>
      </w:pPr>
      <w:r>
        <w:t>-</w:t>
      </w:r>
      <w:r>
        <w:tab/>
      </w:r>
      <w:r w:rsidRPr="00DC355F">
        <w:t>FS_NR_ENDC_combo_rules</w:t>
      </w:r>
      <w:r w:rsidRPr="00DC355F">
        <w:tab/>
      </w:r>
      <w:r>
        <w:tab/>
      </w:r>
      <w:r>
        <w:tab/>
      </w:r>
      <w:r w:rsidRPr="00DC355F">
        <w:t>RP-220165</w:t>
      </w:r>
      <w:r w:rsidR="00B3083D">
        <w:t>*</w:t>
      </w:r>
    </w:p>
    <w:p w14:paraId="50E25096" w14:textId="0EA56F16" w:rsidR="00DC355F" w:rsidRDefault="00DC355F" w:rsidP="00DC355F">
      <w:pPr>
        <w:pStyle w:val="B2"/>
        <w:spacing w:after="0"/>
      </w:pPr>
      <w:r>
        <w:t>-</w:t>
      </w:r>
      <w:r>
        <w:tab/>
        <w:t>NR_feMIMO-Core</w:t>
      </w:r>
      <w:r>
        <w:tab/>
      </w:r>
      <w:r>
        <w:tab/>
      </w:r>
      <w:r>
        <w:tab/>
      </w:r>
      <w:r>
        <w:tab/>
      </w:r>
      <w:r>
        <w:tab/>
      </w:r>
      <w:r>
        <w:tab/>
        <w:t>RP-220802</w:t>
      </w:r>
    </w:p>
    <w:p w14:paraId="153A714C" w14:textId="4908959E" w:rsidR="00DC355F" w:rsidRDefault="00DC355F" w:rsidP="00DC355F">
      <w:pPr>
        <w:pStyle w:val="B2"/>
        <w:spacing w:after="0"/>
      </w:pPr>
      <w:r>
        <w:t>-</w:t>
      </w:r>
      <w:r>
        <w:tab/>
        <w:t>NR_SL_enh-Core</w:t>
      </w:r>
      <w:r>
        <w:tab/>
      </w:r>
      <w:r>
        <w:tab/>
      </w:r>
      <w:r>
        <w:tab/>
      </w:r>
      <w:r>
        <w:tab/>
      </w:r>
      <w:r>
        <w:tab/>
      </w:r>
      <w:r>
        <w:tab/>
        <w:t>RP-220521</w:t>
      </w:r>
    </w:p>
    <w:p w14:paraId="7E192C2D" w14:textId="20B9BEEC" w:rsidR="00DC355F" w:rsidRDefault="00DC355F" w:rsidP="00DC355F">
      <w:pPr>
        <w:pStyle w:val="B2"/>
        <w:spacing w:after="0"/>
      </w:pPr>
      <w:r>
        <w:t>-</w:t>
      </w:r>
      <w:r>
        <w:tab/>
        <w:t>NR_DSS-Core</w:t>
      </w:r>
      <w:r>
        <w:tab/>
      </w:r>
      <w:r>
        <w:tab/>
      </w:r>
      <w:r>
        <w:tab/>
      </w:r>
      <w:r>
        <w:tab/>
      </w:r>
      <w:r>
        <w:tab/>
      </w:r>
      <w:r>
        <w:tab/>
      </w:r>
      <w:r>
        <w:tab/>
        <w:t>RP-220464</w:t>
      </w:r>
    </w:p>
    <w:p w14:paraId="26C0A3B3" w14:textId="7D25CC68" w:rsidR="00DC355F" w:rsidRDefault="00DC355F" w:rsidP="00DC355F">
      <w:pPr>
        <w:pStyle w:val="B2"/>
        <w:spacing w:after="0"/>
      </w:pPr>
      <w:r>
        <w:t>-</w:t>
      </w:r>
      <w:r>
        <w:tab/>
        <w:t>NR_cov_enh-Core</w:t>
      </w:r>
      <w:r>
        <w:tab/>
      </w:r>
      <w:r>
        <w:tab/>
      </w:r>
      <w:r>
        <w:tab/>
      </w:r>
      <w:r>
        <w:tab/>
      </w:r>
      <w:r>
        <w:tab/>
      </w:r>
      <w:r>
        <w:tab/>
        <w:t>RP-220564</w:t>
      </w:r>
    </w:p>
    <w:p w14:paraId="4754CC7D" w14:textId="4C1A7A56" w:rsidR="00DC355F" w:rsidRDefault="00DC355F" w:rsidP="00DC355F">
      <w:pPr>
        <w:pStyle w:val="B2"/>
        <w:spacing w:after="0"/>
      </w:pPr>
      <w:r>
        <w:t>-</w:t>
      </w:r>
      <w:r>
        <w:tab/>
        <w:t>NR_pos_enh-Core</w:t>
      </w:r>
      <w:r>
        <w:tab/>
      </w:r>
      <w:r>
        <w:tab/>
      </w:r>
      <w:r>
        <w:tab/>
      </w:r>
      <w:r>
        <w:tab/>
      </w:r>
      <w:r>
        <w:tab/>
      </w:r>
      <w:r>
        <w:tab/>
        <w:t>RP-220919</w:t>
      </w:r>
    </w:p>
    <w:p w14:paraId="1B35B5AC" w14:textId="230FD6A2" w:rsidR="00DC355F" w:rsidRDefault="00DC355F" w:rsidP="00DC355F">
      <w:pPr>
        <w:pStyle w:val="B2"/>
        <w:spacing w:after="0"/>
      </w:pPr>
      <w:r>
        <w:t>-</w:t>
      </w:r>
      <w:r>
        <w:tab/>
        <w:t>NR_MBS-Core</w:t>
      </w:r>
      <w:r>
        <w:tab/>
      </w:r>
      <w:r>
        <w:tab/>
      </w:r>
      <w:r>
        <w:tab/>
      </w:r>
      <w:r>
        <w:tab/>
      </w:r>
      <w:r>
        <w:tab/>
      </w:r>
      <w:r>
        <w:tab/>
      </w:r>
      <w:r>
        <w:tab/>
        <w:t>RP-220408</w:t>
      </w:r>
    </w:p>
    <w:p w14:paraId="76874E4A" w14:textId="6733725C" w:rsidR="00DC355F" w:rsidRDefault="00DC355F" w:rsidP="00DC355F">
      <w:pPr>
        <w:pStyle w:val="B2"/>
        <w:spacing w:after="0"/>
      </w:pPr>
      <w:r>
        <w:t>-</w:t>
      </w:r>
      <w:r>
        <w:tab/>
        <w:t>LTE_NR_DC_enh2-Core</w:t>
      </w:r>
      <w:r>
        <w:tab/>
      </w:r>
      <w:r>
        <w:tab/>
      </w:r>
      <w:r>
        <w:tab/>
      </w:r>
      <w:r>
        <w:tab/>
        <w:t>RP-220410</w:t>
      </w:r>
    </w:p>
    <w:p w14:paraId="3FD35FAC" w14:textId="3BB72C5B" w:rsidR="00DC355F" w:rsidRDefault="00DC355F" w:rsidP="00DC355F">
      <w:pPr>
        <w:pStyle w:val="B2"/>
        <w:spacing w:after="0"/>
      </w:pPr>
      <w:r>
        <w:t>-</w:t>
      </w:r>
      <w:r>
        <w:tab/>
        <w:t>NR_SmallData_INACTIVE-Core</w:t>
      </w:r>
      <w:r>
        <w:tab/>
      </w:r>
      <w:r>
        <w:tab/>
        <w:t>RP-220154</w:t>
      </w:r>
    </w:p>
    <w:p w14:paraId="2B0A2DD1" w14:textId="57B93987" w:rsidR="00DC355F" w:rsidRDefault="00DC355F" w:rsidP="00DC355F">
      <w:pPr>
        <w:pStyle w:val="B2"/>
        <w:spacing w:after="0"/>
      </w:pPr>
      <w:r>
        <w:t>-</w:t>
      </w:r>
      <w:r>
        <w:tab/>
        <w:t>LTE_NR_MUSIM-Core</w:t>
      </w:r>
      <w:r>
        <w:tab/>
      </w:r>
      <w:r>
        <w:tab/>
      </w:r>
      <w:r>
        <w:tab/>
      </w:r>
      <w:r>
        <w:tab/>
      </w:r>
      <w:r>
        <w:tab/>
        <w:t>RP-220604</w:t>
      </w:r>
    </w:p>
    <w:p w14:paraId="408C66B8" w14:textId="04B8C417" w:rsidR="00DC355F" w:rsidRDefault="00DC355F" w:rsidP="00DC355F">
      <w:pPr>
        <w:pStyle w:val="B2"/>
        <w:spacing w:after="0"/>
      </w:pPr>
      <w:r>
        <w:t>-</w:t>
      </w:r>
      <w:r>
        <w:tab/>
        <w:t>NR_UDC-Core</w:t>
      </w:r>
      <w:r>
        <w:tab/>
      </w:r>
      <w:r>
        <w:tab/>
      </w:r>
      <w:r>
        <w:tab/>
      </w:r>
      <w:r>
        <w:tab/>
      </w:r>
      <w:r>
        <w:tab/>
      </w:r>
      <w:r>
        <w:tab/>
      </w:r>
      <w:r>
        <w:tab/>
        <w:t>RP-220142</w:t>
      </w:r>
    </w:p>
    <w:p w14:paraId="654D78BC" w14:textId="291CDBAA" w:rsidR="00DC355F" w:rsidRDefault="00DC355F" w:rsidP="00DC355F">
      <w:pPr>
        <w:pStyle w:val="B2"/>
        <w:spacing w:after="0"/>
      </w:pPr>
      <w:r>
        <w:t>-</w:t>
      </w:r>
      <w:r>
        <w:tab/>
        <w:t>NR_SL_relay-Core</w:t>
      </w:r>
      <w:r>
        <w:tab/>
      </w:r>
      <w:r>
        <w:tab/>
      </w:r>
      <w:r>
        <w:tab/>
      </w:r>
      <w:r>
        <w:tab/>
      </w:r>
      <w:r>
        <w:tab/>
      </w:r>
      <w:r>
        <w:tab/>
        <w:t>RP-220211</w:t>
      </w:r>
    </w:p>
    <w:p w14:paraId="681DA09B" w14:textId="77338EE8" w:rsidR="00DC355F" w:rsidRDefault="00DC355F" w:rsidP="00DC355F">
      <w:pPr>
        <w:pStyle w:val="B2"/>
        <w:spacing w:after="0"/>
      </w:pPr>
      <w:r>
        <w:t>-</w:t>
      </w:r>
      <w:r>
        <w:tab/>
        <w:t>NG_RAN_PRN_enh-Core</w:t>
      </w:r>
      <w:r>
        <w:tab/>
      </w:r>
      <w:r>
        <w:tab/>
      </w:r>
      <w:r>
        <w:tab/>
      </w:r>
      <w:r>
        <w:tab/>
        <w:t>RP-220562</w:t>
      </w:r>
    </w:p>
    <w:p w14:paraId="53A7521E" w14:textId="4DE1075D" w:rsidR="00DC355F" w:rsidRDefault="00DC355F" w:rsidP="00DC355F">
      <w:pPr>
        <w:pStyle w:val="B2"/>
        <w:spacing w:after="0"/>
      </w:pPr>
      <w:r>
        <w:t>-</w:t>
      </w:r>
      <w:r>
        <w:tab/>
        <w:t>NR_QoE-Core</w:t>
      </w:r>
      <w:r>
        <w:tab/>
      </w:r>
      <w:r>
        <w:tab/>
      </w:r>
      <w:r>
        <w:tab/>
      </w:r>
      <w:r>
        <w:tab/>
      </w:r>
      <w:r>
        <w:tab/>
      </w:r>
      <w:r>
        <w:tab/>
      </w:r>
      <w:r>
        <w:tab/>
        <w:t>RP-220556</w:t>
      </w:r>
    </w:p>
    <w:p w14:paraId="550633BF" w14:textId="6E757C6C" w:rsidR="00DC355F" w:rsidRDefault="00DC355F" w:rsidP="00DC355F">
      <w:pPr>
        <w:pStyle w:val="B2"/>
        <w:spacing w:after="0"/>
      </w:pPr>
      <w:r>
        <w:t>-</w:t>
      </w:r>
      <w:r>
        <w:tab/>
        <w:t>LTE_NR_arch_evo_enh-Core</w:t>
      </w:r>
      <w:r>
        <w:tab/>
      </w:r>
      <w:r>
        <w:tab/>
      </w:r>
      <w:r>
        <w:tab/>
        <w:t>RP-220560</w:t>
      </w:r>
    </w:p>
    <w:p w14:paraId="69FC00F9" w14:textId="2C3331B3" w:rsidR="00DC355F" w:rsidRDefault="00DC355F" w:rsidP="00DC355F">
      <w:pPr>
        <w:pStyle w:val="B2"/>
        <w:spacing w:after="0"/>
      </w:pPr>
      <w:r>
        <w:t>-</w:t>
      </w:r>
      <w:r>
        <w:tab/>
        <w:t>NR_ENDC_SON_MDT_enh-Core</w:t>
      </w:r>
      <w:r>
        <w:tab/>
      </w:r>
      <w:r>
        <w:tab/>
        <w:t>RP-220822</w:t>
      </w:r>
    </w:p>
    <w:p w14:paraId="03BE4174" w14:textId="38729452" w:rsidR="00DC355F" w:rsidRDefault="00DC355F" w:rsidP="00DC355F">
      <w:pPr>
        <w:pStyle w:val="B2"/>
        <w:spacing w:after="0"/>
      </w:pPr>
      <w:r>
        <w:t>-</w:t>
      </w:r>
      <w:r>
        <w:tab/>
        <w:t>NR_FR1_TRP_TRS-Core</w:t>
      </w:r>
      <w:r>
        <w:tab/>
      </w:r>
      <w:r>
        <w:tab/>
      </w:r>
      <w:r>
        <w:tab/>
      </w:r>
      <w:r>
        <w:tab/>
        <w:t>RP-220606</w:t>
      </w:r>
    </w:p>
    <w:p w14:paraId="34E1AF52" w14:textId="0143193A" w:rsidR="00DC355F" w:rsidRDefault="00DC355F" w:rsidP="00DC355F">
      <w:pPr>
        <w:pStyle w:val="B2"/>
        <w:spacing w:after="0"/>
      </w:pPr>
      <w:r>
        <w:t>-</w:t>
      </w:r>
      <w:r>
        <w:tab/>
        <w:t>NR_DL1024QAM_FR1-Core</w:t>
      </w:r>
      <w:r>
        <w:tab/>
      </w:r>
      <w:r>
        <w:tab/>
      </w:r>
      <w:r>
        <w:tab/>
        <w:t>RP-220191</w:t>
      </w:r>
    </w:p>
    <w:p w14:paraId="510FAEC3" w14:textId="1A3CAC91" w:rsidR="00DC355F" w:rsidRDefault="00DC355F" w:rsidP="00DC355F">
      <w:pPr>
        <w:pStyle w:val="B2"/>
        <w:spacing w:after="0"/>
      </w:pPr>
      <w:r>
        <w:t>-</w:t>
      </w:r>
      <w:r>
        <w:tab/>
        <w:t>NR_HST_FR1_enh-Core</w:t>
      </w:r>
      <w:r>
        <w:tab/>
      </w:r>
      <w:r>
        <w:tab/>
      </w:r>
      <w:r>
        <w:tab/>
      </w:r>
      <w:r>
        <w:tab/>
        <w:t>RP-220631</w:t>
      </w:r>
    </w:p>
    <w:p w14:paraId="61B03DBD" w14:textId="5B3EB062" w:rsidR="00DC355F" w:rsidRDefault="00DC355F" w:rsidP="00DC355F">
      <w:pPr>
        <w:pStyle w:val="B2"/>
        <w:spacing w:after="0"/>
      </w:pPr>
      <w:r>
        <w:t>-</w:t>
      </w:r>
      <w:r>
        <w:tab/>
        <w:t>NR_HST_FR2-Core</w:t>
      </w:r>
      <w:r>
        <w:tab/>
      </w:r>
      <w:r>
        <w:tab/>
      </w:r>
      <w:r>
        <w:tab/>
      </w:r>
      <w:r>
        <w:tab/>
      </w:r>
      <w:r>
        <w:tab/>
      </w:r>
      <w:r>
        <w:tab/>
        <w:t>RP-220316</w:t>
      </w:r>
    </w:p>
    <w:p w14:paraId="413D5FC4" w14:textId="0F9E4823" w:rsidR="00DC355F" w:rsidRDefault="00DC355F" w:rsidP="00DC355F">
      <w:pPr>
        <w:pStyle w:val="B2"/>
        <w:spacing w:after="0"/>
      </w:pPr>
      <w:r>
        <w:t>-</w:t>
      </w:r>
      <w:r>
        <w:tab/>
        <w:t>NR_RF_FR1_enh-Core</w:t>
      </w:r>
      <w:r>
        <w:tab/>
      </w:r>
      <w:r>
        <w:tab/>
      </w:r>
      <w:r>
        <w:tab/>
      </w:r>
      <w:r>
        <w:tab/>
      </w:r>
      <w:r>
        <w:tab/>
        <w:t>RP-220682</w:t>
      </w:r>
    </w:p>
    <w:p w14:paraId="6A8FAF74" w14:textId="0B289166" w:rsidR="00DC355F" w:rsidRDefault="00DC355F" w:rsidP="00DC355F">
      <w:pPr>
        <w:pStyle w:val="B2"/>
        <w:spacing w:after="0"/>
      </w:pPr>
      <w:r>
        <w:t>-</w:t>
      </w:r>
      <w:r>
        <w:tab/>
        <w:t>NR_MG_enh-Core</w:t>
      </w:r>
      <w:r>
        <w:tab/>
      </w:r>
      <w:r>
        <w:tab/>
      </w:r>
      <w:r>
        <w:tab/>
      </w:r>
      <w:r>
        <w:tab/>
      </w:r>
      <w:r>
        <w:tab/>
      </w:r>
      <w:r>
        <w:tab/>
        <w:t>RP-220752</w:t>
      </w:r>
    </w:p>
    <w:p w14:paraId="254AD966" w14:textId="6155D7BE" w:rsidR="00DC355F" w:rsidRDefault="00DC355F" w:rsidP="00DC355F">
      <w:pPr>
        <w:pStyle w:val="B2"/>
        <w:spacing w:after="0"/>
      </w:pPr>
      <w:r>
        <w:t>-</w:t>
      </w:r>
      <w:r>
        <w:tab/>
        <w:t>NR_repeaters-Core</w:t>
      </w:r>
      <w:r>
        <w:tab/>
      </w:r>
      <w:r>
        <w:tab/>
      </w:r>
      <w:r>
        <w:tab/>
      </w:r>
      <w:r>
        <w:tab/>
      </w:r>
      <w:r>
        <w:tab/>
      </w:r>
      <w:r>
        <w:tab/>
        <w:t>RP-220544</w:t>
      </w:r>
    </w:p>
    <w:p w14:paraId="4382D2E1" w14:textId="5ACB4D93" w:rsidR="00DC355F" w:rsidRDefault="00DC355F" w:rsidP="00DC355F">
      <w:pPr>
        <w:pStyle w:val="B2"/>
        <w:spacing w:after="0"/>
      </w:pPr>
      <w:r>
        <w:t>-</w:t>
      </w:r>
      <w:r>
        <w:tab/>
        <w:t>NR_RF_TxD-Core</w:t>
      </w:r>
      <w:r>
        <w:tab/>
      </w:r>
      <w:r>
        <w:tab/>
      </w:r>
      <w:r>
        <w:tab/>
      </w:r>
      <w:r>
        <w:tab/>
      </w:r>
      <w:r>
        <w:tab/>
      </w:r>
      <w:r>
        <w:tab/>
        <w:t>RP-220923</w:t>
      </w:r>
    </w:p>
    <w:p w14:paraId="0CE0DDC1" w14:textId="094D7A50" w:rsidR="00DC355F" w:rsidRDefault="00DC355F" w:rsidP="00DC355F">
      <w:pPr>
        <w:pStyle w:val="B2"/>
        <w:spacing w:after="0"/>
      </w:pPr>
      <w:r>
        <w:t>-</w:t>
      </w:r>
      <w:r>
        <w:tab/>
        <w:t>NB_IOTenh4_LTE_eMTC6-Core</w:t>
      </w:r>
      <w:r>
        <w:tab/>
      </w:r>
      <w:r>
        <w:tab/>
        <w:t>RP-220530</w:t>
      </w:r>
    </w:p>
    <w:p w14:paraId="70153945" w14:textId="44B991FD" w:rsidR="006308B8" w:rsidRDefault="00DC355F" w:rsidP="00DC355F">
      <w:pPr>
        <w:pStyle w:val="B2"/>
        <w:spacing w:after="0"/>
      </w:pPr>
      <w:r>
        <w:t>-</w:t>
      </w:r>
      <w:r>
        <w:tab/>
        <w:t>LTE_terr_bcast_bands_part1-Core</w:t>
      </w:r>
      <w:r>
        <w:tab/>
      </w:r>
      <w:r>
        <w:tab/>
        <w:t>RP-220445</w:t>
      </w:r>
    </w:p>
    <w:p w14:paraId="1E22618B" w14:textId="2F82D5B7" w:rsidR="00B3083D" w:rsidRPr="00A43FFB" w:rsidRDefault="00B3083D" w:rsidP="00DC355F">
      <w:pPr>
        <w:pStyle w:val="B2"/>
        <w:spacing w:after="0"/>
        <w:rPr>
          <w:highlight w:val="yellow"/>
        </w:rPr>
      </w:pPr>
      <w:r>
        <w:t>*: voluntary input as a WI summary is not mandatory for a SI</w:t>
      </w:r>
    </w:p>
    <w:p w14:paraId="44BDDC7E" w14:textId="145A3FA3" w:rsidR="00FE7C9A" w:rsidRPr="0069204C" w:rsidRDefault="00451CF9" w:rsidP="0069204C">
      <w:pPr>
        <w:pStyle w:val="B1"/>
        <w:spacing w:after="0"/>
      </w:pPr>
      <w:r w:rsidRPr="0069204C">
        <w:tab/>
      </w:r>
      <w:r w:rsidR="00FE7C9A" w:rsidRPr="0069204C">
        <w:t>Note</w:t>
      </w:r>
      <w:r w:rsidR="0069204C" w:rsidRPr="0069204C">
        <w:t xml:space="preserve"> 1</w:t>
      </w:r>
      <w:r w:rsidR="00FE7C9A" w:rsidRPr="0069204C">
        <w:t>: The rapporteur has to provide a WI summary to the RAN meeting at which a Core part WI is declared to be 100% complete; this WI summary has to be reviewed by the leading WG of the WI before</w:t>
      </w:r>
      <w:r w:rsidR="009D2C87" w:rsidRPr="0069204C">
        <w:t xml:space="preserve"> submission to RAN</w:t>
      </w:r>
      <w:r w:rsidR="00FE7C9A" w:rsidRPr="0069204C">
        <w:t xml:space="preserve"> to check the technical correctness. Spectrum related Core part WI</w:t>
      </w:r>
      <w:r w:rsidR="009D2C87" w:rsidRPr="0069204C">
        <w:t>s</w:t>
      </w:r>
      <w:r w:rsidR="00FE7C9A" w:rsidRPr="0069204C">
        <w:t xml:space="preserve"> are excluded from this activity.</w:t>
      </w:r>
    </w:p>
    <w:p w14:paraId="6547FF1E" w14:textId="4B547F49" w:rsidR="0069204C" w:rsidRPr="00A43FFB" w:rsidRDefault="0069204C" w:rsidP="0069204C">
      <w:pPr>
        <w:pStyle w:val="B1"/>
        <w:rPr>
          <w:highlight w:val="yellow"/>
        </w:rPr>
      </w:pPr>
      <w:r w:rsidRPr="0069204C">
        <w:t>-</w:t>
      </w:r>
      <w:r w:rsidRPr="0069204C">
        <w:tab/>
        <w:t>Note 2: The following 4 WIs were completed but it was missed to provide a WI summary to RAN #95e:</w:t>
      </w:r>
      <w:r>
        <w:t xml:space="preserve"> NR_IIOT_URLLC_enh-Core, NR_UE_pow_sav_enh-Core, UPIP_SEC_LTE-RAN-Core, NR_RRM_enh2-Core</w:t>
      </w:r>
    </w:p>
    <w:p w14:paraId="51385CDA" w14:textId="5126814F" w:rsidR="00701611" w:rsidRPr="000317F9" w:rsidRDefault="00FE7C9A" w:rsidP="00701611">
      <w:pPr>
        <w:pStyle w:val="B1"/>
        <w:snapToGrid w:val="0"/>
        <w:spacing w:after="120"/>
      </w:pPr>
      <w:r w:rsidRPr="000317F9">
        <w:t>-</w:t>
      </w:r>
      <w:r w:rsidRPr="000317F9">
        <w:tab/>
      </w:r>
      <w:r w:rsidR="00546FD1" w:rsidRPr="000317F9">
        <w:t>5</w:t>
      </w:r>
      <w:r w:rsidR="000317F9">
        <w:t>5</w:t>
      </w:r>
      <w:r w:rsidRPr="000317F9">
        <w:t xml:space="preserve"> </w:t>
      </w:r>
      <w:r w:rsidRPr="000317F9">
        <w:rPr>
          <w:u w:val="single"/>
        </w:rPr>
        <w:t>closed work items</w:t>
      </w:r>
      <w:r w:rsidRPr="000317F9">
        <w:t xml:space="preserve"> (WI) (</w:t>
      </w:r>
      <w:r w:rsidR="000317F9">
        <w:t>39</w:t>
      </w:r>
      <w:r w:rsidRPr="000317F9">
        <w:t xml:space="preserve"> Core, </w:t>
      </w:r>
      <w:r w:rsidR="00546FD1" w:rsidRPr="000317F9">
        <w:t>1</w:t>
      </w:r>
      <w:r w:rsidR="000317F9">
        <w:t>1</w:t>
      </w:r>
      <w:r w:rsidRPr="000317F9">
        <w:t xml:space="preserve"> Perf., </w:t>
      </w:r>
      <w:r w:rsidR="000317F9" w:rsidRPr="000317F9">
        <w:t>5</w:t>
      </w:r>
      <w:r w:rsidRPr="000317F9">
        <w:t xml:space="preserve"> Testing):</w:t>
      </w:r>
    </w:p>
    <w:p w14:paraId="6E7CAE8B" w14:textId="00BCD98A" w:rsidR="00662C0A" w:rsidRPr="00662C0A" w:rsidRDefault="00662C0A" w:rsidP="00935E5F">
      <w:pPr>
        <w:pStyle w:val="B2"/>
        <w:spacing w:after="0"/>
      </w:pPr>
      <w:r w:rsidRPr="00662C0A">
        <w:t>-</w:t>
      </w:r>
      <w:r w:rsidRPr="00662C0A">
        <w:tab/>
      </w:r>
      <w:r w:rsidR="003E4CF5">
        <w:t>7</w:t>
      </w:r>
      <w:r w:rsidRPr="00662C0A">
        <w:t xml:space="preserve"> RAN1 led </w:t>
      </w:r>
      <w:r w:rsidR="003E4CF5">
        <w:t xml:space="preserve">Core part </w:t>
      </w:r>
      <w:r w:rsidRPr="00662C0A">
        <w:t>WIs:</w:t>
      </w:r>
    </w:p>
    <w:p w14:paraId="7DB1C7CA" w14:textId="71ACFDEA" w:rsidR="003E4CF5" w:rsidRDefault="003E4CF5" w:rsidP="003E4CF5">
      <w:pPr>
        <w:pStyle w:val="B3"/>
        <w:spacing w:after="0"/>
      </w:pPr>
      <w:r>
        <w:t>-</w:t>
      </w:r>
      <w:r>
        <w:tab/>
        <w:t>Further enhancements on MIMO for NR (860140, NR_feMIMO-Core)</w:t>
      </w:r>
    </w:p>
    <w:p w14:paraId="284A7E87" w14:textId="5F0FE32D" w:rsidR="003E4CF5" w:rsidRDefault="003E4CF5" w:rsidP="003E4CF5">
      <w:pPr>
        <w:pStyle w:val="B3"/>
        <w:spacing w:after="0"/>
      </w:pPr>
      <w:r>
        <w:t>-</w:t>
      </w:r>
      <w:r>
        <w:tab/>
        <w:t>NR Sidelink enhancement (860142, NR_SL_enh-Core)</w:t>
      </w:r>
    </w:p>
    <w:p w14:paraId="4CE4DB7B" w14:textId="07AFA983" w:rsidR="003E4CF5" w:rsidRDefault="003E4CF5" w:rsidP="003E4CF5">
      <w:pPr>
        <w:pStyle w:val="B3"/>
        <w:spacing w:after="0"/>
      </w:pPr>
      <w:r>
        <w:t>-</w:t>
      </w:r>
      <w:r>
        <w:tab/>
        <w:t>NR Dynamic spectrum sharing (DSS) (860143, NR_DSS-Core)</w:t>
      </w:r>
    </w:p>
    <w:p w14:paraId="02C4E0BE" w14:textId="7BCC14F0" w:rsidR="003E4CF5" w:rsidRDefault="003E4CF5" w:rsidP="003E4CF5">
      <w:pPr>
        <w:pStyle w:val="B3"/>
        <w:spacing w:after="0"/>
      </w:pPr>
      <w:r>
        <w:lastRenderedPageBreak/>
        <w:t>-</w:t>
      </w:r>
      <w:r>
        <w:tab/>
        <w:t>NR coverage enhancements (900161, NR_cov_enh-Core)</w:t>
      </w:r>
    </w:p>
    <w:p w14:paraId="55EE9172" w14:textId="0E64E05D" w:rsidR="003E4CF5" w:rsidRDefault="003E4CF5" w:rsidP="003E4CF5">
      <w:pPr>
        <w:pStyle w:val="B3"/>
        <w:spacing w:after="0"/>
      </w:pPr>
      <w:r>
        <w:t>-</w:t>
      </w:r>
      <w:r>
        <w:tab/>
        <w:t>NR positioning enhancements (900160, NR_pos_enh-Core)</w:t>
      </w:r>
    </w:p>
    <w:p w14:paraId="3C4E93A4" w14:textId="2F5FC0A2" w:rsidR="003E4CF5" w:rsidRDefault="003E4CF5" w:rsidP="003E4CF5">
      <w:pPr>
        <w:pStyle w:val="B3"/>
        <w:spacing w:after="0"/>
      </w:pPr>
      <w:r>
        <w:t>-</w:t>
      </w:r>
      <w:r>
        <w:tab/>
        <w:t>Additional enhancements for NB-IoT and LTE-MTC (860144, NB_IOTenh4_LTE_eMTC6-Core)</w:t>
      </w:r>
    </w:p>
    <w:p w14:paraId="2D35EF8C" w14:textId="7D16BA2B" w:rsidR="00662C0A" w:rsidRDefault="003E4CF5" w:rsidP="00A07CEB">
      <w:pPr>
        <w:pStyle w:val="B3"/>
        <w:spacing w:after="120"/>
        <w:rPr>
          <w:highlight w:val="yellow"/>
        </w:rPr>
      </w:pPr>
      <w:r>
        <w:t>-</w:t>
      </w:r>
      <w:r>
        <w:tab/>
        <w:t>New bands and bandwidth allocation for 5G terrestrial broadcast - part 1</w:t>
      </w:r>
      <w:r>
        <w:br/>
        <w:t>(911120, LTE_terr_bcast_bands_part1-Core)</w:t>
      </w:r>
    </w:p>
    <w:p w14:paraId="10E25E94" w14:textId="1990F75E" w:rsidR="00662C0A" w:rsidRPr="00662C0A" w:rsidRDefault="00662C0A" w:rsidP="00662C0A">
      <w:pPr>
        <w:pStyle w:val="B2"/>
        <w:spacing w:after="0"/>
      </w:pPr>
      <w:r w:rsidRPr="00662C0A">
        <w:t>-</w:t>
      </w:r>
      <w:r w:rsidRPr="00662C0A">
        <w:tab/>
      </w:r>
      <w:r w:rsidR="003E4CF5">
        <w:t>8</w:t>
      </w:r>
      <w:r w:rsidRPr="00662C0A">
        <w:t xml:space="preserve"> RAN</w:t>
      </w:r>
      <w:r>
        <w:t>2</w:t>
      </w:r>
      <w:r w:rsidRPr="00662C0A">
        <w:t xml:space="preserve"> led </w:t>
      </w:r>
      <w:r w:rsidR="003E4CF5">
        <w:t xml:space="preserve">Core part </w:t>
      </w:r>
      <w:r w:rsidRPr="00662C0A">
        <w:t>WIs:</w:t>
      </w:r>
    </w:p>
    <w:p w14:paraId="0A5EA45A" w14:textId="2D6BD863" w:rsidR="003E4CF5" w:rsidRDefault="003E4CF5" w:rsidP="003E4CF5">
      <w:pPr>
        <w:pStyle w:val="B3"/>
        <w:spacing w:after="0"/>
      </w:pPr>
      <w:r>
        <w:t>-</w:t>
      </w:r>
      <w:r>
        <w:tab/>
        <w:t>Enhanced Industrial Internet of Things (IoT) and ultra-reliable and low latency communication (URLLC) support for NR (860145, NR_IIOT_URLLC_enh-Core)</w:t>
      </w:r>
    </w:p>
    <w:p w14:paraId="6BD3D4A7" w14:textId="2842639D" w:rsidR="003E4CF5" w:rsidRDefault="003E4CF5" w:rsidP="003E4CF5">
      <w:pPr>
        <w:pStyle w:val="B3"/>
        <w:spacing w:after="0"/>
      </w:pPr>
      <w:r>
        <w:t>-</w:t>
      </w:r>
      <w:r>
        <w:tab/>
        <w:t>UE power saving enhancements for NR (860147, NR_UE_pow_sav_enh-Core)</w:t>
      </w:r>
    </w:p>
    <w:p w14:paraId="38920135" w14:textId="6AB9A86E" w:rsidR="003E4CF5" w:rsidRDefault="003E4CF5" w:rsidP="003E4CF5">
      <w:pPr>
        <w:pStyle w:val="B3"/>
        <w:spacing w:after="0"/>
      </w:pPr>
      <w:r>
        <w:t>-</w:t>
      </w:r>
      <w:r>
        <w:tab/>
        <w:t>NR multicast and broadcast services (860148, NR_MBS-Core)</w:t>
      </w:r>
    </w:p>
    <w:p w14:paraId="54450F84" w14:textId="07028BED" w:rsidR="003E4CF5" w:rsidRDefault="003E4CF5" w:rsidP="003E4CF5">
      <w:pPr>
        <w:pStyle w:val="B3"/>
        <w:spacing w:after="0"/>
      </w:pPr>
      <w:r>
        <w:t>-</w:t>
      </w:r>
      <w:r>
        <w:tab/>
        <w:t>Further Multi-RAT Dual-Connectivity enhancements (860149, LTE_NR_DC_enh2-Core)</w:t>
      </w:r>
    </w:p>
    <w:p w14:paraId="78711CCE" w14:textId="7C973B04" w:rsidR="003E4CF5" w:rsidRDefault="003E4CF5" w:rsidP="003E4CF5">
      <w:pPr>
        <w:pStyle w:val="B3"/>
        <w:spacing w:after="0"/>
      </w:pPr>
      <w:r>
        <w:t>-</w:t>
      </w:r>
      <w:r>
        <w:tab/>
        <w:t>NR small data transmissions in INACTIVE state (860151, NR_SmallData_INACTIVE-Core)</w:t>
      </w:r>
    </w:p>
    <w:p w14:paraId="266B1395" w14:textId="2B501DC7" w:rsidR="003E4CF5" w:rsidRDefault="003E4CF5" w:rsidP="003E4CF5">
      <w:pPr>
        <w:pStyle w:val="B3"/>
        <w:spacing w:after="0"/>
      </w:pPr>
      <w:r>
        <w:t>-</w:t>
      </w:r>
      <w:r>
        <w:tab/>
        <w:t>Support for Multi-SIM devices for LTE/NR (860163, LTE_NR_MUSIM-Core)</w:t>
      </w:r>
    </w:p>
    <w:p w14:paraId="74DB01A2" w14:textId="48C3E3A6" w:rsidR="003E4CF5" w:rsidRDefault="003E4CF5" w:rsidP="003E4CF5">
      <w:pPr>
        <w:pStyle w:val="B3"/>
        <w:spacing w:after="0"/>
      </w:pPr>
      <w:r>
        <w:t>-</w:t>
      </w:r>
      <w:r>
        <w:tab/>
        <w:t>NR Uplink Data Compression (UDC) (911106, NR_UDC-Core)</w:t>
      </w:r>
    </w:p>
    <w:p w14:paraId="1BEF2423" w14:textId="658C7E7F" w:rsidR="00662C0A" w:rsidRDefault="003E4CF5" w:rsidP="00A07CEB">
      <w:pPr>
        <w:pStyle w:val="B3"/>
        <w:spacing w:after="120"/>
        <w:rPr>
          <w:highlight w:val="yellow"/>
        </w:rPr>
      </w:pPr>
      <w:r>
        <w:t>-</w:t>
      </w:r>
      <w:r>
        <w:tab/>
        <w:t>NR Sidelink Relay (911105, NR_SL_relay-Core)</w:t>
      </w:r>
    </w:p>
    <w:p w14:paraId="2F7E2A09" w14:textId="3E868120" w:rsidR="00662C0A" w:rsidRPr="00662C0A" w:rsidRDefault="00662C0A" w:rsidP="00662C0A">
      <w:pPr>
        <w:pStyle w:val="B2"/>
        <w:spacing w:after="0"/>
      </w:pPr>
      <w:r w:rsidRPr="00662C0A">
        <w:t>-</w:t>
      </w:r>
      <w:r w:rsidRPr="00662C0A">
        <w:tab/>
      </w:r>
      <w:r w:rsidR="00F84446">
        <w:t>5</w:t>
      </w:r>
      <w:r w:rsidRPr="00662C0A">
        <w:t xml:space="preserve"> RAN</w:t>
      </w:r>
      <w:r>
        <w:t>3</w:t>
      </w:r>
      <w:r w:rsidRPr="00662C0A">
        <w:t xml:space="preserve"> led </w:t>
      </w:r>
      <w:r w:rsidR="003E4CF5">
        <w:t xml:space="preserve">Core part </w:t>
      </w:r>
      <w:r w:rsidRPr="00662C0A">
        <w:t>WIs:</w:t>
      </w:r>
    </w:p>
    <w:p w14:paraId="72A40830" w14:textId="10FC1271" w:rsidR="003E4CF5" w:rsidRDefault="00F84446" w:rsidP="00F84446">
      <w:pPr>
        <w:pStyle w:val="B3"/>
        <w:spacing w:after="0"/>
      </w:pPr>
      <w:r>
        <w:t>-</w:t>
      </w:r>
      <w:r>
        <w:tab/>
      </w:r>
      <w:r w:rsidR="003E4CF5">
        <w:t>Enhancement of Private Network support for NG-RAN</w:t>
      </w:r>
      <w:r>
        <w:t xml:space="preserve"> </w:t>
      </w:r>
      <w:r w:rsidR="003E4CF5">
        <w:t>(890149</w:t>
      </w:r>
      <w:r>
        <w:t xml:space="preserve">, </w:t>
      </w:r>
      <w:r w:rsidR="003E4CF5">
        <w:t>NG_RAN_PRN_enh-Core)</w:t>
      </w:r>
    </w:p>
    <w:p w14:paraId="19DB0F3A" w14:textId="7582D4A1" w:rsidR="003E4CF5" w:rsidRDefault="00F84446" w:rsidP="00F84446">
      <w:pPr>
        <w:pStyle w:val="B3"/>
        <w:spacing w:after="0"/>
      </w:pPr>
      <w:r>
        <w:t>-</w:t>
      </w:r>
      <w:r>
        <w:tab/>
      </w:r>
      <w:r w:rsidR="003E4CF5">
        <w:t>NR QoE management and optimizations for diverse services</w:t>
      </w:r>
      <w:r>
        <w:t xml:space="preserve"> </w:t>
      </w:r>
      <w:r w:rsidR="003E4CF5">
        <w:t>(911108</w:t>
      </w:r>
      <w:r>
        <w:t xml:space="preserve">, </w:t>
      </w:r>
      <w:r w:rsidR="003E4CF5">
        <w:t>NR_QoE-Core)</w:t>
      </w:r>
    </w:p>
    <w:p w14:paraId="03E3EC3B" w14:textId="5A134899" w:rsidR="003E4CF5" w:rsidRDefault="00F84446" w:rsidP="00F84446">
      <w:pPr>
        <w:pStyle w:val="B3"/>
        <w:spacing w:after="0"/>
      </w:pPr>
      <w:r>
        <w:t>-</w:t>
      </w:r>
      <w:r>
        <w:tab/>
      </w:r>
      <w:r w:rsidR="003E4CF5">
        <w:t>User Plane Integrity Protection support for EPC connected architectures</w:t>
      </w:r>
      <w:r>
        <w:t xml:space="preserve"> </w:t>
      </w:r>
      <w:r w:rsidR="003E4CF5">
        <w:t>(941111</w:t>
      </w:r>
      <w:r>
        <w:t xml:space="preserve">, </w:t>
      </w:r>
      <w:r w:rsidR="003E4CF5">
        <w:t>UPIP_SEC_LTE-RAN-Core)</w:t>
      </w:r>
    </w:p>
    <w:p w14:paraId="59EA43D6" w14:textId="7C9F9454" w:rsidR="003E4CF5" w:rsidRDefault="00F84446" w:rsidP="00F84446">
      <w:pPr>
        <w:pStyle w:val="B3"/>
        <w:spacing w:after="0"/>
      </w:pPr>
      <w:r>
        <w:t>-</w:t>
      </w:r>
      <w:r>
        <w:tab/>
      </w:r>
      <w:r w:rsidR="003E4CF5">
        <w:t>Enhanced eNB(s) architecture evolution for E-UTRAN and NG-RAN</w:t>
      </w:r>
      <w:r w:rsidR="000F7383">
        <w:br/>
      </w:r>
      <w:r w:rsidR="003E4CF5">
        <w:t>(860152</w:t>
      </w:r>
      <w:r w:rsidR="000F7383">
        <w:t xml:space="preserve">, </w:t>
      </w:r>
      <w:r w:rsidR="003E4CF5">
        <w:t>LTE_NR_arch_evo_enh-Core)</w:t>
      </w:r>
    </w:p>
    <w:p w14:paraId="2B09BC01" w14:textId="3CB6BA73" w:rsidR="00662C0A" w:rsidRDefault="00F84446" w:rsidP="00A07CEB">
      <w:pPr>
        <w:pStyle w:val="B3"/>
        <w:spacing w:after="120"/>
        <w:rPr>
          <w:highlight w:val="yellow"/>
        </w:rPr>
      </w:pPr>
      <w:r>
        <w:t>-</w:t>
      </w:r>
      <w:r>
        <w:tab/>
      </w:r>
      <w:r w:rsidR="003E4CF5">
        <w:t>Enhancement of data collection for SON (Self-Organising Networks)/MDT (Minimization of Drive Tests) in NR standalone and MR-DC (Multi-Radio Dual Connectivity)</w:t>
      </w:r>
      <w:r w:rsidR="000F7383">
        <w:br/>
      </w:r>
      <w:r w:rsidR="003E4CF5">
        <w:t>(860153</w:t>
      </w:r>
      <w:r w:rsidR="000F7383">
        <w:t xml:space="preserve">, </w:t>
      </w:r>
      <w:r w:rsidR="003E4CF5">
        <w:t>NR_ENDC_SON_MDT_enh-Core)</w:t>
      </w:r>
    </w:p>
    <w:p w14:paraId="1ABE2DFC" w14:textId="22C5308F" w:rsidR="001D6C13" w:rsidRPr="00662C0A" w:rsidRDefault="001D6C13" w:rsidP="001D6C13">
      <w:pPr>
        <w:pStyle w:val="B2"/>
        <w:spacing w:after="0"/>
      </w:pPr>
      <w:r w:rsidRPr="00662C0A">
        <w:t>-</w:t>
      </w:r>
      <w:r w:rsidRPr="00662C0A">
        <w:tab/>
      </w:r>
      <w:r w:rsidR="000C564E">
        <w:t>8</w:t>
      </w:r>
      <w:r w:rsidRPr="00662C0A">
        <w:t xml:space="preserve"> RAN</w:t>
      </w:r>
      <w:r>
        <w:t>4</w:t>
      </w:r>
      <w:r w:rsidRPr="00662C0A">
        <w:t xml:space="preserve"> led </w:t>
      </w:r>
      <w:r>
        <w:t xml:space="preserve">Core part </w:t>
      </w:r>
      <w:r w:rsidRPr="00662C0A">
        <w:t>WIs</w:t>
      </w:r>
      <w:r>
        <w:t xml:space="preserve"> (where Perf. parts are ongoing)</w:t>
      </w:r>
      <w:r w:rsidR="006D51CD">
        <w:t xml:space="preserve"> for</w:t>
      </w:r>
      <w:r w:rsidRPr="00662C0A">
        <w:t>:</w:t>
      </w:r>
    </w:p>
    <w:p w14:paraId="17175910" w14:textId="623868E6" w:rsidR="001D6C13" w:rsidRDefault="001D6C13" w:rsidP="001D6C13">
      <w:pPr>
        <w:pStyle w:val="B3"/>
        <w:spacing w:after="0"/>
      </w:pPr>
      <w:r w:rsidRPr="00CF729E">
        <w:t>-</w:t>
      </w:r>
      <w:r w:rsidRPr="00CF729E">
        <w:tab/>
      </w:r>
      <w:r>
        <w:t>Introduction of UE TRP (Total Radiated Power) and TRS (Total Radiated Sensitivity) requirements and test methodologies for FR1 (NR SA and EN-DC)</w:t>
      </w:r>
      <w:r w:rsidR="006D51CD">
        <w:t xml:space="preserve"> </w:t>
      </w:r>
      <w:r>
        <w:t>(911110</w:t>
      </w:r>
      <w:r w:rsidR="006D51CD">
        <w:t xml:space="preserve">, </w:t>
      </w:r>
      <w:r>
        <w:t>NR_FR1_TRP_TRS-Core)</w:t>
      </w:r>
    </w:p>
    <w:p w14:paraId="73061689" w14:textId="4824492B" w:rsidR="001D6C13" w:rsidRDefault="006D51CD" w:rsidP="001D6C13">
      <w:pPr>
        <w:pStyle w:val="B3"/>
        <w:spacing w:after="0"/>
      </w:pPr>
      <w:r>
        <w:t>-</w:t>
      </w:r>
      <w:r>
        <w:tab/>
      </w:r>
      <w:r w:rsidR="001D6C13">
        <w:t>Core part: Introduction of DL 1024QAM for NR FR1</w:t>
      </w:r>
      <w:r>
        <w:t xml:space="preserve"> </w:t>
      </w:r>
      <w:r w:rsidR="001D6C13">
        <w:t>(890156</w:t>
      </w:r>
      <w:r>
        <w:t xml:space="preserve">, </w:t>
      </w:r>
      <w:r w:rsidR="001D6C13">
        <w:t>NR_DL1024QAM_FR1-Core)</w:t>
      </w:r>
    </w:p>
    <w:p w14:paraId="4E1665DE" w14:textId="1DBD8A67" w:rsidR="00931A4D" w:rsidRDefault="00931A4D" w:rsidP="00931A4D">
      <w:pPr>
        <w:pStyle w:val="B3"/>
        <w:spacing w:after="0"/>
      </w:pPr>
      <w:r>
        <w:t>-</w:t>
      </w:r>
      <w:r>
        <w:tab/>
        <w:t>Core part: Enhanced NR support for high speed train scenario for frequency range 1 (FR1)</w:t>
      </w:r>
      <w:r>
        <w:br/>
        <w:t>(890158, NR_HST_FR1_enh-Core)</w:t>
      </w:r>
    </w:p>
    <w:p w14:paraId="4C4EC9B8" w14:textId="7C4A19E7" w:rsidR="00931A4D" w:rsidRDefault="006D51CD" w:rsidP="00931A4D">
      <w:pPr>
        <w:pStyle w:val="B3"/>
        <w:spacing w:after="0"/>
      </w:pPr>
      <w:r>
        <w:t>-</w:t>
      </w:r>
      <w:r>
        <w:tab/>
      </w:r>
      <w:r w:rsidR="00931A4D">
        <w:t>Core part: NR support for high speed train scenario in frequency range 2 (FR2)</w:t>
      </w:r>
      <w:r>
        <w:br/>
      </w:r>
      <w:r w:rsidR="00931A4D">
        <w:t>(890160</w:t>
      </w:r>
      <w:r>
        <w:t xml:space="preserve">, </w:t>
      </w:r>
      <w:r w:rsidR="00931A4D">
        <w:t>NR_HST_FR2-Core)</w:t>
      </w:r>
    </w:p>
    <w:p w14:paraId="01424BC2" w14:textId="477917EE" w:rsidR="006D51CD" w:rsidRDefault="006D51CD" w:rsidP="006D51CD">
      <w:pPr>
        <w:pStyle w:val="B3"/>
        <w:spacing w:after="0"/>
      </w:pPr>
      <w:r>
        <w:t>-</w:t>
      </w:r>
      <w:r>
        <w:tab/>
        <w:t>Core part: RF requirements enhancement for NR frequency range 1 (FR1)</w:t>
      </w:r>
      <w:r>
        <w:br/>
        <w:t>(890162, NR_RF_FR1_enh-Core)</w:t>
      </w:r>
    </w:p>
    <w:p w14:paraId="67611177" w14:textId="747863D3" w:rsidR="006D51CD" w:rsidRDefault="006D51CD" w:rsidP="006D51CD">
      <w:pPr>
        <w:pStyle w:val="B3"/>
        <w:spacing w:after="0"/>
      </w:pPr>
      <w:r>
        <w:t>-</w:t>
      </w:r>
      <w:r>
        <w:tab/>
        <w:t>Core part: Further RRM enhancement for NR and MR-DC (890157, NR_RRM_enh2-Core)</w:t>
      </w:r>
    </w:p>
    <w:p w14:paraId="11E7E0B8" w14:textId="2FCE9B3A" w:rsidR="006D51CD" w:rsidRDefault="006D51CD" w:rsidP="006D51CD">
      <w:pPr>
        <w:pStyle w:val="B3"/>
        <w:spacing w:after="0"/>
      </w:pPr>
      <w:r>
        <w:t>-</w:t>
      </w:r>
      <w:r>
        <w:tab/>
        <w:t>Core part: NR and MR-DC measurement gap enhancements (890161, NR_MG_enh-Core)</w:t>
      </w:r>
    </w:p>
    <w:p w14:paraId="07A4B3A9" w14:textId="2B828630" w:rsidR="006D51CD" w:rsidRDefault="006D51CD" w:rsidP="006D51CD">
      <w:pPr>
        <w:pStyle w:val="B3"/>
        <w:spacing w:after="0"/>
      </w:pPr>
      <w:r>
        <w:t>-</w:t>
      </w:r>
      <w:r>
        <w:tab/>
        <w:t>Core part: NR repeaters (900170, NR_repeaters-Core)</w:t>
      </w:r>
    </w:p>
    <w:p w14:paraId="49629C5B" w14:textId="67151C62" w:rsidR="005B1F3D" w:rsidRDefault="005B1F3D" w:rsidP="006D51CD">
      <w:pPr>
        <w:pStyle w:val="B3"/>
        <w:spacing w:after="0"/>
      </w:pPr>
    </w:p>
    <w:p w14:paraId="370E3B90" w14:textId="7C7F756E" w:rsidR="00CF729E" w:rsidRDefault="00CF729E" w:rsidP="00935E5F">
      <w:pPr>
        <w:pStyle w:val="B2"/>
        <w:spacing w:after="0"/>
        <w:rPr>
          <w:highlight w:val="yellow"/>
        </w:rPr>
      </w:pPr>
      <w:r>
        <w:t>-</w:t>
      </w:r>
      <w:r>
        <w:tab/>
      </w:r>
      <w:r w:rsidR="004F7882">
        <w:t>11</w:t>
      </w:r>
      <w:r>
        <w:t xml:space="preserve"> R</w:t>
      </w:r>
      <w:r w:rsidRPr="00141D06">
        <w:t>AN4 features with Core and Perf. part WIs for (X=1: Core; X=2: Perf):</w:t>
      </w:r>
    </w:p>
    <w:p w14:paraId="2685BE72" w14:textId="6FFAD119" w:rsidR="001D6C13" w:rsidRDefault="005B1F3D" w:rsidP="001D6C13">
      <w:pPr>
        <w:pStyle w:val="B3"/>
        <w:spacing w:after="0"/>
      </w:pPr>
      <w:r>
        <w:t>-</w:t>
      </w:r>
      <w:r>
        <w:tab/>
      </w:r>
      <w:r w:rsidR="001D6C13">
        <w:t>UE RF requirements for Transparent Tx Diversity (TxD) for NR</w:t>
      </w:r>
      <w:r w:rsidR="004F7882">
        <w:t xml:space="preserve"> </w:t>
      </w:r>
      <w:r w:rsidR="001D6C13">
        <w:t>(920</w:t>
      </w:r>
      <w:r w:rsidR="004F7882">
        <w:t>X</w:t>
      </w:r>
      <w:r w:rsidR="001D6C13">
        <w:t>70</w:t>
      </w:r>
      <w:r w:rsidR="004F7882">
        <w:t xml:space="preserve">, </w:t>
      </w:r>
      <w:r w:rsidR="001D6C13">
        <w:t>NR_RF_TxD-Core</w:t>
      </w:r>
      <w:r w:rsidR="004F7882">
        <w:t>/Perf</w:t>
      </w:r>
      <w:r w:rsidR="001D6C13">
        <w:t>)</w:t>
      </w:r>
    </w:p>
    <w:p w14:paraId="73E7E5F7" w14:textId="1E08CE60" w:rsidR="001D6C13" w:rsidRDefault="005B1F3D" w:rsidP="001D6C13">
      <w:pPr>
        <w:pStyle w:val="B3"/>
        <w:spacing w:after="0"/>
      </w:pPr>
      <w:r>
        <w:t>-</w:t>
      </w:r>
      <w:r>
        <w:tab/>
      </w:r>
      <w:r w:rsidR="001D6C13">
        <w:t>Introduction of lower 6GHz NR unlicensed operation for Europe</w:t>
      </w:r>
      <w:r w:rsidR="004F7882">
        <w:br/>
      </w:r>
      <w:r w:rsidR="001D6C13">
        <w:t>(890</w:t>
      </w:r>
      <w:r w:rsidR="004F7882">
        <w:t>X</w:t>
      </w:r>
      <w:r w:rsidR="001D6C13">
        <w:t>51</w:t>
      </w:r>
      <w:r w:rsidR="004F7882">
        <w:t>, N</w:t>
      </w:r>
      <w:r w:rsidR="001D6C13">
        <w:t>R_6GHz_unlic_EU-Core</w:t>
      </w:r>
      <w:r w:rsidR="004F7882">
        <w:t>/Perf</w:t>
      </w:r>
      <w:r w:rsidR="001D6C13">
        <w:t>)</w:t>
      </w:r>
    </w:p>
    <w:p w14:paraId="226E2AAB" w14:textId="7A25DF33" w:rsidR="001D6C13" w:rsidRDefault="005B1F3D" w:rsidP="001D6C13">
      <w:pPr>
        <w:pStyle w:val="B3"/>
        <w:spacing w:after="0"/>
      </w:pPr>
      <w:r>
        <w:t>-</w:t>
      </w:r>
      <w:r>
        <w:tab/>
      </w:r>
      <w:r w:rsidR="001D6C13">
        <w:t>Introduction of operation in full unlicensed band 5925-7125MHz for NR</w:t>
      </w:r>
      <w:r w:rsidR="008F5FA9">
        <w:br/>
      </w:r>
      <w:r w:rsidR="001D6C13">
        <w:t>(920</w:t>
      </w:r>
      <w:r w:rsidR="008F5FA9">
        <w:t>X</w:t>
      </w:r>
      <w:r w:rsidR="001D6C13">
        <w:t>75</w:t>
      </w:r>
      <w:r w:rsidR="008F5FA9">
        <w:t xml:space="preserve">, </w:t>
      </w:r>
      <w:r w:rsidR="001D6C13">
        <w:t>NR_6GHz_unlic_full-Core</w:t>
      </w:r>
      <w:r w:rsidR="008F5FA9">
        <w:t>/Perf</w:t>
      </w:r>
      <w:r w:rsidR="001D6C13">
        <w:t>)</w:t>
      </w:r>
    </w:p>
    <w:p w14:paraId="7767B85C" w14:textId="3BE935BA" w:rsidR="001D6C13" w:rsidRDefault="005B1F3D" w:rsidP="001D6C13">
      <w:pPr>
        <w:pStyle w:val="B3"/>
        <w:spacing w:after="0"/>
      </w:pPr>
      <w:r>
        <w:t>-</w:t>
      </w:r>
      <w:r>
        <w:tab/>
      </w:r>
      <w:r w:rsidR="001D6C13">
        <w:t>Introduction of 1900MHz NR TDD band for Europe for Rail Mobile Radio (RMR)</w:t>
      </w:r>
      <w:r w:rsidR="002B5EB8">
        <w:br/>
      </w:r>
      <w:r w:rsidR="001D6C13">
        <w:t>(911</w:t>
      </w:r>
      <w:r w:rsidR="002B5EB8">
        <w:t>X</w:t>
      </w:r>
      <w:r w:rsidR="001D6C13">
        <w:t>17</w:t>
      </w:r>
      <w:r w:rsidR="002B5EB8">
        <w:t xml:space="preserve">, </w:t>
      </w:r>
      <w:r w:rsidR="001D6C13">
        <w:t>NR_RAIL_EU_1900MHz_TDD-Core</w:t>
      </w:r>
      <w:r w:rsidR="002B5EB8">
        <w:t>/Perf</w:t>
      </w:r>
      <w:r w:rsidR="001D6C13">
        <w:t>)</w:t>
      </w:r>
    </w:p>
    <w:p w14:paraId="6118A43F" w14:textId="20866BB3" w:rsidR="001D6C13" w:rsidRDefault="005B1F3D" w:rsidP="001D6C13">
      <w:pPr>
        <w:pStyle w:val="B3"/>
        <w:spacing w:after="0"/>
      </w:pPr>
      <w:r>
        <w:t>-</w:t>
      </w:r>
      <w:r>
        <w:tab/>
      </w:r>
      <w:r w:rsidR="001D6C13">
        <w:t>Rel-17 Dual Connectivity (DC) of 5 bands LTE inter-band CA (5DL/1UL) and 1 NR band (1DL/1UL)</w:t>
      </w:r>
      <w:r w:rsidR="002B5EB8">
        <w:br/>
      </w:r>
      <w:r w:rsidR="001D6C13">
        <w:t>(890</w:t>
      </w:r>
      <w:r w:rsidR="002B5EB8">
        <w:t>X</w:t>
      </w:r>
      <w:r w:rsidR="001D6C13">
        <w:t>52</w:t>
      </w:r>
      <w:r w:rsidR="002B5EB8">
        <w:t xml:space="preserve">, </w:t>
      </w:r>
      <w:r w:rsidR="001D6C13">
        <w:t>DC_R17_5BLTE_1BNR_6DL2UL-Core</w:t>
      </w:r>
      <w:r w:rsidR="002B5EB8">
        <w:t>/Perf</w:t>
      </w:r>
      <w:r w:rsidR="001D6C13">
        <w:t>)</w:t>
      </w:r>
    </w:p>
    <w:p w14:paraId="0961E46D" w14:textId="24746ABA" w:rsidR="001D6C13" w:rsidRDefault="005B1F3D" w:rsidP="001D6C13">
      <w:pPr>
        <w:pStyle w:val="B3"/>
        <w:spacing w:after="0"/>
      </w:pPr>
      <w:r>
        <w:t>-</w:t>
      </w:r>
      <w:r>
        <w:tab/>
      </w:r>
      <w:r w:rsidR="001D6C13">
        <w:t>Rel-17 Dual Connectivity (DC) of x bands (x=2, 3, 4) LTE inter-band CA (xDL/1UL) and 1 NR FR1 band (1DL/1UL) and 1 NR FR2 band (1DL/1UL)</w:t>
      </w:r>
      <w:r w:rsidR="002B5EB8">
        <w:br/>
      </w:r>
      <w:r w:rsidR="001D6C13">
        <w:t>(890</w:t>
      </w:r>
      <w:r w:rsidR="002B5EB8">
        <w:t>X</w:t>
      </w:r>
      <w:r w:rsidR="001D6C13">
        <w:t>53</w:t>
      </w:r>
      <w:r w:rsidR="002B5EB8">
        <w:t xml:space="preserve">, </w:t>
      </w:r>
      <w:r w:rsidR="001D6C13">
        <w:t>DC_R17_xBLTE_2BNR_yDL3UL-Core</w:t>
      </w:r>
      <w:r w:rsidR="002B5EB8">
        <w:t>/Perf</w:t>
      </w:r>
      <w:r w:rsidR="001D6C13">
        <w:t>)</w:t>
      </w:r>
    </w:p>
    <w:p w14:paraId="0B84CD6B" w14:textId="1CAD3211" w:rsidR="001D6C13" w:rsidRDefault="005B1F3D" w:rsidP="001D6C13">
      <w:pPr>
        <w:pStyle w:val="B3"/>
        <w:spacing w:after="0"/>
      </w:pPr>
      <w:r>
        <w:t>-</w:t>
      </w:r>
      <w:r>
        <w:tab/>
      </w:r>
      <w:r w:rsidR="001D6C13">
        <w:t>High power UE (power class 2) for one NR FDD band</w:t>
      </w:r>
      <w:r w:rsidR="002B5EB8">
        <w:t xml:space="preserve"> </w:t>
      </w:r>
      <w:r w:rsidR="001D6C13">
        <w:t>(930</w:t>
      </w:r>
      <w:r w:rsidR="002B5EB8">
        <w:t>X</w:t>
      </w:r>
      <w:r w:rsidR="001D6C13">
        <w:t>58</w:t>
      </w:r>
      <w:r w:rsidR="002B5EB8">
        <w:t xml:space="preserve">, </w:t>
      </w:r>
      <w:r w:rsidR="001D6C13">
        <w:t>NR_PC2_UE_FDD-Core</w:t>
      </w:r>
      <w:r w:rsidR="002B5EB8">
        <w:t>/Perf</w:t>
      </w:r>
      <w:r w:rsidR="001D6C13">
        <w:t>)</w:t>
      </w:r>
    </w:p>
    <w:p w14:paraId="00C92E9C" w14:textId="577688D2" w:rsidR="001D6C13" w:rsidRDefault="005B1F3D" w:rsidP="001D6C13">
      <w:pPr>
        <w:pStyle w:val="B3"/>
        <w:spacing w:after="0"/>
      </w:pPr>
      <w:r>
        <w:t>-</w:t>
      </w:r>
      <w:r>
        <w:tab/>
      </w:r>
      <w:r w:rsidR="001D6C13">
        <w:t>Downlink interruption for NR and EN-DC band combinations to conduct dynamic Tx Switching in Uplink</w:t>
      </w:r>
      <w:r w:rsidR="002B5EB8">
        <w:t xml:space="preserve"> </w:t>
      </w:r>
      <w:r w:rsidR="001D6C13">
        <w:t>(900</w:t>
      </w:r>
      <w:r w:rsidR="002B5EB8">
        <w:t>X</w:t>
      </w:r>
      <w:r w:rsidR="001D6C13">
        <w:t>68</w:t>
      </w:r>
      <w:r w:rsidR="002B5EB8">
        <w:t xml:space="preserve">, </w:t>
      </w:r>
      <w:r w:rsidR="001D6C13">
        <w:t>DL_intrpt_combos_TxSW_R17-Core</w:t>
      </w:r>
      <w:r w:rsidR="002B5EB8">
        <w:t>/Perf</w:t>
      </w:r>
      <w:r w:rsidR="001D6C13">
        <w:t>)</w:t>
      </w:r>
    </w:p>
    <w:p w14:paraId="410DB4A5" w14:textId="67F061ED" w:rsidR="001D6C13" w:rsidRDefault="005B1F3D" w:rsidP="001D6C13">
      <w:pPr>
        <w:pStyle w:val="B3"/>
        <w:spacing w:after="0"/>
      </w:pPr>
      <w:r>
        <w:t>-</w:t>
      </w:r>
      <w:r>
        <w:tab/>
      </w:r>
      <w:r w:rsidR="001D6C13">
        <w:t>Addition of MSD (Maximum Sensitivity Degradation) for inter-band EN-DC combinations (1 band LTE+1 band NR FR1) due to added channel bandwidths</w:t>
      </w:r>
      <w:r w:rsidR="002B5EB8">
        <w:br/>
      </w:r>
      <w:r w:rsidR="001D6C13">
        <w:t>(911</w:t>
      </w:r>
      <w:r w:rsidR="002B5EB8">
        <w:t>X</w:t>
      </w:r>
      <w:r w:rsidR="001D6C13">
        <w:t>19</w:t>
      </w:r>
      <w:r w:rsidR="002B5EB8">
        <w:t xml:space="preserve">, </w:t>
      </w:r>
      <w:r w:rsidR="001D6C13">
        <w:t>ENDC_R17_1BLTE_1BNR_MSD-Core</w:t>
      </w:r>
      <w:r w:rsidR="002B5EB8">
        <w:t>/Perf</w:t>
      </w:r>
      <w:r w:rsidR="001D6C13">
        <w:t>)</w:t>
      </w:r>
    </w:p>
    <w:p w14:paraId="45D7EA98" w14:textId="0F46F904" w:rsidR="001D6C13" w:rsidRDefault="005B1F3D" w:rsidP="001D6C13">
      <w:pPr>
        <w:pStyle w:val="B3"/>
        <w:spacing w:after="0"/>
      </w:pPr>
      <w:r>
        <w:t>-</w:t>
      </w:r>
      <w:r>
        <w:tab/>
      </w:r>
      <w:r w:rsidR="001D6C13">
        <w:t>4Rx support for NR band n8</w:t>
      </w:r>
      <w:r w:rsidR="002B5EB8">
        <w:t xml:space="preserve"> </w:t>
      </w:r>
      <w:r w:rsidR="001D6C13">
        <w:t>(941</w:t>
      </w:r>
      <w:r w:rsidR="002B5EB8">
        <w:t>X</w:t>
      </w:r>
      <w:r w:rsidR="001D6C13">
        <w:t>13</w:t>
      </w:r>
      <w:r w:rsidR="002B5EB8">
        <w:t xml:space="preserve">, </w:t>
      </w:r>
      <w:r w:rsidR="001D6C13">
        <w:t>NR_4Rx_Bn8_FWA-Core</w:t>
      </w:r>
      <w:r w:rsidR="002B5EB8">
        <w:t>/Perf</w:t>
      </w:r>
      <w:r w:rsidR="001D6C13">
        <w:t>)</w:t>
      </w:r>
    </w:p>
    <w:p w14:paraId="5276206B" w14:textId="27A335D3" w:rsidR="00CF729E" w:rsidRPr="00CF729E" w:rsidRDefault="005B1F3D" w:rsidP="00A07CEB">
      <w:pPr>
        <w:pStyle w:val="B3"/>
        <w:spacing w:after="120"/>
      </w:pPr>
      <w:r>
        <w:lastRenderedPageBreak/>
        <w:t>-</w:t>
      </w:r>
      <w:r>
        <w:tab/>
      </w:r>
      <w:r w:rsidR="001D6C13">
        <w:t>Introduction of upper 700MHz A block E-UTRA band for the US</w:t>
      </w:r>
      <w:r w:rsidR="002B5EB8">
        <w:t xml:space="preserve"> </w:t>
      </w:r>
      <w:r w:rsidR="001D6C13">
        <w:t>(930</w:t>
      </w:r>
      <w:r w:rsidR="002B5EB8">
        <w:t>X</w:t>
      </w:r>
      <w:r w:rsidR="001D6C13">
        <w:t>57</w:t>
      </w:r>
      <w:r w:rsidR="002B5EB8">
        <w:t xml:space="preserve">, </w:t>
      </w:r>
      <w:r w:rsidR="001D6C13">
        <w:t>LTE_upper_700MHz_A-Core</w:t>
      </w:r>
      <w:r w:rsidR="002B5EB8">
        <w:t>/Perf</w:t>
      </w:r>
      <w:r w:rsidR="001D6C13">
        <w:t>)</w:t>
      </w:r>
    </w:p>
    <w:p w14:paraId="2BE27300" w14:textId="58652355" w:rsidR="00FE7C9A" w:rsidRPr="000F06E7" w:rsidRDefault="00FE7C9A" w:rsidP="00FE7C9A">
      <w:pPr>
        <w:pStyle w:val="B1"/>
        <w:snapToGrid w:val="0"/>
        <w:spacing w:after="0"/>
        <w:ind w:left="851"/>
      </w:pPr>
      <w:r w:rsidRPr="000F06E7">
        <w:t>-</w:t>
      </w:r>
      <w:r w:rsidRPr="000F06E7">
        <w:tab/>
      </w:r>
      <w:r w:rsidR="000F06E7" w:rsidRPr="000F06E7">
        <w:t>5</w:t>
      </w:r>
      <w:r w:rsidRPr="000F06E7">
        <w:t xml:space="preserve"> RAN5 led WI</w:t>
      </w:r>
      <w:r w:rsidR="009E3128" w:rsidRPr="000F06E7">
        <w:t>s</w:t>
      </w:r>
      <w:r w:rsidRPr="000F06E7">
        <w:t>:</w:t>
      </w:r>
    </w:p>
    <w:p w14:paraId="71A3BFE4" w14:textId="2DD334C7" w:rsidR="000F06E7" w:rsidRDefault="000F06E7" w:rsidP="000F06E7">
      <w:pPr>
        <w:pStyle w:val="B3"/>
        <w:spacing w:after="0"/>
      </w:pPr>
      <w:r>
        <w:t>-</w:t>
      </w:r>
      <w:r>
        <w:tab/>
        <w:t>REL-15, UE Conformance Test Aspects - 5G system with NR and LTE</w:t>
      </w:r>
      <w:r>
        <w:br/>
        <w:t>(760087, 5GS_NR_LTE-UEConTest)</w:t>
      </w:r>
    </w:p>
    <w:p w14:paraId="32056F16" w14:textId="16E5F74A" w:rsidR="000F06E7" w:rsidRDefault="000F06E7" w:rsidP="000F06E7">
      <w:pPr>
        <w:pStyle w:val="B3"/>
        <w:spacing w:after="0"/>
      </w:pPr>
      <w:r>
        <w:t>-</w:t>
      </w:r>
      <w:r>
        <w:tab/>
        <w:t>REL-16, UE Conformance Test Aspects - Add support of NR DL 256QAM for frequency range 2 (FR2) (900051, NR_DL256QAM_FR2-UEConTest)</w:t>
      </w:r>
    </w:p>
    <w:p w14:paraId="15837024" w14:textId="2D0579AC" w:rsidR="000F06E7" w:rsidRDefault="000F06E7" w:rsidP="000F06E7">
      <w:pPr>
        <w:pStyle w:val="B3"/>
        <w:spacing w:after="0"/>
      </w:pPr>
      <w:r>
        <w:t>-</w:t>
      </w:r>
      <w:r>
        <w:tab/>
        <w:t>REL-16, UE Conformance Test Aspects - Optimisations on UE radio capability signalling - NR/E-UTRA Aspects (880073, RACS-UEConTest)</w:t>
      </w:r>
    </w:p>
    <w:p w14:paraId="6E71E40D" w14:textId="3C60AA97" w:rsidR="000F06E7" w:rsidRDefault="007756EF" w:rsidP="000F06E7">
      <w:pPr>
        <w:pStyle w:val="B3"/>
        <w:spacing w:after="0"/>
      </w:pPr>
      <w:r>
        <w:t>-</w:t>
      </w:r>
      <w:r>
        <w:tab/>
        <w:t xml:space="preserve">REL-16, </w:t>
      </w:r>
      <w:r w:rsidR="000F06E7">
        <w:t>UE Conformance Test Aspects – Support of NR Industrial Internet of Things (IoT)</w:t>
      </w:r>
      <w:r>
        <w:br/>
        <w:t>(880067, NR_IIOT-UEConTest)</w:t>
      </w:r>
    </w:p>
    <w:p w14:paraId="2309CC51" w14:textId="19E47106" w:rsidR="007756EF" w:rsidRDefault="000F06E7" w:rsidP="007756EF">
      <w:pPr>
        <w:pStyle w:val="B3"/>
        <w:spacing w:after="120"/>
      </w:pPr>
      <w:r>
        <w:tab/>
      </w:r>
      <w:r w:rsidR="007756EF">
        <w:t xml:space="preserve">REL-17, </w:t>
      </w:r>
      <w:r>
        <w:t>UE Conformance - LTE/NR spectrum sharing in Band 34/n34 and Band 39/n39</w:t>
      </w:r>
      <w:r w:rsidR="007756EF">
        <w:br/>
        <w:t>(940089, DSS_LTE_B34_NR_Bn34_LTE_B39_NR_Bn39-UEConTest)</w:t>
      </w:r>
    </w:p>
    <w:p w14:paraId="180CF422" w14:textId="79C5153D" w:rsidR="00FE7C9A" w:rsidRPr="00302D16" w:rsidRDefault="00FE7C9A" w:rsidP="00A07CEB">
      <w:pPr>
        <w:pStyle w:val="B1"/>
        <w:snapToGrid w:val="0"/>
        <w:spacing w:after="120"/>
      </w:pPr>
      <w:r w:rsidRPr="00302D16">
        <w:t>-</w:t>
      </w:r>
      <w:r w:rsidRPr="00302D16">
        <w:tab/>
      </w:r>
      <w:r w:rsidR="00302D16" w:rsidRPr="00302D16">
        <w:t>4</w:t>
      </w:r>
      <w:r w:rsidRPr="00302D16">
        <w:t xml:space="preserve"> </w:t>
      </w:r>
      <w:r w:rsidRPr="00302D16">
        <w:rPr>
          <w:u w:val="single"/>
        </w:rPr>
        <w:t>closed study item</w:t>
      </w:r>
      <w:r w:rsidR="00302D16">
        <w:rPr>
          <w:u w:val="single"/>
        </w:rPr>
        <w:t>s</w:t>
      </w:r>
      <w:r w:rsidRPr="00302D16">
        <w:t xml:space="preserve"> (SI)</w:t>
      </w:r>
      <w:r w:rsidR="00F71792" w:rsidRPr="00302D16">
        <w:t>:</w:t>
      </w:r>
    </w:p>
    <w:p w14:paraId="0FA6D96B" w14:textId="27D8C947" w:rsidR="00641FB6" w:rsidRDefault="00302D16" w:rsidP="00641FB6">
      <w:pPr>
        <w:pStyle w:val="B2"/>
        <w:spacing w:after="0"/>
        <w:ind w:left="1135"/>
      </w:pPr>
      <w:r w:rsidRPr="00302D16">
        <w:t>-</w:t>
      </w:r>
      <w:r w:rsidRPr="00302D16">
        <w:tab/>
      </w:r>
      <w:r w:rsidR="00641FB6">
        <w:t>REL-16, RAN5, Study on 5G NR UE Application Layer Data Throughput Performance</w:t>
      </w:r>
      <w:r w:rsidR="00641FB6">
        <w:br/>
        <w:t>(840090, FS_UE_5GNR_App_Data_Perf)</w:t>
      </w:r>
    </w:p>
    <w:p w14:paraId="0EEFA582" w14:textId="3BFBB0D8" w:rsidR="00641FB6" w:rsidRDefault="00641FB6" w:rsidP="00641FB6">
      <w:pPr>
        <w:pStyle w:val="B2"/>
        <w:spacing w:after="0"/>
        <w:ind w:left="1135"/>
      </w:pPr>
      <w:r>
        <w:t>-</w:t>
      </w:r>
      <w:r>
        <w:tab/>
        <w:t>REL-17, RAN3, Study on enhancement for data collection for NR and ENDC</w:t>
      </w:r>
      <w:r>
        <w:br/>
        <w:t>(880076, FS_NR_ENDC_data_collect)</w:t>
      </w:r>
    </w:p>
    <w:p w14:paraId="1AAD1238" w14:textId="5A51EFAA" w:rsidR="00641FB6" w:rsidRDefault="00641FB6" w:rsidP="00641FB6">
      <w:pPr>
        <w:pStyle w:val="B2"/>
        <w:spacing w:after="0"/>
        <w:ind w:left="1135"/>
      </w:pPr>
      <w:r>
        <w:t>-</w:t>
      </w:r>
      <w:r>
        <w:tab/>
        <w:t>REL-17, RAN4, Study on band combination handling in RAN4 (910096, FS_NR_ENDC_combo_rules)</w:t>
      </w:r>
    </w:p>
    <w:p w14:paraId="7C057ECD" w14:textId="680A6B66" w:rsidR="00302D16" w:rsidRDefault="00641FB6" w:rsidP="00641FB6">
      <w:pPr>
        <w:pStyle w:val="B2"/>
        <w:spacing w:after="120"/>
        <w:ind w:left="1135"/>
        <w:rPr>
          <w:highlight w:val="yellow"/>
        </w:rPr>
      </w:pPr>
      <w:r>
        <w:t>-</w:t>
      </w:r>
      <w:r>
        <w:tab/>
        <w:t>REL-17, RAN4, Study on optimizations of pi/2 BPSK uplink power in NR</w:t>
      </w:r>
      <w:r>
        <w:br/>
        <w:t>(910097, FS_NR_Opt_pi2BPSK)</w:t>
      </w:r>
    </w:p>
    <w:p w14:paraId="43FE846F" w14:textId="41FE0C6F" w:rsidR="00FE7C9A" w:rsidRPr="00141D06" w:rsidRDefault="00FE7C9A" w:rsidP="00A07CEB">
      <w:pPr>
        <w:pStyle w:val="B1"/>
        <w:snapToGrid w:val="0"/>
        <w:spacing w:after="120"/>
      </w:pPr>
      <w:r w:rsidRPr="00141D06">
        <w:t>-</w:t>
      </w:r>
      <w:r w:rsidRPr="00141D06">
        <w:tab/>
      </w:r>
      <w:r w:rsidR="00D503EB">
        <w:t>32</w:t>
      </w:r>
      <w:r w:rsidRPr="00141D06">
        <w:t xml:space="preserve"> </w:t>
      </w:r>
      <w:r w:rsidRPr="00141D06">
        <w:rPr>
          <w:u w:val="single"/>
        </w:rPr>
        <w:t>new approved work items</w:t>
      </w:r>
      <w:r w:rsidRPr="00141D06">
        <w:t xml:space="preserve"> (WI) (</w:t>
      </w:r>
      <w:r w:rsidR="00D503EB">
        <w:t>11</w:t>
      </w:r>
      <w:r w:rsidRPr="00141D06">
        <w:t xml:space="preserve"> Core, </w:t>
      </w:r>
      <w:r w:rsidR="00932876" w:rsidRPr="00141D06">
        <w:t>1</w:t>
      </w:r>
      <w:r w:rsidR="00D503EB">
        <w:t>4</w:t>
      </w:r>
      <w:r w:rsidRPr="00141D06">
        <w:t xml:space="preserve"> Perf., </w:t>
      </w:r>
      <w:r w:rsidR="00D503EB">
        <w:t>7</w:t>
      </w:r>
      <w:r w:rsidRPr="00141D06">
        <w:t xml:space="preserve"> Testing):</w:t>
      </w:r>
    </w:p>
    <w:p w14:paraId="7963EF94" w14:textId="46EBBEB3" w:rsidR="00F46842" w:rsidRPr="00141D06" w:rsidRDefault="00F46842" w:rsidP="00F46842">
      <w:pPr>
        <w:pStyle w:val="B1"/>
        <w:snapToGrid w:val="0"/>
        <w:spacing w:after="0"/>
        <w:ind w:left="567" w:firstLine="0"/>
      </w:pPr>
      <w:r w:rsidRPr="00141D06">
        <w:t>-</w:t>
      </w:r>
      <w:r w:rsidRPr="00141D06">
        <w:tab/>
      </w:r>
      <w:r w:rsidR="001A7AA5">
        <w:t>11</w:t>
      </w:r>
      <w:r w:rsidRPr="00141D06">
        <w:t xml:space="preserve"> </w:t>
      </w:r>
      <w:r w:rsidR="00F204C2">
        <w:t xml:space="preserve">REL-18 </w:t>
      </w:r>
      <w:r w:rsidRPr="00141D06">
        <w:t>RAN4 features with Core and Perf. part WIs for (X=1: Core; X=2: Perf):</w:t>
      </w:r>
    </w:p>
    <w:p w14:paraId="2941E068" w14:textId="6AAA0D2C" w:rsidR="00F204C2" w:rsidRDefault="00141D06" w:rsidP="00F204C2">
      <w:pPr>
        <w:pStyle w:val="B3"/>
        <w:spacing w:after="0"/>
      </w:pPr>
      <w:r w:rsidRPr="00141D06">
        <w:t>-</w:t>
      </w:r>
      <w:r w:rsidRPr="00141D06">
        <w:tab/>
      </w:r>
      <w:r w:rsidR="00F204C2">
        <w:t>Introduction of LTE TDD band in 1670-1675 MHz</w:t>
      </w:r>
      <w:r w:rsidR="00181EE5">
        <w:br/>
      </w:r>
      <w:r w:rsidR="00F204C2">
        <w:t>(950</w:t>
      </w:r>
      <w:r w:rsidR="00181EE5">
        <w:t>X</w:t>
      </w:r>
      <w:r w:rsidR="00F204C2">
        <w:t>71, LTE_TDD_1670_1675MHz-Core</w:t>
      </w:r>
      <w:r w:rsidR="00181EE5">
        <w:t>/Perf</w:t>
      </w:r>
      <w:r w:rsidR="00F204C2">
        <w:t>)</w:t>
      </w:r>
      <w:r w:rsidR="00F204C2">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rsidR="00F204C2">
        <w:t>RP-220971</w:t>
      </w:r>
    </w:p>
    <w:p w14:paraId="5F4AD071" w14:textId="18C836D1" w:rsidR="00F204C2" w:rsidRDefault="00F204C2" w:rsidP="00F204C2">
      <w:pPr>
        <w:pStyle w:val="B3"/>
        <w:spacing w:after="0"/>
      </w:pPr>
      <w:r>
        <w:t>-</w:t>
      </w:r>
      <w:r>
        <w:tab/>
        <w:t>BS/UE EMC enhancements for NR and LTE (950</w:t>
      </w:r>
      <w:r w:rsidR="00181EE5">
        <w:t>X</w:t>
      </w:r>
      <w:r>
        <w:t>72, NR_LTE_EMC_enh-Core</w:t>
      </w:r>
      <w:r w:rsidR="00181EE5">
        <w:t>/Perf</w:t>
      </w:r>
      <w:r>
        <w:t>)</w:t>
      </w:r>
      <w:r>
        <w:tab/>
      </w:r>
      <w:r w:rsidR="00660689">
        <w:tab/>
      </w:r>
      <w:r>
        <w:t>RP-220916</w:t>
      </w:r>
    </w:p>
    <w:p w14:paraId="542B7703" w14:textId="53EB9DA2" w:rsidR="00F204C2" w:rsidRDefault="00F204C2" w:rsidP="00F204C2">
      <w:pPr>
        <w:pStyle w:val="B3"/>
        <w:spacing w:after="0"/>
      </w:pPr>
      <w:r>
        <w:t>-</w:t>
      </w:r>
      <w:r>
        <w:tab/>
        <w:t>NB-IoT (Narrowband IoT)/eMTC (enhanced Machine Type Communication)</w:t>
      </w:r>
      <w:r w:rsidR="00181EE5">
        <w:br/>
      </w:r>
      <w:r>
        <w:t>core &amp; performance requirements for Non-Terrestrial Networks (NTN)</w:t>
      </w:r>
      <w:r w:rsidR="00181EE5">
        <w:br/>
      </w:r>
      <w:r>
        <w:t>(950</w:t>
      </w:r>
      <w:r w:rsidR="00181EE5">
        <w:t>X</w:t>
      </w:r>
      <w:r>
        <w:t>74, LTE_NBIOT_eMTC_NTN_req-Core</w:t>
      </w:r>
      <w:r w:rsidR="00181EE5">
        <w:t>/Perf</w:t>
      </w:r>
      <w:r>
        <w:t>)</w:t>
      </w:r>
      <w:r>
        <w:tab/>
      </w:r>
      <w:r>
        <w:tab/>
      </w:r>
      <w:r w:rsidR="00181EE5">
        <w:tab/>
      </w:r>
      <w:r w:rsidR="00181EE5">
        <w:tab/>
      </w:r>
      <w:r w:rsidR="00181EE5">
        <w:tab/>
      </w:r>
      <w:r w:rsidR="00181EE5">
        <w:tab/>
      </w:r>
      <w:r w:rsidR="00181EE5">
        <w:tab/>
      </w:r>
      <w:r w:rsidR="00181EE5">
        <w:tab/>
      </w:r>
      <w:r w:rsidR="00181EE5">
        <w:tab/>
      </w:r>
      <w:r w:rsidR="00181EE5">
        <w:tab/>
      </w:r>
      <w:r w:rsidR="00660689">
        <w:tab/>
      </w:r>
      <w:r>
        <w:t>RP-220938</w:t>
      </w:r>
    </w:p>
    <w:p w14:paraId="22818083" w14:textId="110B220D" w:rsidR="00F204C2" w:rsidRDefault="00F204C2" w:rsidP="00F204C2">
      <w:pPr>
        <w:pStyle w:val="B3"/>
        <w:spacing w:after="0"/>
      </w:pPr>
      <w:r>
        <w:t>-</w:t>
      </w:r>
      <w:r>
        <w:tab/>
        <w:t>Air-to-ground network for NR (950</w:t>
      </w:r>
      <w:r w:rsidR="00181EE5">
        <w:t>X</w:t>
      </w:r>
      <w:r>
        <w:t>75, NR_ATG-Core</w:t>
      </w:r>
      <w:r w:rsidR="00181EE5">
        <w:t>/Perf</w:t>
      </w:r>
      <w:r>
        <w:t>)</w:t>
      </w:r>
      <w:r>
        <w:tab/>
      </w:r>
      <w:r>
        <w:tab/>
      </w:r>
      <w:r>
        <w:tab/>
      </w:r>
      <w:r w:rsidR="00181EE5">
        <w:tab/>
      </w:r>
      <w:r w:rsidR="00181EE5">
        <w:tab/>
      </w:r>
      <w:r w:rsidR="00181EE5">
        <w:tab/>
      </w:r>
      <w:r w:rsidR="00181EE5">
        <w:tab/>
      </w:r>
      <w:r w:rsidR="00181EE5">
        <w:tab/>
      </w:r>
      <w:r w:rsidR="00660689">
        <w:tab/>
      </w:r>
      <w:r>
        <w:t>RP-220962</w:t>
      </w:r>
    </w:p>
    <w:p w14:paraId="5D2BF3EF" w14:textId="73260A29" w:rsidR="00F204C2" w:rsidRDefault="00F204C2" w:rsidP="00F204C2">
      <w:pPr>
        <w:pStyle w:val="B3"/>
        <w:spacing w:after="0"/>
      </w:pPr>
      <w:r>
        <w:t>-</w:t>
      </w:r>
      <w:r>
        <w:tab/>
        <w:t>NR RF requirements enhancement for frequency range 2 (FR2), Phase 3</w:t>
      </w:r>
      <w:r w:rsidR="00181EE5">
        <w:br/>
      </w:r>
      <w:r>
        <w:t>(950</w:t>
      </w:r>
      <w:r w:rsidR="00181EE5">
        <w:t>X</w:t>
      </w:r>
      <w:r>
        <w:t>76, NR_RF_FR2_req_Ph3-Core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RP-220967</w:t>
      </w:r>
    </w:p>
    <w:p w14:paraId="7A3A0990" w14:textId="1560C500" w:rsidR="00F204C2" w:rsidRDefault="00F204C2" w:rsidP="00F204C2">
      <w:pPr>
        <w:pStyle w:val="B3"/>
        <w:spacing w:after="0"/>
      </w:pPr>
      <w:r>
        <w:t>-</w:t>
      </w:r>
      <w:r>
        <w:tab/>
        <w:t>Requirement for NR frequency range 2 (FR2) multi-Rx chain DL reception</w:t>
      </w:r>
      <w:r w:rsidR="00181EE5">
        <w:br/>
      </w:r>
      <w:r>
        <w:t>(950</w:t>
      </w:r>
      <w:r w:rsidR="00181EE5">
        <w:t>X</w:t>
      </w:r>
      <w:r>
        <w:t>77, NR_FR2_multiRX_DL-Core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RP-220974</w:t>
      </w:r>
    </w:p>
    <w:p w14:paraId="1F8DCF2D" w14:textId="3C725F73" w:rsidR="00F204C2" w:rsidRDefault="00F204C2" w:rsidP="00F204C2">
      <w:pPr>
        <w:pStyle w:val="B3"/>
        <w:spacing w:after="0"/>
      </w:pPr>
      <w:r>
        <w:t>-</w:t>
      </w:r>
      <w:r>
        <w:tab/>
        <w:t>Even Further RRM enhancement for NR and MR-DC</w:t>
      </w:r>
      <w:r w:rsidR="00181EE5">
        <w:br/>
      </w:r>
      <w:r>
        <w:t>(950</w:t>
      </w:r>
      <w:r w:rsidR="00181EE5">
        <w:t>X</w:t>
      </w:r>
      <w:r>
        <w:t>78, NR_RRM_enh3-Core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RP-220977</w:t>
      </w:r>
    </w:p>
    <w:p w14:paraId="1E51C08D" w14:textId="0AC49F70" w:rsidR="00F204C2" w:rsidRDefault="00F204C2" w:rsidP="00F204C2">
      <w:pPr>
        <w:pStyle w:val="B3"/>
        <w:spacing w:after="0"/>
      </w:pPr>
      <w:r>
        <w:t>-</w:t>
      </w:r>
      <w:r>
        <w:tab/>
        <w:t>Enhanced NR support for high speed train scenario in frequency range 2 (FR2)</w:t>
      </w:r>
      <w:r w:rsidR="00181EE5">
        <w:br/>
      </w:r>
      <w:r>
        <w:t>(950</w:t>
      </w:r>
      <w:r w:rsidR="00181EE5">
        <w:t>X</w:t>
      </w:r>
      <w:r>
        <w:t>79, NR_HST_FR2_enh-Core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rsidR="00181EE5">
        <w:tab/>
      </w:r>
      <w:r w:rsidR="00181EE5">
        <w:tab/>
      </w:r>
      <w:r w:rsidR="00181EE5">
        <w:tab/>
      </w:r>
      <w:r>
        <w:t>RP-220985</w:t>
      </w:r>
    </w:p>
    <w:p w14:paraId="41549479" w14:textId="34254B4D" w:rsidR="00F204C2" w:rsidRDefault="00F204C2" w:rsidP="00F204C2">
      <w:pPr>
        <w:pStyle w:val="B3"/>
        <w:spacing w:after="0"/>
      </w:pPr>
      <w:r>
        <w:t>-</w:t>
      </w:r>
      <w:r>
        <w:tab/>
        <w:t>Further RF requirements enhancement for NR and EN-DC in frequency range 1 (FR1)</w:t>
      </w:r>
      <w:r w:rsidR="00181EE5">
        <w:br/>
      </w:r>
      <w:r>
        <w:t>(950</w:t>
      </w:r>
      <w:r w:rsidR="00181EE5">
        <w:t>X</w:t>
      </w:r>
      <w:r>
        <w:t>80, NR_ENDC_ RF_FR1_enh2-Core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660689">
        <w:tab/>
      </w:r>
      <w:r w:rsidR="00181EE5">
        <w:tab/>
      </w:r>
      <w:r w:rsidR="00181EE5">
        <w:tab/>
      </w:r>
      <w:r>
        <w:t>RP-220987</w:t>
      </w:r>
    </w:p>
    <w:p w14:paraId="64D0C916" w14:textId="15C6AAFB" w:rsidR="00F204C2" w:rsidRDefault="00F204C2" w:rsidP="00F204C2">
      <w:pPr>
        <w:pStyle w:val="B3"/>
        <w:spacing w:after="0"/>
      </w:pPr>
      <w:r>
        <w:t>-</w:t>
      </w:r>
      <w:r>
        <w:tab/>
        <w:t>Support of intra-band non-collocated EN-DC/NR-CA deployment</w:t>
      </w:r>
      <w:r w:rsidR="00181EE5">
        <w:br/>
      </w:r>
      <w:r>
        <w:t>(950</w:t>
      </w:r>
      <w:r w:rsidR="00181EE5">
        <w:t>X</w:t>
      </w:r>
      <w:r>
        <w:t>81, NonCol_intraB_ENDC_NR_CA-Core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660689">
        <w:tab/>
      </w:r>
      <w:r w:rsidR="00181EE5">
        <w:tab/>
      </w:r>
      <w:r>
        <w:t>RP-221012</w:t>
      </w:r>
    </w:p>
    <w:p w14:paraId="2121A718" w14:textId="3FEAF6E0" w:rsidR="008547F8" w:rsidRPr="00243395" w:rsidRDefault="00F204C2" w:rsidP="00243395">
      <w:pPr>
        <w:pStyle w:val="B3"/>
        <w:spacing w:after="120"/>
      </w:pPr>
      <w:r>
        <w:t>-</w:t>
      </w:r>
      <w:r>
        <w:tab/>
        <w:t>Further enhancements on NR and MR-DC measurement gaps and measurements</w:t>
      </w:r>
      <w:r w:rsidR="00181EE5">
        <w:br/>
      </w:r>
      <w:r>
        <w:t>without gaps (950</w:t>
      </w:r>
      <w:r w:rsidR="00181EE5">
        <w:t>X</w:t>
      </w:r>
      <w:r>
        <w:t>82, NR_MG_enh2-Core</w:t>
      </w:r>
      <w:r w:rsidR="00181EE5">
        <w:t>/Perf</w:t>
      </w:r>
      <w:r>
        <w:t>)</w:t>
      </w:r>
      <w:r>
        <w:tab/>
      </w:r>
      <w:r w:rsidR="00181EE5">
        <w:tab/>
      </w:r>
      <w:r w:rsidR="00181EE5">
        <w:tab/>
      </w:r>
      <w:r w:rsidR="00181EE5">
        <w:tab/>
      </w:r>
      <w:r w:rsidR="00181EE5">
        <w:tab/>
      </w:r>
      <w:r w:rsidR="00181EE5">
        <w:tab/>
      </w:r>
      <w:r w:rsidR="00181EE5">
        <w:tab/>
      </w:r>
      <w:r w:rsidR="00181EE5">
        <w:tab/>
      </w:r>
      <w:r w:rsidR="00181EE5">
        <w:tab/>
      </w:r>
      <w:r w:rsidR="00181EE5">
        <w:tab/>
      </w:r>
      <w:r w:rsidR="00181EE5">
        <w:tab/>
      </w:r>
      <w:r w:rsidR="00660689">
        <w:tab/>
      </w:r>
      <w:r>
        <w:t>RP-221018</w:t>
      </w:r>
    </w:p>
    <w:p w14:paraId="581EBBB9" w14:textId="58ADD8CF" w:rsidR="007854D6" w:rsidRPr="0030515B" w:rsidRDefault="007854D6" w:rsidP="007854D6">
      <w:pPr>
        <w:pStyle w:val="B2"/>
        <w:spacing w:after="0"/>
      </w:pPr>
      <w:r w:rsidRPr="0030515B">
        <w:t>-</w:t>
      </w:r>
      <w:r w:rsidRPr="0030515B">
        <w:tab/>
      </w:r>
      <w:r w:rsidR="005E405E" w:rsidRPr="0030515B">
        <w:t>3</w:t>
      </w:r>
      <w:r w:rsidRPr="0030515B">
        <w:t xml:space="preserve"> RAN4 led</w:t>
      </w:r>
      <w:r w:rsidR="009A3F00" w:rsidRPr="0030515B">
        <w:t xml:space="preserve"> </w:t>
      </w:r>
      <w:r w:rsidRPr="0030515B">
        <w:t>REL-1</w:t>
      </w:r>
      <w:r w:rsidR="005C3284" w:rsidRPr="0030515B">
        <w:t>8</w:t>
      </w:r>
      <w:r w:rsidRPr="0030515B">
        <w:t xml:space="preserve"> </w:t>
      </w:r>
      <w:r w:rsidR="009A3F00" w:rsidRPr="0030515B">
        <w:t>Perf.</w:t>
      </w:r>
      <w:r w:rsidRPr="0030515B">
        <w:t xml:space="preserve"> part WIs</w:t>
      </w:r>
      <w:r w:rsidR="00551B73">
        <w:t xml:space="preserve"> for</w:t>
      </w:r>
      <w:r w:rsidRPr="0030515B">
        <w:t>:</w:t>
      </w:r>
    </w:p>
    <w:p w14:paraId="3EC28171" w14:textId="4F002640" w:rsidR="00551B73" w:rsidRDefault="0030515B" w:rsidP="00551B73">
      <w:pPr>
        <w:pStyle w:val="B3"/>
        <w:spacing w:after="0"/>
      </w:pPr>
      <w:r w:rsidRPr="0030515B">
        <w:t>-</w:t>
      </w:r>
      <w:r w:rsidRPr="0030515B">
        <w:tab/>
      </w:r>
      <w:r w:rsidR="00551B73">
        <w:t>IoT (Internet of Things) NTN (non-terrestrial network) enhancements</w:t>
      </w:r>
      <w:r w:rsidR="00551B73">
        <w:br/>
        <w:t>(950284, IoT_NTN_enh-Perf)</w:t>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r>
      <w:r w:rsidR="00551B73">
        <w:tab/>
        <w:t>RP-220979</w:t>
      </w:r>
      <w:r w:rsidR="00D503EB">
        <w:br/>
        <w:t xml:space="preserve">(RAN2 led Core part WI </w:t>
      </w:r>
      <w:r w:rsidR="00D503EB" w:rsidRPr="00D503EB">
        <w:t>IoT_NTN_enh-Core</w:t>
      </w:r>
      <w:r w:rsidR="00D503EB">
        <w:t xml:space="preserve"> was started at RAN #94-e)</w:t>
      </w:r>
    </w:p>
    <w:p w14:paraId="46ECB46D" w14:textId="6B65880E" w:rsidR="00551B73" w:rsidRDefault="002A34E3" w:rsidP="00551B73">
      <w:pPr>
        <w:pStyle w:val="B3"/>
        <w:spacing w:after="0"/>
      </w:pPr>
      <w:r>
        <w:t>-</w:t>
      </w:r>
      <w:r>
        <w:tab/>
      </w:r>
      <w:r w:rsidR="00551B73">
        <w:t>Dual Transmission/Reception (Tx/Rx) Multi-SIM for NR</w:t>
      </w:r>
      <w:r>
        <w:br/>
        <w:t>(</w:t>
      </w:r>
      <w:r w:rsidR="00551B73">
        <w:t>950283</w:t>
      </w:r>
      <w:r>
        <w:t xml:space="preserve">, </w:t>
      </w:r>
      <w:r w:rsidR="00551B73">
        <w:t>NR_DualTxRx_MUSIM-Perf</w:t>
      </w:r>
      <w:r>
        <w:t>)</w:t>
      </w:r>
      <w:r w:rsidR="00551B73">
        <w:tab/>
      </w:r>
      <w:r>
        <w:tab/>
      </w:r>
      <w:r>
        <w:tab/>
      </w:r>
      <w:r>
        <w:tab/>
      </w:r>
      <w:r>
        <w:tab/>
      </w:r>
      <w:r>
        <w:tab/>
      </w:r>
      <w:r>
        <w:tab/>
      </w:r>
      <w:r>
        <w:tab/>
      </w:r>
      <w:r>
        <w:tab/>
      </w:r>
      <w:r>
        <w:tab/>
      </w:r>
      <w:r>
        <w:tab/>
      </w:r>
      <w:r>
        <w:tab/>
      </w:r>
      <w:r>
        <w:tab/>
      </w:r>
      <w:r>
        <w:tab/>
      </w:r>
      <w:r>
        <w:tab/>
      </w:r>
      <w:r w:rsidR="00551B73">
        <w:t>RP-220955</w:t>
      </w:r>
      <w:r w:rsidR="00D503EB">
        <w:br/>
        <w:t>(RAN2 led Core part WI NR_DualTxRx_MUSIM</w:t>
      </w:r>
      <w:r w:rsidR="00D503EB" w:rsidRPr="00D503EB">
        <w:t>-Core</w:t>
      </w:r>
      <w:r w:rsidR="00D503EB">
        <w:t xml:space="preserve"> was started at RAN #94-e)</w:t>
      </w:r>
    </w:p>
    <w:p w14:paraId="448A5124" w14:textId="45838BB8" w:rsidR="0030515B" w:rsidRPr="0030515B" w:rsidRDefault="002A34E3" w:rsidP="00D503EB">
      <w:pPr>
        <w:pStyle w:val="B3"/>
        <w:spacing w:after="120"/>
      </w:pPr>
      <w:r>
        <w:t>-</w:t>
      </w:r>
      <w:r>
        <w:tab/>
      </w:r>
      <w:r w:rsidR="00551B73">
        <w:t>NR demodulation performance evolution</w:t>
      </w:r>
      <w:r>
        <w:t xml:space="preserve"> (</w:t>
      </w:r>
      <w:r w:rsidR="00551B73">
        <w:t>950273</w:t>
      </w:r>
      <w:r>
        <w:t xml:space="preserve">, </w:t>
      </w:r>
      <w:r w:rsidR="00551B73">
        <w:t>NR_demod_enh3-Perf</w:t>
      </w:r>
      <w:r>
        <w:t>)</w:t>
      </w:r>
      <w:r>
        <w:tab/>
      </w:r>
      <w:r>
        <w:tab/>
      </w:r>
      <w:r>
        <w:tab/>
      </w:r>
      <w:r>
        <w:tab/>
      </w:r>
      <w:r w:rsidR="00551B73">
        <w:tab/>
        <w:t>RP-220932</w:t>
      </w:r>
      <w:r w:rsidR="00D503EB">
        <w:br/>
        <w:t>(no Core part WI)</w:t>
      </w:r>
    </w:p>
    <w:p w14:paraId="511FFF5D" w14:textId="66FC5E89" w:rsidR="00FE7C9A" w:rsidRPr="00AA348B" w:rsidRDefault="00FE7C9A" w:rsidP="00FE7C9A">
      <w:pPr>
        <w:pStyle w:val="B2"/>
        <w:spacing w:after="0"/>
      </w:pPr>
      <w:r w:rsidRPr="00AA348B">
        <w:t>-</w:t>
      </w:r>
      <w:r w:rsidRPr="00AA348B">
        <w:tab/>
      </w:r>
      <w:r w:rsidR="00AA348B" w:rsidRPr="00AA348B">
        <w:t>7</w:t>
      </w:r>
      <w:r w:rsidRPr="00AA348B">
        <w:t xml:space="preserve"> RAN5 led </w:t>
      </w:r>
      <w:r w:rsidR="00AA348B" w:rsidRPr="00AA348B">
        <w:t xml:space="preserve">REL-17 </w:t>
      </w:r>
      <w:r w:rsidRPr="00AA348B">
        <w:t>WIs:</w:t>
      </w:r>
    </w:p>
    <w:p w14:paraId="5BCB89FE" w14:textId="77655C91" w:rsidR="00AA348B" w:rsidRDefault="00AA348B" w:rsidP="00AA348B">
      <w:pPr>
        <w:pStyle w:val="B3"/>
        <w:spacing w:after="0"/>
      </w:pPr>
      <w:r>
        <w:t>-</w:t>
      </w:r>
      <w:r>
        <w:tab/>
        <w:t>UE Conformance - Multi-SIM devices for LTE/NR</w:t>
      </w:r>
      <w:r>
        <w:br/>
        <w:t>(950060, LTE_NR_MUSIM_plus_CT1-UEConTest)</w:t>
      </w:r>
      <w:r>
        <w:tab/>
      </w:r>
      <w:r>
        <w:tab/>
      </w:r>
      <w:r>
        <w:tab/>
      </w:r>
      <w:r>
        <w:tab/>
      </w:r>
      <w:r>
        <w:tab/>
      </w:r>
      <w:r>
        <w:tab/>
      </w:r>
      <w:r>
        <w:tab/>
      </w:r>
      <w:r>
        <w:tab/>
      </w:r>
      <w:r>
        <w:tab/>
      </w:r>
      <w:r>
        <w:tab/>
      </w:r>
      <w:r>
        <w:tab/>
      </w:r>
      <w:r>
        <w:tab/>
        <w:t>RP-220127</w:t>
      </w:r>
    </w:p>
    <w:p w14:paraId="2A79AF90" w14:textId="3562B953" w:rsidR="00AA348B" w:rsidRDefault="00AA348B" w:rsidP="00AA348B">
      <w:pPr>
        <w:pStyle w:val="B3"/>
        <w:spacing w:after="0"/>
      </w:pPr>
      <w:r>
        <w:t>-</w:t>
      </w:r>
      <w:r>
        <w:tab/>
        <w:t>UE Conformance - NR Multicast and Broadcast Services including CT and SA aspects</w:t>
      </w:r>
      <w:r>
        <w:br/>
        <w:t>(950061, NR_MBS_5MBS_5MBUSA-UEConTest)</w:t>
      </w:r>
      <w:r>
        <w:tab/>
      </w:r>
      <w:r>
        <w:tab/>
      </w:r>
      <w:r>
        <w:tab/>
      </w:r>
      <w:r>
        <w:tab/>
      </w:r>
      <w:r>
        <w:tab/>
      </w:r>
      <w:r>
        <w:tab/>
      </w:r>
      <w:r>
        <w:tab/>
      </w:r>
      <w:r>
        <w:tab/>
      </w:r>
      <w:r>
        <w:tab/>
      </w:r>
      <w:r>
        <w:tab/>
      </w:r>
      <w:r>
        <w:tab/>
      </w:r>
      <w:r>
        <w:tab/>
        <w:t>RP-220423</w:t>
      </w:r>
    </w:p>
    <w:p w14:paraId="1950FC6F" w14:textId="16EFA66F" w:rsidR="00AA348B" w:rsidRDefault="00AA348B" w:rsidP="00AA348B">
      <w:pPr>
        <w:pStyle w:val="B3"/>
        <w:spacing w:after="0"/>
      </w:pPr>
      <w:r>
        <w:lastRenderedPageBreak/>
        <w:t>-</w:t>
      </w:r>
      <w:r>
        <w:tab/>
        <w:t>UE Conformance -  Introduction of FR2 FWA (Fixed Wireless Access) UE with</w:t>
      </w:r>
      <w:r>
        <w:br/>
        <w:t>maximum TRP (Total Radiated Power) of 23dBm for band n257 and n258</w:t>
      </w:r>
      <w:r>
        <w:br/>
        <w:t>(950062, NR_FR2_FWA_Bn257_Bn258-UEConTest)</w:t>
      </w:r>
      <w:r>
        <w:tab/>
      </w:r>
      <w:r>
        <w:tab/>
      </w:r>
      <w:r>
        <w:tab/>
      </w:r>
      <w:r>
        <w:tab/>
      </w:r>
      <w:r>
        <w:tab/>
      </w:r>
      <w:r>
        <w:tab/>
      </w:r>
      <w:r>
        <w:tab/>
      </w:r>
      <w:r>
        <w:tab/>
      </w:r>
      <w:r>
        <w:tab/>
      </w:r>
      <w:r>
        <w:tab/>
      </w:r>
      <w:r>
        <w:tab/>
        <w:t>RP-220424</w:t>
      </w:r>
    </w:p>
    <w:p w14:paraId="52F0EEFD" w14:textId="27CA8214" w:rsidR="00AA348B" w:rsidRDefault="00AA348B" w:rsidP="00AA348B">
      <w:pPr>
        <w:pStyle w:val="B3"/>
        <w:spacing w:after="0"/>
      </w:pPr>
      <w:r>
        <w:t>-</w:t>
      </w:r>
      <w:r>
        <w:tab/>
        <w:t>UE Conformance - NR coverage enhancements (950063, NR_cov_enh-UEConTest)</w:t>
      </w:r>
      <w:r>
        <w:tab/>
      </w:r>
      <w:r>
        <w:tab/>
      </w:r>
      <w:r>
        <w:tab/>
        <w:t>RP-220576</w:t>
      </w:r>
    </w:p>
    <w:p w14:paraId="000D3063" w14:textId="56041CA2" w:rsidR="00AA348B" w:rsidRDefault="00AA348B" w:rsidP="00AA348B">
      <w:pPr>
        <w:pStyle w:val="B3"/>
        <w:spacing w:after="0"/>
      </w:pPr>
      <w:r>
        <w:t>-</w:t>
      </w:r>
      <w:r>
        <w:tab/>
        <w:t>UE Conformance - Enhancement of data collection for SON (Self-Organising Networks)/</w:t>
      </w:r>
      <w:r>
        <w:br/>
        <w:t>MDT (Minimization of Drive Tests) in NR standalone and MR-DC</w:t>
      </w:r>
      <w:r>
        <w:br/>
        <w:t>(Multi-Radio Dual Connectivity) (950064, NR_ENDC_SON_MDT_enh-UEConTest)</w:t>
      </w:r>
      <w:r>
        <w:tab/>
      </w:r>
      <w:r>
        <w:tab/>
        <w:t>RP-220620</w:t>
      </w:r>
    </w:p>
    <w:p w14:paraId="1505FC97" w14:textId="6F214E2A" w:rsidR="00AA348B" w:rsidRDefault="00AA348B" w:rsidP="00AA348B">
      <w:pPr>
        <w:pStyle w:val="B3"/>
        <w:spacing w:after="0"/>
      </w:pPr>
      <w:r>
        <w:t>-</w:t>
      </w:r>
      <w:r>
        <w:tab/>
        <w:t>UE Conformance - Enhancement of Network Slicing Phase 2</w:t>
      </w:r>
      <w:r w:rsidR="00C163D8">
        <w:br/>
      </w:r>
      <w:r>
        <w:t>(950065</w:t>
      </w:r>
      <w:r w:rsidR="00C163D8">
        <w:t xml:space="preserve">, </w:t>
      </w:r>
      <w:r>
        <w:t>eNS_Ph2-UEConTest)</w:t>
      </w:r>
      <w:r>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t>RP-220621</w:t>
      </w:r>
    </w:p>
    <w:p w14:paraId="6FD19E0F" w14:textId="54C1239B" w:rsidR="00F70DBA" w:rsidRPr="00A43FFB" w:rsidRDefault="00AA348B" w:rsidP="00032FC4">
      <w:pPr>
        <w:pStyle w:val="B3"/>
        <w:spacing w:after="120"/>
        <w:rPr>
          <w:highlight w:val="yellow"/>
        </w:rPr>
      </w:pPr>
      <w:r>
        <w:t>-</w:t>
      </w:r>
      <w:r>
        <w:tab/>
        <w:t>UE Conformance - Support of reduced capability NR devices</w:t>
      </w:r>
      <w:r w:rsidR="00C163D8">
        <w:br/>
      </w:r>
      <w:r>
        <w:t>(950066</w:t>
      </w:r>
      <w:r w:rsidR="00C163D8">
        <w:t xml:space="preserve">, </w:t>
      </w:r>
      <w:r>
        <w:t>NR_redcap_plus_ARCH-UEConTest)</w:t>
      </w:r>
      <w:r>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rsidR="00C163D8">
        <w:tab/>
      </w:r>
      <w:r>
        <w:t>RP-220830</w:t>
      </w:r>
    </w:p>
    <w:p w14:paraId="4BCC0781" w14:textId="1A37FDF6" w:rsidR="00FE7C9A" w:rsidRPr="00D47C6F" w:rsidRDefault="00FE7C9A" w:rsidP="00032FC4">
      <w:pPr>
        <w:pStyle w:val="B1"/>
        <w:snapToGrid w:val="0"/>
        <w:spacing w:after="0"/>
      </w:pPr>
      <w:r w:rsidRPr="00D47C6F">
        <w:t>-</w:t>
      </w:r>
      <w:r w:rsidRPr="00D47C6F">
        <w:tab/>
      </w:r>
      <w:r w:rsidR="00F949A7">
        <w:t>4</w:t>
      </w:r>
      <w:r w:rsidRPr="00D47C6F">
        <w:t xml:space="preserve"> </w:t>
      </w:r>
      <w:r w:rsidRPr="00D47C6F">
        <w:rPr>
          <w:u w:val="single"/>
        </w:rPr>
        <w:t>new approved REL-1</w:t>
      </w:r>
      <w:r w:rsidR="00052E22" w:rsidRPr="00D47C6F">
        <w:rPr>
          <w:u w:val="single"/>
        </w:rPr>
        <w:t>8</w:t>
      </w:r>
      <w:r w:rsidRPr="00D47C6F">
        <w:rPr>
          <w:u w:val="single"/>
        </w:rPr>
        <w:t xml:space="preserve"> study item</w:t>
      </w:r>
      <w:r w:rsidR="00E8509C" w:rsidRPr="00D47C6F">
        <w:rPr>
          <w:u w:val="single"/>
        </w:rPr>
        <w:t>s</w:t>
      </w:r>
      <w:r w:rsidRPr="00D47C6F">
        <w:t xml:space="preserve"> (SI)</w:t>
      </w:r>
    </w:p>
    <w:p w14:paraId="46CA4E1F" w14:textId="5B43D4D1" w:rsidR="00D47C6F" w:rsidRDefault="00D47C6F" w:rsidP="00D47C6F">
      <w:pPr>
        <w:pStyle w:val="B2"/>
        <w:spacing w:after="0"/>
      </w:pPr>
      <w:r>
        <w:t>-</w:t>
      </w:r>
      <w:r>
        <w:tab/>
        <w:t>RAN4: Study on simplification of band combination specification for NR and LTE</w:t>
      </w:r>
      <w:r>
        <w:br/>
        <w:t>(</w:t>
      </w:r>
      <w:r w:rsidRPr="00D47C6F">
        <w:t>950067</w:t>
      </w:r>
      <w:r>
        <w:t xml:space="preserve">, </w:t>
      </w:r>
      <w:r w:rsidRPr="00D47C6F">
        <w:t>FS_SimBC</w:t>
      </w:r>
      <w:r>
        <w:t>)</w:t>
      </w:r>
      <w:r>
        <w:tab/>
      </w:r>
      <w:r>
        <w:tab/>
      </w:r>
      <w:r>
        <w:tab/>
      </w:r>
      <w:r>
        <w:tab/>
      </w:r>
      <w:r>
        <w:tab/>
      </w:r>
      <w:r>
        <w:tab/>
      </w:r>
      <w:r>
        <w:tab/>
      </w:r>
      <w:r>
        <w:tab/>
      </w:r>
      <w:r>
        <w:tab/>
      </w:r>
      <w:r>
        <w:tab/>
      </w:r>
      <w:r>
        <w:tab/>
      </w:r>
      <w:r>
        <w:tab/>
      </w:r>
      <w:r>
        <w:tab/>
      </w:r>
      <w:r>
        <w:tab/>
      </w:r>
      <w:r>
        <w:tab/>
      </w:r>
      <w:r>
        <w:tab/>
      </w:r>
      <w:r>
        <w:tab/>
      </w:r>
      <w:r>
        <w:tab/>
      </w:r>
      <w:r>
        <w:tab/>
      </w:r>
      <w:r>
        <w:tab/>
      </w:r>
      <w:r>
        <w:tab/>
      </w:r>
      <w:r w:rsidRPr="00D47C6F">
        <w:t>RP-220956</w:t>
      </w:r>
    </w:p>
    <w:p w14:paraId="5A23CD02" w14:textId="1CA85D12" w:rsidR="00D47C6F" w:rsidRDefault="00D47C6F" w:rsidP="00D47C6F">
      <w:pPr>
        <w:pStyle w:val="B2"/>
        <w:spacing w:after="0"/>
      </w:pPr>
      <w:r>
        <w:t>-</w:t>
      </w:r>
      <w:r>
        <w:tab/>
        <w:t>RAN4: Study on NR frequency range 2 (FR2) Over-the-Air (OTA) testing enhancements</w:t>
      </w:r>
      <w:r>
        <w:br/>
        <w:t>(950068, FS_NR_FR2_OTA_enh)</w:t>
      </w:r>
      <w:r>
        <w:tab/>
      </w:r>
      <w:r>
        <w:tab/>
      </w:r>
      <w:r>
        <w:tab/>
      </w:r>
      <w:r>
        <w:tab/>
      </w:r>
      <w:r>
        <w:tab/>
      </w:r>
      <w:r>
        <w:tab/>
      </w:r>
      <w:r>
        <w:tab/>
      </w:r>
      <w:r>
        <w:tab/>
      </w:r>
      <w:r>
        <w:tab/>
      </w:r>
      <w:r>
        <w:tab/>
      </w:r>
      <w:r>
        <w:tab/>
      </w:r>
      <w:r>
        <w:tab/>
      </w:r>
      <w:r>
        <w:tab/>
      </w:r>
      <w:r>
        <w:tab/>
      </w:r>
      <w:r>
        <w:tab/>
      </w:r>
      <w:r>
        <w:tab/>
      </w:r>
      <w:r>
        <w:tab/>
      </w:r>
      <w:r>
        <w:tab/>
      </w:r>
      <w:r w:rsidRPr="00D47C6F">
        <w:t>RP-220988</w:t>
      </w:r>
    </w:p>
    <w:p w14:paraId="2A7CA616" w14:textId="6D171956" w:rsidR="00D47C6F" w:rsidRDefault="00D47C6F" w:rsidP="00D47C6F">
      <w:pPr>
        <w:pStyle w:val="B2"/>
        <w:spacing w:after="0"/>
      </w:pPr>
      <w:r>
        <w:t>-</w:t>
      </w:r>
      <w:r>
        <w:tab/>
        <w:t>RAN4: Study on NR base station (BS) RF requirement evolution</w:t>
      </w:r>
      <w:r>
        <w:br/>
        <w:t>(950069, FS_NR_BS_RF_evo)</w:t>
      </w:r>
      <w:r>
        <w:tab/>
      </w:r>
      <w:r>
        <w:tab/>
      </w:r>
      <w:r>
        <w:tab/>
      </w:r>
      <w:r>
        <w:tab/>
      </w:r>
      <w:r>
        <w:tab/>
      </w:r>
      <w:r>
        <w:tab/>
      </w:r>
      <w:r>
        <w:tab/>
      </w:r>
      <w:r>
        <w:tab/>
      </w:r>
      <w:r>
        <w:tab/>
      </w:r>
      <w:r>
        <w:tab/>
      </w:r>
      <w:r>
        <w:tab/>
      </w:r>
      <w:r>
        <w:tab/>
      </w:r>
      <w:r>
        <w:tab/>
      </w:r>
      <w:r>
        <w:tab/>
      </w:r>
      <w:r>
        <w:tab/>
      </w:r>
      <w:r>
        <w:tab/>
      </w:r>
      <w:r>
        <w:tab/>
      </w:r>
      <w:r>
        <w:tab/>
      </w:r>
      <w:r>
        <w:tab/>
      </w:r>
      <w:r w:rsidRPr="00D47C6F">
        <w:t>RP-221001</w:t>
      </w:r>
    </w:p>
    <w:p w14:paraId="6E840425" w14:textId="5D02D4AF" w:rsidR="00D47C6F" w:rsidRDefault="00D47C6F" w:rsidP="00F949A7">
      <w:pPr>
        <w:pStyle w:val="B2"/>
      </w:pPr>
      <w:r>
        <w:t>-</w:t>
      </w:r>
      <w:r>
        <w:tab/>
        <w:t>RAN4: Study on enhancement for 700/800/900MHz band combinations for NR</w:t>
      </w:r>
      <w:r>
        <w:br/>
        <w:t>(</w:t>
      </w:r>
      <w:r w:rsidRPr="00D47C6F">
        <w:t>950070</w:t>
      </w:r>
      <w:r>
        <w:t xml:space="preserve">, </w:t>
      </w:r>
      <w:r w:rsidRPr="00D47C6F">
        <w:t>FS</w:t>
      </w:r>
      <w:r w:rsidR="00F949A7">
        <w:t>_</w:t>
      </w:r>
      <w:r w:rsidRPr="00D47C6F">
        <w:t>NR_700800900_combo_enh</w:t>
      </w:r>
      <w:r>
        <w:t>)</w:t>
      </w:r>
      <w:r>
        <w:tab/>
      </w:r>
      <w:r>
        <w:tab/>
      </w:r>
      <w:r>
        <w:tab/>
      </w:r>
      <w:r>
        <w:tab/>
      </w:r>
      <w:r>
        <w:tab/>
      </w:r>
      <w:r>
        <w:tab/>
      </w:r>
      <w:r>
        <w:tab/>
      </w:r>
      <w:r>
        <w:tab/>
      </w:r>
      <w:r>
        <w:tab/>
      </w:r>
      <w:r>
        <w:tab/>
      </w:r>
      <w:r>
        <w:tab/>
      </w:r>
      <w:r>
        <w:tab/>
      </w:r>
      <w:r>
        <w:tab/>
      </w:r>
      <w:r>
        <w:tab/>
      </w:r>
      <w:r>
        <w:tab/>
      </w:r>
      <w:r w:rsidRPr="00D47C6F">
        <w:t>RP-221016</w:t>
      </w:r>
    </w:p>
    <w:p w14:paraId="183D14C2" w14:textId="573A0CBB" w:rsidR="00FE7C9A" w:rsidRPr="00390D02" w:rsidRDefault="00FE7C9A" w:rsidP="00FE7C9A">
      <w:pPr>
        <w:pStyle w:val="B1"/>
        <w:snapToGrid w:val="0"/>
        <w:spacing w:after="120"/>
        <w:rPr>
          <w:lang w:val="fr-FR"/>
        </w:rPr>
      </w:pPr>
      <w:r w:rsidRPr="00390D02">
        <w:rPr>
          <w:lang w:val="fr-FR"/>
        </w:rPr>
        <w:t>-</w:t>
      </w:r>
      <w:r w:rsidRPr="00390D02">
        <w:rPr>
          <w:lang w:val="fr-FR"/>
        </w:rPr>
        <w:tab/>
      </w:r>
      <w:r w:rsidR="00390D02">
        <w:rPr>
          <w:lang w:val="fr-FR"/>
        </w:rPr>
        <w:t>2018</w:t>
      </w:r>
      <w:r w:rsidRPr="00390D02">
        <w:rPr>
          <w:lang w:val="fr-FR"/>
        </w:rPr>
        <w:t xml:space="preserve"> </w:t>
      </w:r>
      <w:r w:rsidRPr="00390D02">
        <w:rPr>
          <w:b/>
          <w:u w:val="single"/>
          <w:lang w:val="fr-FR"/>
        </w:rPr>
        <w:t>CRs</w:t>
      </w:r>
      <w:r w:rsidRPr="00390D02">
        <w:rPr>
          <w:lang w:val="fr-FR"/>
        </w:rPr>
        <w:t xml:space="preserve"> (incl. cat.A CRs and </w:t>
      </w:r>
      <w:r w:rsidR="00390D02">
        <w:rPr>
          <w:lang w:val="fr-FR"/>
        </w:rPr>
        <w:t>34</w:t>
      </w:r>
      <w:r w:rsidRPr="00390D02">
        <w:rPr>
          <w:lang w:val="fr-FR"/>
        </w:rPr>
        <w:t xml:space="preserve"> company CRs) were handled and </w:t>
      </w:r>
      <w:r w:rsidR="00DA498B" w:rsidRPr="00390D02">
        <w:rPr>
          <w:lang w:val="fr-FR"/>
        </w:rPr>
        <w:t>1</w:t>
      </w:r>
      <w:r w:rsidR="00390D02">
        <w:rPr>
          <w:lang w:val="fr-FR"/>
        </w:rPr>
        <w:t>9</w:t>
      </w:r>
      <w:r w:rsidR="009422AE" w:rsidRPr="00390D02">
        <w:rPr>
          <w:lang w:val="fr-FR"/>
        </w:rPr>
        <w:t>7</w:t>
      </w:r>
      <w:r w:rsidR="00390D02">
        <w:rPr>
          <w:lang w:val="fr-FR"/>
        </w:rPr>
        <w:t>5</w:t>
      </w:r>
      <w:r w:rsidRPr="00390D02">
        <w:rPr>
          <w:lang w:val="fr-FR"/>
        </w:rPr>
        <w:t xml:space="preserve"> CRs were approved</w:t>
      </w:r>
      <w:r w:rsidRPr="00390D02">
        <w:rPr>
          <w:lang w:val="fr-FR"/>
        </w:rPr>
        <w:br/>
        <w:t>(see Annex D and attached Tdoc list).</w:t>
      </w:r>
    </w:p>
    <w:p w14:paraId="7A5210D8" w14:textId="77777777" w:rsidR="00FE7C9A" w:rsidRPr="005325C2" w:rsidRDefault="00FE7C9A" w:rsidP="00FE7C9A">
      <w:pPr>
        <w:pStyle w:val="B1"/>
        <w:snapToGrid w:val="0"/>
        <w:spacing w:after="120"/>
        <w:rPr>
          <w:lang w:val="fr-FR"/>
        </w:rPr>
      </w:pPr>
      <w:r w:rsidRPr="005325C2">
        <w:rPr>
          <w:lang w:val="fr-FR"/>
        </w:rPr>
        <w:t>-</w:t>
      </w:r>
      <w:r w:rsidRPr="005325C2">
        <w:rPr>
          <w:lang w:val="fr-FR"/>
        </w:rPr>
        <w:tab/>
        <w:t xml:space="preserve">approved/noted/agreed </w:t>
      </w:r>
      <w:r w:rsidRPr="005325C2">
        <w:rPr>
          <w:b/>
          <w:u w:val="single"/>
          <w:lang w:val="fr-FR"/>
        </w:rPr>
        <w:t>TRs/TSs</w:t>
      </w:r>
      <w:r w:rsidRPr="005325C2">
        <w:rPr>
          <w:lang w:val="fr-FR"/>
        </w:rPr>
        <w:t xml:space="preserve"> (see Annex E):</w:t>
      </w:r>
    </w:p>
    <w:p w14:paraId="546D3340" w14:textId="20E99AA7" w:rsidR="002C6AB5" w:rsidRPr="005325C2" w:rsidRDefault="00FE7C9A" w:rsidP="005325C2">
      <w:pPr>
        <w:pStyle w:val="B2"/>
        <w:spacing w:after="0"/>
      </w:pPr>
      <w:r w:rsidRPr="005325C2">
        <w:t>-</w:t>
      </w:r>
      <w:r w:rsidRPr="005325C2">
        <w:tab/>
      </w:r>
      <w:r w:rsidR="005325C2">
        <w:t>2</w:t>
      </w:r>
      <w:r w:rsidRPr="005325C2">
        <w:t xml:space="preserve"> noted specifications which were provided for information</w:t>
      </w:r>
      <w:r w:rsidR="009B6CBF">
        <w:t>:</w:t>
      </w:r>
      <w:r w:rsidR="002C6AB5" w:rsidRPr="005325C2">
        <w:br/>
        <w:t xml:space="preserve">REL-17: </w:t>
      </w:r>
      <w:r w:rsidR="005325C2">
        <w:t>TR 37.717-41-11, TR 38.841</w:t>
      </w:r>
      <w:r w:rsidR="002C6AB5" w:rsidRPr="005325C2">
        <w:t>;</w:t>
      </w:r>
    </w:p>
    <w:p w14:paraId="226B7114" w14:textId="77777777" w:rsidR="009B6CBF" w:rsidRDefault="00FE7C9A" w:rsidP="009B6CBF">
      <w:pPr>
        <w:pStyle w:val="B2"/>
        <w:spacing w:after="0"/>
      </w:pPr>
      <w:r w:rsidRPr="005325C2">
        <w:rPr>
          <w:lang w:val="fr-FR"/>
        </w:rPr>
        <w:t>-</w:t>
      </w:r>
      <w:r w:rsidRPr="005325C2">
        <w:tab/>
      </w:r>
      <w:r w:rsidR="00D6740E">
        <w:t>22</w:t>
      </w:r>
      <w:r w:rsidRPr="005325C2">
        <w:t xml:space="preserve"> approved specification</w:t>
      </w:r>
      <w:r w:rsidR="00D6740E">
        <w:t>s</w:t>
      </w:r>
      <w:r w:rsidRPr="005325C2">
        <w:t xml:space="preserve"> which </w:t>
      </w:r>
      <w:r w:rsidR="00EC6597" w:rsidRPr="005325C2">
        <w:t>are</w:t>
      </w:r>
      <w:r w:rsidRPr="005325C2">
        <w:t xml:space="preserve"> now under CR control:</w:t>
      </w:r>
    </w:p>
    <w:p w14:paraId="7E7DDF7A" w14:textId="77777777" w:rsidR="009B6CBF" w:rsidRDefault="009B6CBF" w:rsidP="009B6CBF">
      <w:pPr>
        <w:pStyle w:val="B3"/>
        <w:spacing w:after="0"/>
      </w:pPr>
      <w:r>
        <w:t>-</w:t>
      </w:r>
      <w:r>
        <w:tab/>
        <w:t xml:space="preserve">12 </w:t>
      </w:r>
      <w:r w:rsidR="00EC00FD" w:rsidRPr="005325C2">
        <w:t>REL-1</w:t>
      </w:r>
      <w:r w:rsidR="00B23682" w:rsidRPr="005325C2">
        <w:t>7</w:t>
      </w:r>
      <w:r w:rsidR="00780D48" w:rsidRPr="005325C2">
        <w:t xml:space="preserve"> </w:t>
      </w:r>
      <w:r w:rsidR="00CA34D8" w:rsidRPr="005325C2">
        <w:t>TR</w:t>
      </w:r>
      <w:r>
        <w:t>s: 36.779, 37.717-21-22, 37.717-51-11, 37.817, 37.828, 37.867, 38.833, 38.834, 38.837, 38.849, 38.854, 38.862</w:t>
      </w:r>
    </w:p>
    <w:p w14:paraId="75CAA0A4" w14:textId="77777777" w:rsidR="009B6CBF" w:rsidRDefault="009B6CBF" w:rsidP="009B6CBF">
      <w:pPr>
        <w:pStyle w:val="B3"/>
        <w:spacing w:after="0"/>
      </w:pPr>
      <w:r>
        <w:t>-</w:t>
      </w:r>
      <w:r>
        <w:tab/>
        <w:t>9 REL-17 TSs: 37.480, 37.481, 37.482, 37.483, 38.106. 38.114, 38.151, 38.351, 38.868</w:t>
      </w:r>
    </w:p>
    <w:p w14:paraId="43F18F8B" w14:textId="1E1AC69A" w:rsidR="003D2F18" w:rsidRPr="005325C2" w:rsidRDefault="009B6CBF" w:rsidP="009B6CBF">
      <w:pPr>
        <w:pStyle w:val="B3"/>
        <w:spacing w:after="0"/>
      </w:pPr>
      <w:r>
        <w:t>-</w:t>
      </w:r>
      <w:r>
        <w:tab/>
        <w:t xml:space="preserve">1 REL-18 TR: </w:t>
      </w:r>
      <w:r w:rsidRPr="009B6CBF">
        <w:t>38.884</w:t>
      </w:r>
    </w:p>
    <w:p w14:paraId="251C9FC3" w14:textId="6464D552" w:rsidR="00FE7C9A" w:rsidRDefault="00FE7C9A" w:rsidP="004F571C">
      <w:pPr>
        <w:pStyle w:val="B2"/>
        <w:spacing w:after="0"/>
      </w:pPr>
      <w:r w:rsidRPr="005325C2">
        <w:t>-</w:t>
      </w:r>
      <w:r w:rsidRPr="005325C2">
        <w:tab/>
      </w:r>
      <w:r w:rsidR="009B6CBF">
        <w:t>1</w:t>
      </w:r>
      <w:r w:rsidRPr="005325C2">
        <w:t xml:space="preserve"> agreed specification version under RAN leadership</w:t>
      </w:r>
      <w:r w:rsidR="009B6CBF">
        <w:t xml:space="preserve">: TR </w:t>
      </w:r>
      <w:r w:rsidR="009B6CBF" w:rsidRPr="009B6CBF">
        <w:t>37.890</w:t>
      </w:r>
      <w:r w:rsidR="009B6CBF">
        <w:t xml:space="preserve"> v0.15.0.</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3" w:name="_Toc96889237"/>
      <w:bookmarkStart w:id="44" w:name="_Toc105285763"/>
      <w:bookmarkStart w:id="45" w:name="_Toc61976831"/>
      <w:bookmarkStart w:id="46" w:name="_Toc62413402"/>
      <w:bookmarkStart w:id="47" w:name="_Toc67153080"/>
      <w:r>
        <w:lastRenderedPageBreak/>
        <w:t>1</w:t>
      </w:r>
      <w:r>
        <w:tab/>
        <w:t>Opening of the meeting</w:t>
      </w:r>
      <w:bookmarkEnd w:id="43"/>
      <w:bookmarkEnd w:id="44"/>
    </w:p>
    <w:p w14:paraId="31988226" w14:textId="088C178B" w:rsidR="00143438" w:rsidRDefault="00143438" w:rsidP="00143438">
      <w:r>
        <w:t>TSG RAN Chair Mr. Wanshi Chen (Qualcomm) opened the electronic meeting 3GPP TSG RAN #95e with a kick-off email on Thursday March 17th, 2022 at 2:59am UTC explaining how the meeting is handled (official start of the meeting 8am UTC).</w:t>
      </w:r>
    </w:p>
    <w:p w14:paraId="42C5C3B2" w14:textId="77777777" w:rsidR="00143438" w:rsidRDefault="00143438" w:rsidP="00143438">
      <w:r>
        <w:t>Meeting discussions of RAN #95e were carried out:</w:t>
      </w:r>
    </w:p>
    <w:p w14:paraId="37F15FFA" w14:textId="77777777" w:rsidR="00143438" w:rsidRDefault="00143438" w:rsidP="00143438">
      <w:r>
        <w:t>a. via the RAN email reflector (3GPP_TSG_RAN@LIST.ETSI.ORG)</w:t>
      </w:r>
    </w:p>
    <w:p w14:paraId="41FBCB44" w14:textId="77777777" w:rsidR="00143438" w:rsidRDefault="00143438" w:rsidP="00143438">
      <w:r>
        <w:t>b. via the NWM (New Working Methods) portal (https://nwm-trial.etsi.org)</w:t>
      </w:r>
    </w:p>
    <w:p w14:paraId="73B1DA8C" w14:textId="77777777" w:rsidR="00143438" w:rsidRDefault="00143438" w:rsidP="00143438">
      <w:r>
        <w:t>c. via GotoWebinar (GTW) conference calls.</w:t>
      </w:r>
    </w:p>
    <w:p w14:paraId="091A2DD1" w14:textId="55FB4EFC" w:rsidR="00143438" w:rsidRDefault="00143438" w:rsidP="00143438">
      <w:r>
        <w:t>a. and b. were already anounced by the RAN Chair on 16.03.21 at 3:45am UTC.</w:t>
      </w:r>
    </w:p>
    <w:p w14:paraId="25120B84" w14:textId="77777777" w:rsidR="00143438" w:rsidRDefault="00143438" w:rsidP="00143438"/>
    <w:p w14:paraId="6A5628D4" w14:textId="19A420BD" w:rsidR="00143438" w:rsidRDefault="00143438" w:rsidP="00873288">
      <w:pPr>
        <w:spacing w:after="0"/>
      </w:pPr>
      <w:r>
        <w:t>At the beginning of the first GotoWebinar conference of RAN #95e,</w:t>
      </w:r>
      <w:r w:rsidR="00873288">
        <w:t xml:space="preserve"> </w:t>
      </w:r>
      <w:r>
        <w:t>a minute of silence was held in the honour of Don Zelmer</w:t>
      </w:r>
      <w:r w:rsidR="00873288">
        <w:t xml:space="preserve"> </w:t>
      </w:r>
      <w:r>
        <w:t>who passed away on January 6, 2022</w:t>
      </w:r>
      <w:r w:rsidR="00873288">
        <w:t>:</w:t>
      </w:r>
    </w:p>
    <w:p w14:paraId="066942A8" w14:textId="77777777" w:rsidR="00143438" w:rsidRDefault="00143438" w:rsidP="00873288">
      <w:pPr>
        <w:spacing w:after="0"/>
      </w:pPr>
      <w:r>
        <w:t>- former RAN Vice-Chair (2003-2007),</w:t>
      </w:r>
    </w:p>
    <w:p w14:paraId="0F2EE141" w14:textId="77777777" w:rsidR="00143438" w:rsidRDefault="00143438" w:rsidP="00873288">
      <w:pPr>
        <w:spacing w:after="0"/>
      </w:pPr>
      <w:r>
        <w:t>- recipient of the 3GPP Lifetime Achievement Award (2017)</w:t>
      </w:r>
    </w:p>
    <w:p w14:paraId="14843343" w14:textId="77777777" w:rsidR="00143438" w:rsidRDefault="00143438" w:rsidP="00143438">
      <w:r>
        <w:t>- and TSG RAN delegate for more than 2 decades.</w:t>
      </w:r>
    </w:p>
    <w:p w14:paraId="39DF5919" w14:textId="39A6DFD6" w:rsidR="00143438" w:rsidRDefault="00DD3CA3" w:rsidP="00143438">
      <w:r>
        <w:rPr>
          <w:noProof/>
        </w:rPr>
        <w:pict w14:anchorId="3D413E37">
          <v:group id="_x0000_s1037" style="position:absolute;margin-left:92.4pt;margin-top:17.95pt;width:241.35pt;height:207.4pt;z-index:1" coordorigin="2982,8295" coordsize="4827,4148">
            <v:rect id="_x0000_s1035" style="position:absolute;left:2982;top:8295;width:4827;height:4148" filled="f" strokeweight="3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3124;top:8425;width:4516;height:3846;mso-position-horizontal-relative:text;mso-position-vertical-relative:text">
              <v:imagedata r:id="rId20" o:title=""/>
            </v:shape>
          </v:group>
        </w:pict>
      </w:r>
    </w:p>
    <w:p w14:paraId="51E5E537" w14:textId="77777777" w:rsidR="00873288" w:rsidRDefault="00873288" w:rsidP="00143438"/>
    <w:p w14:paraId="23241083" w14:textId="336C6808" w:rsidR="00143438" w:rsidRDefault="00143438" w:rsidP="00143438"/>
    <w:p w14:paraId="60DFC383" w14:textId="035C52CF" w:rsidR="00873288" w:rsidRDefault="00873288" w:rsidP="00143438"/>
    <w:p w14:paraId="07E176FD" w14:textId="6F9E8CB1" w:rsidR="00873288" w:rsidRDefault="00873288" w:rsidP="00143438"/>
    <w:p w14:paraId="308858C4" w14:textId="79C2116B" w:rsidR="00873288" w:rsidRDefault="00873288" w:rsidP="00143438"/>
    <w:p w14:paraId="25233B3F" w14:textId="53A49FA6" w:rsidR="00873288" w:rsidRDefault="00873288" w:rsidP="00143438"/>
    <w:p w14:paraId="6D8D933F" w14:textId="6B56BFF6" w:rsidR="00873288" w:rsidRDefault="00873288" w:rsidP="00143438"/>
    <w:p w14:paraId="7A0F25BE" w14:textId="3227E116" w:rsidR="00873288" w:rsidRDefault="00873288" w:rsidP="00143438"/>
    <w:p w14:paraId="3EF2D498" w14:textId="04D2AFA0" w:rsidR="00873288" w:rsidRDefault="00873288" w:rsidP="00143438"/>
    <w:p w14:paraId="21A84FE3" w14:textId="77777777" w:rsidR="00873288" w:rsidRDefault="00873288" w:rsidP="00143438"/>
    <w:p w14:paraId="6978AFC0" w14:textId="138368BA" w:rsidR="00143438" w:rsidRDefault="00143438" w:rsidP="00143438"/>
    <w:p w14:paraId="693D3151" w14:textId="77777777" w:rsidR="00132322" w:rsidRDefault="00132322" w:rsidP="00143438"/>
    <w:p w14:paraId="65548698" w14:textId="570EAE2F" w:rsidR="00C1363F" w:rsidRDefault="00C1363F" w:rsidP="00143438">
      <w:pPr>
        <w:sectPr w:rsidR="00C1363F" w:rsidSect="00401DFE">
          <w:footnotePr>
            <w:numRestart w:val="eachSect"/>
          </w:footnotePr>
          <w:pgSz w:w="11907" w:h="16840" w:code="9"/>
          <w:pgMar w:top="1418" w:right="1134" w:bottom="1134" w:left="1134" w:header="680" w:footer="567" w:gutter="0"/>
          <w:cols w:space="720"/>
          <w:docGrid w:linePitch="272"/>
        </w:sectPr>
      </w:pPr>
    </w:p>
    <w:p w14:paraId="16C74264" w14:textId="77777777" w:rsidR="00143438" w:rsidRDefault="00143438" w:rsidP="00143438">
      <w:r>
        <w:lastRenderedPageBreak/>
        <w:t>Discussion threads during RAN #95e:</w:t>
      </w:r>
    </w:p>
    <w:p w14:paraId="754AB80A" w14:textId="49E1EC6C" w:rsidR="00143438" w:rsidRPr="0031144E" w:rsidRDefault="00143438" w:rsidP="00143438">
      <w:pPr>
        <w:rPr>
          <w:b/>
          <w:bCs/>
        </w:rPr>
      </w:pPr>
      <w:r w:rsidRPr="0031144E">
        <w:rPr>
          <w:b/>
          <w:bCs/>
        </w:rPr>
        <w:t>Thread</w:t>
      </w:r>
      <w:r w:rsidRPr="0031144E">
        <w:rPr>
          <w:b/>
          <w:bCs/>
        </w:rPr>
        <w:tab/>
      </w:r>
      <w:r w:rsidR="00132322" w:rsidRPr="0031144E">
        <w:rPr>
          <w:b/>
          <w:bCs/>
        </w:rPr>
        <w:tab/>
      </w:r>
      <w:r w:rsidR="00132322" w:rsidRPr="0031144E">
        <w:rPr>
          <w:b/>
          <w:bCs/>
        </w:rPr>
        <w:tab/>
      </w:r>
      <w:r w:rsidR="00132322" w:rsidRPr="0031144E">
        <w:rPr>
          <w:b/>
          <w:bCs/>
        </w:rPr>
        <w:tab/>
      </w:r>
      <w:r w:rsidRPr="0031144E">
        <w:rPr>
          <w:b/>
          <w:bCs/>
        </w:rPr>
        <w:tab/>
      </w:r>
      <w:r w:rsidR="00132322" w:rsidRPr="0031144E">
        <w:rPr>
          <w:b/>
          <w:bCs/>
        </w:rPr>
        <w:tab/>
      </w:r>
      <w:r w:rsidRPr="0031144E">
        <w:rPr>
          <w:b/>
          <w:bCs/>
        </w:rPr>
        <w:t>Documents</w:t>
      </w:r>
      <w:r w:rsidR="00132322" w:rsidRPr="0031144E">
        <w:rPr>
          <w:b/>
          <w:bCs/>
        </w:rPr>
        <w:tab/>
      </w:r>
      <w:r w:rsidR="00132322" w:rsidRPr="0031144E">
        <w:rPr>
          <w:b/>
          <w:bCs/>
        </w:rPr>
        <w:tab/>
      </w:r>
      <w:r w:rsidR="00132322" w:rsidRPr="0031144E">
        <w:rPr>
          <w:b/>
          <w:bCs/>
        </w:rPr>
        <w:tab/>
      </w:r>
      <w:r w:rsidR="00132322" w:rsidRPr="0031144E">
        <w:rPr>
          <w:b/>
          <w:bCs/>
        </w:rPr>
        <w:tab/>
      </w:r>
      <w:r w:rsidRPr="0031144E">
        <w:rPr>
          <w:b/>
          <w:bCs/>
        </w:rPr>
        <w:t>Moderator</w:t>
      </w:r>
      <w:r w:rsidR="00132322" w:rsidRPr="0031144E">
        <w:rPr>
          <w:b/>
          <w:bCs/>
        </w:rPr>
        <w:tab/>
      </w:r>
      <w:r w:rsidR="00132322" w:rsidRPr="0031144E">
        <w:rPr>
          <w:b/>
          <w:bCs/>
        </w:rPr>
        <w:tab/>
      </w:r>
      <w:r w:rsidR="00132322" w:rsidRPr="0031144E">
        <w:rPr>
          <w:b/>
          <w:bCs/>
        </w:rPr>
        <w:tab/>
      </w:r>
      <w:r w:rsidR="00132322" w:rsidRPr="0031144E">
        <w:rPr>
          <w:b/>
          <w:bCs/>
        </w:rPr>
        <w:tab/>
      </w:r>
      <w:r w:rsidR="00132322" w:rsidRPr="0031144E">
        <w:rPr>
          <w:b/>
          <w:bCs/>
        </w:rPr>
        <w:tab/>
      </w:r>
      <w:r w:rsidRPr="0031144E">
        <w:rPr>
          <w:b/>
          <w:bCs/>
        </w:rPr>
        <w:t>Agenda</w:t>
      </w:r>
      <w:r w:rsidR="00132322" w:rsidRPr="0031144E">
        <w:rPr>
          <w:b/>
          <w:bCs/>
        </w:rPr>
        <w:tab/>
      </w:r>
      <w:r w:rsidR="0031144E" w:rsidRPr="0031144E">
        <w:rPr>
          <w:b/>
          <w:bCs/>
        </w:rPr>
        <w:tab/>
      </w:r>
      <w:r w:rsidR="0031144E" w:rsidRPr="0031144E">
        <w:rPr>
          <w:b/>
          <w:bCs/>
        </w:rPr>
        <w:tab/>
      </w:r>
      <w:r w:rsidRPr="0031144E">
        <w:rPr>
          <w:b/>
          <w:bCs/>
        </w:rPr>
        <w:t>NWM</w:t>
      </w:r>
      <w:r w:rsidR="00132322" w:rsidRPr="0031144E">
        <w:rPr>
          <w:b/>
          <w:bCs/>
        </w:rPr>
        <w:tab/>
      </w:r>
      <w:r w:rsidRPr="0031144E">
        <w:rPr>
          <w:b/>
          <w:bCs/>
        </w:rPr>
        <w:t>Summary</w:t>
      </w:r>
    </w:p>
    <w:p w14:paraId="4E833CEF" w14:textId="1301A96B" w:rsidR="00143438" w:rsidRDefault="00143438" w:rsidP="00143438">
      <w:r>
        <w:t>[95e-00-Tribute_to_Don]</w:t>
      </w:r>
      <w:r>
        <w:tab/>
        <w:t>None</w:t>
      </w:r>
      <w:r>
        <w:tab/>
      </w:r>
      <w:r w:rsidR="00132322">
        <w:tab/>
      </w:r>
      <w:r w:rsidR="00132322">
        <w:tab/>
      </w:r>
      <w:r w:rsidR="00132322">
        <w:tab/>
      </w:r>
      <w:r w:rsidR="00132322">
        <w:tab/>
      </w:r>
      <w:r w:rsidR="00132322">
        <w:tab/>
      </w:r>
      <w:r>
        <w:t>-</w:t>
      </w:r>
      <w:r>
        <w:tab/>
      </w:r>
      <w:r w:rsidR="00132322">
        <w:tab/>
      </w:r>
      <w:r w:rsidR="00132322">
        <w:tab/>
      </w:r>
      <w:r w:rsidR="00132322">
        <w:tab/>
      </w:r>
      <w:r w:rsidR="00132322">
        <w:tab/>
      </w:r>
      <w:r w:rsidR="00132322">
        <w:tab/>
      </w:r>
      <w:r w:rsidR="00132322">
        <w:tab/>
      </w:r>
      <w:r w:rsidR="00132322">
        <w:tab/>
      </w:r>
      <w:r>
        <w:t>-</w:t>
      </w:r>
      <w:r>
        <w:tab/>
      </w:r>
      <w:r w:rsidR="00132322">
        <w:tab/>
      </w:r>
      <w:r w:rsidR="00132322">
        <w:tab/>
      </w:r>
      <w:r w:rsidR="0031144E">
        <w:tab/>
      </w:r>
      <w:r w:rsidR="0031144E">
        <w:tab/>
      </w:r>
      <w:r>
        <w:t>Yes</w:t>
      </w:r>
      <w:r>
        <w:tab/>
        <w:t>-</w:t>
      </w:r>
    </w:p>
    <w:p w14:paraId="1BC58CD8" w14:textId="7759AFEC" w:rsidR="00143438" w:rsidRDefault="00143438" w:rsidP="00143438">
      <w:r>
        <w:t>[95e-01-Organizational]</w:t>
      </w:r>
      <w:r>
        <w:tab/>
      </w:r>
      <w:r w:rsidR="00132322">
        <w:tab/>
      </w:r>
      <w:r>
        <w:t>None</w:t>
      </w:r>
      <w:r>
        <w:tab/>
      </w:r>
      <w:r w:rsidR="00132322">
        <w:tab/>
      </w:r>
      <w:r w:rsidR="00132322">
        <w:tab/>
      </w:r>
      <w:r w:rsidR="00132322">
        <w:tab/>
      </w:r>
      <w:r w:rsidR="00132322">
        <w:tab/>
      </w:r>
      <w:r w:rsidR="00132322">
        <w:tab/>
      </w:r>
      <w:r>
        <w:t>RAN Chair (Qualcomm)</w:t>
      </w:r>
      <w:r>
        <w:tab/>
        <w:t>-</w:t>
      </w:r>
      <w:r>
        <w:tab/>
      </w:r>
      <w:r w:rsidR="00132322">
        <w:tab/>
      </w:r>
      <w:r w:rsidR="00132322">
        <w:tab/>
      </w:r>
      <w:r w:rsidR="0031144E">
        <w:tab/>
      </w:r>
      <w:r w:rsidR="0031144E">
        <w:tab/>
      </w:r>
      <w:r>
        <w:t>No</w:t>
      </w:r>
      <w:r w:rsidR="00132322">
        <w:tab/>
      </w:r>
      <w:r w:rsidR="00132322">
        <w:tab/>
      </w:r>
      <w:r>
        <w:t>-</w:t>
      </w:r>
    </w:p>
    <w:p w14:paraId="04B90327" w14:textId="6F8D9446" w:rsidR="00143438" w:rsidRDefault="00143438" w:rsidP="00143438">
      <w:r>
        <w:t>[95e-02-MeetingPlanning]</w:t>
      </w:r>
      <w:r w:rsidR="00132322">
        <w:tab/>
      </w:r>
      <w:r>
        <w:t>RP-220066, 0131, 0183, 0189, 0298, 0446, 0308, 0403</w:t>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tab/>
        <w:t>RAN Chair (Qualcomm)</w:t>
      </w:r>
      <w:r>
        <w:tab/>
        <w:t>5, 5.2</w:t>
      </w:r>
      <w:r>
        <w:tab/>
      </w:r>
      <w:r w:rsidR="00132322">
        <w:tab/>
      </w:r>
      <w:r w:rsidR="0031144E">
        <w:tab/>
      </w:r>
      <w:r w:rsidR="0031144E">
        <w:tab/>
      </w:r>
      <w:r>
        <w:t>No</w:t>
      </w:r>
      <w:r w:rsidR="00132322">
        <w:tab/>
      </w:r>
      <w:r w:rsidR="00132322">
        <w:tab/>
      </w:r>
      <w:r>
        <w:t>-</w:t>
      </w:r>
    </w:p>
    <w:p w14:paraId="48BAA9FD" w14:textId="1E69E524" w:rsidR="00143438" w:rsidRDefault="00143438" w:rsidP="00143438">
      <w:r>
        <w:t>[95e-03-RAN4-R18-UEFR1RF]</w:t>
      </w:r>
      <w:r w:rsidR="00132322">
        <w:tab/>
      </w:r>
      <w:r>
        <w:t>RP-220019, 0053, 0537, 580, 641, 652, 0720</w:t>
      </w:r>
      <w:r>
        <w:tab/>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31144E">
        <w:tab/>
      </w:r>
      <w:r w:rsidR="0031144E">
        <w:tab/>
      </w:r>
      <w:r w:rsidR="0031144E">
        <w:tab/>
      </w:r>
      <w:r>
        <w:t>Huawei</w:t>
      </w:r>
      <w:r w:rsidR="00132322">
        <w:tab/>
      </w:r>
      <w:r w:rsidR="00132322">
        <w:tab/>
      </w:r>
      <w:r w:rsidR="0031144E">
        <w:tab/>
      </w:r>
      <w:r>
        <w:t>9.1.4.1</w:t>
      </w:r>
      <w:r w:rsidR="00132322">
        <w:tab/>
      </w:r>
      <w:r w:rsidR="00132322">
        <w:tab/>
      </w:r>
      <w:r w:rsidR="0031144E">
        <w:tab/>
      </w:r>
      <w:r w:rsidR="0031144E">
        <w:tab/>
      </w:r>
      <w:r>
        <w:t>Yes</w:t>
      </w:r>
      <w:r>
        <w:tab/>
        <w:t>RP-220972</w:t>
      </w:r>
    </w:p>
    <w:p w14:paraId="3C1818F1" w14:textId="5F8863DA" w:rsidR="00143438" w:rsidRDefault="00143438" w:rsidP="00143438">
      <w:r>
        <w:t>[95e-04-RAN4-R18-UEFR2RF] RP-220020, 0056, 0538, 642, 653, 0439</w:t>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31144E">
        <w:tab/>
      </w:r>
      <w:r w:rsidR="0031144E">
        <w:tab/>
      </w:r>
      <w:r w:rsidR="0031144E">
        <w:tab/>
      </w:r>
      <w:r>
        <w:t>Nokia</w:t>
      </w:r>
      <w:r>
        <w:tab/>
      </w:r>
      <w:r w:rsidR="00132322">
        <w:tab/>
      </w:r>
      <w:r w:rsidR="00132322">
        <w:tab/>
      </w:r>
      <w:r w:rsidR="0031144E">
        <w:tab/>
      </w:r>
      <w:r>
        <w:t>9.1.4.2</w:t>
      </w:r>
      <w:r w:rsidR="00132322">
        <w:tab/>
      </w:r>
      <w:r w:rsidR="00132322">
        <w:tab/>
      </w:r>
      <w:r w:rsidR="0031144E">
        <w:tab/>
      </w:r>
      <w:r w:rsidR="0031144E">
        <w:tab/>
      </w:r>
      <w:r>
        <w:t>Yes</w:t>
      </w:r>
      <w:r>
        <w:tab/>
        <w:t>RP-220864</w:t>
      </w:r>
    </w:p>
    <w:p w14:paraId="03819AB7" w14:textId="0E6B90DE" w:rsidR="00143438" w:rsidRDefault="00143438" w:rsidP="00143438">
      <w:r>
        <w:t>[95e-05-RAN4-R18-FR2MultiRx] RP-220020, 0057, 0440, 0593, 0774</w:t>
      </w:r>
      <w:r w:rsidR="00132322">
        <w:br/>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132322">
        <w:tab/>
      </w:r>
      <w:r w:rsidR="0031144E">
        <w:tab/>
      </w:r>
      <w:r w:rsidR="0031144E">
        <w:tab/>
      </w:r>
      <w:r w:rsidR="0031144E">
        <w:tab/>
      </w:r>
      <w:r>
        <w:t>Qualcomm</w:t>
      </w:r>
      <w:r>
        <w:tab/>
      </w:r>
      <w:r w:rsidR="0031144E">
        <w:tab/>
      </w:r>
      <w:r>
        <w:t>9.1.4.2</w:t>
      </w:r>
      <w:r w:rsidR="00132322">
        <w:tab/>
      </w:r>
      <w:r w:rsidR="00132322">
        <w:tab/>
      </w:r>
      <w:r w:rsidR="0031144E">
        <w:tab/>
      </w:r>
      <w:r w:rsidR="0031144E">
        <w:tab/>
      </w:r>
      <w:r>
        <w:t>Yes</w:t>
      </w:r>
      <w:r>
        <w:tab/>
        <w:t>RP-220973</w:t>
      </w:r>
    </w:p>
    <w:p w14:paraId="1E1904B2" w14:textId="688F989E" w:rsidR="00143438" w:rsidRDefault="00143438" w:rsidP="00143438">
      <w:r>
        <w:t>[95e-06-RAN4-R18-RRM] RP-220021, 0051, 0539, 0775, 0594, 0654, 0444, 0442, 0721, 0722, 0777, 0643, 0746</w:t>
      </w:r>
      <w:r w:rsidR="0031144E">
        <w:br/>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t>Apple</w:t>
      </w:r>
      <w:r>
        <w:tab/>
      </w:r>
      <w:r w:rsidR="0031144E">
        <w:tab/>
      </w:r>
      <w:r w:rsidR="0031144E">
        <w:tab/>
      </w:r>
      <w:r w:rsidR="0031144E">
        <w:tab/>
      </w:r>
      <w:r>
        <w:t>9.1.4.3</w:t>
      </w:r>
      <w:r>
        <w:tab/>
      </w:r>
      <w:r w:rsidR="0031144E">
        <w:tab/>
      </w:r>
      <w:r w:rsidR="0031144E">
        <w:tab/>
      </w:r>
      <w:r w:rsidR="0031144E">
        <w:tab/>
      </w:r>
      <w:r>
        <w:t>Yes</w:t>
      </w:r>
      <w:r>
        <w:tab/>
        <w:t>RP-220866</w:t>
      </w:r>
    </w:p>
    <w:p w14:paraId="40D5EC91" w14:textId="5B3E72AA" w:rsidR="00143438" w:rsidRDefault="00143438" w:rsidP="00143438">
      <w:r>
        <w:t>[95e-07-RAN4-R18-MeasGap] RP-220021, 0052, 0438, 0540, 0655, 0776, 0758, 0778</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31144E">
        <w:tab/>
      </w:r>
      <w:r w:rsidR="0031144E">
        <w:tab/>
      </w:r>
      <w:r w:rsidR="0031144E">
        <w:tab/>
      </w:r>
      <w:r w:rsidR="0031144E">
        <w:tab/>
      </w:r>
      <w:r>
        <w:t>MediaTek</w:t>
      </w:r>
      <w:r w:rsidR="00DD0B3B">
        <w:tab/>
      </w:r>
      <w:r w:rsidR="0031144E">
        <w:tab/>
      </w:r>
      <w:r w:rsidR="00DD0B3B">
        <w:tab/>
      </w:r>
      <w:r>
        <w:t>9.1.4.3</w:t>
      </w:r>
      <w:r w:rsidR="00DD0B3B">
        <w:tab/>
      </w:r>
      <w:r>
        <w:tab/>
      </w:r>
      <w:r w:rsidR="0031144E">
        <w:tab/>
      </w:r>
      <w:r w:rsidR="0031144E">
        <w:tab/>
      </w:r>
      <w:r>
        <w:t>Yes</w:t>
      </w:r>
      <w:r w:rsidR="00DD0B3B">
        <w:tab/>
      </w:r>
      <w:r>
        <w:t>RP-220867</w:t>
      </w:r>
    </w:p>
    <w:p w14:paraId="69E15096" w14:textId="512F1306" w:rsidR="00143438" w:rsidRDefault="00143438" w:rsidP="00143438">
      <w:r>
        <w:t>[95e-08-RAN4-R18-Demod] RP-220022, 0050, 0541, 0581, 0644, 0656, 0723, 0779, 0724, 0780</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tab/>
      </w:r>
      <w:r w:rsidR="0031144E">
        <w:tab/>
      </w:r>
      <w:r w:rsidR="0031144E">
        <w:tab/>
      </w:r>
      <w:r w:rsidR="0031144E">
        <w:tab/>
      </w:r>
      <w:r>
        <w:t>China Telecom</w:t>
      </w:r>
      <w:r>
        <w:tab/>
        <w:t>9.1.4.4</w:t>
      </w:r>
      <w:r>
        <w:tab/>
      </w:r>
      <w:r w:rsidR="00DD0B3B">
        <w:tab/>
      </w:r>
      <w:r w:rsidR="0031144E">
        <w:tab/>
      </w:r>
      <w:r w:rsidR="0031144E">
        <w:tab/>
      </w:r>
      <w:r>
        <w:t>Yes</w:t>
      </w:r>
      <w:r>
        <w:tab/>
        <w:t>RP-220975</w:t>
      </w:r>
    </w:p>
    <w:p w14:paraId="03DD8980" w14:textId="64024F1D" w:rsidR="00143438" w:rsidRDefault="00143438" w:rsidP="00143438">
      <w:r>
        <w:t>[95e-09-RAN4-R18-BandComb] RP-220024, 0058, 0168, 0169, 0725</w:t>
      </w:r>
      <w:r>
        <w:tab/>
        <w:t>ZTE</w:t>
      </w:r>
      <w:r>
        <w:tab/>
      </w:r>
      <w:r w:rsidR="00DD0B3B">
        <w:tab/>
      </w:r>
      <w:r>
        <w:t>9.1.4.6</w:t>
      </w:r>
      <w:r w:rsidR="00DD0B3B">
        <w:tab/>
      </w:r>
      <w:r w:rsidR="00DD0B3B">
        <w:tab/>
      </w:r>
      <w:r w:rsidR="0031144E">
        <w:tab/>
      </w:r>
      <w:r w:rsidR="0031144E">
        <w:tab/>
      </w:r>
      <w:r>
        <w:t>Yes</w:t>
      </w:r>
      <w:r>
        <w:tab/>
        <w:t>RP-220869</w:t>
      </w:r>
    </w:p>
    <w:p w14:paraId="64F0A267" w14:textId="7AF9928B" w:rsidR="00143438" w:rsidRDefault="00143438" w:rsidP="00143438">
      <w:r>
        <w:t>[95e-10-RAN4-R18-700800900] RP-220024, 0059, 0583, 0584, 0728, 0729</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31144E">
        <w:tab/>
      </w:r>
      <w:r w:rsidR="0031144E">
        <w:tab/>
      </w:r>
      <w:r w:rsidR="0031144E">
        <w:tab/>
      </w:r>
      <w:r w:rsidR="0031144E">
        <w:tab/>
      </w:r>
      <w:r>
        <w:t>CATT</w:t>
      </w:r>
      <w:r w:rsidR="00DD0B3B">
        <w:tab/>
      </w:r>
      <w:r w:rsidR="0031144E">
        <w:tab/>
      </w:r>
      <w:r w:rsidR="0031144E">
        <w:tab/>
      </w:r>
      <w:r>
        <w:tab/>
        <w:t>9.1.4.6</w:t>
      </w:r>
      <w:r w:rsidR="00DD0B3B">
        <w:tab/>
      </w:r>
      <w:r>
        <w:tab/>
      </w:r>
      <w:r w:rsidR="0031144E">
        <w:tab/>
      </w:r>
      <w:r w:rsidR="0031144E">
        <w:tab/>
      </w:r>
      <w:r>
        <w:t>Yes</w:t>
      </w:r>
      <w:r>
        <w:tab/>
        <w:t>RP-220976</w:t>
      </w:r>
    </w:p>
    <w:p w14:paraId="7E933E61" w14:textId="354611C7" w:rsidR="00143438" w:rsidRDefault="00143438" w:rsidP="00143438">
      <w:r>
        <w:t>[95e-11-RAN4-R18-BSRF] RP-220024, 0060, 0645, 0657, 0726, 0727</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31144E">
        <w:tab/>
      </w:r>
      <w:r w:rsidR="0031144E">
        <w:tab/>
      </w:r>
      <w:r w:rsidR="0031144E">
        <w:tab/>
      </w:r>
      <w:r w:rsidR="0031144E">
        <w:tab/>
      </w:r>
      <w:r>
        <w:t>Huawei</w:t>
      </w:r>
      <w:r>
        <w:tab/>
      </w:r>
      <w:r w:rsidR="00DD0B3B">
        <w:tab/>
      </w:r>
      <w:r w:rsidR="0031144E">
        <w:tab/>
      </w:r>
      <w:r>
        <w:t>9.1.4.6</w:t>
      </w:r>
      <w:r w:rsidR="00DD0B3B">
        <w:tab/>
      </w:r>
      <w:r w:rsidR="00DD0B3B">
        <w:tab/>
      </w:r>
      <w:r w:rsidR="0031144E">
        <w:tab/>
      </w:r>
      <w:r w:rsidR="0031144E">
        <w:tab/>
      </w:r>
      <w:r>
        <w:t>Yes</w:t>
      </w:r>
      <w:r>
        <w:tab/>
        <w:t>RP-220871</w:t>
      </w:r>
    </w:p>
    <w:p w14:paraId="71CCFDD4" w14:textId="69B9DD8B" w:rsidR="00143438" w:rsidRDefault="00143438" w:rsidP="00143438">
      <w:r>
        <w:t>[95e-12-RAN4-R18-OTATest] RP-220023, 0054, RP-220542, 595</w:t>
      </w:r>
      <w:r w:rsidR="00DD0B3B">
        <w:br/>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rsidR="00DD0B3B">
        <w:tab/>
      </w:r>
      <w:r>
        <w:tab/>
      </w:r>
      <w:r w:rsidR="0031144E">
        <w:tab/>
      </w:r>
      <w:r w:rsidR="0031144E">
        <w:tab/>
      </w:r>
      <w:r w:rsidR="0031144E">
        <w:tab/>
      </w:r>
      <w:r>
        <w:t>Qualcomm</w:t>
      </w:r>
      <w:r>
        <w:tab/>
      </w:r>
      <w:r w:rsidR="0031144E">
        <w:tab/>
      </w:r>
      <w:r>
        <w:t>9.1.4.5</w:t>
      </w:r>
      <w:r>
        <w:tab/>
      </w:r>
      <w:r w:rsidR="00DD0B3B">
        <w:tab/>
      </w:r>
      <w:r w:rsidR="0031144E">
        <w:tab/>
      </w:r>
      <w:r w:rsidR="0031144E">
        <w:tab/>
      </w:r>
      <w:r>
        <w:t>Yes</w:t>
      </w:r>
      <w:r>
        <w:tab/>
        <w:t>RP-220978</w:t>
      </w:r>
    </w:p>
    <w:p w14:paraId="6032B21D" w14:textId="161BBA94" w:rsidR="00143438" w:rsidRDefault="00143438" w:rsidP="00143438">
      <w:r>
        <w:t>[95e-13-RAN4-R18-NonColloc] RP-220024, 0063, 730</w:t>
      </w:r>
      <w:r>
        <w:tab/>
      </w:r>
      <w:r w:rsidR="00681A07">
        <w:tab/>
      </w:r>
      <w:r w:rsidR="00681A07">
        <w:tab/>
      </w:r>
      <w:r>
        <w:t>KDDI</w:t>
      </w:r>
      <w:r w:rsidR="00681A07">
        <w:tab/>
      </w:r>
      <w:r w:rsidR="00681A07">
        <w:tab/>
      </w:r>
      <w:r w:rsidR="0031144E">
        <w:tab/>
      </w:r>
      <w:r w:rsidR="00681A07">
        <w:tab/>
      </w:r>
      <w:r>
        <w:t>9.1.4.6</w:t>
      </w:r>
      <w:r>
        <w:tab/>
      </w:r>
      <w:r w:rsidR="00681A07">
        <w:tab/>
      </w:r>
      <w:r w:rsidR="0031144E">
        <w:tab/>
      </w:r>
      <w:r w:rsidR="0031144E">
        <w:tab/>
      </w:r>
      <w:r>
        <w:t>Yes</w:t>
      </w:r>
      <w:r>
        <w:tab/>
        <w:t>RP-221004</w:t>
      </w:r>
    </w:p>
    <w:p w14:paraId="13E7E55E" w14:textId="42EB15D1" w:rsidR="00143438" w:rsidRDefault="00143438" w:rsidP="00143438">
      <w:r>
        <w:t>[95e-14-RAN4-R18-HST] RP-220024, 0064, 0318, 0319, 0659</w:t>
      </w:r>
      <w:r>
        <w:tab/>
      </w:r>
      <w:r w:rsidR="00681A07">
        <w:tab/>
      </w:r>
      <w:r>
        <w:t>Samsung</w:t>
      </w:r>
      <w:r>
        <w:tab/>
      </w:r>
      <w:r w:rsidR="00681A07">
        <w:tab/>
      </w:r>
      <w:r>
        <w:t>9.1.4.6</w:t>
      </w:r>
      <w:r w:rsidR="00681A07">
        <w:tab/>
      </w:r>
      <w:r>
        <w:tab/>
      </w:r>
      <w:r w:rsidR="0031144E">
        <w:tab/>
      </w:r>
      <w:r w:rsidR="0031144E">
        <w:tab/>
      </w:r>
      <w:r>
        <w:t>Yes</w:t>
      </w:r>
      <w:r>
        <w:tab/>
        <w:t>RP-220874</w:t>
      </w:r>
    </w:p>
    <w:p w14:paraId="42571107" w14:textId="05CD0B0C" w:rsidR="00143438" w:rsidRDefault="00143438" w:rsidP="00143438">
      <w:r>
        <w:t>[95e-15-RAN4-R18-EMC] RP-220023, 0055, 0458, 0459, 0213</w:t>
      </w:r>
      <w:r>
        <w:tab/>
        <w:t>Ericsson</w:t>
      </w:r>
      <w:r>
        <w:tab/>
      </w:r>
      <w:r w:rsidR="00681A07">
        <w:tab/>
      </w:r>
      <w:r>
        <w:t>9.1.4.5</w:t>
      </w:r>
      <w:r>
        <w:tab/>
      </w:r>
      <w:r w:rsidR="00681A07">
        <w:tab/>
      </w:r>
      <w:r w:rsidR="0031144E">
        <w:tab/>
      </w:r>
      <w:r w:rsidR="0031144E">
        <w:tab/>
      </w:r>
      <w:r>
        <w:t>Yes</w:t>
      </w:r>
      <w:r w:rsidR="0031144E">
        <w:tab/>
      </w:r>
      <w:r>
        <w:t>RP-220875</w:t>
      </w:r>
    </w:p>
    <w:p w14:paraId="21351721" w14:textId="3A1CECC7" w:rsidR="00143438" w:rsidRDefault="00143438" w:rsidP="00143438">
      <w:r>
        <w:t>[95e-16-RAN4-R18-ATG] RP-220024, 0061, 0639, 0640, 0658</w:t>
      </w:r>
      <w:r>
        <w:tab/>
        <w:t>CMCC</w:t>
      </w:r>
      <w:r>
        <w:tab/>
      </w:r>
      <w:r w:rsidR="006126F1">
        <w:tab/>
      </w:r>
      <w:r>
        <w:t>9.1.4.6</w:t>
      </w:r>
      <w:r w:rsidR="006126F1">
        <w:tab/>
      </w:r>
      <w:r>
        <w:tab/>
      </w:r>
      <w:r w:rsidR="0031144E">
        <w:tab/>
      </w:r>
      <w:r w:rsidR="0031144E">
        <w:tab/>
      </w:r>
      <w:r>
        <w:t>Yes</w:t>
      </w:r>
      <w:r w:rsidR="0031144E">
        <w:tab/>
      </w:r>
      <w:r>
        <w:t>RP-220876</w:t>
      </w:r>
    </w:p>
    <w:p w14:paraId="0CC521D0" w14:textId="156458FE" w:rsidR="00143438" w:rsidRDefault="00143438" w:rsidP="00143438">
      <w:r>
        <w:t>[95e-17-5GiMerger] RP-220028, 0130, 0133</w:t>
      </w:r>
      <w:r>
        <w:tab/>
      </w:r>
      <w:r w:rsidR="006126F1">
        <w:tab/>
      </w:r>
      <w:r w:rsidR="006126F1">
        <w:tab/>
      </w:r>
      <w:r w:rsidR="006126F1">
        <w:tab/>
      </w:r>
      <w:r w:rsidR="006126F1">
        <w:tab/>
      </w:r>
      <w:r w:rsidR="006126F1">
        <w:tab/>
      </w:r>
      <w:r w:rsidR="006126F1">
        <w:tab/>
      </w:r>
      <w:r>
        <w:t>Qualcomm</w:t>
      </w:r>
      <w:r>
        <w:tab/>
        <w:t>9.4.6</w:t>
      </w:r>
      <w:r>
        <w:tab/>
      </w:r>
      <w:r w:rsidR="006126F1">
        <w:tab/>
      </w:r>
      <w:r w:rsidR="0031144E">
        <w:tab/>
      </w:r>
      <w:r w:rsidR="0031144E">
        <w:tab/>
      </w:r>
      <w:r>
        <w:t>Yes</w:t>
      </w:r>
      <w:r>
        <w:tab/>
        <w:t>RP-220877</w:t>
      </w:r>
    </w:p>
    <w:p w14:paraId="01AECD5B" w14:textId="0CDDC6D4" w:rsidR="00143438" w:rsidRDefault="00143438" w:rsidP="00143438">
      <w:r>
        <w:t>[95e-18-InclusiveLanguage] RP-220029, 0309, 0311, 0312, 0313, 0314, 0238, 0239, 0240, 0506</w:t>
      </w:r>
      <w:r w:rsidR="006126F1">
        <w:br/>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rsidR="006126F1">
        <w:tab/>
      </w:r>
      <w:r>
        <w:tab/>
        <w:t>Ericsson</w:t>
      </w:r>
      <w:r>
        <w:tab/>
      </w:r>
      <w:r w:rsidR="006126F1">
        <w:tab/>
      </w:r>
      <w:r>
        <w:t>5, 9.9, 10.8, 11</w:t>
      </w:r>
      <w:r>
        <w:tab/>
        <w:t>Yes</w:t>
      </w:r>
      <w:r>
        <w:tab/>
        <w:t>RP-220878</w:t>
      </w:r>
    </w:p>
    <w:p w14:paraId="2A08D6A7" w14:textId="6B783FC6" w:rsidR="00143438" w:rsidRDefault="00143438" w:rsidP="00143438">
      <w:r>
        <w:t>[95e-19-LS-DronesLoc] RP-220030, 0134, 0665</w:t>
      </w:r>
      <w:r>
        <w:tab/>
      </w:r>
      <w:r w:rsidR="006126F1">
        <w:tab/>
      </w:r>
      <w:r w:rsidR="006126F1">
        <w:tab/>
      </w:r>
      <w:r w:rsidR="006126F1">
        <w:tab/>
      </w:r>
      <w:r w:rsidR="006126F1">
        <w:tab/>
      </w:r>
      <w:r w:rsidR="006126F1">
        <w:tab/>
      </w:r>
      <w:r>
        <w:t>Ericsson</w:t>
      </w:r>
      <w:r>
        <w:tab/>
      </w:r>
      <w:r w:rsidR="006126F1">
        <w:tab/>
      </w:r>
      <w:r>
        <w:t>7</w:t>
      </w:r>
      <w:r>
        <w:tab/>
      </w:r>
      <w:r w:rsidR="006126F1">
        <w:tab/>
      </w:r>
      <w:r w:rsidR="006126F1">
        <w:tab/>
      </w:r>
      <w:r w:rsidR="0031144E">
        <w:tab/>
      </w:r>
      <w:r w:rsidR="0031144E">
        <w:tab/>
      </w:r>
      <w:r>
        <w:t>Yes</w:t>
      </w:r>
      <w:r>
        <w:tab/>
        <w:t>RP-220879</w:t>
      </w:r>
    </w:p>
    <w:p w14:paraId="301FA029" w14:textId="02238727" w:rsidR="00143438" w:rsidRDefault="00143438" w:rsidP="00143438">
      <w:r>
        <w:t>[95e-20-ITU-AH] RP-220017, 0031, 0032, 0044, 0046, 0047, 0382, 0010, 0012, 0048, 0049, 0069</w:t>
      </w:r>
      <w:r w:rsidR="0031144E">
        <w:br/>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tab/>
        <w:t>ITU-R AH convener (Telecom Italia)</w:t>
      </w:r>
      <w:r>
        <w:tab/>
        <w:t>8.2, 8.3, 8.5</w:t>
      </w:r>
      <w:r w:rsidR="0031144E">
        <w:tab/>
      </w:r>
      <w:r>
        <w:tab/>
        <w:t>Yes</w:t>
      </w:r>
      <w:r>
        <w:tab/>
        <w:t>RP-220880</w:t>
      </w:r>
    </w:p>
    <w:p w14:paraId="4850070E" w14:textId="14102745" w:rsidR="00143438" w:rsidRDefault="00143438" w:rsidP="00143438">
      <w:r>
        <w:t>[95e-21-LS-IAB-Sat] RP-220034, 0178, 0662</w:t>
      </w:r>
      <w:r w:rsidR="0031144E">
        <w:tab/>
      </w:r>
      <w:r w:rsidR="0031144E">
        <w:tab/>
      </w:r>
      <w:r w:rsidR="0031144E">
        <w:tab/>
      </w:r>
      <w:r w:rsidR="0031144E">
        <w:tab/>
      </w:r>
      <w:r w:rsidR="0031144E">
        <w:tab/>
      </w:r>
      <w:r w:rsidR="0031144E">
        <w:tab/>
      </w:r>
      <w:r>
        <w:tab/>
        <w:t>Qualcomm</w:t>
      </w:r>
      <w:r>
        <w:tab/>
        <w:t>9.3.3.3</w:t>
      </w:r>
      <w:r>
        <w:tab/>
      </w:r>
      <w:r w:rsidR="0031144E">
        <w:tab/>
      </w:r>
      <w:r w:rsidR="0031144E">
        <w:tab/>
      </w:r>
      <w:r w:rsidR="0031144E">
        <w:tab/>
      </w:r>
      <w:r>
        <w:t>Yes</w:t>
      </w:r>
      <w:r>
        <w:tab/>
        <w:t>RP-220881</w:t>
      </w:r>
    </w:p>
    <w:p w14:paraId="412B8CD6" w14:textId="7AC29642" w:rsidR="00143438" w:rsidRDefault="00143438" w:rsidP="00143438">
      <w:r>
        <w:t>[95e-22-WID-Guidelines] RP-220065, 0441</w:t>
      </w:r>
      <w:r>
        <w:tab/>
      </w:r>
      <w:r w:rsidR="0031144E">
        <w:tab/>
      </w:r>
      <w:r w:rsidR="0031144E">
        <w:tab/>
      </w:r>
      <w:r w:rsidR="0031144E">
        <w:tab/>
      </w:r>
      <w:r w:rsidR="0031144E">
        <w:tab/>
      </w:r>
      <w:r w:rsidR="0031144E">
        <w:tab/>
      </w:r>
      <w:r w:rsidR="0031144E">
        <w:tab/>
      </w:r>
      <w:r>
        <w:t>NEC</w:t>
      </w:r>
      <w:r>
        <w:tab/>
      </w:r>
      <w:r w:rsidR="0031144E">
        <w:tab/>
      </w:r>
      <w:r w:rsidR="0031144E">
        <w:tab/>
      </w:r>
      <w:r>
        <w:t>6.2</w:t>
      </w:r>
      <w:r>
        <w:tab/>
      </w:r>
      <w:r w:rsidR="0031144E">
        <w:tab/>
      </w:r>
      <w:r w:rsidR="0031144E">
        <w:tab/>
      </w:r>
      <w:r w:rsidR="0031144E">
        <w:tab/>
      </w:r>
      <w:r w:rsidR="0031144E">
        <w:tab/>
      </w:r>
      <w:r>
        <w:t>Yes</w:t>
      </w:r>
      <w:r>
        <w:tab/>
        <w:t>RP-220882</w:t>
      </w:r>
    </w:p>
    <w:p w14:paraId="3EC6C509" w14:textId="521DD859" w:rsidR="00143438" w:rsidRDefault="00143438" w:rsidP="00143438">
      <w:r>
        <w:t>[95e-23-R18-MUSIM-RAN4] RP-220598, 0599</w:t>
      </w:r>
      <w:r>
        <w:tab/>
      </w:r>
      <w:r w:rsidR="0031144E">
        <w:tab/>
      </w:r>
      <w:r w:rsidR="0031144E">
        <w:tab/>
      </w:r>
      <w:r w:rsidR="0031144E">
        <w:tab/>
      </w:r>
      <w:r w:rsidR="0031144E">
        <w:tab/>
      </w:r>
      <w:r>
        <w:t>RAN4 VC (Intel)</w:t>
      </w:r>
      <w:r>
        <w:tab/>
        <w:t>9.3.2.3</w:t>
      </w:r>
      <w:r>
        <w:tab/>
      </w:r>
      <w:r w:rsidR="0031144E">
        <w:tab/>
      </w:r>
      <w:r w:rsidR="0031144E">
        <w:tab/>
      </w:r>
      <w:r w:rsidR="0031144E">
        <w:tab/>
      </w:r>
      <w:r>
        <w:t>Yes</w:t>
      </w:r>
      <w:r>
        <w:tab/>
        <w:t>RP-220883</w:t>
      </w:r>
    </w:p>
    <w:p w14:paraId="6A81B532" w14:textId="3DAD160F" w:rsidR="00143438" w:rsidRDefault="00143438" w:rsidP="00143438">
      <w:r>
        <w:t>[95e-24-R18-SLRelay-DRX] RP-220180, 0523, 0664, 0733</w:t>
      </w:r>
      <w:r w:rsidR="0031144E">
        <w:tab/>
      </w:r>
      <w:r w:rsidR="0031144E">
        <w:tab/>
      </w:r>
      <w:r>
        <w:t>LG Electronics</w:t>
      </w:r>
      <w:r>
        <w:tab/>
        <w:t>9.3.2.4</w:t>
      </w:r>
      <w:r>
        <w:tab/>
      </w:r>
      <w:r w:rsidR="0031144E">
        <w:tab/>
      </w:r>
      <w:r w:rsidR="0031144E">
        <w:tab/>
      </w:r>
      <w:r w:rsidR="0031144E">
        <w:tab/>
        <w:t>Y</w:t>
      </w:r>
      <w:r>
        <w:t>es</w:t>
      </w:r>
      <w:r>
        <w:tab/>
        <w:t>RP-220884</w:t>
      </w:r>
    </w:p>
    <w:p w14:paraId="32C14614" w14:textId="77777777" w:rsidR="0031144E" w:rsidRDefault="0031144E" w:rsidP="00143438"/>
    <w:p w14:paraId="328231DA" w14:textId="77777777" w:rsidR="0031144E" w:rsidRPr="0031144E" w:rsidRDefault="0031144E" w:rsidP="0031144E">
      <w:pPr>
        <w:rPr>
          <w:b/>
          <w:bCs/>
        </w:rPr>
      </w:pPr>
      <w:r w:rsidRPr="0031144E">
        <w:rPr>
          <w:b/>
          <w:bCs/>
        </w:rPr>
        <w:lastRenderedPageBreak/>
        <w:t>Thread</w:t>
      </w:r>
      <w:r w:rsidRPr="0031144E">
        <w:rPr>
          <w:b/>
          <w:bCs/>
        </w:rPr>
        <w:tab/>
      </w:r>
      <w:r w:rsidRPr="0031144E">
        <w:rPr>
          <w:b/>
          <w:bCs/>
        </w:rPr>
        <w:tab/>
      </w:r>
      <w:r w:rsidRPr="0031144E">
        <w:rPr>
          <w:b/>
          <w:bCs/>
        </w:rPr>
        <w:tab/>
      </w:r>
      <w:r w:rsidRPr="0031144E">
        <w:rPr>
          <w:b/>
          <w:bCs/>
        </w:rPr>
        <w:tab/>
      </w:r>
      <w:r w:rsidRPr="0031144E">
        <w:rPr>
          <w:b/>
          <w:bCs/>
        </w:rPr>
        <w:tab/>
      </w:r>
      <w:r w:rsidRPr="0031144E">
        <w:rPr>
          <w:b/>
          <w:bCs/>
        </w:rPr>
        <w:tab/>
        <w:t>Documents</w:t>
      </w:r>
      <w:r w:rsidRPr="0031144E">
        <w:rPr>
          <w:b/>
          <w:bCs/>
        </w:rPr>
        <w:tab/>
      </w:r>
      <w:r w:rsidRPr="0031144E">
        <w:rPr>
          <w:b/>
          <w:bCs/>
        </w:rPr>
        <w:tab/>
      </w:r>
      <w:r w:rsidRPr="0031144E">
        <w:rPr>
          <w:b/>
          <w:bCs/>
        </w:rPr>
        <w:tab/>
      </w:r>
      <w:r w:rsidRPr="0031144E">
        <w:rPr>
          <w:b/>
          <w:bCs/>
        </w:rPr>
        <w:tab/>
        <w:t>Moderator</w:t>
      </w:r>
      <w:r w:rsidRPr="0031144E">
        <w:rPr>
          <w:b/>
          <w:bCs/>
        </w:rPr>
        <w:tab/>
      </w:r>
      <w:r w:rsidRPr="0031144E">
        <w:rPr>
          <w:b/>
          <w:bCs/>
        </w:rPr>
        <w:tab/>
      </w:r>
      <w:r w:rsidRPr="0031144E">
        <w:rPr>
          <w:b/>
          <w:bCs/>
        </w:rPr>
        <w:tab/>
      </w:r>
      <w:r w:rsidRPr="0031144E">
        <w:rPr>
          <w:b/>
          <w:bCs/>
        </w:rPr>
        <w:tab/>
      </w:r>
      <w:r w:rsidRPr="0031144E">
        <w:rPr>
          <w:b/>
          <w:bCs/>
        </w:rPr>
        <w:tab/>
        <w:t>Agenda</w:t>
      </w:r>
      <w:r w:rsidRPr="0031144E">
        <w:rPr>
          <w:b/>
          <w:bCs/>
        </w:rPr>
        <w:tab/>
      </w:r>
      <w:r w:rsidRPr="0031144E">
        <w:rPr>
          <w:b/>
          <w:bCs/>
        </w:rPr>
        <w:tab/>
      </w:r>
      <w:r w:rsidRPr="0031144E">
        <w:rPr>
          <w:b/>
          <w:bCs/>
        </w:rPr>
        <w:tab/>
        <w:t>NWM</w:t>
      </w:r>
      <w:r w:rsidRPr="0031144E">
        <w:rPr>
          <w:b/>
          <w:bCs/>
        </w:rPr>
        <w:tab/>
        <w:t>Summary</w:t>
      </w:r>
    </w:p>
    <w:p w14:paraId="0D113195" w14:textId="4773E4AA" w:rsidR="00143438" w:rsidRDefault="0031144E" w:rsidP="00143438">
      <w:r>
        <w:t>[</w:t>
      </w:r>
      <w:r w:rsidR="00143438">
        <w:t>95e-25-R18-NR-NTN-WI] RP-220137, 0138, 0139, 0174, 0200, 0421, 0422, 0525, 0559, 0601, 0615, 0646, 0740 (excl. the CP part)</w:t>
      </w:r>
      <w:r w:rsidR="00143438">
        <w:tab/>
      </w:r>
      <w:r>
        <w:tab/>
      </w:r>
      <w:r>
        <w:tab/>
      </w:r>
      <w:r>
        <w:tab/>
      </w:r>
      <w:r>
        <w:tab/>
      </w:r>
      <w:r>
        <w:tab/>
      </w:r>
      <w:r>
        <w:tab/>
      </w:r>
      <w:r>
        <w:tab/>
      </w:r>
      <w:r>
        <w:tab/>
      </w:r>
      <w:r>
        <w:tab/>
      </w:r>
      <w:r w:rsidR="00143438">
        <w:t>RAN VC (AT&amp;T)</w:t>
      </w:r>
      <w:r w:rsidR="00143438">
        <w:tab/>
      </w:r>
      <w:r>
        <w:tab/>
      </w:r>
      <w:r>
        <w:tab/>
      </w:r>
      <w:r w:rsidR="00143438">
        <w:t>9.3.2.7</w:t>
      </w:r>
      <w:r w:rsidR="00143438">
        <w:tab/>
      </w:r>
      <w:r>
        <w:tab/>
      </w:r>
      <w:r>
        <w:tab/>
      </w:r>
      <w:r>
        <w:tab/>
      </w:r>
      <w:r w:rsidR="00143438">
        <w:t>Yes</w:t>
      </w:r>
      <w:r w:rsidR="00143438">
        <w:tab/>
        <w:t>RP-221013</w:t>
      </w:r>
    </w:p>
    <w:p w14:paraId="67A7E29D" w14:textId="31D5EA3B" w:rsidR="00143438" w:rsidRDefault="00143438" w:rsidP="00143438">
      <w:r>
        <w:t>[95e-26-R18-SONMDT-WI] RP-220471, 0670, 0741, 0819</w:t>
      </w:r>
      <w:r>
        <w:tab/>
      </w:r>
      <w:r w:rsidR="0031144E">
        <w:br/>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rsidR="0031144E">
        <w:tab/>
      </w:r>
      <w:r>
        <w:t>RAN VC (Deutsche Telekom)</w:t>
      </w:r>
      <w:r>
        <w:tab/>
        <w:t>9.3.3.1</w:t>
      </w:r>
      <w:r>
        <w:tab/>
      </w:r>
      <w:r w:rsidR="0031144E">
        <w:tab/>
      </w:r>
      <w:r w:rsidR="0031144E">
        <w:tab/>
      </w:r>
      <w:r w:rsidR="0031144E">
        <w:tab/>
      </w:r>
      <w:r>
        <w:t>Yes</w:t>
      </w:r>
      <w:r>
        <w:tab/>
        <w:t>RP-220886</w:t>
      </w:r>
    </w:p>
    <w:p w14:paraId="2EAD97CC" w14:textId="0F1F5D0E" w:rsidR="00143438" w:rsidRDefault="00143438" w:rsidP="00143438">
      <w:r>
        <w:t>[95e-27-6GHz-TR] RP-220158, 0159, 0449</w:t>
      </w:r>
      <w:r>
        <w:tab/>
      </w:r>
      <w:r w:rsidR="00E874DD">
        <w:tab/>
      </w:r>
      <w:r w:rsidR="00E874DD">
        <w:tab/>
      </w:r>
      <w:r w:rsidR="00E874DD">
        <w:tab/>
      </w:r>
      <w:r>
        <w:t>Ericsson</w:t>
      </w:r>
      <w:r>
        <w:tab/>
      </w:r>
      <w:r w:rsidR="00E874DD">
        <w:tab/>
      </w:r>
      <w:r w:rsidR="00E874DD">
        <w:tab/>
      </w:r>
      <w:r w:rsidR="00E874DD">
        <w:tab/>
      </w:r>
      <w:r w:rsidR="00E874DD">
        <w:tab/>
      </w:r>
      <w:r>
        <w:t>9.4.1</w:t>
      </w:r>
      <w:r>
        <w:tab/>
      </w:r>
      <w:r w:rsidR="00E874DD">
        <w:tab/>
      </w:r>
      <w:r w:rsidR="00E874DD">
        <w:tab/>
      </w:r>
      <w:r w:rsidR="00E874DD">
        <w:tab/>
      </w:r>
      <w:r>
        <w:t>Yes</w:t>
      </w:r>
      <w:r>
        <w:tab/>
        <w:t>RP-220887</w:t>
      </w:r>
    </w:p>
    <w:p w14:paraId="54A54320" w14:textId="2B9F2F42" w:rsidR="00143438" w:rsidRDefault="00143438" w:rsidP="00143438">
      <w:r>
        <w:t>[95e-28-R17-feMIMO] RP-220170, 0171, 0403, 0832</w:t>
      </w:r>
      <w:r>
        <w:tab/>
        <w:t>Samsung</w:t>
      </w:r>
      <w:r>
        <w:tab/>
      </w:r>
      <w:r w:rsidR="00E874DD">
        <w:tab/>
      </w:r>
      <w:r w:rsidR="00E874DD">
        <w:tab/>
      </w:r>
      <w:r w:rsidR="00E874DD">
        <w:tab/>
      </w:r>
      <w:r w:rsidR="00E874DD">
        <w:tab/>
      </w:r>
      <w:r>
        <w:t>9.5.1.1</w:t>
      </w:r>
      <w:r w:rsidR="00E874DD">
        <w:tab/>
      </w:r>
      <w:r w:rsidR="00E874DD">
        <w:tab/>
      </w:r>
      <w:r w:rsidR="00E874DD">
        <w:tab/>
      </w:r>
      <w:r>
        <w:tab/>
        <w:t>Yes</w:t>
      </w:r>
      <w:r>
        <w:tab/>
        <w:t>RP-220948</w:t>
      </w:r>
    </w:p>
    <w:p w14:paraId="630D108B" w14:textId="7DCD63F5" w:rsidR="00143438" w:rsidRDefault="00143438" w:rsidP="00143438">
      <w:r>
        <w:t>[95e-29-R17-52.6-71GHz-WI] RP-220535, 0536, 0611, 0667, 0403</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RAN1 VC (Huawei)</w:t>
      </w:r>
      <w:r>
        <w:tab/>
      </w:r>
      <w:r w:rsidR="00E874DD">
        <w:tab/>
      </w:r>
      <w:r>
        <w:t>9.5.1.2</w:t>
      </w:r>
      <w:r w:rsidR="00E874DD">
        <w:tab/>
      </w:r>
      <w:r w:rsidR="00E874DD">
        <w:tab/>
      </w:r>
      <w:r w:rsidR="00E874DD">
        <w:tab/>
      </w:r>
      <w:r>
        <w:tab/>
        <w:t>Yes</w:t>
      </w:r>
      <w:r>
        <w:tab/>
        <w:t>RP-220951</w:t>
      </w:r>
    </w:p>
    <w:p w14:paraId="0740903F" w14:textId="7A82FB5B" w:rsidR="00143438" w:rsidRDefault="00143438" w:rsidP="00143438">
      <w:r>
        <w:t>[95e-30-R17-SL-WI] RP-220201, 0403, 0466, 0520, 0521, 0527, 0533, 0612, 0648, 0666</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RAN1 Chair (Samsung)</w:t>
      </w:r>
      <w:r>
        <w:tab/>
        <w:t>9.5.1.3</w:t>
      </w:r>
      <w:r>
        <w:tab/>
      </w:r>
      <w:r w:rsidR="00E874DD">
        <w:tab/>
      </w:r>
      <w:r w:rsidR="00E874DD">
        <w:tab/>
      </w:r>
      <w:r w:rsidR="00E874DD">
        <w:tab/>
      </w:r>
      <w:r>
        <w:t>Yes</w:t>
      </w:r>
      <w:r>
        <w:tab/>
        <w:t>RP-220986</w:t>
      </w:r>
    </w:p>
    <w:p w14:paraId="52EA7C01" w14:textId="1FD003A3" w:rsidR="00143438" w:rsidRDefault="00143438" w:rsidP="00143438">
      <w:r>
        <w:t>[95e-31-R17-RedCap-WI] RP-220135, 0292, 0293, 0305, 0315, 0396, 0403, 0462, 0526, 0602, 0613, 0651, 0742, 0753, 0782, 0784, 836</w:t>
      </w:r>
      <w:r>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RAN1 VC (CMCC)</w:t>
      </w:r>
      <w:r>
        <w:tab/>
      </w:r>
      <w:r w:rsidR="00E874DD">
        <w:tab/>
      </w:r>
      <w:r>
        <w:t>9.5.1.7</w:t>
      </w:r>
      <w:r>
        <w:tab/>
      </w:r>
      <w:r w:rsidR="00E874DD">
        <w:tab/>
      </w:r>
      <w:r w:rsidR="00E874DD">
        <w:tab/>
      </w:r>
      <w:r w:rsidR="00E874DD">
        <w:tab/>
      </w:r>
      <w:r>
        <w:t>Yes</w:t>
      </w:r>
      <w:r>
        <w:tab/>
        <w:t>RP-220891</w:t>
      </w:r>
    </w:p>
    <w:p w14:paraId="08A41845" w14:textId="7E2B9A2E" w:rsidR="00143438" w:rsidRDefault="00143438" w:rsidP="00143438">
      <w:r>
        <w:t>[95e-32-R17-IIoT-URLLC-WI] RP-220151, 0152, 0759</w:t>
      </w:r>
      <w:r>
        <w:tab/>
        <w:t>RAN1 Chair (Samsung)</w:t>
      </w:r>
      <w:r>
        <w:tab/>
        <w:t>9.5.2.1</w:t>
      </w:r>
      <w:r w:rsidR="00E874DD">
        <w:tab/>
      </w:r>
      <w:r w:rsidR="00E874DD">
        <w:tab/>
      </w:r>
      <w:r w:rsidR="00E874DD">
        <w:tab/>
      </w:r>
      <w:r>
        <w:tab/>
        <w:t>Yes</w:t>
      </w:r>
      <w:r>
        <w:tab/>
        <w:t>RP-220892</w:t>
      </w:r>
    </w:p>
    <w:p w14:paraId="1A43C3BE" w14:textId="7BB693AC" w:rsidR="00143438" w:rsidRDefault="00143438" w:rsidP="00143438">
      <w:r>
        <w:t>[95e-33-R17-NR-NTN-WI] RP-220590, 0132, 0209</w:t>
      </w:r>
      <w:r>
        <w:tab/>
      </w:r>
      <w:r w:rsidR="00E874DD">
        <w:tab/>
      </w:r>
      <w:r>
        <w:t>RAN VC (AT&amp;T)</w:t>
      </w:r>
      <w:r>
        <w:tab/>
      </w:r>
      <w:r w:rsidR="00E874DD">
        <w:tab/>
      </w:r>
      <w:r>
        <w:t>9.5.2.2</w:t>
      </w:r>
      <w:r>
        <w:tab/>
      </w:r>
      <w:r w:rsidR="00E874DD">
        <w:tab/>
      </w:r>
      <w:r w:rsidR="00E874DD">
        <w:tab/>
      </w:r>
      <w:r w:rsidR="00E874DD">
        <w:tab/>
      </w:r>
      <w:r>
        <w:t>Yes</w:t>
      </w:r>
      <w:r>
        <w:tab/>
        <w:t>RP-220957</w:t>
      </w:r>
    </w:p>
    <w:p w14:paraId="34B91E1A" w14:textId="5E65674B" w:rsidR="00143438" w:rsidRDefault="00143438" w:rsidP="00143438">
      <w:r>
        <w:t>[95e-34-R17-PowerSaving-WA] RP-220747, RP-220483 (R2-2204243/4265), RP-220366 (R4-2207121)</w:t>
      </w:r>
      <w:r>
        <w:tab/>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RAN2 Chair (MediaTek)</w:t>
      </w:r>
      <w:r>
        <w:tab/>
        <w:t>9.5.2.3</w:t>
      </w:r>
      <w:r>
        <w:tab/>
      </w:r>
      <w:r w:rsidR="00E874DD">
        <w:tab/>
      </w:r>
      <w:r w:rsidR="00E874DD">
        <w:tab/>
      </w:r>
      <w:r w:rsidR="00E874DD">
        <w:tab/>
      </w:r>
      <w:r>
        <w:t>Yes</w:t>
      </w:r>
      <w:r>
        <w:tab/>
        <w:t>RP-221003</w:t>
      </w:r>
    </w:p>
    <w:p w14:paraId="3CC48943" w14:textId="38C4131D" w:rsidR="00143438" w:rsidRDefault="00143438" w:rsidP="00143438">
      <w:r>
        <w:t>[95e-35-R17-RANSlicing-WI] RP-220386, 0387, 0403, 0637, 0638, 0823, 0490, 0232, 0487</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r>
      <w:r w:rsidR="00E874DD">
        <w:tab/>
      </w:r>
      <w:r>
        <w:t>RAN VC (CMCC)</w:t>
      </w:r>
      <w:r>
        <w:tab/>
      </w:r>
      <w:r w:rsidR="00E874DD">
        <w:tab/>
      </w:r>
      <w:r>
        <w:t>9.5.2.10</w:t>
      </w:r>
      <w:r>
        <w:tab/>
      </w:r>
      <w:r w:rsidR="00E874DD">
        <w:tab/>
      </w:r>
      <w:r w:rsidR="00E874DD">
        <w:tab/>
      </w:r>
      <w:r>
        <w:t>Yes</w:t>
      </w:r>
      <w:r>
        <w:tab/>
        <w:t>RP-220895</w:t>
      </w:r>
    </w:p>
    <w:p w14:paraId="5AD2A38F" w14:textId="003E985A" w:rsidR="00143438" w:rsidRDefault="00143438" w:rsidP="00143438">
      <w:r>
        <w:t>[95e-36-R17-FR1-RF] RP-220671, 0680, 0681, 0683, 0682</w:t>
      </w:r>
      <w:r>
        <w:tab/>
        <w:t>RAN4 Chair (Huawei)</w:t>
      </w:r>
      <w:r>
        <w:tab/>
        <w:t>9.5.4.7</w:t>
      </w:r>
      <w:r>
        <w:tab/>
      </w:r>
      <w:r w:rsidR="00E874DD">
        <w:tab/>
      </w:r>
      <w:r w:rsidR="00E874DD">
        <w:tab/>
      </w:r>
      <w:r>
        <w:t>Yes</w:t>
      </w:r>
      <w:r>
        <w:tab/>
        <w:t>RP-220896</w:t>
      </w:r>
    </w:p>
    <w:p w14:paraId="5DD98515" w14:textId="56D95EA3" w:rsidR="00143438" w:rsidRDefault="00143438" w:rsidP="00143438">
      <w:r>
        <w:t>[95e-37-R17-FR2-RF] RP-220469, 0607, 0769, 0770, 0771, 0403</w:t>
      </w:r>
      <w:r>
        <w:tab/>
      </w:r>
      <w:r w:rsidR="00E874DD">
        <w:tab/>
      </w:r>
      <w:r>
        <w:t>Nokia</w:t>
      </w:r>
      <w:r>
        <w:tab/>
      </w:r>
      <w:r w:rsidR="00E874DD">
        <w:tab/>
      </w:r>
      <w:r>
        <w:t>9.5.4.8</w:t>
      </w:r>
      <w:r w:rsidR="00E874DD">
        <w:tab/>
      </w:r>
      <w:r w:rsidR="00E874DD">
        <w:tab/>
      </w:r>
      <w:r w:rsidR="00E874DD">
        <w:tab/>
      </w:r>
      <w:r>
        <w:tab/>
        <w:t>Yes</w:t>
      </w:r>
      <w:r>
        <w:tab/>
        <w:t>RP-220897</w:t>
      </w:r>
    </w:p>
    <w:p w14:paraId="7CD35230" w14:textId="4A48297E" w:rsidR="00143438" w:rsidRDefault="00143438" w:rsidP="00143438">
      <w:r>
        <w:t>[95e-38-R17-38104CR-band-n101] RP-220155-&gt;0909, 0148</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RAN4 VC (Samsung)</w:t>
      </w:r>
      <w:r>
        <w:tab/>
        <w:t>9.6.1.5</w:t>
      </w:r>
      <w:r>
        <w:tab/>
      </w:r>
      <w:r w:rsidR="00E874DD">
        <w:tab/>
      </w:r>
      <w:r w:rsidR="00E874DD">
        <w:tab/>
      </w:r>
      <w:r w:rsidR="00E874DD">
        <w:tab/>
      </w:r>
      <w:r>
        <w:t>Yes</w:t>
      </w:r>
      <w:r>
        <w:tab/>
        <w:t>RP-220898</w:t>
      </w:r>
    </w:p>
    <w:p w14:paraId="5204FA4A" w14:textId="129ED475" w:rsidR="00143438" w:rsidRDefault="00143438" w:rsidP="00143438">
      <w:r>
        <w:t>[95e-39-R17-TEIs] RP-220038, 0457, 0545, 0546, 0762, 0786, 0649</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ab/>
        <w:t>RAN4 Chair (Huawei)</w:t>
      </w:r>
      <w:r>
        <w:tab/>
        <w:t>9.9</w:t>
      </w:r>
      <w:r>
        <w:tab/>
      </w:r>
      <w:r w:rsidR="00E874DD">
        <w:tab/>
      </w:r>
      <w:r w:rsidR="00E874DD">
        <w:tab/>
      </w:r>
      <w:r w:rsidR="00E874DD">
        <w:tab/>
      </w:r>
      <w:r w:rsidR="00E874DD">
        <w:tab/>
      </w:r>
      <w:r>
        <w:t>Yes</w:t>
      </w:r>
      <w:r>
        <w:tab/>
        <w:t>RP-221008</w:t>
      </w:r>
    </w:p>
    <w:p w14:paraId="2402D6A8" w14:textId="700BCE9C" w:rsidR="00143438" w:rsidRDefault="00143438" w:rsidP="00143438">
      <w:r>
        <w:t>[95e-40-SA3-LocInfo] RP-220668</w:t>
      </w:r>
      <w:r>
        <w:tab/>
      </w:r>
      <w:r w:rsidR="00E874DD">
        <w:tab/>
      </w:r>
      <w:r w:rsidR="00E874DD">
        <w:tab/>
      </w:r>
      <w:r w:rsidR="00E874DD">
        <w:tab/>
      </w:r>
      <w:r w:rsidR="00E874DD">
        <w:tab/>
      </w:r>
      <w:r w:rsidR="00E874DD">
        <w:tab/>
      </w:r>
      <w:r w:rsidR="00E874DD">
        <w:tab/>
      </w:r>
      <w:r>
        <w:t>Intel</w:t>
      </w:r>
      <w:r>
        <w:tab/>
      </w:r>
      <w:r w:rsidR="00E874DD">
        <w:tab/>
      </w:r>
      <w:r w:rsidR="00E874DD">
        <w:tab/>
      </w:r>
      <w:r w:rsidR="00E874DD">
        <w:tab/>
      </w:r>
      <w:r w:rsidR="00E874DD">
        <w:tab/>
      </w:r>
      <w:r w:rsidR="00E874DD">
        <w:tab/>
      </w:r>
      <w:r>
        <w:t>9.11</w:t>
      </w:r>
      <w:r>
        <w:tab/>
      </w:r>
      <w:r w:rsidR="00E874DD">
        <w:tab/>
      </w:r>
      <w:r w:rsidR="00E874DD">
        <w:tab/>
      </w:r>
      <w:r w:rsidR="00E874DD">
        <w:tab/>
      </w:r>
      <w:r>
        <w:t>Yes</w:t>
      </w:r>
      <w:r>
        <w:tab/>
        <w:t>RP-220900</w:t>
      </w:r>
    </w:p>
    <w:p w14:paraId="1BF1A27B" w14:textId="6B3F8688" w:rsidR="00143438" w:rsidRDefault="00143438" w:rsidP="00143438">
      <w:r>
        <w:t>[95e-41-RAN4-R17-Spectrum-New] RP-220380</w:t>
      </w:r>
      <w:r>
        <w:tab/>
      </w:r>
      <w:r w:rsidR="00E874DD">
        <w:tab/>
      </w:r>
      <w:r w:rsidR="00E874DD">
        <w:tab/>
      </w:r>
      <w:r>
        <w:t>Apple</w:t>
      </w:r>
      <w:r>
        <w:tab/>
      </w:r>
      <w:r w:rsidR="00E874DD">
        <w:tab/>
      </w:r>
      <w:r w:rsidR="00E874DD">
        <w:tab/>
      </w:r>
      <w:r w:rsidR="00E874DD">
        <w:tab/>
      </w:r>
      <w:r w:rsidR="00E874DD">
        <w:tab/>
      </w:r>
      <w:r w:rsidR="00E874DD">
        <w:tab/>
      </w:r>
      <w:r>
        <w:t>10.1.4</w:t>
      </w:r>
      <w:r>
        <w:tab/>
      </w:r>
      <w:r w:rsidR="00E874DD">
        <w:tab/>
      </w:r>
      <w:r w:rsidR="00E874DD">
        <w:tab/>
      </w:r>
      <w:r w:rsidR="00E874DD">
        <w:tab/>
      </w:r>
      <w:r>
        <w:t>Yes</w:t>
      </w:r>
      <w:r>
        <w:tab/>
        <w:t>RP-220901</w:t>
      </w:r>
    </w:p>
    <w:p w14:paraId="1FF30C0C" w14:textId="55D7A213" w:rsidR="00143438" w:rsidRDefault="00143438" w:rsidP="00143438">
      <w:r>
        <w:t>[95e-42-R18-IoT-NTN] RP-220754, 0755-&gt;847, 0756</w:t>
      </w:r>
      <w:r>
        <w:tab/>
        <w:t>Nokia</w:t>
      </w:r>
      <w:r>
        <w:tab/>
      </w:r>
      <w:r w:rsidR="00E874DD">
        <w:tab/>
      </w:r>
      <w:r w:rsidR="00E874DD">
        <w:tab/>
      </w:r>
      <w:r w:rsidR="00E874DD">
        <w:tab/>
      </w:r>
      <w:r w:rsidR="00E874DD">
        <w:tab/>
      </w:r>
      <w:r w:rsidR="00E874DD">
        <w:tab/>
      </w:r>
      <w:r>
        <w:t>10.1.5, 10.2.2</w:t>
      </w:r>
      <w:r>
        <w:tab/>
      </w:r>
      <w:r w:rsidR="00E874DD">
        <w:tab/>
      </w:r>
      <w:r>
        <w:t>Yes</w:t>
      </w:r>
      <w:r>
        <w:tab/>
        <w:t>RP-220902</w:t>
      </w:r>
    </w:p>
    <w:p w14:paraId="4A21E726" w14:textId="6D13C5F9" w:rsidR="00143438" w:rsidRDefault="00143438" w:rsidP="00143438">
      <w:r>
        <w:t>[95e-43-5G-Broadcast-RAN3CR] RP-220517</w:t>
      </w:r>
      <w:r>
        <w:tab/>
      </w:r>
      <w:r w:rsidR="00E874DD">
        <w:tab/>
      </w:r>
      <w:r w:rsidR="00E874DD">
        <w:tab/>
      </w:r>
      <w:r w:rsidR="00E874DD">
        <w:tab/>
      </w:r>
      <w:r>
        <w:t>RAN3 Chair (ZTE)</w:t>
      </w:r>
      <w:r>
        <w:tab/>
      </w:r>
      <w:r w:rsidR="00E874DD">
        <w:tab/>
      </w:r>
      <w:r>
        <w:t>10.4.2</w:t>
      </w:r>
      <w:r>
        <w:tab/>
      </w:r>
      <w:r w:rsidR="00E874DD">
        <w:tab/>
      </w:r>
      <w:r w:rsidR="00E874DD">
        <w:tab/>
      </w:r>
      <w:r w:rsidR="00E874DD">
        <w:tab/>
      </w:r>
      <w:r>
        <w:t>Yes</w:t>
      </w:r>
      <w:r>
        <w:tab/>
        <w:t>RP-220903</w:t>
      </w:r>
    </w:p>
    <w:p w14:paraId="11AD7EE4" w14:textId="137C2899" w:rsidR="00143438" w:rsidRDefault="00143438" w:rsidP="00143438">
      <w:r>
        <w:t>[95e-44-R17-IoT-NTN-WI] RP-220749, 0750, 0403</w:t>
      </w:r>
      <w:r>
        <w:tab/>
      </w:r>
      <w:r w:rsidR="00E874DD">
        <w:tab/>
      </w:r>
      <w:r>
        <w:t>MediaTek</w:t>
      </w:r>
      <w:r>
        <w:tab/>
      </w:r>
      <w:r w:rsidR="00E874DD">
        <w:tab/>
      </w:r>
      <w:r w:rsidR="00E874DD">
        <w:tab/>
      </w:r>
      <w:r w:rsidR="00E874DD">
        <w:tab/>
      </w:r>
      <w:r w:rsidR="00E874DD">
        <w:tab/>
      </w:r>
      <w:r>
        <w:t>10.4.3</w:t>
      </w:r>
      <w:r>
        <w:tab/>
      </w:r>
      <w:r w:rsidR="00E874DD">
        <w:tab/>
      </w:r>
      <w:r w:rsidR="00E874DD">
        <w:tab/>
      </w:r>
      <w:r w:rsidR="00E874DD">
        <w:tab/>
      </w:r>
      <w:r>
        <w:t>Yes</w:t>
      </w:r>
      <w:r>
        <w:tab/>
        <w:t>RP-220904</w:t>
      </w:r>
    </w:p>
    <w:p w14:paraId="47E99B63" w14:textId="1E6A2025" w:rsidR="00143438" w:rsidRDefault="00143438" w:rsidP="00143438">
      <w:r>
        <w:t>[95e-45-Band-n30] RP-220454, 0455, 0456, 0465</w:t>
      </w:r>
      <w:r>
        <w:tab/>
      </w:r>
      <w:r w:rsidR="00E874DD">
        <w:tab/>
      </w:r>
      <w:r>
        <w:t>RAN4 VC (Samsung)</w:t>
      </w:r>
      <w:r>
        <w:tab/>
        <w:t>14</w:t>
      </w:r>
      <w:r>
        <w:tab/>
      </w:r>
      <w:r w:rsidR="00E874DD">
        <w:tab/>
      </w:r>
      <w:r w:rsidR="00E874DD">
        <w:tab/>
      </w:r>
      <w:r w:rsidR="00E874DD">
        <w:tab/>
      </w:r>
      <w:r w:rsidR="00E874DD">
        <w:tab/>
      </w:r>
      <w:r>
        <w:t>Yes</w:t>
      </w:r>
      <w:r>
        <w:tab/>
        <w:t>RP-220905</w:t>
      </w:r>
    </w:p>
    <w:p w14:paraId="67FB0565" w14:textId="0B12261F" w:rsidR="00143438" w:rsidRDefault="00143438" w:rsidP="00143438">
      <w:r>
        <w:t>[95e-46-25-34-SpecSeries] RP-220010, 0311, 0312, 0240</w:t>
      </w:r>
      <w:r>
        <w:tab/>
        <w:t>RAN3 Chair (ZTE)</w:t>
      </w:r>
      <w:r>
        <w:tab/>
        <w:t>5.4, 11</w:t>
      </w:r>
      <w:r w:rsidR="00E874DD">
        <w:tab/>
      </w:r>
      <w:r w:rsidR="00E874DD">
        <w:tab/>
      </w:r>
      <w:r w:rsidR="00E874DD">
        <w:tab/>
      </w:r>
      <w:r>
        <w:tab/>
        <w:t>Yes</w:t>
      </w:r>
      <w:r>
        <w:tab/>
        <w:t>RP-220906</w:t>
      </w:r>
    </w:p>
    <w:p w14:paraId="240AEB21" w14:textId="21DFCBA8" w:rsidR="00143438" w:rsidRDefault="00143438" w:rsidP="00143438">
      <w:r>
        <w:t>[95e-47-IrregularBandwidths] RP-220461</w:t>
      </w:r>
      <w:r>
        <w:tab/>
      </w:r>
      <w:r w:rsidR="00E874DD">
        <w:tab/>
      </w:r>
      <w:r w:rsidR="00E874DD">
        <w:tab/>
      </w:r>
      <w:r w:rsidR="00E874DD">
        <w:tab/>
      </w:r>
      <w:r w:rsidR="00E874DD">
        <w:tab/>
      </w:r>
      <w:r>
        <w:t>Ericsson</w:t>
      </w:r>
      <w:r>
        <w:tab/>
      </w:r>
      <w:r w:rsidR="00E874DD">
        <w:tab/>
      </w:r>
      <w:r w:rsidR="00E874DD">
        <w:tab/>
      </w:r>
      <w:r w:rsidR="00E874DD">
        <w:tab/>
      </w:r>
      <w:r w:rsidR="00E874DD">
        <w:tab/>
      </w:r>
      <w:r>
        <w:t>9.4.4</w:t>
      </w:r>
      <w:r>
        <w:tab/>
      </w:r>
      <w:r w:rsidR="00E874DD">
        <w:tab/>
      </w:r>
      <w:r w:rsidR="00E874DD">
        <w:tab/>
      </w:r>
      <w:r w:rsidR="00E874DD">
        <w:tab/>
      </w:r>
      <w:r>
        <w:t>Yes</w:t>
      </w:r>
      <w:r>
        <w:tab/>
        <w:t>RP-220907</w:t>
      </w:r>
    </w:p>
    <w:p w14:paraId="51EB18FE" w14:textId="19A425C3" w:rsidR="00143438" w:rsidRDefault="00143438" w:rsidP="00143438">
      <w:r>
        <w:t>[95e-48-R17-IoT-NTN-CompanyCRs] RP-220852, RP-220844, RP-220936</w:t>
      </w:r>
      <w:r w:rsidR="00E874DD">
        <w:br/>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rsidR="00E874DD">
        <w:tab/>
      </w:r>
      <w:r>
        <w:t>MediaTek</w:t>
      </w:r>
      <w:r>
        <w:tab/>
      </w:r>
      <w:r w:rsidR="00E874DD">
        <w:tab/>
      </w:r>
      <w:r w:rsidR="00E874DD">
        <w:tab/>
      </w:r>
      <w:r w:rsidR="00E874DD">
        <w:tab/>
      </w:r>
      <w:r w:rsidR="00E874DD">
        <w:tab/>
      </w:r>
      <w:r>
        <w:t>10.4.3</w:t>
      </w:r>
      <w:r>
        <w:tab/>
      </w:r>
      <w:r w:rsidR="00E874DD">
        <w:tab/>
      </w:r>
      <w:r w:rsidR="00E874DD">
        <w:tab/>
      </w:r>
      <w:r w:rsidR="00E874DD">
        <w:tab/>
      </w:r>
      <w:r>
        <w:t>No</w:t>
      </w:r>
      <w:r>
        <w:tab/>
      </w:r>
      <w:r w:rsidR="00E874DD">
        <w:tab/>
      </w:r>
      <w:r>
        <w:t>-</w:t>
      </w:r>
    </w:p>
    <w:p w14:paraId="432AB778" w14:textId="55F8E78A" w:rsidR="00143438" w:rsidRDefault="00143438" w:rsidP="00143438">
      <w:r>
        <w:t>[95e-49-R18-RAN4-TUs] RP-220068</w:t>
      </w:r>
      <w:r>
        <w:tab/>
      </w:r>
      <w:r w:rsidR="00E874DD">
        <w:tab/>
      </w:r>
      <w:r w:rsidR="00E874DD">
        <w:tab/>
      </w:r>
      <w:r w:rsidR="00E874DD">
        <w:tab/>
      </w:r>
      <w:r w:rsidR="00E874DD">
        <w:tab/>
      </w:r>
      <w:r w:rsidR="00E874DD">
        <w:tab/>
      </w:r>
      <w:r>
        <w:t>RAN4 Chair (Huawei)</w:t>
      </w:r>
      <w:r>
        <w:tab/>
        <w:t>9.1.4</w:t>
      </w:r>
      <w:r>
        <w:tab/>
      </w:r>
      <w:r w:rsidR="00E874DD">
        <w:tab/>
      </w:r>
      <w:r w:rsidR="00E874DD">
        <w:tab/>
      </w:r>
      <w:r w:rsidR="00E874DD">
        <w:tab/>
      </w:r>
      <w:r>
        <w:t>No</w:t>
      </w:r>
      <w:r w:rsidR="00E874DD">
        <w:tab/>
      </w:r>
      <w:r>
        <w:tab/>
        <w:t>-</w:t>
      </w:r>
    </w:p>
    <w:p w14:paraId="58CD3F59" w14:textId="13C25AD1" w:rsidR="00143438" w:rsidRDefault="00143438" w:rsidP="00143438">
      <w:r>
        <w:t>[95e-50-R17-MDT-CompanyCRs] RP-220846, 0935</w:t>
      </w:r>
      <w:r>
        <w:tab/>
      </w:r>
      <w:r w:rsidR="00E874DD">
        <w:tab/>
      </w:r>
      <w:r>
        <w:t>RAN Chair (Qualcomm)</w:t>
      </w:r>
      <w:r>
        <w:tab/>
        <w:t>9.5.3.2</w:t>
      </w:r>
      <w:r w:rsidR="00E874DD">
        <w:tab/>
      </w:r>
      <w:r w:rsidR="00E874DD">
        <w:tab/>
      </w:r>
      <w:r>
        <w:tab/>
        <w:t>No</w:t>
      </w:r>
      <w:r>
        <w:tab/>
      </w:r>
      <w:r w:rsidR="00E874DD">
        <w:tab/>
      </w:r>
      <w:r>
        <w:t>-</w:t>
      </w:r>
    </w:p>
    <w:p w14:paraId="73AB794A" w14:textId="77777777" w:rsidR="00143438" w:rsidRDefault="00143438" w:rsidP="005735AD"/>
    <w:p w14:paraId="33AAE259" w14:textId="77777777" w:rsidR="00143438" w:rsidRDefault="00143438" w:rsidP="005735AD"/>
    <w:p w14:paraId="36669A88" w14:textId="77777777" w:rsidR="005735AD" w:rsidRDefault="005735AD" w:rsidP="005735AD">
      <w:pPr>
        <w:pStyle w:val="Heading2"/>
      </w:pPr>
      <w:bookmarkStart w:id="48" w:name="_Toc96889238"/>
      <w:bookmarkStart w:id="49" w:name="_Toc105285764"/>
      <w:r>
        <w:lastRenderedPageBreak/>
        <w:t>2</w:t>
      </w:r>
      <w:r>
        <w:tab/>
        <w:t>Reminders for usage of IT resources, IPR declaration and antitrust compliance</w:t>
      </w:r>
      <w:bookmarkEnd w:id="48"/>
      <w:bookmarkEnd w:id="49"/>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DD3CA3" w:rsidP="009C1191">
      <w:pPr>
        <w:spacing w:after="0"/>
      </w:pPr>
      <w:hyperlink r:id="rId21"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2"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3"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 xml:space="preserve">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w:t>
      </w:r>
      <w:r w:rsidRPr="009C1191">
        <w:lastRenderedPageBreak/>
        <w:t>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4" w:history="1">
        <w:r w:rsidRPr="009C1191">
          <w:rPr>
            <w:rStyle w:val="Hyperlink"/>
          </w:rPr>
          <w:t>http://www.3gpp.org/about-3gpp/legal-matters/21-3gpp-calendar/1616-statement-of-antitrust-compliance</w:t>
        </w:r>
      </w:hyperlink>
    </w:p>
    <w:p w14:paraId="5AEC95F1" w14:textId="77777777" w:rsidR="005735AD" w:rsidRDefault="005735AD" w:rsidP="005735AD">
      <w:pPr>
        <w:pStyle w:val="Heading2"/>
      </w:pPr>
      <w:bookmarkStart w:id="50" w:name="_Toc96889239"/>
      <w:bookmarkStart w:id="51" w:name="_Toc105285765"/>
      <w:r>
        <w:t>3</w:t>
      </w:r>
      <w:r>
        <w:tab/>
        <w:t>Approval of the agenda</w:t>
      </w:r>
      <w:bookmarkEnd w:id="50"/>
      <w:bookmarkEnd w:id="51"/>
    </w:p>
    <w:p w14:paraId="7448163C" w14:textId="77777777" w:rsidR="003A7361" w:rsidRPr="003A7361" w:rsidRDefault="003A7361" w:rsidP="003A7361">
      <w:pPr>
        <w:rPr>
          <w:b/>
          <w:bCs/>
        </w:rPr>
      </w:pPr>
      <w:r w:rsidRPr="003A7361">
        <w:rPr>
          <w:b/>
          <w:bCs/>
        </w:rPr>
        <w:t>Topics of RAN #95-e GotoWebinar Thu: Thu March 17th, 2022 12:00-15:00 UTC</w:t>
      </w:r>
    </w:p>
    <w:p w14:paraId="0C89FFD3" w14:textId="2C930A1B" w:rsidR="003A7361" w:rsidRDefault="003A7361" w:rsidP="003A7361">
      <w:pPr>
        <w:spacing w:after="0"/>
      </w:pPr>
      <w:r>
        <w:t>A Tribute to Donald E. Zelmer</w:t>
      </w:r>
    </w:p>
    <w:p w14:paraId="2527F73A" w14:textId="77777777" w:rsidR="003A7361" w:rsidRDefault="003A7361" w:rsidP="003A7361">
      <w:pPr>
        <w:spacing w:after="0"/>
      </w:pPr>
      <w:r>
        <w:t>RAN4 R18 Summary: RP-220068</w:t>
      </w:r>
    </w:p>
    <w:p w14:paraId="0944410B" w14:textId="77777777" w:rsidR="003A7361" w:rsidRDefault="003A7361" w:rsidP="003A7361">
      <w:pPr>
        <w:spacing w:after="0"/>
      </w:pPr>
      <w:r>
        <w:t xml:space="preserve">[95e-02-MeetingPlanning]: RP-220066 </w:t>
      </w:r>
    </w:p>
    <w:p w14:paraId="1A7FF5BA" w14:textId="77777777" w:rsidR="003A7361" w:rsidRDefault="003A7361" w:rsidP="003A7361">
      <w:pPr>
        <w:spacing w:after="0"/>
      </w:pPr>
      <w:r>
        <w:t>[95e-30-R17-SL-WI]: RP-220533</w:t>
      </w:r>
    </w:p>
    <w:p w14:paraId="3A0292EC" w14:textId="77777777" w:rsidR="003A7361" w:rsidRDefault="003A7361" w:rsidP="003A7361">
      <w:pPr>
        <w:spacing w:after="0"/>
      </w:pPr>
      <w:r>
        <w:t>[95e-31-R17-RedCap-WI]: RP-220613, RP-220782</w:t>
      </w:r>
    </w:p>
    <w:p w14:paraId="0FCB43F9" w14:textId="77777777" w:rsidR="003A7361" w:rsidRDefault="003A7361" w:rsidP="003A7361">
      <w:pPr>
        <w:spacing w:after="0"/>
      </w:pPr>
      <w:r>
        <w:t>[95e-35-R17-RANSlicing-WI]: RP-220387</w:t>
      </w:r>
    </w:p>
    <w:p w14:paraId="03FB71F1" w14:textId="77777777" w:rsidR="003A7361" w:rsidRDefault="003A7361" w:rsidP="003A7361">
      <w:r>
        <w:t>[95e-37-R17-FR2-RF]: RP-220607</w:t>
      </w:r>
    </w:p>
    <w:p w14:paraId="604ECCCB" w14:textId="77777777" w:rsidR="003A7361" w:rsidRPr="003A7361" w:rsidRDefault="003A7361" w:rsidP="003A7361">
      <w:pPr>
        <w:rPr>
          <w:b/>
          <w:bCs/>
        </w:rPr>
      </w:pPr>
      <w:r w:rsidRPr="003A7361">
        <w:rPr>
          <w:b/>
          <w:bCs/>
        </w:rPr>
        <w:t>Topics of RAN #95-e GotoWebinar Mon: Mon March 21st, 2022 12:00-15:00 UTC</w:t>
      </w:r>
    </w:p>
    <w:p w14:paraId="4A1361F6" w14:textId="77777777" w:rsidR="003A7361" w:rsidRDefault="003A7361" w:rsidP="003A7361">
      <w:pPr>
        <w:spacing w:after="0"/>
      </w:pPr>
      <w:r>
        <w:t>[95e-02-MeetingPlanning]: RP-220857</w:t>
      </w:r>
    </w:p>
    <w:p w14:paraId="64A1E884" w14:textId="77777777" w:rsidR="003A7361" w:rsidRDefault="003A7361" w:rsidP="003A7361">
      <w:pPr>
        <w:spacing w:after="0"/>
      </w:pPr>
      <w:r>
        <w:t>[95e-28-R17-feMIMO]: RP-220888</w:t>
      </w:r>
    </w:p>
    <w:p w14:paraId="3261FB1A" w14:textId="77777777" w:rsidR="003A7361" w:rsidRDefault="003A7361" w:rsidP="003A7361">
      <w:pPr>
        <w:spacing w:after="0"/>
      </w:pPr>
      <w:r>
        <w:t>[95e-29-R17-52.6-71GHz-WI]: RP-220889</w:t>
      </w:r>
    </w:p>
    <w:p w14:paraId="73EAE48A" w14:textId="77777777" w:rsidR="003A7361" w:rsidRDefault="003A7361" w:rsidP="003A7361">
      <w:pPr>
        <w:spacing w:after="0"/>
      </w:pPr>
      <w:r>
        <w:t>[95e-44-R17-IoT-NTN-WI]</w:t>
      </w:r>
      <w:r>
        <w:tab/>
        <w:t>RP-220904</w:t>
      </w:r>
    </w:p>
    <w:p w14:paraId="154E8902" w14:textId="77777777" w:rsidR="003A7361" w:rsidRDefault="003A7361" w:rsidP="003A7361">
      <w:pPr>
        <w:spacing w:after="0"/>
      </w:pPr>
      <w:r>
        <w:t>[95e-33-R17-NR-NTN-WI]: RP-220893</w:t>
      </w:r>
    </w:p>
    <w:p w14:paraId="00EAC368" w14:textId="77777777" w:rsidR="003A7361" w:rsidRDefault="003A7361" w:rsidP="003A7361">
      <w:pPr>
        <w:spacing w:after="0"/>
      </w:pPr>
      <w:r>
        <w:t>[95e-34-R17-PowerSaving-WA]: RP-220894</w:t>
      </w:r>
    </w:p>
    <w:p w14:paraId="495730AB" w14:textId="77777777" w:rsidR="003A7361" w:rsidRDefault="003A7361" w:rsidP="003A7361">
      <w:pPr>
        <w:spacing w:after="0"/>
      </w:pPr>
      <w:r>
        <w:t>[95e-30-R17-SL-WI]: RP-220890</w:t>
      </w:r>
    </w:p>
    <w:p w14:paraId="30F2D954" w14:textId="77777777" w:rsidR="003A7361" w:rsidRDefault="003A7361" w:rsidP="003A7361">
      <w:r>
        <w:t>[95e-35-R17-RANSlicing-WI]: RP-220895</w:t>
      </w:r>
    </w:p>
    <w:p w14:paraId="6F883C36" w14:textId="77777777" w:rsidR="003A7361" w:rsidRPr="003A7361" w:rsidRDefault="003A7361" w:rsidP="003A7361">
      <w:pPr>
        <w:rPr>
          <w:b/>
          <w:bCs/>
        </w:rPr>
      </w:pPr>
      <w:r w:rsidRPr="003A7361">
        <w:rPr>
          <w:b/>
          <w:bCs/>
        </w:rPr>
        <w:t>Topics of RAN #95-e GotoWebinar Tue: Tue March 22nd, 2022 12:00-15:00 UTC</w:t>
      </w:r>
    </w:p>
    <w:p w14:paraId="587AD582" w14:textId="77777777" w:rsidR="003A7361" w:rsidRDefault="003A7361" w:rsidP="003A7361">
      <w:pPr>
        <w:spacing w:after="0"/>
      </w:pPr>
      <w:r>
        <w:t>[95e-03-RAN4-R18-UEFR1RF]: RP-220863</w:t>
      </w:r>
    </w:p>
    <w:p w14:paraId="7B5DB9A9" w14:textId="77777777" w:rsidR="003A7361" w:rsidRDefault="003A7361" w:rsidP="003A7361">
      <w:pPr>
        <w:spacing w:after="0"/>
      </w:pPr>
      <w:r>
        <w:t>[95e-05-RAN4-R18-FR2MultiRx]: RP-220865</w:t>
      </w:r>
    </w:p>
    <w:p w14:paraId="55A875A4" w14:textId="77777777" w:rsidR="003A7361" w:rsidRDefault="003A7361" w:rsidP="003A7361">
      <w:pPr>
        <w:spacing w:after="0"/>
      </w:pPr>
      <w:r>
        <w:t>[95e-08-RAN4-R18-Demod]: RP-220868</w:t>
      </w:r>
    </w:p>
    <w:p w14:paraId="3AB5E820" w14:textId="77777777" w:rsidR="003A7361" w:rsidRDefault="003A7361" w:rsidP="003A7361">
      <w:pPr>
        <w:spacing w:after="0"/>
      </w:pPr>
      <w:r>
        <w:t>[95e-10-RAN4-R18-700800900]: RP-220870</w:t>
      </w:r>
    </w:p>
    <w:p w14:paraId="6F96DB67" w14:textId="77777777" w:rsidR="003A7361" w:rsidRDefault="003A7361" w:rsidP="003A7361">
      <w:pPr>
        <w:spacing w:after="0"/>
      </w:pPr>
      <w:r>
        <w:t>[95e-04-RAN4-R18-UEFR2RF]: RP-220864</w:t>
      </w:r>
    </w:p>
    <w:p w14:paraId="096BFF13" w14:textId="77777777" w:rsidR="003A7361" w:rsidRDefault="003A7361" w:rsidP="003A7361">
      <w:pPr>
        <w:spacing w:after="0"/>
      </w:pPr>
      <w:r>
        <w:t>[95e-06-RAN4-R18-RRM]: RP-220866</w:t>
      </w:r>
    </w:p>
    <w:p w14:paraId="0F252ABC" w14:textId="77777777" w:rsidR="003A7361" w:rsidRDefault="003A7361" w:rsidP="003A7361">
      <w:pPr>
        <w:spacing w:after="0"/>
      </w:pPr>
      <w:r>
        <w:t>[95e-07-RAN4-R18-MeasGap]: RP-220867</w:t>
      </w:r>
    </w:p>
    <w:p w14:paraId="1FE535EE" w14:textId="77777777" w:rsidR="003A7361" w:rsidRDefault="003A7361" w:rsidP="003A7361">
      <w:pPr>
        <w:spacing w:after="0"/>
      </w:pPr>
      <w:r>
        <w:t>[95e-12-RAN4-R18-OTATest]: RP-220872</w:t>
      </w:r>
    </w:p>
    <w:p w14:paraId="3752B7D0" w14:textId="77777777" w:rsidR="003A7361" w:rsidRDefault="003A7361" w:rsidP="003A7361">
      <w:pPr>
        <w:spacing w:after="0"/>
      </w:pPr>
      <w:r>
        <w:t>[95e-13-RAN4-R18-NonColloc]: RP-220873</w:t>
      </w:r>
    </w:p>
    <w:p w14:paraId="7B6283EB" w14:textId="77777777" w:rsidR="003A7361" w:rsidRDefault="003A7361" w:rsidP="003A7361">
      <w:pPr>
        <w:spacing w:after="0"/>
      </w:pPr>
      <w:r>
        <w:t>[95e-14-RAN4-R18-HST]: RP-220874</w:t>
      </w:r>
    </w:p>
    <w:p w14:paraId="0D6BDB04" w14:textId="77777777" w:rsidR="003A7361" w:rsidRDefault="003A7361" w:rsidP="003A7361">
      <w:pPr>
        <w:spacing w:after="0"/>
      </w:pPr>
      <w:r>
        <w:t>[95e-16-RAN4-R18-ATG]: RP-220876</w:t>
      </w:r>
    </w:p>
    <w:p w14:paraId="7DBDD9AD" w14:textId="77777777" w:rsidR="003A7361" w:rsidRDefault="003A7361" w:rsidP="003A7361">
      <w:pPr>
        <w:spacing w:after="0"/>
      </w:pPr>
      <w:r>
        <w:t>[95e-23-R18-MUSIM-RAN4]: RP-220883</w:t>
      </w:r>
    </w:p>
    <w:p w14:paraId="7754CF02" w14:textId="77777777" w:rsidR="003A7361" w:rsidRDefault="003A7361" w:rsidP="003A7361">
      <w:r>
        <w:t>[95e-37-R17-FR2-RF]: RP-220897</w:t>
      </w:r>
    </w:p>
    <w:p w14:paraId="0B968806" w14:textId="77777777" w:rsidR="003A7361" w:rsidRPr="003A7361" w:rsidRDefault="003A7361" w:rsidP="003A7361">
      <w:pPr>
        <w:rPr>
          <w:b/>
          <w:bCs/>
        </w:rPr>
      </w:pPr>
      <w:r w:rsidRPr="003A7361">
        <w:rPr>
          <w:b/>
          <w:bCs/>
        </w:rPr>
        <w:t>Topics of RAN #95-e GotoWebinar Wed: Wed March 23rd, 2022 12:00-15:00 UTC</w:t>
      </w:r>
    </w:p>
    <w:p w14:paraId="28ED113E" w14:textId="77777777" w:rsidR="003A7361" w:rsidRDefault="003A7361" w:rsidP="003A7361">
      <w:pPr>
        <w:spacing w:after="0"/>
      </w:pPr>
      <w:r>
        <w:t>[95e-31-R17-RedCap-WI]: RP-220891</w:t>
      </w:r>
    </w:p>
    <w:p w14:paraId="29BB40CE" w14:textId="77777777" w:rsidR="003A7361" w:rsidRDefault="003A7361" w:rsidP="003A7361">
      <w:pPr>
        <w:spacing w:after="0"/>
      </w:pPr>
      <w:r>
        <w:t xml:space="preserve">[95e-30-R17-SL-WI]: RP-220986 </w:t>
      </w:r>
    </w:p>
    <w:p w14:paraId="0FB1EB0B" w14:textId="77777777" w:rsidR="003A7361" w:rsidRDefault="003A7361" w:rsidP="003A7361">
      <w:pPr>
        <w:spacing w:after="0"/>
      </w:pPr>
      <w:r>
        <w:t>MBS Flag: RP-220407 (SR), R3-222926 &amp; R3-222930 in RP-220224, RP-220408 (WS)</w:t>
      </w:r>
    </w:p>
    <w:p w14:paraId="3792AE0F" w14:textId="77777777" w:rsidR="003A7361" w:rsidRDefault="003A7361" w:rsidP="003A7361">
      <w:pPr>
        <w:spacing w:after="0"/>
      </w:pPr>
      <w:r>
        <w:t>[95e-35-R17-RANSlicing-WI]: RP-220992</w:t>
      </w:r>
      <w:r>
        <w:tab/>
        <w:t xml:space="preserve"> </w:t>
      </w:r>
    </w:p>
    <w:p w14:paraId="112C3D9C" w14:textId="77777777" w:rsidR="003A7361" w:rsidRDefault="003A7361" w:rsidP="003A7361">
      <w:pPr>
        <w:spacing w:after="0"/>
      </w:pPr>
      <w:r>
        <w:t>[95e-39-R17-TEIs]: RP-220899</w:t>
      </w:r>
    </w:p>
    <w:p w14:paraId="69443A13" w14:textId="77777777" w:rsidR="003A7361" w:rsidRDefault="003A7361" w:rsidP="003A7361">
      <w:pPr>
        <w:spacing w:after="0"/>
      </w:pPr>
      <w:r>
        <w:t>[95e-45-Band-n30]: RP-220905</w:t>
      </w:r>
    </w:p>
    <w:p w14:paraId="7974D1C7" w14:textId="77777777" w:rsidR="003A7361" w:rsidRDefault="003A7361" w:rsidP="003A7361">
      <w:pPr>
        <w:spacing w:after="0"/>
      </w:pPr>
      <w:r>
        <w:t>[95e-24-R18-SLRelay-DRX]: RP-220884</w:t>
      </w:r>
    </w:p>
    <w:p w14:paraId="11A0A832" w14:textId="77777777" w:rsidR="003A7361" w:rsidRDefault="003A7361" w:rsidP="003A7361">
      <w:pPr>
        <w:spacing w:after="0"/>
      </w:pPr>
      <w:r>
        <w:t>[95e-25-R18-NR-NTN-WI]: RP-220885</w:t>
      </w:r>
    </w:p>
    <w:p w14:paraId="5B614507" w14:textId="77777777" w:rsidR="003A7361" w:rsidRDefault="003A7361" w:rsidP="003A7361">
      <w:pPr>
        <w:spacing w:after="0"/>
      </w:pPr>
      <w:r>
        <w:t>[95e-46-25-34-SpecSeries]: RP-220906</w:t>
      </w:r>
    </w:p>
    <w:p w14:paraId="3DA20698" w14:textId="77777777" w:rsidR="003A7361" w:rsidRDefault="003A7361" w:rsidP="003A7361">
      <w:r>
        <w:t>Any other issues</w:t>
      </w:r>
    </w:p>
    <w:p w14:paraId="0BE3C206" w14:textId="77777777" w:rsidR="003A7361" w:rsidRDefault="003A7361" w:rsidP="003A7361">
      <w:pPr>
        <w:rPr>
          <w:rFonts w:ascii="Arial" w:hAnsi="Arial" w:cs="Arial"/>
          <w:b/>
          <w:sz w:val="24"/>
        </w:rPr>
      </w:pPr>
      <w:r>
        <w:rPr>
          <w:rFonts w:ascii="Arial" w:hAnsi="Arial" w:cs="Arial"/>
          <w:b/>
          <w:color w:val="0000FF"/>
          <w:sz w:val="24"/>
        </w:rPr>
        <w:t>RP-220001</w:t>
      </w:r>
      <w:r>
        <w:rPr>
          <w:rFonts w:ascii="Arial" w:hAnsi="Arial" w:cs="Arial"/>
          <w:b/>
          <w:color w:val="0000FF"/>
          <w:sz w:val="24"/>
        </w:rPr>
        <w:tab/>
      </w:r>
      <w:r>
        <w:rPr>
          <w:rFonts w:ascii="Arial" w:hAnsi="Arial" w:cs="Arial"/>
          <w:b/>
          <w:sz w:val="24"/>
        </w:rPr>
        <w:t>Agenda for electronic meeting RAN #95e held 17.03.-23.03.2022</w:t>
      </w:r>
    </w:p>
    <w:p w14:paraId="3B971AA0" w14:textId="77777777" w:rsidR="003A7361" w:rsidRDefault="003A7361" w:rsidP="003A73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EE539AD" w14:textId="77777777" w:rsidR="003A7361" w:rsidRDefault="003A7361" w:rsidP="003A736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RP-220070</w:t>
      </w:r>
      <w:r>
        <w:rPr>
          <w:color w:val="993300"/>
          <w:u w:val="single"/>
        </w:rPr>
        <w:t>.</w:t>
      </w:r>
    </w:p>
    <w:p w14:paraId="2AE27B9D" w14:textId="77777777" w:rsidR="003A7361" w:rsidRDefault="003A7361" w:rsidP="003A7361">
      <w:pPr>
        <w:rPr>
          <w:rFonts w:ascii="Arial" w:hAnsi="Arial" w:cs="Arial"/>
          <w:b/>
          <w:sz w:val="24"/>
        </w:rPr>
      </w:pPr>
      <w:r>
        <w:rPr>
          <w:rFonts w:ascii="Arial" w:hAnsi="Arial" w:cs="Arial"/>
          <w:b/>
          <w:color w:val="0000FF"/>
          <w:sz w:val="24"/>
        </w:rPr>
        <w:t>RP-220070</w:t>
      </w:r>
      <w:r>
        <w:rPr>
          <w:rFonts w:ascii="Arial" w:hAnsi="Arial" w:cs="Arial"/>
          <w:b/>
          <w:color w:val="0000FF"/>
          <w:sz w:val="24"/>
        </w:rPr>
        <w:tab/>
      </w:r>
      <w:r>
        <w:rPr>
          <w:rFonts w:ascii="Arial" w:hAnsi="Arial" w:cs="Arial"/>
          <w:b/>
          <w:sz w:val="24"/>
        </w:rPr>
        <w:t>Revised agenda for electronic meeting RAN #95e held 17.03.-23.03.2022</w:t>
      </w:r>
    </w:p>
    <w:p w14:paraId="4DAD00BD" w14:textId="77777777" w:rsidR="003A7361" w:rsidRDefault="003A7361" w:rsidP="003A736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0102302D" w14:textId="77777777" w:rsidR="003A7361" w:rsidRDefault="003A7361" w:rsidP="003A7361">
      <w:pPr>
        <w:rPr>
          <w:color w:val="808080"/>
        </w:rPr>
      </w:pPr>
      <w:r>
        <w:rPr>
          <w:color w:val="808080"/>
        </w:rPr>
        <w:t>(Replaces RP-220001)</w:t>
      </w:r>
    </w:p>
    <w:p w14:paraId="24B0B0DA" w14:textId="77777777" w:rsidR="0063387F" w:rsidRDefault="0063387F" w:rsidP="006338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425EC" w14:textId="77777777" w:rsidR="005735AD" w:rsidRDefault="005735AD" w:rsidP="005735AD">
      <w:pPr>
        <w:pStyle w:val="Heading3"/>
      </w:pPr>
      <w:bookmarkStart w:id="52" w:name="_Toc96889240"/>
      <w:bookmarkStart w:id="53" w:name="_Toc105285766"/>
      <w:r>
        <w:t>3.1</w:t>
      </w:r>
      <w:r>
        <w:tab/>
        <w:t>Voting events (if any)</w:t>
      </w:r>
      <w:bookmarkEnd w:id="52"/>
      <w:bookmarkEnd w:id="53"/>
    </w:p>
    <w:p w14:paraId="55BF8F79" w14:textId="659BDF28" w:rsidR="005735AD" w:rsidRDefault="005735AD" w:rsidP="005735AD">
      <w:pPr>
        <w:pStyle w:val="Heading2"/>
      </w:pPr>
      <w:bookmarkStart w:id="54" w:name="_Toc96889241"/>
      <w:bookmarkStart w:id="55" w:name="_Toc105285767"/>
      <w:r>
        <w:t>4</w:t>
      </w:r>
      <w:r>
        <w:tab/>
        <w:t>Approval of the meeting report of TSG-RAN #9</w:t>
      </w:r>
      <w:r w:rsidR="00C96748">
        <w:t>4-</w:t>
      </w:r>
      <w:r>
        <w:t>e</w:t>
      </w:r>
      <w:bookmarkEnd w:id="54"/>
      <w:bookmarkEnd w:id="55"/>
    </w:p>
    <w:p w14:paraId="2834ACA6" w14:textId="77777777" w:rsidR="00C96748" w:rsidRDefault="00C96748" w:rsidP="00C96748">
      <w:pPr>
        <w:rPr>
          <w:rFonts w:ascii="Arial" w:hAnsi="Arial" w:cs="Arial"/>
          <w:b/>
          <w:sz w:val="24"/>
        </w:rPr>
      </w:pPr>
      <w:r>
        <w:rPr>
          <w:rFonts w:ascii="Arial" w:hAnsi="Arial" w:cs="Arial"/>
          <w:b/>
          <w:color w:val="0000FF"/>
          <w:sz w:val="24"/>
        </w:rPr>
        <w:t>RP-220002</w:t>
      </w:r>
      <w:r>
        <w:rPr>
          <w:rFonts w:ascii="Arial" w:hAnsi="Arial" w:cs="Arial"/>
          <w:b/>
          <w:color w:val="0000FF"/>
          <w:sz w:val="24"/>
        </w:rPr>
        <w:tab/>
      </w:r>
      <w:r>
        <w:rPr>
          <w:rFonts w:ascii="Arial" w:hAnsi="Arial" w:cs="Arial"/>
          <w:b/>
          <w:sz w:val="24"/>
        </w:rPr>
        <w:t>Draft report of electronic meeting RAN #94e held 06.12.-17.12.2021</w:t>
      </w:r>
    </w:p>
    <w:p w14:paraId="07D02A9C" w14:textId="77777777" w:rsidR="00C96748" w:rsidRDefault="00C96748" w:rsidP="00C9674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7FF4F07" w14:textId="77777777" w:rsidR="00C96748" w:rsidRDefault="00C96748" w:rsidP="00C96748">
      <w:pPr>
        <w:rPr>
          <w:rFonts w:ascii="Arial" w:hAnsi="Arial" w:cs="Arial"/>
          <w:b/>
        </w:rPr>
      </w:pPr>
      <w:r>
        <w:rPr>
          <w:rFonts w:ascii="Arial" w:hAnsi="Arial" w:cs="Arial"/>
          <w:b/>
        </w:rPr>
        <w:t xml:space="preserve">Discussion: </w:t>
      </w:r>
    </w:p>
    <w:p w14:paraId="7887ADC2" w14:textId="77777777" w:rsidR="00C96748" w:rsidRDefault="00C96748" w:rsidP="00C96748">
      <w:r>
        <w:t>MCC: late submission</w:t>
      </w:r>
    </w:p>
    <w:p w14:paraId="0821F31A" w14:textId="77777777" w:rsidR="00C96748" w:rsidRDefault="00C96748" w:rsidP="00C967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RP-220842</w:t>
      </w:r>
      <w:r>
        <w:rPr>
          <w:color w:val="993300"/>
          <w:u w:val="single"/>
        </w:rPr>
        <w:t>.</w:t>
      </w:r>
    </w:p>
    <w:p w14:paraId="1977D73B" w14:textId="77777777" w:rsidR="00C96748" w:rsidRDefault="00C96748" w:rsidP="00C96748">
      <w:pPr>
        <w:rPr>
          <w:rFonts w:ascii="Arial" w:hAnsi="Arial" w:cs="Arial"/>
          <w:b/>
          <w:sz w:val="24"/>
        </w:rPr>
      </w:pPr>
      <w:r>
        <w:rPr>
          <w:rFonts w:ascii="Arial" w:hAnsi="Arial" w:cs="Arial"/>
          <w:b/>
          <w:color w:val="0000FF"/>
          <w:sz w:val="24"/>
        </w:rPr>
        <w:t>RP-220842</w:t>
      </w:r>
      <w:r>
        <w:rPr>
          <w:rFonts w:ascii="Arial" w:hAnsi="Arial" w:cs="Arial"/>
          <w:b/>
          <w:color w:val="0000FF"/>
          <w:sz w:val="24"/>
        </w:rPr>
        <w:tab/>
      </w:r>
      <w:r>
        <w:rPr>
          <w:rFonts w:ascii="Arial" w:hAnsi="Arial" w:cs="Arial"/>
          <w:b/>
          <w:sz w:val="24"/>
        </w:rPr>
        <w:t>Report of electronic meeting RAN #94e held 06.12.-17.12.2021</w:t>
      </w:r>
    </w:p>
    <w:p w14:paraId="2588C169" w14:textId="77777777" w:rsidR="00C96748" w:rsidRDefault="00C96748" w:rsidP="00C9674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A709DDB" w14:textId="77777777" w:rsidR="00C96748" w:rsidRDefault="00C96748" w:rsidP="00C96748">
      <w:pPr>
        <w:rPr>
          <w:color w:val="808080"/>
        </w:rPr>
      </w:pPr>
      <w:r>
        <w:rPr>
          <w:color w:val="808080"/>
        </w:rPr>
        <w:t>(Replaces RP-220002)</w:t>
      </w:r>
    </w:p>
    <w:p w14:paraId="1D64A3B1" w14:textId="77777777" w:rsidR="00C96748" w:rsidRDefault="00C96748" w:rsidP="00C967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AF1F9" w14:textId="3B07075B" w:rsidR="005735AD" w:rsidRDefault="005735AD" w:rsidP="005735AD">
      <w:pPr>
        <w:pStyle w:val="Heading2"/>
      </w:pPr>
      <w:bookmarkStart w:id="56" w:name="_Toc96889242"/>
      <w:bookmarkStart w:id="57" w:name="_Toc105285768"/>
      <w:r>
        <w:t>5</w:t>
      </w:r>
      <w:r>
        <w:tab/>
        <w:t>RAN WG reports/coordination</w:t>
      </w:r>
      <w:bookmarkEnd w:id="56"/>
      <w:bookmarkEnd w:id="57"/>
    </w:p>
    <w:p w14:paraId="5038FDEC" w14:textId="77777777" w:rsidR="00D93B97" w:rsidRDefault="00D93B97" w:rsidP="00D93B97">
      <w:pPr>
        <w:rPr>
          <w:rFonts w:ascii="Arial" w:hAnsi="Arial" w:cs="Arial"/>
          <w:b/>
          <w:sz w:val="24"/>
        </w:rPr>
      </w:pPr>
      <w:r>
        <w:rPr>
          <w:rFonts w:ascii="Arial" w:hAnsi="Arial" w:cs="Arial"/>
          <w:b/>
          <w:color w:val="0000FF"/>
          <w:sz w:val="24"/>
        </w:rPr>
        <w:t>RP-220066</w:t>
      </w:r>
      <w:r>
        <w:rPr>
          <w:rFonts w:ascii="Arial" w:hAnsi="Arial" w:cs="Arial"/>
          <w:b/>
          <w:color w:val="0000FF"/>
          <w:sz w:val="24"/>
        </w:rPr>
        <w:tab/>
      </w:r>
      <w:r>
        <w:rPr>
          <w:rFonts w:ascii="Arial" w:hAnsi="Arial" w:cs="Arial"/>
          <w:b/>
          <w:sz w:val="24"/>
        </w:rPr>
        <w:t>RAN meeting planning</w:t>
      </w:r>
    </w:p>
    <w:p w14:paraId="357235C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985F479" w14:textId="77777777" w:rsidR="00D93B97" w:rsidRDefault="00D93B97" w:rsidP="00D93B97">
      <w:pPr>
        <w:rPr>
          <w:rFonts w:ascii="Arial" w:hAnsi="Arial" w:cs="Arial"/>
          <w:b/>
        </w:rPr>
      </w:pPr>
      <w:r>
        <w:rPr>
          <w:rFonts w:ascii="Arial" w:hAnsi="Arial" w:cs="Arial"/>
          <w:b/>
        </w:rPr>
        <w:t xml:space="preserve">Abstract: </w:t>
      </w:r>
    </w:p>
    <w:p w14:paraId="2300B65A" w14:textId="77777777" w:rsidR="00D93B97" w:rsidRDefault="00D93B97" w:rsidP="00D93B97">
      <w:r>
        <w:t>handled in [95e-02-MeetingPlanning]</w:t>
      </w:r>
    </w:p>
    <w:p w14:paraId="6D605FDA" w14:textId="77777777" w:rsidR="00D93B97" w:rsidRDefault="00D93B97" w:rsidP="00D93B97">
      <w:pPr>
        <w:rPr>
          <w:rFonts w:ascii="Arial" w:hAnsi="Arial" w:cs="Arial"/>
          <w:b/>
        </w:rPr>
      </w:pPr>
      <w:r>
        <w:rPr>
          <w:rFonts w:ascii="Arial" w:hAnsi="Arial" w:cs="Arial"/>
          <w:b/>
        </w:rPr>
        <w:t xml:space="preserve">Discussion: </w:t>
      </w:r>
    </w:p>
    <w:p w14:paraId="254A2123" w14:textId="77777777" w:rsidR="00D93B97" w:rsidRDefault="00D93B97" w:rsidP="00D93B97">
      <w:r>
        <w:t>proposal: to endorse the RAN timeline and meeting planning on slides 5 to 6.</w:t>
      </w:r>
    </w:p>
    <w:p w14:paraId="27E607C5" w14:textId="77777777" w:rsidR="00D93B97" w:rsidRDefault="00D93B97" w:rsidP="00D93B97">
      <w:r>
        <w:t>handled in Thu GTW</w:t>
      </w:r>
    </w:p>
    <w:p w14:paraId="3EC4D20E" w14:textId="77777777" w:rsidR="00D93B97" w:rsidRDefault="00D93B97" w:rsidP="00D93B97">
      <w:r>
        <w:t>Fujitsu: concerned about WG meeting shift, this should not happen again; inactive period is not set up properly, also submission deadline should be moved to help Japanes colleagues with their holidays</w:t>
      </w:r>
    </w:p>
    <w:p w14:paraId="1FBB337C" w14:textId="77777777" w:rsidR="00D93B97" w:rsidRDefault="00D93B97" w:rsidP="00D93B97">
      <w:r>
        <w:t>NEC: we talk about golden week in Japan which is a major holiday, inactive period shall be extended to 6/7; also RAN meeting could maybe shifted</w:t>
      </w:r>
    </w:p>
    <w:p w14:paraId="6BB2F210" w14:textId="77777777" w:rsidR="00D93B97" w:rsidRDefault="00D93B97" w:rsidP="00D93B97">
      <w:r>
        <w:t>Nokia: short distance between Oct. and Nov. meeting; suggest to move Oct. meeting earlier and we could say that Oct. meeting is on REL-18 only so no specs needed for this</w:t>
      </w:r>
    </w:p>
    <w:p w14:paraId="4AFD3DBB" w14:textId="77777777" w:rsidR="00D93B97" w:rsidRDefault="00D93B97" w:rsidP="00D93B97">
      <w:r>
        <w:t>Ericsson: question on the back up plan; Q4 would be very packed so the backup should be just 1 WG meeting in Q4</w:t>
      </w:r>
    </w:p>
    <w:p w14:paraId="70361AC1" w14:textId="77777777" w:rsidR="00D93B97" w:rsidRDefault="00D93B97" w:rsidP="00D93B97">
      <w:r>
        <w:lastRenderedPageBreak/>
        <w:t>Intel: good to not move ASN.1 ad hoc; normal communication activites before May meeting should be allowed (no requirement to reply); submission deadline 2 weeks before the May meeting would be a challenge so we prefer to have keep deadline 29.4.</w:t>
      </w:r>
    </w:p>
    <w:p w14:paraId="66AD4690" w14:textId="77777777" w:rsidR="00D93B97" w:rsidRDefault="00D93B97" w:rsidP="00D93B97">
      <w:r>
        <w:t>Interdigital: supports keeping WG submission deadline 29.4 but we could allow 2.5. for Japanese</w:t>
      </w:r>
    </w:p>
    <w:p w14:paraId="2078E43F" w14:textId="77777777" w:rsidR="00D93B97" w:rsidRDefault="00D93B97" w:rsidP="00D93B97">
      <w:r>
        <w:t>Futurewei: agrees with Intel, Interdigital deadline should not be earlier than 29.4. (you can always submit earlier)</w:t>
      </w:r>
    </w:p>
    <w:p w14:paraId="58D907DF" w14:textId="77777777" w:rsidR="00D93B97" w:rsidRDefault="00D93B97" w:rsidP="00D93B97">
      <w:r>
        <w:t>OPPO: suggests to have ASN.1 ad hoc one week earlier</w:t>
      </w:r>
    </w:p>
    <w:p w14:paraId="190FDEB0" w14:textId="77777777" w:rsidR="00D93B97" w:rsidRDefault="00D93B97" w:rsidP="00D93B97">
      <w:r>
        <w:t>RAN2 chair (MediaTek): time from TS availability until ad hoc is also very short; as the time between ad hoc and May WG is not also very short, the idea is to limit the scope of the ad hoc</w:t>
      </w:r>
    </w:p>
    <w:p w14:paraId="10DED644" w14:textId="77777777" w:rsidR="00D93B97" w:rsidRDefault="00D93B97" w:rsidP="00D93B97">
      <w:r>
        <w:t>RAN chair: would it help to shift ASN.1 ad hoc 2 days earlier to 18.4.?</w:t>
      </w:r>
    </w:p>
    <w:p w14:paraId="4FCE9763" w14:textId="77777777" w:rsidR="00D93B97" w:rsidRDefault="00D93B97" w:rsidP="00D93B97">
      <w:r>
        <w:t>RAN2 chair: not really</w:t>
      </w:r>
    </w:p>
    <w:p w14:paraId="4392A301" w14:textId="77777777" w:rsidR="00D93B97" w:rsidRDefault="00D93B97" w:rsidP="00D93B97">
      <w:r>
        <w:t>RAN1 chair: to review documents from other companies, Japanese colleagues would have to do this in their holidays; in RAN1 we have 2 deadlines: REL-17 Tdocs by 25.4. and REL-18 Tdocs by 5.5.</w:t>
      </w:r>
    </w:p>
    <w:p w14:paraId="6B8448BC" w14:textId="77777777" w:rsidR="00D93B97" w:rsidRDefault="00D93B97" w:rsidP="00D93B97">
      <w:r>
        <w:t>RAN4 chair: we could have a deadline for 25.4. and a deadline for summaries 29.4. so that review could happen before 29.4.</w:t>
      </w:r>
    </w:p>
    <w:p w14:paraId="4CE7394D" w14:textId="77777777" w:rsidR="00D93B97" w:rsidRDefault="00D93B97" w:rsidP="00D93B97">
      <w:r>
        <w:t>RAN5 chair: open to move deadline to 25.4.</w:t>
      </w:r>
    </w:p>
    <w:p w14:paraId="5D8E131E" w14:textId="77777777" w:rsidR="00D93B97" w:rsidRDefault="00D93B97" w:rsidP="00D93B97">
      <w:r>
        <w:t>RAN chair: what about moving Oct. meetings 2 weeks earlier?</w:t>
      </w:r>
    </w:p>
    <w:p w14:paraId="2E803F11" w14:textId="77777777" w:rsidR="00D93B97" w:rsidRDefault="00D93B97" w:rsidP="00D93B97">
      <w:r>
        <w:t>MCC: one week between TSG and WG meeting will mean that CR implementation would start mainly after the Oct. meeting</w:t>
      </w:r>
    </w:p>
    <w:p w14:paraId="09002880" w14:textId="77777777" w:rsidR="00D93B97" w:rsidRDefault="00D93B97" w:rsidP="00D93B97">
      <w:r>
        <w:t>Nokia: another option is to have just 1 e-meeting in Q4 as backup</w:t>
      </w:r>
    </w:p>
    <w:p w14:paraId="661E6840" w14:textId="77777777" w:rsidR="00D93B97" w:rsidRDefault="00D93B97" w:rsidP="00D93B97">
      <w:r>
        <w:t>RAN2 chair: likes to split Oct.for REL-18 and Nov. for REL-17</w:t>
      </w:r>
    </w:p>
    <w:p w14:paraId="37925078" w14:textId="77777777" w:rsidR="00D93B97" w:rsidRDefault="00D93B97" w:rsidP="00D93B97">
      <w:r>
        <w:t>Huawei: we could also shorten the Nov. fallback e-meeting to 1 week</w:t>
      </w:r>
    </w:p>
    <w:p w14:paraId="0325D0AF" w14:textId="77777777" w:rsidR="00D93B97" w:rsidRDefault="00D93B97" w:rsidP="00D93B97">
      <w:r>
        <w:t>BT: would like to shrink the July inactive period to allow some email discussion</w:t>
      </w:r>
    </w:p>
    <w:p w14:paraId="5CC368D1" w14:textId="77777777" w:rsidR="00D93B97" w:rsidRDefault="00D93B97" w:rsidP="00D93B97">
      <w:r>
        <w:t>Ericsson: would not like to do this</w:t>
      </w:r>
    </w:p>
    <w:p w14:paraId="4F991050" w14:textId="77777777" w:rsidR="00D93B97" w:rsidRDefault="00D93B97" w:rsidP="00D93B97">
      <w:r>
        <w:t>conclusion: we will discuss the slides further by email</w:t>
      </w:r>
    </w:p>
    <w:p w14:paraId="3E13BD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RP-220857</w:t>
      </w:r>
      <w:r>
        <w:rPr>
          <w:color w:val="993300"/>
          <w:u w:val="single"/>
        </w:rPr>
        <w:t>.</w:t>
      </w:r>
    </w:p>
    <w:p w14:paraId="165DB668" w14:textId="77777777" w:rsidR="00D93B97" w:rsidRDefault="00D93B97" w:rsidP="00D93B97">
      <w:pPr>
        <w:rPr>
          <w:rFonts w:ascii="Arial" w:hAnsi="Arial" w:cs="Arial"/>
          <w:b/>
          <w:sz w:val="24"/>
        </w:rPr>
      </w:pPr>
      <w:r>
        <w:rPr>
          <w:rFonts w:ascii="Arial" w:hAnsi="Arial" w:cs="Arial"/>
          <w:b/>
          <w:color w:val="0000FF"/>
          <w:sz w:val="24"/>
        </w:rPr>
        <w:t>RP-220857</w:t>
      </w:r>
      <w:r>
        <w:rPr>
          <w:rFonts w:ascii="Arial" w:hAnsi="Arial" w:cs="Arial"/>
          <w:b/>
          <w:color w:val="0000FF"/>
          <w:sz w:val="24"/>
        </w:rPr>
        <w:tab/>
      </w:r>
      <w:r>
        <w:rPr>
          <w:rFonts w:ascii="Arial" w:hAnsi="Arial" w:cs="Arial"/>
          <w:b/>
          <w:sz w:val="24"/>
        </w:rPr>
        <w:t>RAN meeting planning</w:t>
      </w:r>
    </w:p>
    <w:p w14:paraId="242B781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32ABE38D" w14:textId="77777777" w:rsidR="00D93B97" w:rsidRDefault="00D93B97" w:rsidP="00D93B97">
      <w:pPr>
        <w:rPr>
          <w:color w:val="808080"/>
        </w:rPr>
      </w:pPr>
      <w:r>
        <w:rPr>
          <w:color w:val="808080"/>
        </w:rPr>
        <w:t>(Replaces RP-220066)</w:t>
      </w:r>
    </w:p>
    <w:p w14:paraId="07456B19" w14:textId="77777777" w:rsidR="00D93B97" w:rsidRDefault="00D93B97" w:rsidP="00D93B97">
      <w:pPr>
        <w:rPr>
          <w:rFonts w:ascii="Arial" w:hAnsi="Arial" w:cs="Arial"/>
          <w:b/>
        </w:rPr>
      </w:pPr>
      <w:r>
        <w:rPr>
          <w:rFonts w:ascii="Arial" w:hAnsi="Arial" w:cs="Arial"/>
          <w:b/>
        </w:rPr>
        <w:t xml:space="preserve">Discussion: </w:t>
      </w:r>
    </w:p>
    <w:p w14:paraId="0D2A4D84" w14:textId="77777777" w:rsidR="00D93B97" w:rsidRDefault="00D93B97" w:rsidP="00D93B97">
      <w:r>
        <w:t>result of [95e-02-MeetingPlanning]</w:t>
      </w:r>
    </w:p>
    <w:p w14:paraId="2AEC739B" w14:textId="77777777" w:rsidR="00D93B97" w:rsidRDefault="00D93B97" w:rsidP="00D93B97">
      <w:r>
        <w:t>handled in Mon GTW</w:t>
      </w:r>
    </w:p>
    <w:p w14:paraId="4C1BD30E" w14:textId="77777777" w:rsidR="00D93B97" w:rsidRDefault="00D93B97" w:rsidP="00D93B97">
      <w:r>
        <w:t>T-Mobile: inactive period in Oct. not clear</w:t>
      </w:r>
    </w:p>
    <w:p w14:paraId="627CA071" w14:textId="77777777" w:rsidR="00D93B97" w:rsidRDefault="00D93B97" w:rsidP="00D93B97">
      <w:r>
        <w:t>RAN chair: submission deadline is usually 1 week earlier and Oct. meeting will not have any maintenance of earlier releases in the Oct. WG meeting</w:t>
      </w:r>
    </w:p>
    <w:p w14:paraId="6223FF84" w14:textId="77777777" w:rsidR="00D93B97" w:rsidRDefault="00D93B97" w:rsidP="00D93B97">
      <w:r>
        <w:t>Ericsson: inactive period before May meeting: no pre-meeting discussions?</w:t>
      </w:r>
    </w:p>
    <w:p w14:paraId="1A0E5D72" w14:textId="77777777" w:rsidR="00D93B97" w:rsidRDefault="00D93B97" w:rsidP="00D93B97">
      <w:r>
        <w:t>RAN chair: no email/technical discussion in the inactive periods</w:t>
      </w:r>
    </w:p>
    <w:p w14:paraId="3423A6DF" w14:textId="77777777" w:rsidR="00D93B97" w:rsidRDefault="00D93B97" w:rsidP="00D93B97">
      <w:r>
        <w:t>Intel: submission deadline for May meeting on Mon will mean working on week-end, could be push it to Tue?</w:t>
      </w:r>
    </w:p>
    <w:p w14:paraId="56C5854A" w14:textId="77777777" w:rsidR="00D93B97" w:rsidRDefault="00D93B97" w:rsidP="00D93B97">
      <w:r>
        <w:lastRenderedPageBreak/>
        <w:t>RAN chair: no strong view, maybe RAN2 chair could answer?</w:t>
      </w:r>
    </w:p>
    <w:p w14:paraId="72973E46" w14:textId="77777777" w:rsidR="00D93B97" w:rsidRDefault="00D93B97" w:rsidP="00D93B97">
      <w:r>
        <w:t>Intel: comment was not just for RAN2, RAN1 is probably ok, maybe RAN2/3/4/5 are more critical</w:t>
      </w:r>
    </w:p>
    <w:p w14:paraId="2F3CEDD4" w14:textId="77777777" w:rsidR="00D93B97" w:rsidRDefault="00D93B97" w:rsidP="00D93B97">
      <w:r>
        <w:t>RAN3 chair: no problem to shift to Tue 26.4.</w:t>
      </w:r>
    </w:p>
    <w:p w14:paraId="4F7CB528" w14:textId="77777777" w:rsidR="00D93B97" w:rsidRDefault="00D93B97" w:rsidP="00D93B97">
      <w:r>
        <w:t>RAN4 chair: prefers to keep Mon 25.4. to leave more time to moderators</w:t>
      </w:r>
    </w:p>
    <w:p w14:paraId="7E3EA2E2" w14:textId="77777777" w:rsidR="00D93B97" w:rsidRDefault="00D93B97" w:rsidP="00D93B97">
      <w:r>
        <w:t>RAN5 chair: prefers to also keep Mon 25.4. (we had this already once in the past)</w:t>
      </w:r>
    </w:p>
    <w:p w14:paraId="43FBB2C2" w14:textId="77777777" w:rsidR="00D93B97" w:rsidRDefault="00D93B97" w:rsidP="00D93B97">
      <w:r>
        <w:t>RAN chair: so let's keep it on Mon 25.4.</w:t>
      </w:r>
    </w:p>
    <w:p w14:paraId="2A05A3A8" w14:textId="77777777" w:rsidR="00D93B97" w:rsidRDefault="00D93B97" w:rsidP="00D93B97">
      <w:r>
        <w:t>AT&amp;T: Sep.22 will be e-meeting in any case, even another location could pop up?</w:t>
      </w:r>
    </w:p>
    <w:p w14:paraId="35641C14" w14:textId="77777777" w:rsidR="00D93B97" w:rsidRDefault="00D93B97" w:rsidP="00D93B97">
      <w:r>
        <w:t>RAN chair: yes, this is my understanding, this is discussed in the PCG group led by Balazs</w:t>
      </w:r>
    </w:p>
    <w:p w14:paraId="5C960002" w14:textId="77777777" w:rsidR="00D93B97" w:rsidRDefault="00D93B97" w:rsidP="00D93B97">
      <w:r>
        <w:t>Kyocera: backup plan in Aug.: e-meetings would collide with major holiday in Japan</w:t>
      </w:r>
    </w:p>
    <w:p w14:paraId="018B3747" w14:textId="77777777" w:rsidR="00D93B97" w:rsidRDefault="00D93B97" w:rsidP="00D93B97">
      <w:r>
        <w:t>RAN chair: does not see any other chance (anyway current plan is to have them f2f)</w:t>
      </w:r>
    </w:p>
    <w:p w14:paraId="54D45D82" w14:textId="77777777" w:rsidR="00D93B97" w:rsidRDefault="00D93B97" w:rsidP="00D93B97">
      <w:r>
        <w:t>conclusion: slides are endorsed</w:t>
      </w:r>
    </w:p>
    <w:p w14:paraId="72141F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032D1E" w14:textId="77777777" w:rsidR="00D93B97" w:rsidRDefault="00D93B97" w:rsidP="00D93B97">
      <w:pPr>
        <w:rPr>
          <w:rFonts w:ascii="Arial" w:hAnsi="Arial" w:cs="Arial"/>
          <w:b/>
          <w:sz w:val="24"/>
        </w:rPr>
      </w:pPr>
      <w:r>
        <w:rPr>
          <w:rFonts w:ascii="Arial" w:hAnsi="Arial" w:cs="Arial"/>
          <w:b/>
          <w:color w:val="0000FF"/>
          <w:sz w:val="24"/>
        </w:rPr>
        <w:t>RP-220183</w:t>
      </w:r>
      <w:r>
        <w:rPr>
          <w:rFonts w:ascii="Arial" w:hAnsi="Arial" w:cs="Arial"/>
          <w:b/>
          <w:color w:val="0000FF"/>
          <w:sz w:val="24"/>
        </w:rPr>
        <w:tab/>
      </w:r>
      <w:r>
        <w:rPr>
          <w:rFonts w:ascii="Arial" w:hAnsi="Arial" w:cs="Arial"/>
          <w:b/>
          <w:sz w:val="24"/>
        </w:rPr>
        <w:t>Discussion on RAN meeting schedule</w:t>
      </w:r>
    </w:p>
    <w:p w14:paraId="59E6899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C38B6A6" w14:textId="77777777" w:rsidR="00D93B97" w:rsidRDefault="00D93B97" w:rsidP="00D93B97">
      <w:pPr>
        <w:rPr>
          <w:rFonts w:ascii="Arial" w:hAnsi="Arial" w:cs="Arial"/>
          <w:b/>
        </w:rPr>
      </w:pPr>
      <w:r>
        <w:rPr>
          <w:rFonts w:ascii="Arial" w:hAnsi="Arial" w:cs="Arial"/>
          <w:b/>
        </w:rPr>
        <w:t xml:space="preserve">Abstract: </w:t>
      </w:r>
    </w:p>
    <w:p w14:paraId="26C3EDE0" w14:textId="77777777" w:rsidR="00D93B97" w:rsidRDefault="00D93B97" w:rsidP="00D93B97">
      <w:r>
        <w:t>handled in [95e-02-MeetingPlanning]</w:t>
      </w:r>
    </w:p>
    <w:p w14:paraId="45896FAF" w14:textId="77777777" w:rsidR="00D93B97" w:rsidRDefault="00D93B97" w:rsidP="00D93B97">
      <w:pPr>
        <w:rPr>
          <w:rFonts w:ascii="Arial" w:hAnsi="Arial" w:cs="Arial"/>
          <w:b/>
        </w:rPr>
      </w:pPr>
      <w:r>
        <w:rPr>
          <w:rFonts w:ascii="Arial" w:hAnsi="Arial" w:cs="Arial"/>
          <w:b/>
        </w:rPr>
        <w:t xml:space="preserve">Discussion: </w:t>
      </w:r>
    </w:p>
    <w:p w14:paraId="448E6716" w14:textId="77777777" w:rsidR="00D93B97" w:rsidRDefault="00D93B97" w:rsidP="00D93B97">
      <w:r>
        <w:t>handled in [95e-02-MeetingPlanning]</w:t>
      </w:r>
    </w:p>
    <w:p w14:paraId="2615A105" w14:textId="77777777" w:rsidR="00D93B97" w:rsidRDefault="00D93B97" w:rsidP="00D93B97">
      <w:r>
        <w:t>moved from AI 9.11 to AI 5</w:t>
      </w:r>
    </w:p>
    <w:p w14:paraId="26CEF11E" w14:textId="77777777" w:rsidR="00D93B97" w:rsidRDefault="00D93B97" w:rsidP="00D93B97">
      <w:r>
        <w:t>Proposal1: One week shift earlier WG meetings is necessary in May for RAN2 to get ready for ASN.1 frozen.</w:t>
      </w:r>
    </w:p>
    <w:p w14:paraId="6C04DD7E" w14:textId="77777777" w:rsidR="00D93B97" w:rsidRDefault="00D93B97" w:rsidP="00D93B97">
      <w:r>
        <w:t>Proposal2: if proposal1 is agreed, RAN2 ASN.1 Ad hoc meeting is also shift one week earlier</w:t>
      </w:r>
    </w:p>
    <w:p w14:paraId="11B22390" w14:textId="77777777" w:rsidR="00D93B97" w:rsidRDefault="00D93B97" w:rsidP="00D93B97">
      <w:r>
        <w:t>Proposal3: To put August WG meeting as e-meeting now and check it again in May 10.</w:t>
      </w:r>
    </w:p>
    <w:p w14:paraId="7A0AF74B" w14:textId="77777777" w:rsidR="00D93B97" w:rsidRDefault="00D93B97" w:rsidP="00D93B97">
      <w:r>
        <w:t>Proposal 4: “listening only” remote audio access should be provided for F2F meeting at least</w:t>
      </w:r>
    </w:p>
    <w:p w14:paraId="11BDE9FE" w14:textId="77777777" w:rsidR="00D93B97" w:rsidRDefault="00D93B97" w:rsidP="00D93B97">
      <w:r>
        <w:t>Proposal 5: some topics, not urgent but controversial, are encouraged to be resolved via email discussion</w:t>
      </w:r>
    </w:p>
    <w:p w14:paraId="3DC65E8F" w14:textId="77777777" w:rsidR="00D93B97" w:rsidRDefault="00D93B97" w:rsidP="00D93B97">
      <w:r>
        <w:t>handled in [95e-02-MeetingPlanning]</w:t>
      </w:r>
    </w:p>
    <w:p w14:paraId="7E2671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A4A7F" w14:textId="77777777" w:rsidR="00D93B97" w:rsidRDefault="00D93B97" w:rsidP="00D93B97">
      <w:pPr>
        <w:rPr>
          <w:rFonts w:ascii="Arial" w:hAnsi="Arial" w:cs="Arial"/>
          <w:b/>
          <w:sz w:val="24"/>
        </w:rPr>
      </w:pPr>
      <w:r>
        <w:rPr>
          <w:rFonts w:ascii="Arial" w:hAnsi="Arial" w:cs="Arial"/>
          <w:b/>
          <w:color w:val="0000FF"/>
          <w:sz w:val="24"/>
        </w:rPr>
        <w:t>RP-220131</w:t>
      </w:r>
      <w:r>
        <w:rPr>
          <w:rFonts w:ascii="Arial" w:hAnsi="Arial" w:cs="Arial"/>
          <w:b/>
          <w:color w:val="0000FF"/>
          <w:sz w:val="24"/>
        </w:rPr>
        <w:tab/>
      </w:r>
      <w:r>
        <w:rPr>
          <w:rFonts w:ascii="Arial" w:hAnsi="Arial" w:cs="Arial"/>
          <w:b/>
          <w:sz w:val="24"/>
        </w:rPr>
        <w:t>Views on RAN planning</w:t>
      </w:r>
    </w:p>
    <w:p w14:paraId="2298ABD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6058922" w14:textId="77777777" w:rsidR="00D93B97" w:rsidRDefault="00D93B97" w:rsidP="00D93B97">
      <w:pPr>
        <w:rPr>
          <w:rFonts w:ascii="Arial" w:hAnsi="Arial" w:cs="Arial"/>
          <w:b/>
        </w:rPr>
      </w:pPr>
      <w:r>
        <w:rPr>
          <w:rFonts w:ascii="Arial" w:hAnsi="Arial" w:cs="Arial"/>
          <w:b/>
        </w:rPr>
        <w:t xml:space="preserve">Abstract: </w:t>
      </w:r>
    </w:p>
    <w:p w14:paraId="2D6ACD5F" w14:textId="77777777" w:rsidR="00D93B97" w:rsidRDefault="00D93B97" w:rsidP="00D93B97">
      <w:r>
        <w:t>handled in [95e-02-MeetingPlanning]</w:t>
      </w:r>
    </w:p>
    <w:p w14:paraId="75557E30" w14:textId="77777777" w:rsidR="00D93B97" w:rsidRDefault="00D93B97" w:rsidP="00D93B97">
      <w:pPr>
        <w:rPr>
          <w:rFonts w:ascii="Arial" w:hAnsi="Arial" w:cs="Arial"/>
          <w:b/>
        </w:rPr>
      </w:pPr>
      <w:r>
        <w:rPr>
          <w:rFonts w:ascii="Arial" w:hAnsi="Arial" w:cs="Arial"/>
          <w:b/>
        </w:rPr>
        <w:t xml:space="preserve">Discussion: </w:t>
      </w:r>
    </w:p>
    <w:p w14:paraId="6BD6FEFB" w14:textId="77777777" w:rsidR="00D93B97" w:rsidRDefault="00D93B97" w:rsidP="00D93B97">
      <w:r>
        <w:t>handled in [95e-02-MeetingPlanning]</w:t>
      </w:r>
    </w:p>
    <w:p w14:paraId="3200D3A7" w14:textId="77777777" w:rsidR="00D93B97" w:rsidRDefault="00D93B97" w:rsidP="00D93B97">
      <w:r>
        <w:t>Proposal 1: Do not change the quiet period for the May meetings, i.e.</w:t>
      </w:r>
    </w:p>
    <w:p w14:paraId="64C479DE" w14:textId="77777777" w:rsidR="00D93B97" w:rsidRDefault="00D93B97" w:rsidP="00D93B97">
      <w:r>
        <w:lastRenderedPageBreak/>
        <w:t>- Keep the original quiet period from 2-6 May</w:t>
      </w:r>
    </w:p>
    <w:p w14:paraId="60842F6F" w14:textId="77777777" w:rsidR="00D93B97" w:rsidRDefault="00D93B97" w:rsidP="00D93B97">
      <w:r>
        <w:t>- No need to add a quiet period from 25-29 April.</w:t>
      </w:r>
    </w:p>
    <w:p w14:paraId="4A1CA3D8" w14:textId="77777777" w:rsidR="00D93B97" w:rsidRDefault="00D93B97" w:rsidP="00D93B97">
      <w:r>
        <w:t>Proposal 2: Adopt the following schedule from August through December:</w:t>
      </w:r>
    </w:p>
    <w:p w14:paraId="47C66C3C" w14:textId="77777777" w:rsidR="00D93B97" w:rsidRDefault="00D93B97" w:rsidP="00D93B97">
      <w:r>
        <w:t>22-26 August</w:t>
      </w:r>
      <w:r>
        <w:tab/>
        <w:t>RAN WGs</w:t>
      </w:r>
      <w:r>
        <w:tab/>
        <w:t>Toulouse (France)</w:t>
      </w:r>
      <w:r>
        <w:tab/>
      </w:r>
    </w:p>
    <w:p w14:paraId="223320AD" w14:textId="77777777" w:rsidR="00D93B97" w:rsidRDefault="00D93B97" w:rsidP="00D93B97">
      <w:r>
        <w:t>12-16 September</w:t>
      </w:r>
      <w:r>
        <w:tab/>
        <w:t>RAN#97e</w:t>
      </w:r>
      <w:r>
        <w:tab/>
        <w:t>eMeeting (original planning 12-15 September in North America)</w:t>
      </w:r>
    </w:p>
    <w:p w14:paraId="1E794F63" w14:textId="77777777" w:rsidR="00D93B97" w:rsidRDefault="00D93B97" w:rsidP="00D93B97">
      <w:r>
        <w:t>10-21 October</w:t>
      </w:r>
      <w:r>
        <w:tab/>
        <w:t>RAN WGs</w:t>
      </w:r>
      <w:r>
        <w:tab/>
        <w:t>eMeeting (original planning 10-14 October in India)</w:t>
      </w:r>
    </w:p>
    <w:p w14:paraId="2EE747D5" w14:textId="77777777" w:rsidR="00D93B97" w:rsidRDefault="00D93B97" w:rsidP="00D93B97">
      <w:r>
        <w:t>14-18 November</w:t>
      </w:r>
      <w:r>
        <w:tab/>
        <w:t>RAN WGs</w:t>
      </w:r>
      <w:r>
        <w:tab/>
        <w:t>North America (not USA)</w:t>
      </w:r>
      <w:r>
        <w:tab/>
      </w:r>
    </w:p>
    <w:p w14:paraId="79BB7910" w14:textId="77777777" w:rsidR="00D93B97" w:rsidRDefault="00D93B97" w:rsidP="00D93B97">
      <w:r>
        <w:t>12-15 December</w:t>
      </w:r>
      <w:r>
        <w:tab/>
        <w:t>RAN#98</w:t>
      </w:r>
      <w:r>
        <w:tab/>
        <w:t>Sevilla (Spain)</w:t>
      </w:r>
    </w:p>
    <w:p w14:paraId="28204DFB" w14:textId="77777777" w:rsidR="00D93B97" w:rsidRDefault="00D93B97" w:rsidP="00D93B97">
      <w:r>
        <w:t>handled in [95e-02-MeetingPlanning]</w:t>
      </w:r>
    </w:p>
    <w:p w14:paraId="7A5C50B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0DDE9" w14:textId="77777777" w:rsidR="00D93B97" w:rsidRDefault="00D93B97" w:rsidP="00D93B97">
      <w:pPr>
        <w:rPr>
          <w:rFonts w:ascii="Arial" w:hAnsi="Arial" w:cs="Arial"/>
          <w:b/>
          <w:sz w:val="24"/>
        </w:rPr>
      </w:pPr>
      <w:r>
        <w:rPr>
          <w:rFonts w:ascii="Arial" w:hAnsi="Arial" w:cs="Arial"/>
          <w:b/>
          <w:color w:val="0000FF"/>
          <w:sz w:val="24"/>
        </w:rPr>
        <w:t>RP-220189</w:t>
      </w:r>
      <w:r>
        <w:rPr>
          <w:rFonts w:ascii="Arial" w:hAnsi="Arial" w:cs="Arial"/>
          <w:b/>
          <w:color w:val="0000FF"/>
          <w:sz w:val="24"/>
        </w:rPr>
        <w:tab/>
      </w:r>
      <w:r>
        <w:rPr>
          <w:rFonts w:ascii="Arial" w:hAnsi="Arial" w:cs="Arial"/>
          <w:b/>
          <w:sz w:val="24"/>
        </w:rPr>
        <w:t>Meeting arrangements for May WG meetings</w:t>
      </w:r>
    </w:p>
    <w:p w14:paraId="4A9E094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Denso, KDDI, Kyocera, Mitsubishi Electric, NEC, NTT DOCOMO, Rakuten mobile, Sharp, SoftBank</w:t>
      </w:r>
    </w:p>
    <w:p w14:paraId="2BD726F6" w14:textId="77777777" w:rsidR="00D93B97" w:rsidRDefault="00D93B97" w:rsidP="00D93B97">
      <w:pPr>
        <w:rPr>
          <w:rFonts w:ascii="Arial" w:hAnsi="Arial" w:cs="Arial"/>
          <w:b/>
        </w:rPr>
      </w:pPr>
      <w:r>
        <w:rPr>
          <w:rFonts w:ascii="Arial" w:hAnsi="Arial" w:cs="Arial"/>
          <w:b/>
        </w:rPr>
        <w:t xml:space="preserve">Abstract: </w:t>
      </w:r>
    </w:p>
    <w:p w14:paraId="77FE855A" w14:textId="77777777" w:rsidR="00D93B97" w:rsidRDefault="00D93B97" w:rsidP="00D93B97">
      <w:r>
        <w:t>handled in [95e-02-MeetingPlanning]</w:t>
      </w:r>
    </w:p>
    <w:p w14:paraId="7A4ED3AA" w14:textId="77777777" w:rsidR="00D93B97" w:rsidRDefault="00D93B97" w:rsidP="00D93B97">
      <w:pPr>
        <w:rPr>
          <w:rFonts w:ascii="Arial" w:hAnsi="Arial" w:cs="Arial"/>
          <w:b/>
        </w:rPr>
      </w:pPr>
      <w:r>
        <w:rPr>
          <w:rFonts w:ascii="Arial" w:hAnsi="Arial" w:cs="Arial"/>
          <w:b/>
        </w:rPr>
        <w:t xml:space="preserve">Discussion: </w:t>
      </w:r>
    </w:p>
    <w:p w14:paraId="3D1B1845" w14:textId="77777777" w:rsidR="00D93B97" w:rsidRDefault="00D93B97" w:rsidP="00D93B97">
      <w:r>
        <w:t>handled in [95e-02-MeetingPlanning]</w:t>
      </w:r>
    </w:p>
    <w:p w14:paraId="537EDE1D" w14:textId="77777777" w:rsidR="00D93B97" w:rsidRDefault="00D93B97" w:rsidP="00D93B97">
      <w:r>
        <w:t>moved from AI 15 to AI 5</w:t>
      </w:r>
    </w:p>
    <w:p w14:paraId="451BF093" w14:textId="77777777" w:rsidR="00D93B97" w:rsidRDefault="00D93B97" w:rsidP="00D93B97">
      <w:r>
        <w:t xml:space="preserve">Proposal: </w:t>
      </w:r>
      <w:r>
        <w:tab/>
        <w:t>If the May WG meeting is shifted to May 9th – 20th:</w:t>
      </w:r>
    </w:p>
    <w:p w14:paraId="5BE922C6" w14:textId="77777777" w:rsidR="00D93B97" w:rsidRDefault="00D93B97" w:rsidP="00D93B97">
      <w:r>
        <w:t>•</w:t>
      </w:r>
      <w:r>
        <w:tab/>
        <w:t>Introduce an inactive period from May 2nd to 6th (as originally planned)</w:t>
      </w:r>
    </w:p>
    <w:p w14:paraId="19E7EAF0" w14:textId="77777777" w:rsidR="00D93B97" w:rsidRDefault="00D93B97" w:rsidP="00D93B97">
      <w:r>
        <w:t>•</w:t>
      </w:r>
      <w:r>
        <w:tab/>
        <w:t>The inactive period from April 25th to 29th is not necessary</w:t>
      </w:r>
    </w:p>
    <w:p w14:paraId="712CA6F7" w14:textId="77777777" w:rsidR="00D93B97" w:rsidRDefault="00D93B97" w:rsidP="00D93B97">
      <w:r>
        <w:t>•</w:t>
      </w:r>
      <w:r>
        <w:tab/>
        <w:t>The contribution submission deadline for each WG is set around April 22nd to preserve sufficient preparation time (e.g., April 25-29)</w:t>
      </w:r>
    </w:p>
    <w:p w14:paraId="590E5142" w14:textId="77777777" w:rsidR="00D93B97" w:rsidRDefault="00D93B97" w:rsidP="00D93B97">
      <w:r>
        <w:t>•</w:t>
      </w:r>
      <w:r>
        <w:tab/>
        <w:t>Note: It is intended that the contribution submission deadline, details of agenda and exceptional use of the inactive period can be adjusted for each WG, and WG Chairs can make recommendation and decision, which is our normal business.</w:t>
      </w:r>
    </w:p>
    <w:p w14:paraId="155030D0" w14:textId="77777777" w:rsidR="00D93B97" w:rsidRDefault="00D93B97" w:rsidP="00D93B97">
      <w:r>
        <w:t>handled in [95e-02-MeetingPlanning]</w:t>
      </w:r>
    </w:p>
    <w:p w14:paraId="406D5B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8F3A" w14:textId="77777777" w:rsidR="00D93B97" w:rsidRDefault="00D93B97" w:rsidP="00D93B97">
      <w:pPr>
        <w:rPr>
          <w:rFonts w:ascii="Arial" w:hAnsi="Arial" w:cs="Arial"/>
          <w:b/>
          <w:sz w:val="24"/>
        </w:rPr>
      </w:pPr>
      <w:r>
        <w:rPr>
          <w:rFonts w:ascii="Arial" w:hAnsi="Arial" w:cs="Arial"/>
          <w:b/>
          <w:color w:val="0000FF"/>
          <w:sz w:val="24"/>
        </w:rPr>
        <w:t>RP-220298</w:t>
      </w:r>
      <w:r>
        <w:rPr>
          <w:rFonts w:ascii="Arial" w:hAnsi="Arial" w:cs="Arial"/>
          <w:b/>
          <w:color w:val="0000FF"/>
          <w:sz w:val="24"/>
        </w:rPr>
        <w:tab/>
      </w:r>
      <w:r>
        <w:rPr>
          <w:rFonts w:ascii="Arial" w:hAnsi="Arial" w:cs="Arial"/>
          <w:b/>
          <w:sz w:val="24"/>
        </w:rPr>
        <w:t>RAN WGs workload management</w:t>
      </w:r>
    </w:p>
    <w:p w14:paraId="004D69E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4A7D9" w14:textId="77777777" w:rsidR="00D93B97" w:rsidRDefault="00D93B97" w:rsidP="00D93B97">
      <w:pPr>
        <w:rPr>
          <w:rFonts w:ascii="Arial" w:hAnsi="Arial" w:cs="Arial"/>
          <w:b/>
        </w:rPr>
      </w:pPr>
      <w:r>
        <w:rPr>
          <w:rFonts w:ascii="Arial" w:hAnsi="Arial" w:cs="Arial"/>
          <w:b/>
        </w:rPr>
        <w:t xml:space="preserve">Abstract: </w:t>
      </w:r>
    </w:p>
    <w:p w14:paraId="4307FD03" w14:textId="77777777" w:rsidR="00D93B97" w:rsidRDefault="00D93B97" w:rsidP="00D93B97">
      <w:r>
        <w:t>handled in [95e-02-MeetingPlanning]</w:t>
      </w:r>
    </w:p>
    <w:p w14:paraId="24822167" w14:textId="77777777" w:rsidR="00D93B97" w:rsidRDefault="00D93B97" w:rsidP="00D93B97">
      <w:pPr>
        <w:rPr>
          <w:rFonts w:ascii="Arial" w:hAnsi="Arial" w:cs="Arial"/>
          <w:b/>
        </w:rPr>
      </w:pPr>
      <w:r>
        <w:rPr>
          <w:rFonts w:ascii="Arial" w:hAnsi="Arial" w:cs="Arial"/>
          <w:b/>
        </w:rPr>
        <w:t xml:space="preserve">Discussion: </w:t>
      </w:r>
    </w:p>
    <w:p w14:paraId="2F482092" w14:textId="77777777" w:rsidR="00D93B97" w:rsidRDefault="00D93B97" w:rsidP="00D93B97">
      <w:r>
        <w:t>handled in [95e-02-MeetingPlanning]</w:t>
      </w:r>
    </w:p>
    <w:p w14:paraId="7D1644B2" w14:textId="77777777" w:rsidR="00D93B97" w:rsidRDefault="00D93B97" w:rsidP="00D93B97">
      <w:r>
        <w:t>moved from AI 15 to AI 5</w:t>
      </w:r>
    </w:p>
    <w:p w14:paraId="5A5661B0" w14:textId="77777777" w:rsidR="00D93B97" w:rsidRDefault="00D93B97" w:rsidP="00D93B97">
      <w:r>
        <w:lastRenderedPageBreak/>
        <w:t xml:space="preserve">Proposal 1: </w:t>
      </w:r>
      <w:r>
        <w:tab/>
        <w:t>RAN reminds the working groups about the rules for extending GTW.</w:t>
      </w:r>
    </w:p>
    <w:p w14:paraId="3EEE950C" w14:textId="77777777" w:rsidR="00D93B97" w:rsidRDefault="00D93B97" w:rsidP="00D93B97">
      <w:r>
        <w:t xml:space="preserve">Proposal 2: </w:t>
      </w:r>
      <w:r>
        <w:tab/>
        <w:t>The MCC (and possibly the WG chairs) are tasked to report any extension of meeting time to RAN.</w:t>
      </w:r>
    </w:p>
    <w:p w14:paraId="61D8CDB7" w14:textId="77777777" w:rsidR="00D93B97" w:rsidRDefault="00D93B97" w:rsidP="00D93B97">
      <w:r>
        <w:t xml:space="preserve">Proposal 3: </w:t>
      </w:r>
      <w:r>
        <w:tab/>
        <w:t>If a quota is defined for an agenda item, the quota should allow for at least one paper per sub-agenda item for each company</w:t>
      </w:r>
    </w:p>
    <w:p w14:paraId="5558D5F2" w14:textId="77777777" w:rsidR="00D93B97" w:rsidRDefault="00D93B97" w:rsidP="00D93B97">
      <w:r>
        <w:t xml:space="preserve">Proposal 4: </w:t>
      </w:r>
      <w:r>
        <w:tab/>
        <w:t>Discuss how to modify the RAN3 quota rules and especially the impact of exceeding quota rules to align with 3GPP principles.</w:t>
      </w:r>
    </w:p>
    <w:p w14:paraId="4C149767" w14:textId="77777777" w:rsidR="00D93B97" w:rsidRDefault="00D93B97" w:rsidP="00D93B97">
      <w:r>
        <w:t>handled in [95e-02-MeetingPlanning]</w:t>
      </w:r>
    </w:p>
    <w:p w14:paraId="4D01393D" w14:textId="77777777" w:rsidR="00D93B97" w:rsidRDefault="00D93B97" w:rsidP="00D93B97">
      <w:r>
        <w:t>conclusion: reminder: rules for extending GTW:  not more than 30 minutes over time</w:t>
      </w:r>
    </w:p>
    <w:p w14:paraId="42FDA57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09015" w14:textId="77777777" w:rsidR="00D93B97" w:rsidRDefault="00D93B97" w:rsidP="00D93B97">
      <w:pPr>
        <w:rPr>
          <w:rFonts w:ascii="Arial" w:hAnsi="Arial" w:cs="Arial"/>
          <w:b/>
          <w:sz w:val="24"/>
        </w:rPr>
      </w:pPr>
      <w:r>
        <w:rPr>
          <w:rFonts w:ascii="Arial" w:hAnsi="Arial" w:cs="Arial"/>
          <w:b/>
          <w:color w:val="0000FF"/>
          <w:sz w:val="24"/>
        </w:rPr>
        <w:t>RP-220067</w:t>
      </w:r>
      <w:r>
        <w:rPr>
          <w:rFonts w:ascii="Arial" w:hAnsi="Arial" w:cs="Arial"/>
          <w:b/>
          <w:color w:val="0000FF"/>
          <w:sz w:val="24"/>
        </w:rPr>
        <w:tab/>
      </w:r>
      <w:r>
        <w:rPr>
          <w:rFonts w:ascii="Arial" w:hAnsi="Arial" w:cs="Arial"/>
          <w:b/>
          <w:sz w:val="24"/>
        </w:rPr>
        <w:t>Terms of Reference of TSG RAN</w:t>
      </w:r>
    </w:p>
    <w:p w14:paraId="516439AA" w14:textId="77777777" w:rsidR="00D93B97" w:rsidRDefault="00D93B97" w:rsidP="00D93B97">
      <w:pPr>
        <w:rPr>
          <w:i/>
        </w:rPr>
      </w:pPr>
      <w:r>
        <w:rPr>
          <w:i/>
        </w:rPr>
        <w:tab/>
      </w:r>
      <w:r>
        <w:rPr>
          <w:i/>
        </w:rPr>
        <w:tab/>
      </w:r>
      <w:r>
        <w:rPr>
          <w:i/>
        </w:rPr>
        <w:tab/>
      </w:r>
      <w:r>
        <w:rPr>
          <w:i/>
        </w:rPr>
        <w:tab/>
      </w:r>
      <w:r>
        <w:rPr>
          <w:i/>
        </w:rPr>
        <w:tab/>
        <w:t>Type: ToR</w:t>
      </w:r>
      <w:r>
        <w:rPr>
          <w:i/>
        </w:rPr>
        <w:tab/>
      </w:r>
      <w:r>
        <w:rPr>
          <w:i/>
        </w:rPr>
        <w:tab/>
        <w:t>For: Information</w:t>
      </w:r>
      <w:r>
        <w:rPr>
          <w:i/>
        </w:rPr>
        <w:br/>
      </w:r>
      <w:r>
        <w:rPr>
          <w:i/>
        </w:rPr>
        <w:tab/>
      </w:r>
      <w:r>
        <w:rPr>
          <w:i/>
        </w:rPr>
        <w:tab/>
      </w:r>
      <w:r>
        <w:rPr>
          <w:i/>
        </w:rPr>
        <w:tab/>
      </w:r>
      <w:r>
        <w:rPr>
          <w:i/>
        </w:rPr>
        <w:tab/>
      </w:r>
      <w:r>
        <w:rPr>
          <w:i/>
        </w:rPr>
        <w:tab/>
        <w:t>Source: RAN chair (Qualcomm)</w:t>
      </w:r>
    </w:p>
    <w:p w14:paraId="0D0505E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RP-220926</w:t>
      </w:r>
      <w:r>
        <w:rPr>
          <w:color w:val="993300"/>
          <w:u w:val="single"/>
        </w:rPr>
        <w:t>.</w:t>
      </w:r>
    </w:p>
    <w:p w14:paraId="14C02BEA" w14:textId="77777777" w:rsidR="00D93B97" w:rsidRDefault="00D93B97" w:rsidP="00D93B97">
      <w:pPr>
        <w:rPr>
          <w:rFonts w:ascii="Arial" w:hAnsi="Arial" w:cs="Arial"/>
          <w:b/>
          <w:sz w:val="24"/>
        </w:rPr>
      </w:pPr>
      <w:r>
        <w:rPr>
          <w:rFonts w:ascii="Arial" w:hAnsi="Arial" w:cs="Arial"/>
          <w:b/>
          <w:color w:val="0000FF"/>
          <w:sz w:val="24"/>
        </w:rPr>
        <w:t>RP-220926</w:t>
      </w:r>
      <w:r>
        <w:rPr>
          <w:rFonts w:ascii="Arial" w:hAnsi="Arial" w:cs="Arial"/>
          <w:b/>
          <w:color w:val="0000FF"/>
          <w:sz w:val="24"/>
        </w:rPr>
        <w:tab/>
      </w:r>
      <w:r>
        <w:rPr>
          <w:rFonts w:ascii="Arial" w:hAnsi="Arial" w:cs="Arial"/>
          <w:b/>
          <w:sz w:val="24"/>
        </w:rPr>
        <w:t>Terms of Reference of TSG RAN</w:t>
      </w:r>
    </w:p>
    <w:p w14:paraId="2B615DF1" w14:textId="77777777" w:rsidR="00D93B97" w:rsidRDefault="00D93B97" w:rsidP="00D93B97">
      <w:pPr>
        <w:rPr>
          <w:i/>
        </w:rPr>
      </w:pPr>
      <w:r>
        <w:rPr>
          <w:i/>
        </w:rPr>
        <w:tab/>
      </w:r>
      <w:r>
        <w:rPr>
          <w:i/>
        </w:rPr>
        <w:tab/>
      </w:r>
      <w:r>
        <w:rPr>
          <w:i/>
        </w:rPr>
        <w:tab/>
      </w:r>
      <w:r>
        <w:rPr>
          <w:i/>
        </w:rPr>
        <w:tab/>
      </w:r>
      <w:r>
        <w:rPr>
          <w:i/>
        </w:rPr>
        <w:tab/>
        <w:t>Type: ToR</w:t>
      </w:r>
      <w:r>
        <w:rPr>
          <w:i/>
        </w:rPr>
        <w:tab/>
      </w:r>
      <w:r>
        <w:rPr>
          <w:i/>
        </w:rPr>
        <w:tab/>
        <w:t>For: Information</w:t>
      </w:r>
      <w:r>
        <w:rPr>
          <w:i/>
        </w:rPr>
        <w:br/>
      </w:r>
      <w:r>
        <w:rPr>
          <w:i/>
        </w:rPr>
        <w:tab/>
      </w:r>
      <w:r>
        <w:rPr>
          <w:i/>
        </w:rPr>
        <w:tab/>
      </w:r>
      <w:r>
        <w:rPr>
          <w:i/>
        </w:rPr>
        <w:tab/>
      </w:r>
      <w:r>
        <w:rPr>
          <w:i/>
        </w:rPr>
        <w:tab/>
      </w:r>
      <w:r>
        <w:rPr>
          <w:i/>
        </w:rPr>
        <w:tab/>
        <w:t>Source: RAN chair (Qualcomm)</w:t>
      </w:r>
    </w:p>
    <w:p w14:paraId="515DA74A" w14:textId="77777777" w:rsidR="00D93B97" w:rsidRDefault="00D93B97" w:rsidP="00D93B97">
      <w:pPr>
        <w:rPr>
          <w:color w:val="808080"/>
        </w:rPr>
      </w:pPr>
      <w:r>
        <w:rPr>
          <w:color w:val="808080"/>
        </w:rPr>
        <w:t>(Replaces RP-220067)</w:t>
      </w:r>
    </w:p>
    <w:p w14:paraId="10E7995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1DE05" w14:textId="77777777" w:rsidR="00D93B97" w:rsidRDefault="00D93B97" w:rsidP="00D93B97">
      <w:pPr>
        <w:rPr>
          <w:rFonts w:ascii="Arial" w:hAnsi="Arial" w:cs="Arial"/>
          <w:b/>
          <w:sz w:val="24"/>
        </w:rPr>
      </w:pPr>
      <w:r>
        <w:rPr>
          <w:rFonts w:ascii="Arial" w:hAnsi="Arial" w:cs="Arial"/>
          <w:b/>
          <w:color w:val="0000FF"/>
          <w:sz w:val="24"/>
        </w:rPr>
        <w:t>RP-220309</w:t>
      </w:r>
      <w:r>
        <w:rPr>
          <w:rFonts w:ascii="Arial" w:hAnsi="Arial" w:cs="Arial"/>
          <w:b/>
          <w:color w:val="0000FF"/>
          <w:sz w:val="24"/>
        </w:rPr>
        <w:tab/>
      </w:r>
      <w:r>
        <w:rPr>
          <w:rFonts w:ascii="Arial" w:hAnsi="Arial" w:cs="Arial"/>
          <w:b/>
          <w:sz w:val="24"/>
        </w:rPr>
        <w:t>Inclusive Language Review - Status Report to RAN</w:t>
      </w:r>
    </w:p>
    <w:p w14:paraId="1CDF29A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(coordinator)</w:t>
      </w:r>
    </w:p>
    <w:p w14:paraId="384CC7BA" w14:textId="77777777" w:rsidR="00D93B97" w:rsidRDefault="00D93B97" w:rsidP="00D93B97">
      <w:pPr>
        <w:rPr>
          <w:rFonts w:ascii="Arial" w:hAnsi="Arial" w:cs="Arial"/>
          <w:b/>
        </w:rPr>
      </w:pPr>
      <w:r>
        <w:rPr>
          <w:rFonts w:ascii="Arial" w:hAnsi="Arial" w:cs="Arial"/>
          <w:b/>
        </w:rPr>
        <w:t xml:space="preserve">Abstract: </w:t>
      </w:r>
    </w:p>
    <w:p w14:paraId="7496F3EC" w14:textId="77777777" w:rsidR="00D93B97" w:rsidRDefault="00D93B97" w:rsidP="00D93B97">
      <w:r>
        <w:t>see related CRs e.g. in RP-220311 to RP-220314, RP-220238-RP-220240, RP-220506</w:t>
      </w:r>
    </w:p>
    <w:p w14:paraId="5E189E44" w14:textId="77777777" w:rsidR="00D93B97" w:rsidRDefault="00D93B97" w:rsidP="00D93B97">
      <w:pPr>
        <w:rPr>
          <w:rFonts w:ascii="Arial" w:hAnsi="Arial" w:cs="Arial"/>
          <w:b/>
        </w:rPr>
      </w:pPr>
      <w:r>
        <w:rPr>
          <w:rFonts w:ascii="Arial" w:hAnsi="Arial" w:cs="Arial"/>
          <w:b/>
        </w:rPr>
        <w:t xml:space="preserve">Discussion: </w:t>
      </w:r>
    </w:p>
    <w:p w14:paraId="717C8884" w14:textId="77777777" w:rsidR="00D93B97" w:rsidRDefault="00D93B97" w:rsidP="00D93B97">
      <w:r>
        <w:t>handled in [95e-18-InclusiveLanguage]</w:t>
      </w:r>
    </w:p>
    <w:p w14:paraId="518E2C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8E62C" w14:textId="77777777" w:rsidR="00D93B97" w:rsidRDefault="00D93B97" w:rsidP="00D93B97">
      <w:pPr>
        <w:rPr>
          <w:rFonts w:ascii="Arial" w:hAnsi="Arial" w:cs="Arial"/>
          <w:b/>
          <w:sz w:val="24"/>
        </w:rPr>
      </w:pPr>
      <w:r>
        <w:rPr>
          <w:rFonts w:ascii="Arial" w:hAnsi="Arial" w:cs="Arial"/>
          <w:b/>
          <w:color w:val="0000FF"/>
          <w:sz w:val="24"/>
        </w:rPr>
        <w:t>RP-220029</w:t>
      </w:r>
      <w:r>
        <w:rPr>
          <w:rFonts w:ascii="Arial" w:hAnsi="Arial" w:cs="Arial"/>
          <w:b/>
          <w:color w:val="0000FF"/>
          <w:sz w:val="24"/>
        </w:rPr>
        <w:tab/>
      </w:r>
      <w:r>
        <w:rPr>
          <w:rFonts w:ascii="Arial" w:hAnsi="Arial" w:cs="Arial"/>
          <w:b/>
          <w:sz w:val="24"/>
        </w:rPr>
        <w:t>Reply LS to S2-2107800 on inclusive terminology (IEEE_1588_WG_LS220126; to: SA2, RAN; cc: -; contact: IEEE 1588 WG Chair)</w:t>
      </w:r>
    </w:p>
    <w:p w14:paraId="2B8306F1"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IEEE_1588_WG_LS220126, to SA2, RAN, cc -</w:t>
      </w:r>
      <w:r>
        <w:rPr>
          <w:i/>
        </w:rPr>
        <w:br/>
      </w:r>
      <w:r>
        <w:rPr>
          <w:i/>
        </w:rPr>
        <w:tab/>
      </w:r>
      <w:r>
        <w:rPr>
          <w:i/>
        </w:rPr>
        <w:tab/>
      </w:r>
      <w:r>
        <w:rPr>
          <w:i/>
        </w:rPr>
        <w:tab/>
      </w:r>
      <w:r>
        <w:rPr>
          <w:i/>
        </w:rPr>
        <w:tab/>
      </w:r>
      <w:r>
        <w:rPr>
          <w:i/>
        </w:rPr>
        <w:tab/>
        <w:t>Source: IEEE 1588 WG</w:t>
      </w:r>
    </w:p>
    <w:p w14:paraId="5CAE2709" w14:textId="77777777" w:rsidR="00D93B97" w:rsidRDefault="00D93B97" w:rsidP="00D93B97">
      <w:pPr>
        <w:rPr>
          <w:rFonts w:ascii="Arial" w:hAnsi="Arial" w:cs="Arial"/>
          <w:b/>
        </w:rPr>
      </w:pPr>
      <w:r>
        <w:rPr>
          <w:rFonts w:ascii="Arial" w:hAnsi="Arial" w:cs="Arial"/>
          <w:b/>
        </w:rPr>
        <w:t xml:space="preserve">Abstract: </w:t>
      </w:r>
    </w:p>
    <w:p w14:paraId="201C7C28" w14:textId="77777777" w:rsidR="00D93B97" w:rsidRDefault="00D93B97" w:rsidP="00D93B97">
      <w:r>
        <w:t>note: S2-2107800 was only sent cc: SA and not to/cc RAN;</w:t>
      </w:r>
    </w:p>
    <w:p w14:paraId="7FD3D5FB" w14:textId="77777777" w:rsidR="00D93B97" w:rsidRDefault="00D93B97" w:rsidP="00D93B97">
      <w:pPr>
        <w:rPr>
          <w:rFonts w:ascii="Arial" w:hAnsi="Arial" w:cs="Arial"/>
          <w:b/>
        </w:rPr>
      </w:pPr>
      <w:r>
        <w:rPr>
          <w:rFonts w:ascii="Arial" w:hAnsi="Arial" w:cs="Arial"/>
          <w:b/>
        </w:rPr>
        <w:t xml:space="preserve">Discussion: </w:t>
      </w:r>
    </w:p>
    <w:p w14:paraId="7CC4FB03" w14:textId="77777777" w:rsidR="00D93B97" w:rsidRDefault="00D93B97" w:rsidP="00D93B97">
      <w:r>
        <w:t>moved from AI 7 to AI 5</w:t>
      </w:r>
    </w:p>
    <w:p w14:paraId="2BDE939C" w14:textId="77777777" w:rsidR="00D93B97" w:rsidRDefault="00D93B97" w:rsidP="00D93B97">
      <w:r>
        <w:t>handled under [95e-18-InclusiveLanguage]</w:t>
      </w:r>
    </w:p>
    <w:p w14:paraId="14D18258" w14:textId="77777777" w:rsidR="00D93B97" w:rsidRDefault="00D93B97" w:rsidP="00D93B97">
      <w:r>
        <w:t>conclusion: no LS answer from RAN</w:t>
      </w:r>
    </w:p>
    <w:p w14:paraId="448226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B0136" w14:textId="77777777" w:rsidR="00D93B97" w:rsidRDefault="00D93B97" w:rsidP="00D93B97">
      <w:pPr>
        <w:rPr>
          <w:rFonts w:ascii="Arial" w:hAnsi="Arial" w:cs="Arial"/>
          <w:b/>
          <w:sz w:val="24"/>
        </w:rPr>
      </w:pPr>
      <w:r>
        <w:rPr>
          <w:rFonts w:ascii="Arial" w:hAnsi="Arial" w:cs="Arial"/>
          <w:b/>
          <w:color w:val="0000FF"/>
          <w:sz w:val="24"/>
        </w:rPr>
        <w:lastRenderedPageBreak/>
        <w:t>RP-220878</w:t>
      </w:r>
      <w:r>
        <w:rPr>
          <w:rFonts w:ascii="Arial" w:hAnsi="Arial" w:cs="Arial"/>
          <w:b/>
          <w:color w:val="0000FF"/>
          <w:sz w:val="24"/>
        </w:rPr>
        <w:tab/>
      </w:r>
      <w:r>
        <w:rPr>
          <w:rFonts w:ascii="Arial" w:hAnsi="Arial" w:cs="Arial"/>
          <w:b/>
          <w:sz w:val="24"/>
        </w:rPr>
        <w:t>Moderator's summary for discussion [95e-18-InclusiveLanguage]</w:t>
      </w:r>
    </w:p>
    <w:p w14:paraId="6B6A66C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6BF6E624" w14:textId="77777777" w:rsidR="00D93B97" w:rsidRDefault="00D93B97" w:rsidP="00D93B97">
      <w:pPr>
        <w:rPr>
          <w:rFonts w:ascii="Arial" w:hAnsi="Arial" w:cs="Arial"/>
          <w:b/>
        </w:rPr>
      </w:pPr>
      <w:r>
        <w:rPr>
          <w:rFonts w:ascii="Arial" w:hAnsi="Arial" w:cs="Arial"/>
          <w:b/>
        </w:rPr>
        <w:t xml:space="preserve">Abstract: </w:t>
      </w:r>
    </w:p>
    <w:p w14:paraId="79E7F646" w14:textId="77777777" w:rsidR="00D93B97" w:rsidRDefault="00D93B97" w:rsidP="00D93B97">
      <w:r>
        <w:t>handled Tdocs: RP-220309, 0310, 0312, 0313, 0314, 0238, 0239, 0240, 0506</w:t>
      </w:r>
    </w:p>
    <w:p w14:paraId="52DFDD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A23F9" w14:textId="77777777" w:rsidR="00D93B97" w:rsidRDefault="00D93B97" w:rsidP="00D93B97">
      <w:pPr>
        <w:pStyle w:val="Heading3"/>
      </w:pPr>
      <w:bookmarkStart w:id="58" w:name="_Toc104749459"/>
      <w:bookmarkStart w:id="59" w:name="_Toc105285769"/>
      <w:r>
        <w:t>5.1</w:t>
      </w:r>
      <w:r>
        <w:tab/>
        <w:t>TSG RAN WG1</w:t>
      </w:r>
      <w:bookmarkEnd w:id="58"/>
      <w:bookmarkEnd w:id="59"/>
    </w:p>
    <w:p w14:paraId="44530DE1" w14:textId="77777777" w:rsidR="00D93B97" w:rsidRDefault="00D93B97" w:rsidP="00D93B97">
      <w:pPr>
        <w:rPr>
          <w:rFonts w:ascii="Arial" w:hAnsi="Arial" w:cs="Arial"/>
          <w:b/>
          <w:sz w:val="24"/>
        </w:rPr>
      </w:pPr>
      <w:r>
        <w:rPr>
          <w:rFonts w:ascii="Arial" w:hAnsi="Arial" w:cs="Arial"/>
          <w:b/>
          <w:color w:val="0000FF"/>
          <w:sz w:val="24"/>
        </w:rPr>
        <w:t>RP-220004</w:t>
      </w:r>
      <w:r>
        <w:rPr>
          <w:rFonts w:ascii="Arial" w:hAnsi="Arial" w:cs="Arial"/>
          <w:b/>
          <w:color w:val="0000FF"/>
          <w:sz w:val="24"/>
        </w:rPr>
        <w:tab/>
      </w:r>
      <w:r>
        <w:rPr>
          <w:rFonts w:ascii="Arial" w:hAnsi="Arial" w:cs="Arial"/>
          <w:b/>
          <w:sz w:val="24"/>
        </w:rPr>
        <w:t>Status Report RAN WG1</w:t>
      </w:r>
    </w:p>
    <w:p w14:paraId="4148457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0C9E6A3C" w14:textId="77777777" w:rsidR="00D93B97" w:rsidRDefault="00D93B97" w:rsidP="00D93B97">
      <w:pPr>
        <w:rPr>
          <w:rFonts w:ascii="Arial" w:hAnsi="Arial" w:cs="Arial"/>
          <w:b/>
        </w:rPr>
      </w:pPr>
      <w:r>
        <w:rPr>
          <w:rFonts w:ascii="Arial" w:hAnsi="Arial" w:cs="Arial"/>
          <w:b/>
        </w:rPr>
        <w:t xml:space="preserve">Discussion: </w:t>
      </w:r>
    </w:p>
    <w:p w14:paraId="345E3E83" w14:textId="77777777" w:rsidR="00D93B97" w:rsidRDefault="00D93B97" w:rsidP="00D93B97">
      <w:r>
        <w:t>NEC: The WG status report does not list the (single) Cat.B TEI17 CR in RP-220268; see AI 9.9</w:t>
      </w:r>
    </w:p>
    <w:p w14:paraId="1E9102B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1886F" w14:textId="77777777" w:rsidR="00D93B97" w:rsidRDefault="00D93B97" w:rsidP="00D93B97">
      <w:pPr>
        <w:rPr>
          <w:rFonts w:ascii="Arial" w:hAnsi="Arial" w:cs="Arial"/>
          <w:b/>
          <w:sz w:val="24"/>
        </w:rPr>
      </w:pPr>
      <w:r>
        <w:rPr>
          <w:rFonts w:ascii="Arial" w:hAnsi="Arial" w:cs="Arial"/>
          <w:b/>
          <w:color w:val="0000FF"/>
          <w:sz w:val="24"/>
        </w:rPr>
        <w:t>RP-220005</w:t>
      </w:r>
      <w:r>
        <w:rPr>
          <w:rFonts w:ascii="Arial" w:hAnsi="Arial" w:cs="Arial"/>
          <w:b/>
          <w:color w:val="0000FF"/>
          <w:sz w:val="24"/>
        </w:rPr>
        <w:tab/>
      </w:r>
      <w:r>
        <w:rPr>
          <w:rFonts w:ascii="Arial" w:hAnsi="Arial" w:cs="Arial"/>
          <w:b/>
          <w:sz w:val="24"/>
        </w:rPr>
        <w:t>List of CRs from RAN WG1</w:t>
      </w:r>
    </w:p>
    <w:p w14:paraId="6D7BEA6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5DB86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808DA" w14:textId="77777777" w:rsidR="00D93B97" w:rsidRDefault="00D93B97" w:rsidP="00D93B97">
      <w:pPr>
        <w:pStyle w:val="Heading3"/>
      </w:pPr>
      <w:bookmarkStart w:id="60" w:name="_Toc104749460"/>
      <w:bookmarkStart w:id="61" w:name="_Toc105285770"/>
      <w:r>
        <w:t>5.2</w:t>
      </w:r>
      <w:r>
        <w:tab/>
        <w:t>TSG RAN WG2</w:t>
      </w:r>
      <w:bookmarkEnd w:id="60"/>
      <w:bookmarkEnd w:id="61"/>
    </w:p>
    <w:p w14:paraId="5C38611F" w14:textId="77777777" w:rsidR="00D93B97" w:rsidRDefault="00D93B97" w:rsidP="00D93B97">
      <w:pPr>
        <w:rPr>
          <w:rFonts w:ascii="Arial" w:hAnsi="Arial" w:cs="Arial"/>
          <w:b/>
          <w:sz w:val="24"/>
        </w:rPr>
      </w:pPr>
      <w:r>
        <w:rPr>
          <w:rFonts w:ascii="Arial" w:hAnsi="Arial" w:cs="Arial"/>
          <w:b/>
          <w:color w:val="0000FF"/>
          <w:sz w:val="24"/>
        </w:rPr>
        <w:t>RP-220006</w:t>
      </w:r>
      <w:r>
        <w:rPr>
          <w:rFonts w:ascii="Arial" w:hAnsi="Arial" w:cs="Arial"/>
          <w:b/>
          <w:color w:val="0000FF"/>
          <w:sz w:val="24"/>
        </w:rPr>
        <w:tab/>
      </w:r>
      <w:r>
        <w:rPr>
          <w:rFonts w:ascii="Arial" w:hAnsi="Arial" w:cs="Arial"/>
          <w:b/>
          <w:sz w:val="24"/>
        </w:rPr>
        <w:t>Status Report RAN WG2</w:t>
      </w:r>
    </w:p>
    <w:p w14:paraId="79F2B880"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6F9D0952" w14:textId="77777777" w:rsidR="00D93B97" w:rsidRDefault="00D93B97" w:rsidP="00D93B97">
      <w:pPr>
        <w:rPr>
          <w:rFonts w:ascii="Arial" w:hAnsi="Arial" w:cs="Arial"/>
          <w:b/>
        </w:rPr>
      </w:pPr>
      <w:r>
        <w:rPr>
          <w:rFonts w:ascii="Arial" w:hAnsi="Arial" w:cs="Arial"/>
          <w:b/>
        </w:rPr>
        <w:t xml:space="preserve">Discussion: </w:t>
      </w:r>
    </w:p>
    <w:p w14:paraId="767B94AF" w14:textId="77777777" w:rsidR="00D93B97" w:rsidRDefault="00D93B97" w:rsidP="00D93B97">
      <w:r>
        <w:t>NEC: The WG status report is not available to check the handling of 24 Cat.B and 3 Cat.C TEI CRs in RP-220837, RP-220510 and RP-220853; see AI 9.9</w:t>
      </w:r>
    </w:p>
    <w:p w14:paraId="7E03EE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5A7F0" w14:textId="77777777" w:rsidR="00D93B97" w:rsidRDefault="00D93B97" w:rsidP="00D93B97">
      <w:pPr>
        <w:rPr>
          <w:rFonts w:ascii="Arial" w:hAnsi="Arial" w:cs="Arial"/>
          <w:b/>
          <w:sz w:val="24"/>
        </w:rPr>
      </w:pPr>
      <w:r>
        <w:rPr>
          <w:rFonts w:ascii="Arial" w:hAnsi="Arial" w:cs="Arial"/>
          <w:b/>
          <w:color w:val="0000FF"/>
          <w:sz w:val="24"/>
        </w:rPr>
        <w:t>RP-220007</w:t>
      </w:r>
      <w:r>
        <w:rPr>
          <w:rFonts w:ascii="Arial" w:hAnsi="Arial" w:cs="Arial"/>
          <w:b/>
          <w:color w:val="0000FF"/>
          <w:sz w:val="24"/>
        </w:rPr>
        <w:tab/>
      </w:r>
      <w:r>
        <w:rPr>
          <w:rFonts w:ascii="Arial" w:hAnsi="Arial" w:cs="Arial"/>
          <w:b/>
          <w:sz w:val="24"/>
        </w:rPr>
        <w:t>List of CRs from RAN WG2</w:t>
      </w:r>
    </w:p>
    <w:p w14:paraId="5A988FC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9D1C8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RP-220854</w:t>
      </w:r>
      <w:r>
        <w:rPr>
          <w:color w:val="993300"/>
          <w:u w:val="single"/>
        </w:rPr>
        <w:t>.</w:t>
      </w:r>
    </w:p>
    <w:p w14:paraId="6FF82C60" w14:textId="77777777" w:rsidR="00D93B97" w:rsidRDefault="00D93B97" w:rsidP="00D93B97">
      <w:pPr>
        <w:rPr>
          <w:rFonts w:ascii="Arial" w:hAnsi="Arial" w:cs="Arial"/>
          <w:b/>
          <w:sz w:val="24"/>
        </w:rPr>
      </w:pPr>
      <w:r>
        <w:rPr>
          <w:rFonts w:ascii="Arial" w:hAnsi="Arial" w:cs="Arial"/>
          <w:b/>
          <w:color w:val="0000FF"/>
          <w:sz w:val="24"/>
        </w:rPr>
        <w:t>RP-220854</w:t>
      </w:r>
      <w:r>
        <w:rPr>
          <w:rFonts w:ascii="Arial" w:hAnsi="Arial" w:cs="Arial"/>
          <w:b/>
          <w:color w:val="0000FF"/>
          <w:sz w:val="24"/>
        </w:rPr>
        <w:tab/>
      </w:r>
      <w:r>
        <w:rPr>
          <w:rFonts w:ascii="Arial" w:hAnsi="Arial" w:cs="Arial"/>
          <w:b/>
          <w:sz w:val="24"/>
        </w:rPr>
        <w:t>List of CRs from RAN WG2</w:t>
      </w:r>
    </w:p>
    <w:p w14:paraId="1ECB3F2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642CB1A" w14:textId="77777777" w:rsidR="00D93B97" w:rsidRDefault="00D93B97" w:rsidP="00D93B97">
      <w:pPr>
        <w:rPr>
          <w:color w:val="808080"/>
        </w:rPr>
      </w:pPr>
      <w:r>
        <w:rPr>
          <w:color w:val="808080"/>
        </w:rPr>
        <w:t>(Replaces RP-220007)</w:t>
      </w:r>
    </w:p>
    <w:p w14:paraId="7B76A2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2AA82" w14:textId="77777777" w:rsidR="00D93B97" w:rsidRDefault="00D93B97" w:rsidP="00D93B97">
      <w:pPr>
        <w:rPr>
          <w:rFonts w:ascii="Arial" w:hAnsi="Arial" w:cs="Arial"/>
          <w:b/>
          <w:sz w:val="24"/>
        </w:rPr>
      </w:pPr>
      <w:r>
        <w:rPr>
          <w:rFonts w:ascii="Arial" w:hAnsi="Arial" w:cs="Arial"/>
          <w:b/>
          <w:color w:val="0000FF"/>
          <w:sz w:val="24"/>
        </w:rPr>
        <w:t>RP-220446</w:t>
      </w:r>
      <w:r>
        <w:rPr>
          <w:rFonts w:ascii="Arial" w:hAnsi="Arial" w:cs="Arial"/>
          <w:b/>
          <w:color w:val="0000FF"/>
          <w:sz w:val="24"/>
        </w:rPr>
        <w:tab/>
      </w:r>
      <w:r>
        <w:rPr>
          <w:rFonts w:ascii="Arial" w:hAnsi="Arial" w:cs="Arial"/>
          <w:b/>
          <w:sz w:val="24"/>
        </w:rPr>
        <w:t>ASN.1 review &amp; Rel-17 UE capability work</w:t>
      </w:r>
    </w:p>
    <w:p w14:paraId="5FC3E71C"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9860B9D" w14:textId="77777777" w:rsidR="00D93B97" w:rsidRDefault="00D93B97" w:rsidP="00D93B97">
      <w:pPr>
        <w:rPr>
          <w:rFonts w:ascii="Arial" w:hAnsi="Arial" w:cs="Arial"/>
          <w:b/>
        </w:rPr>
      </w:pPr>
      <w:r>
        <w:rPr>
          <w:rFonts w:ascii="Arial" w:hAnsi="Arial" w:cs="Arial"/>
          <w:b/>
        </w:rPr>
        <w:t xml:space="preserve">Discussion: </w:t>
      </w:r>
    </w:p>
    <w:p w14:paraId="26787C33" w14:textId="77777777" w:rsidR="00D93B97" w:rsidRDefault="00D93B97" w:rsidP="00D93B97">
      <w:r>
        <w:t>handled in [95e-02-MeetingPlanning]</w:t>
      </w:r>
    </w:p>
    <w:p w14:paraId="774175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B6E4B" w14:textId="77777777" w:rsidR="00D93B97" w:rsidRDefault="00D93B97" w:rsidP="00D93B97">
      <w:pPr>
        <w:rPr>
          <w:rFonts w:ascii="Arial" w:hAnsi="Arial" w:cs="Arial"/>
          <w:b/>
          <w:sz w:val="24"/>
        </w:rPr>
      </w:pPr>
      <w:r>
        <w:rPr>
          <w:rFonts w:ascii="Arial" w:hAnsi="Arial" w:cs="Arial"/>
          <w:b/>
          <w:color w:val="0000FF"/>
          <w:sz w:val="24"/>
        </w:rPr>
        <w:t>RP-220547</w:t>
      </w:r>
      <w:r>
        <w:rPr>
          <w:rFonts w:ascii="Arial" w:hAnsi="Arial" w:cs="Arial"/>
          <w:b/>
          <w:color w:val="0000FF"/>
          <w:sz w:val="24"/>
        </w:rPr>
        <w:tab/>
      </w:r>
      <w:r>
        <w:rPr>
          <w:rFonts w:ascii="Arial" w:hAnsi="Arial" w:cs="Arial"/>
          <w:b/>
          <w:sz w:val="24"/>
        </w:rPr>
        <w:t>Update on the Rel-18 RAN2 TU allocation</w:t>
      </w:r>
    </w:p>
    <w:p w14:paraId="7402F18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2FF806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4D988" w14:textId="77777777" w:rsidR="00D93B97" w:rsidRDefault="00D93B97" w:rsidP="00D93B97">
      <w:pPr>
        <w:pStyle w:val="Heading3"/>
      </w:pPr>
      <w:bookmarkStart w:id="62" w:name="_Toc104749461"/>
      <w:bookmarkStart w:id="63" w:name="_Toc105285771"/>
      <w:r>
        <w:t>5.3</w:t>
      </w:r>
      <w:r>
        <w:tab/>
        <w:t>TSG RAN WG3</w:t>
      </w:r>
      <w:bookmarkEnd w:id="62"/>
      <w:bookmarkEnd w:id="63"/>
    </w:p>
    <w:p w14:paraId="0FEA2228" w14:textId="77777777" w:rsidR="00D93B97" w:rsidRDefault="00D93B97" w:rsidP="00D93B97">
      <w:pPr>
        <w:rPr>
          <w:rFonts w:ascii="Arial" w:hAnsi="Arial" w:cs="Arial"/>
          <w:b/>
          <w:sz w:val="24"/>
        </w:rPr>
      </w:pPr>
      <w:r>
        <w:rPr>
          <w:rFonts w:ascii="Arial" w:hAnsi="Arial" w:cs="Arial"/>
          <w:b/>
          <w:color w:val="0000FF"/>
          <w:sz w:val="24"/>
        </w:rPr>
        <w:t>RP-220008</w:t>
      </w:r>
      <w:r>
        <w:rPr>
          <w:rFonts w:ascii="Arial" w:hAnsi="Arial" w:cs="Arial"/>
          <w:b/>
          <w:color w:val="0000FF"/>
          <w:sz w:val="24"/>
        </w:rPr>
        <w:tab/>
      </w:r>
      <w:r>
        <w:rPr>
          <w:rFonts w:ascii="Arial" w:hAnsi="Arial" w:cs="Arial"/>
          <w:b/>
          <w:sz w:val="24"/>
        </w:rPr>
        <w:t>Status Report RAN WG3</w:t>
      </w:r>
    </w:p>
    <w:p w14:paraId="242D13A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7057AD34" w14:textId="77777777" w:rsidR="00D93B97" w:rsidRDefault="00D93B97" w:rsidP="00D93B97">
      <w:pPr>
        <w:rPr>
          <w:rFonts w:ascii="Arial" w:hAnsi="Arial" w:cs="Arial"/>
          <w:b/>
        </w:rPr>
      </w:pPr>
      <w:r>
        <w:rPr>
          <w:rFonts w:ascii="Arial" w:hAnsi="Arial" w:cs="Arial"/>
          <w:b/>
        </w:rPr>
        <w:t xml:space="preserve">Discussion: </w:t>
      </w:r>
    </w:p>
    <w:p w14:paraId="6E9CA54A" w14:textId="77777777" w:rsidR="00D93B97" w:rsidRDefault="00D93B97" w:rsidP="00D93B97">
      <w:r>
        <w:t>Huawei: RAN3 has regularly had overtime breaking RAN guidance. We propose to update the report with the overtime included for last quarter. The related paper in RP-220298, containing the full discussion, is part of [95e-02-MeetingPlanning]</w:t>
      </w:r>
    </w:p>
    <w:p w14:paraId="0A7DFC66" w14:textId="77777777" w:rsidR="00D93B97" w:rsidRDefault="00D93B97" w:rsidP="00D93B97">
      <w:r>
        <w:t>NEC: The WG status report does not list the 13 Cat.B and 6 Cat.C CRs in RP-220236, RP-220237 and RP-220294; see AI 9.9</w:t>
      </w:r>
    </w:p>
    <w:p w14:paraId="1E4899EB" w14:textId="77777777" w:rsidR="00D93B97" w:rsidRDefault="00D93B97" w:rsidP="00D93B97">
      <w:r>
        <w:t>RAN chair: WG chairs are reminded again the rules of GTW overtime (not more than 30 minutes over time), and are also requested to provide GTW actual usage statistics in their future status reports. With that understanding, I’d suggest that we do not have to revise the SR during this e-meeting.</w:t>
      </w:r>
    </w:p>
    <w:p w14:paraId="62457D1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C1E4B" w14:textId="77777777" w:rsidR="00D93B97" w:rsidRDefault="00D93B97" w:rsidP="00D93B97">
      <w:pPr>
        <w:rPr>
          <w:rFonts w:ascii="Arial" w:hAnsi="Arial" w:cs="Arial"/>
          <w:b/>
          <w:sz w:val="24"/>
        </w:rPr>
      </w:pPr>
      <w:r>
        <w:rPr>
          <w:rFonts w:ascii="Arial" w:hAnsi="Arial" w:cs="Arial"/>
          <w:b/>
          <w:color w:val="0000FF"/>
          <w:sz w:val="24"/>
        </w:rPr>
        <w:t>RP-220009</w:t>
      </w:r>
      <w:r>
        <w:rPr>
          <w:rFonts w:ascii="Arial" w:hAnsi="Arial" w:cs="Arial"/>
          <w:b/>
          <w:color w:val="0000FF"/>
          <w:sz w:val="24"/>
        </w:rPr>
        <w:tab/>
      </w:r>
      <w:r>
        <w:rPr>
          <w:rFonts w:ascii="Arial" w:hAnsi="Arial" w:cs="Arial"/>
          <w:b/>
          <w:sz w:val="24"/>
        </w:rPr>
        <w:t>List of CRs from RAN WG3</w:t>
      </w:r>
    </w:p>
    <w:p w14:paraId="7D82D54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F3DAB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2DD48" w14:textId="77777777" w:rsidR="00D93B97" w:rsidRDefault="00D93B97" w:rsidP="00D93B97">
      <w:pPr>
        <w:pStyle w:val="Heading3"/>
      </w:pPr>
      <w:bookmarkStart w:id="64" w:name="_Toc104749462"/>
      <w:bookmarkStart w:id="65" w:name="_Toc105285772"/>
      <w:r>
        <w:t>5.4</w:t>
      </w:r>
      <w:r>
        <w:tab/>
        <w:t>TSG RAN WG4</w:t>
      </w:r>
      <w:bookmarkEnd w:id="64"/>
      <w:bookmarkEnd w:id="65"/>
    </w:p>
    <w:p w14:paraId="694FE13B" w14:textId="77777777" w:rsidR="00D93B97" w:rsidRDefault="00D93B97" w:rsidP="00D93B97">
      <w:pPr>
        <w:rPr>
          <w:rFonts w:ascii="Arial" w:hAnsi="Arial" w:cs="Arial"/>
          <w:b/>
          <w:sz w:val="24"/>
        </w:rPr>
      </w:pPr>
      <w:r>
        <w:rPr>
          <w:rFonts w:ascii="Arial" w:hAnsi="Arial" w:cs="Arial"/>
          <w:b/>
          <w:color w:val="0000FF"/>
          <w:sz w:val="24"/>
        </w:rPr>
        <w:t>RP-220010</w:t>
      </w:r>
      <w:r>
        <w:rPr>
          <w:rFonts w:ascii="Arial" w:hAnsi="Arial" w:cs="Arial"/>
          <w:b/>
          <w:color w:val="0000FF"/>
          <w:sz w:val="24"/>
        </w:rPr>
        <w:tab/>
      </w:r>
      <w:r>
        <w:rPr>
          <w:rFonts w:ascii="Arial" w:hAnsi="Arial" w:cs="Arial"/>
          <w:b/>
          <w:sz w:val="24"/>
        </w:rPr>
        <w:t>Status Report RAN WG4</w:t>
      </w:r>
    </w:p>
    <w:p w14:paraId="3880789D"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39FF341" w14:textId="77777777" w:rsidR="00D93B97" w:rsidRDefault="00D93B97" w:rsidP="00D93B97">
      <w:pPr>
        <w:rPr>
          <w:rFonts w:ascii="Arial" w:hAnsi="Arial" w:cs="Arial"/>
          <w:b/>
        </w:rPr>
      </w:pPr>
      <w:r>
        <w:rPr>
          <w:rFonts w:ascii="Arial" w:hAnsi="Arial" w:cs="Arial"/>
          <w:b/>
        </w:rPr>
        <w:t xml:space="preserve">Discussion: </w:t>
      </w:r>
    </w:p>
    <w:p w14:paraId="1A43E4C0" w14:textId="77777777" w:rsidR="00D93B97" w:rsidRDefault="00D93B97" w:rsidP="00D93B97">
      <w:r>
        <w:t>ZTE: summary does not accurately reflect the real situation:</w:t>
      </w:r>
    </w:p>
    <w:p w14:paraId="39AB4EF3" w14:textId="77777777" w:rsidR="00D93B97" w:rsidRDefault="00D93B97" w:rsidP="00D93B97">
      <w:r>
        <w:t xml:space="preserve">- </w:t>
      </w:r>
      <w:r>
        <w:tab/>
        <w:t>page 3: "RAN4 core parts of most Rel-17 WIs/SIs were finalized except for basket work items"</w:t>
      </w:r>
    </w:p>
    <w:p w14:paraId="7C0098C4" w14:textId="77777777" w:rsidR="00D93B97" w:rsidRDefault="00D93B97" w:rsidP="00D93B97">
      <w:r>
        <w:t>--&gt; This statement may imply that Rel-17 WIs/SIs were finalized only except basket work items, however, there are a batch of other non-baseket WI/SIs requiring one quarter extension for the core parts. We think it is not negligible for these WIs/SIs requiring extension in the executive summary.</w:t>
      </w:r>
    </w:p>
    <w:p w14:paraId="3DF184E6" w14:textId="77777777" w:rsidR="00D93B97" w:rsidRDefault="00D93B97" w:rsidP="00D93B97">
      <w:r>
        <w:t xml:space="preserve">- page 2: "18/27 GTW calls in each session, a total of 54/81 hours of call...": </w:t>
      </w:r>
    </w:p>
    <w:p w14:paraId="75844265" w14:textId="77777777" w:rsidR="00D93B97" w:rsidRDefault="00D93B97" w:rsidP="00D93B97">
      <w:r>
        <w:t>--&gt; 54/81 hours of call are not the actual hours spent for GTW sessions.</w:t>
      </w:r>
    </w:p>
    <w:p w14:paraId="6DF40A89" w14:textId="77777777" w:rsidR="00D93B97" w:rsidRDefault="00D93B97" w:rsidP="00D93B97">
      <w:r>
        <w:lastRenderedPageBreak/>
        <w:t>RAN4 chair (Huawei):  RAN4 core parts of most Rel-17 …. more than 70% items were completed. The numbers of hours are based on the approved meeting arrangement, which shows the GTW schedule</w:t>
      </w:r>
    </w:p>
    <w:p w14:paraId="46450EB3" w14:textId="77777777" w:rsidR="00D93B97" w:rsidRDefault="00D93B97" w:rsidP="00D93B97">
      <w:r>
        <w:t>ZTE: ".. most ... except basket work items" may lead to an interpretation that except basket work items, all the rests are finalized, and furthermore, there are unnegilible number of WIs/SIs requiring one-quarter extension, and better to reflect it in the executive summary ("and a few WIs/SI requiring one quarter extension.").</w:t>
      </w:r>
    </w:p>
    <w:p w14:paraId="6251B647" w14:textId="77777777" w:rsidR="00D93B97" w:rsidRDefault="00D93B97" w:rsidP="00D93B97">
      <w:r>
        <w:t>For GTW hours, we fully understood the current situation when exessive GTW overtime was sometimes required and this may also be there in other WGs. We put a flag here and draw your attention in order to respect the actual efforts invested by both RAN4 leadership and delegates in some way, and seek for further guidance on this regard from RAN plenary. Possibly this flag can be combined and addressed in  [95e-02-MeetingPlanning]</w:t>
      </w:r>
    </w:p>
    <w:p w14:paraId="73CAA60B" w14:textId="77777777" w:rsidR="00D93B97" w:rsidRDefault="00D93B97" w:rsidP="00D93B97">
      <w:r>
        <w:t>Huawei: Regarding GTW hours, the RAN4 report is just provide the information of GTW schedule based on the approved RAN4 meeting arrangement. If you had concern on the number of hours, I am fine to remove 54/81 hours from the RAN4 report.</w:t>
      </w:r>
    </w:p>
    <w:p w14:paraId="4050F58C" w14:textId="77777777" w:rsidR="00D93B97" w:rsidRDefault="00D93B97" w:rsidP="00D93B97">
      <w:r>
        <w:t>RAN chair: WG chairs are reminded again the rules of GTW overtime (not more than 30 minutes over time), and are also requested to provide GTW actual usage statistics in their future status reports; reading the wording about the sentence, I understand that it may have some room for more clarity. But with that understanding, I’d suggest that we do not have to revise the SR during this e-meeting</w:t>
      </w:r>
    </w:p>
    <w:p w14:paraId="7CE8D7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141D3" w14:textId="77777777" w:rsidR="00D93B97" w:rsidRDefault="00D93B97" w:rsidP="00D93B97">
      <w:pPr>
        <w:rPr>
          <w:rFonts w:ascii="Arial" w:hAnsi="Arial" w:cs="Arial"/>
          <w:b/>
          <w:sz w:val="24"/>
        </w:rPr>
      </w:pPr>
      <w:r>
        <w:rPr>
          <w:rFonts w:ascii="Arial" w:hAnsi="Arial" w:cs="Arial"/>
          <w:b/>
          <w:color w:val="0000FF"/>
          <w:sz w:val="24"/>
        </w:rPr>
        <w:t>RP-220011</w:t>
      </w:r>
      <w:r>
        <w:rPr>
          <w:rFonts w:ascii="Arial" w:hAnsi="Arial" w:cs="Arial"/>
          <w:b/>
          <w:color w:val="0000FF"/>
          <w:sz w:val="24"/>
        </w:rPr>
        <w:tab/>
      </w:r>
      <w:r>
        <w:rPr>
          <w:rFonts w:ascii="Arial" w:hAnsi="Arial" w:cs="Arial"/>
          <w:b/>
          <w:sz w:val="24"/>
        </w:rPr>
        <w:t>List of CRs from RAN WG4</w:t>
      </w:r>
    </w:p>
    <w:p w14:paraId="2A36E62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727A6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F07E7" w14:textId="77777777" w:rsidR="00D93B97" w:rsidRDefault="00D93B97" w:rsidP="00D93B97">
      <w:pPr>
        <w:rPr>
          <w:rFonts w:ascii="Arial" w:hAnsi="Arial" w:cs="Arial"/>
          <w:b/>
          <w:sz w:val="24"/>
        </w:rPr>
      </w:pPr>
      <w:r>
        <w:rPr>
          <w:rFonts w:ascii="Arial" w:hAnsi="Arial" w:cs="Arial"/>
          <w:b/>
          <w:color w:val="0000FF"/>
          <w:sz w:val="24"/>
        </w:rPr>
        <w:t>RP-220906</w:t>
      </w:r>
      <w:r>
        <w:rPr>
          <w:rFonts w:ascii="Arial" w:hAnsi="Arial" w:cs="Arial"/>
          <w:b/>
          <w:color w:val="0000FF"/>
          <w:sz w:val="24"/>
        </w:rPr>
        <w:tab/>
      </w:r>
      <w:r>
        <w:rPr>
          <w:rFonts w:ascii="Arial" w:hAnsi="Arial" w:cs="Arial"/>
          <w:b/>
          <w:sz w:val="24"/>
        </w:rPr>
        <w:t>Moderator's summary for discussion [95e-46-25-34-SpecSeries]</w:t>
      </w:r>
    </w:p>
    <w:p w14:paraId="2C7F16EA"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29EDB5D" w14:textId="77777777" w:rsidR="00D93B97" w:rsidRDefault="00D93B97" w:rsidP="00D93B97">
      <w:pPr>
        <w:rPr>
          <w:rFonts w:ascii="Arial" w:hAnsi="Arial" w:cs="Arial"/>
          <w:b/>
        </w:rPr>
      </w:pPr>
      <w:r>
        <w:rPr>
          <w:rFonts w:ascii="Arial" w:hAnsi="Arial" w:cs="Arial"/>
          <w:b/>
        </w:rPr>
        <w:t xml:space="preserve">Abstract: </w:t>
      </w:r>
    </w:p>
    <w:p w14:paraId="435235C8" w14:textId="77777777" w:rsidR="00D93B97" w:rsidRDefault="00D93B97" w:rsidP="00D93B97">
      <w:r>
        <w:t>handled Tdocs: RP-220010, 0311, 0312, 0240</w:t>
      </w:r>
    </w:p>
    <w:p w14:paraId="43E61FEF" w14:textId="77777777" w:rsidR="00D93B97" w:rsidRDefault="00D93B97" w:rsidP="00D93B97">
      <w:pPr>
        <w:rPr>
          <w:rFonts w:ascii="Arial" w:hAnsi="Arial" w:cs="Arial"/>
          <w:b/>
        </w:rPr>
      </w:pPr>
      <w:r>
        <w:rPr>
          <w:rFonts w:ascii="Arial" w:hAnsi="Arial" w:cs="Arial"/>
          <w:b/>
        </w:rPr>
        <w:t xml:space="preserve">Discussion: </w:t>
      </w:r>
    </w:p>
    <w:p w14:paraId="6E63EB57" w14:textId="77777777" w:rsidR="00D93B97" w:rsidRDefault="00D93B97" w:rsidP="00D93B97">
      <w:r>
        <w:t>conclusion:</w:t>
      </w:r>
    </w:p>
    <w:p w14:paraId="0A484871" w14:textId="77777777" w:rsidR="00D93B97" w:rsidRDefault="00D93B97" w:rsidP="00D93B97">
      <w:r>
        <w:t>- non-inclusive language CRs RP-220311 (25.306), RP-220312 (25.331), RP-220240 (RAN3 CRpack: 25.402, 25.467, 25.484) to REL-17 specs were not pursued (as these specs are intended to not be upgraded to REL-17)</w:t>
      </w:r>
    </w:p>
    <w:p w14:paraId="120FD6D1" w14:textId="77777777" w:rsidR="00D93B97" w:rsidRDefault="00D93B97" w:rsidP="00D93B97">
      <w:r>
        <w:t>- LSout RP-221015 to: SA, CT is approved (final version of RP-220917) suggesting</w:t>
      </w:r>
    </w:p>
    <w:p w14:paraId="04B0D982" w14:textId="77777777" w:rsidR="00D93B97" w:rsidRDefault="00D93B97" w:rsidP="00D93B97">
      <w:r>
        <w:t xml:space="preserve">   - to not upgrade 25-series REL-16 specs to REL-17</w:t>
      </w:r>
    </w:p>
    <w:p w14:paraId="0F9511F1" w14:textId="77777777" w:rsidR="00D93B97" w:rsidRDefault="00D93B97" w:rsidP="00D93B97">
      <w:r>
        <w:t xml:space="preserve">   - to not ugrade 34-series REL-16 specs TS 34.124, TS 34.926, TS 34.109 to REL-17</w:t>
      </w:r>
    </w:p>
    <w:p w14:paraId="64DE097D" w14:textId="77777777" w:rsidR="00D93B97" w:rsidRDefault="00D93B97" w:rsidP="00D93B97">
      <w:r>
        <w:t xml:space="preserve">   - to ask SA to decide about references to the not upgraded specs in other REL-17 specs should be corrected</w:t>
      </w:r>
    </w:p>
    <w:p w14:paraId="351EF0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A74A3" w14:textId="77777777" w:rsidR="00D93B97" w:rsidRDefault="00D93B97" w:rsidP="00D93B97">
      <w:pPr>
        <w:rPr>
          <w:rFonts w:ascii="Arial" w:hAnsi="Arial" w:cs="Arial"/>
          <w:b/>
          <w:sz w:val="24"/>
        </w:rPr>
      </w:pPr>
      <w:r>
        <w:rPr>
          <w:rFonts w:ascii="Arial" w:hAnsi="Arial" w:cs="Arial"/>
          <w:b/>
          <w:color w:val="0000FF"/>
          <w:sz w:val="24"/>
        </w:rPr>
        <w:t>RP-220917</w:t>
      </w:r>
      <w:r>
        <w:rPr>
          <w:rFonts w:ascii="Arial" w:hAnsi="Arial" w:cs="Arial"/>
          <w:b/>
          <w:color w:val="0000FF"/>
          <w:sz w:val="24"/>
        </w:rPr>
        <w:tab/>
      </w:r>
      <w:r>
        <w:rPr>
          <w:rFonts w:ascii="Arial" w:hAnsi="Arial" w:cs="Arial"/>
          <w:b/>
          <w:sz w:val="24"/>
        </w:rPr>
        <w:t>Draft LS on 25-series and 34-series Specifications Upgrading (to: SA; cc: -; contact: ZTE)</w:t>
      </w:r>
    </w:p>
    <w:p w14:paraId="695998C2"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RAN3 Chair (ZTE)</w:t>
      </w:r>
    </w:p>
    <w:p w14:paraId="2D463AF2" w14:textId="77777777" w:rsidR="00D93B97" w:rsidRDefault="00D93B97" w:rsidP="00D93B97">
      <w:pPr>
        <w:rPr>
          <w:rFonts w:ascii="Arial" w:hAnsi="Arial" w:cs="Arial"/>
          <w:b/>
        </w:rPr>
      </w:pPr>
      <w:r>
        <w:rPr>
          <w:rFonts w:ascii="Arial" w:hAnsi="Arial" w:cs="Arial"/>
          <w:b/>
        </w:rPr>
        <w:t xml:space="preserve">Abstract: </w:t>
      </w:r>
    </w:p>
    <w:p w14:paraId="7A50220A" w14:textId="77777777" w:rsidR="00D93B97" w:rsidRDefault="00D93B97" w:rsidP="00D93B97">
      <w:r>
        <w:t>result for discussion [95e-46-25-34-SpecSeries]</w:t>
      </w:r>
    </w:p>
    <w:p w14:paraId="6F36C873" w14:textId="77777777" w:rsidR="00D93B97" w:rsidRDefault="00D93B97" w:rsidP="00D93B97">
      <w:pPr>
        <w:rPr>
          <w:rFonts w:ascii="Arial" w:hAnsi="Arial" w:cs="Arial"/>
          <w:b/>
        </w:rPr>
      </w:pPr>
      <w:r>
        <w:rPr>
          <w:rFonts w:ascii="Arial" w:hAnsi="Arial" w:cs="Arial"/>
          <w:b/>
        </w:rPr>
        <w:lastRenderedPageBreak/>
        <w:t xml:space="preserve">Discussion: </w:t>
      </w:r>
    </w:p>
    <w:p w14:paraId="23B4D67F" w14:textId="77777777" w:rsidR="00D93B97" w:rsidRDefault="00D93B97" w:rsidP="00D93B97">
      <w:r>
        <w:t>result of [95e-46-25-34-SpecSeries]</w:t>
      </w:r>
    </w:p>
    <w:p w14:paraId="6B957D35" w14:textId="77777777" w:rsidR="00D93B97" w:rsidRDefault="00D93B97" w:rsidP="00D93B97">
      <w:r>
        <w:t>conclusion: CT will be added</w:t>
      </w:r>
    </w:p>
    <w:p w14:paraId="60F147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RP-221015</w:t>
      </w:r>
      <w:r>
        <w:rPr>
          <w:color w:val="993300"/>
          <w:u w:val="single"/>
        </w:rPr>
        <w:t>.</w:t>
      </w:r>
    </w:p>
    <w:p w14:paraId="2350CD0C" w14:textId="77777777" w:rsidR="00D93B97" w:rsidRDefault="00D93B97" w:rsidP="00D93B97">
      <w:pPr>
        <w:rPr>
          <w:rFonts w:ascii="Arial" w:hAnsi="Arial" w:cs="Arial"/>
          <w:b/>
          <w:sz w:val="24"/>
        </w:rPr>
      </w:pPr>
      <w:r>
        <w:rPr>
          <w:rFonts w:ascii="Arial" w:hAnsi="Arial" w:cs="Arial"/>
          <w:b/>
          <w:color w:val="0000FF"/>
          <w:sz w:val="24"/>
        </w:rPr>
        <w:t>RP-221015</w:t>
      </w:r>
      <w:r>
        <w:rPr>
          <w:rFonts w:ascii="Arial" w:hAnsi="Arial" w:cs="Arial"/>
          <w:b/>
          <w:color w:val="0000FF"/>
          <w:sz w:val="24"/>
        </w:rPr>
        <w:tab/>
      </w:r>
      <w:r>
        <w:rPr>
          <w:rFonts w:ascii="Arial" w:hAnsi="Arial" w:cs="Arial"/>
          <w:b/>
          <w:sz w:val="24"/>
        </w:rPr>
        <w:t>LS on 25-series and 34-series Specifications Upgrading (to: SA, CT; cc: -; contact: ZTE)</w:t>
      </w:r>
    </w:p>
    <w:p w14:paraId="6DD70D23"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CT</w:t>
      </w:r>
      <w:r>
        <w:rPr>
          <w:i/>
        </w:rPr>
        <w:br/>
      </w:r>
      <w:r>
        <w:rPr>
          <w:i/>
        </w:rPr>
        <w:tab/>
      </w:r>
      <w:r>
        <w:rPr>
          <w:i/>
        </w:rPr>
        <w:tab/>
      </w:r>
      <w:r>
        <w:rPr>
          <w:i/>
        </w:rPr>
        <w:tab/>
      </w:r>
      <w:r>
        <w:rPr>
          <w:i/>
        </w:rPr>
        <w:tab/>
      </w:r>
      <w:r>
        <w:rPr>
          <w:i/>
        </w:rPr>
        <w:tab/>
        <w:t>Source: RAN</w:t>
      </w:r>
    </w:p>
    <w:p w14:paraId="6E1FF85D" w14:textId="77777777" w:rsidR="00D93B97" w:rsidRDefault="00D93B97" w:rsidP="00D93B97">
      <w:pPr>
        <w:rPr>
          <w:color w:val="808080"/>
        </w:rPr>
      </w:pPr>
      <w:r>
        <w:rPr>
          <w:color w:val="808080"/>
        </w:rPr>
        <w:t>(Replaces RP-220917)</w:t>
      </w:r>
    </w:p>
    <w:p w14:paraId="5B880357" w14:textId="77777777" w:rsidR="00D93B97" w:rsidRDefault="00D93B97" w:rsidP="00D93B97">
      <w:pPr>
        <w:rPr>
          <w:rFonts w:ascii="Arial" w:hAnsi="Arial" w:cs="Arial"/>
          <w:b/>
        </w:rPr>
      </w:pPr>
      <w:r>
        <w:rPr>
          <w:rFonts w:ascii="Arial" w:hAnsi="Arial" w:cs="Arial"/>
          <w:b/>
        </w:rPr>
        <w:t xml:space="preserve">Discussion: </w:t>
      </w:r>
    </w:p>
    <w:p w14:paraId="0BF50EAE" w14:textId="77777777" w:rsidR="00D93B97" w:rsidRDefault="00D93B97" w:rsidP="00D93B97">
      <w:r>
        <w:t>result of [95e-46-25-34-SpecSeries]</w:t>
      </w:r>
    </w:p>
    <w:p w14:paraId="5340D62B" w14:textId="77777777" w:rsidR="00D93B97" w:rsidRDefault="00D93B97" w:rsidP="00D93B97">
      <w:r>
        <w:t>the plan is that SA #95e will treat this LSout RP-221015 on its last day (24.03.22), decide about how to correct the references for specs that RAN does not plan to upgrade (25-series, 34.1xx) and sends an LS to all 3GPP WGs about how the CRs have to be done for TSG #96.</w:t>
      </w:r>
    </w:p>
    <w:p w14:paraId="796508DC" w14:textId="77777777" w:rsidR="00D93B97" w:rsidRDefault="00D93B97" w:rsidP="00D93B97">
      <w:r>
        <w:t>(Note: If SA #95e can not decide how to handle the links which will be breaking by not upgrading, then the probable consequence will be that the 25/34 series specs will be upgraded to REL-17 because having broken links in ASN.1 frozen specifications at TSG #96 would not be a good solution; in such a case also CRs in RP-220311, RP-220312 and CRpack RP-220240 could be resubmitted to RAN #96).</w:t>
      </w:r>
    </w:p>
    <w:p w14:paraId="3411C6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BC98C" w14:textId="77777777" w:rsidR="00D93B97" w:rsidRDefault="00D93B97" w:rsidP="00D93B97">
      <w:pPr>
        <w:pStyle w:val="Heading3"/>
      </w:pPr>
      <w:bookmarkStart w:id="66" w:name="_Toc104749463"/>
      <w:bookmarkStart w:id="67" w:name="_Toc105285773"/>
      <w:r>
        <w:t>5.5</w:t>
      </w:r>
      <w:r>
        <w:tab/>
        <w:t>TSG RAN WG5</w:t>
      </w:r>
      <w:bookmarkEnd w:id="66"/>
      <w:bookmarkEnd w:id="67"/>
    </w:p>
    <w:p w14:paraId="5E6FD906" w14:textId="77777777" w:rsidR="00D93B97" w:rsidRDefault="00D93B97" w:rsidP="00D93B97">
      <w:pPr>
        <w:rPr>
          <w:rFonts w:ascii="Arial" w:hAnsi="Arial" w:cs="Arial"/>
          <w:b/>
          <w:sz w:val="24"/>
        </w:rPr>
      </w:pPr>
      <w:r>
        <w:rPr>
          <w:rFonts w:ascii="Arial" w:hAnsi="Arial" w:cs="Arial"/>
          <w:b/>
          <w:color w:val="0000FF"/>
          <w:sz w:val="24"/>
        </w:rPr>
        <w:t>RP-220012</w:t>
      </w:r>
      <w:r>
        <w:rPr>
          <w:rFonts w:ascii="Arial" w:hAnsi="Arial" w:cs="Arial"/>
          <w:b/>
          <w:color w:val="0000FF"/>
          <w:sz w:val="24"/>
        </w:rPr>
        <w:tab/>
      </w:r>
      <w:r>
        <w:rPr>
          <w:rFonts w:ascii="Arial" w:hAnsi="Arial" w:cs="Arial"/>
          <w:b/>
          <w:sz w:val="24"/>
        </w:rPr>
        <w:t>Status Report RAN WG5</w:t>
      </w:r>
    </w:p>
    <w:p w14:paraId="03E59AD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1A72E8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A8245" w14:textId="77777777" w:rsidR="00D93B97" w:rsidRDefault="00D93B97" w:rsidP="00D93B97">
      <w:pPr>
        <w:rPr>
          <w:rFonts w:ascii="Arial" w:hAnsi="Arial" w:cs="Arial"/>
          <w:b/>
          <w:sz w:val="24"/>
        </w:rPr>
      </w:pPr>
      <w:r>
        <w:rPr>
          <w:rFonts w:ascii="Arial" w:hAnsi="Arial" w:cs="Arial"/>
          <w:b/>
          <w:color w:val="0000FF"/>
          <w:sz w:val="24"/>
        </w:rPr>
        <w:t>RP-220013</w:t>
      </w:r>
      <w:r>
        <w:rPr>
          <w:rFonts w:ascii="Arial" w:hAnsi="Arial" w:cs="Arial"/>
          <w:b/>
          <w:color w:val="0000FF"/>
          <w:sz w:val="24"/>
        </w:rPr>
        <w:tab/>
      </w:r>
      <w:r>
        <w:rPr>
          <w:rFonts w:ascii="Arial" w:hAnsi="Arial" w:cs="Arial"/>
          <w:b/>
          <w:sz w:val="24"/>
        </w:rPr>
        <w:t>List of CRs from RAN WG5</w:t>
      </w:r>
    </w:p>
    <w:p w14:paraId="56747C8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DD999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4F956" w14:textId="77777777" w:rsidR="00D93B97" w:rsidRDefault="00D93B97" w:rsidP="00D93B97">
      <w:pPr>
        <w:rPr>
          <w:rFonts w:ascii="Arial" w:hAnsi="Arial" w:cs="Arial"/>
          <w:b/>
          <w:sz w:val="24"/>
        </w:rPr>
      </w:pPr>
      <w:r>
        <w:rPr>
          <w:rFonts w:ascii="Arial" w:hAnsi="Arial" w:cs="Arial"/>
          <w:b/>
          <w:color w:val="0000FF"/>
          <w:sz w:val="24"/>
        </w:rPr>
        <w:t>RP-220014</w:t>
      </w:r>
      <w:r>
        <w:rPr>
          <w:rFonts w:ascii="Arial" w:hAnsi="Arial" w:cs="Arial"/>
          <w:b/>
          <w:color w:val="0000FF"/>
          <w:sz w:val="24"/>
        </w:rPr>
        <w:tab/>
      </w:r>
      <w:r>
        <w:rPr>
          <w:rFonts w:ascii="Arial" w:hAnsi="Arial" w:cs="Arial"/>
          <w:b/>
          <w:sz w:val="24"/>
        </w:rPr>
        <w:t>Status Report MCC TF160 (for approval)</w:t>
      </w:r>
    </w:p>
    <w:p w14:paraId="7E3E31C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308A1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4B8F2" w14:textId="77777777" w:rsidR="00D93B97" w:rsidRDefault="00D93B97" w:rsidP="00D93B97">
      <w:pPr>
        <w:pStyle w:val="Heading2"/>
      </w:pPr>
      <w:bookmarkStart w:id="68" w:name="_Toc104749464"/>
      <w:bookmarkStart w:id="69" w:name="_Toc105285774"/>
      <w:r>
        <w:t>6</w:t>
      </w:r>
      <w:r>
        <w:tab/>
        <w:t>Other coordination matters</w:t>
      </w:r>
      <w:bookmarkEnd w:id="68"/>
      <w:bookmarkEnd w:id="69"/>
    </w:p>
    <w:p w14:paraId="1AA81CF1" w14:textId="77777777" w:rsidR="00D93B97" w:rsidRDefault="00D93B97" w:rsidP="00D93B97">
      <w:pPr>
        <w:pStyle w:val="Heading3"/>
      </w:pPr>
      <w:bookmarkStart w:id="70" w:name="_Toc104749465"/>
      <w:bookmarkStart w:id="71" w:name="_Toc105285775"/>
      <w:r>
        <w:t>6.1</w:t>
      </w:r>
      <w:r>
        <w:tab/>
        <w:t>TSG SA/CT</w:t>
      </w:r>
      <w:bookmarkEnd w:id="70"/>
      <w:bookmarkEnd w:id="71"/>
    </w:p>
    <w:p w14:paraId="3E6B1B4C" w14:textId="77777777" w:rsidR="00D93B97" w:rsidRDefault="00D93B97" w:rsidP="00D93B97">
      <w:pPr>
        <w:rPr>
          <w:rFonts w:ascii="Arial" w:hAnsi="Arial" w:cs="Arial"/>
          <w:b/>
          <w:sz w:val="24"/>
        </w:rPr>
      </w:pPr>
      <w:r>
        <w:rPr>
          <w:rFonts w:ascii="Arial" w:hAnsi="Arial" w:cs="Arial"/>
          <w:b/>
          <w:color w:val="0000FF"/>
          <w:sz w:val="24"/>
        </w:rPr>
        <w:t>RP-220015</w:t>
      </w:r>
      <w:r>
        <w:rPr>
          <w:rFonts w:ascii="Arial" w:hAnsi="Arial" w:cs="Arial"/>
          <w:b/>
          <w:color w:val="0000FF"/>
          <w:sz w:val="24"/>
        </w:rPr>
        <w:tab/>
      </w:r>
      <w:r>
        <w:rPr>
          <w:rFonts w:ascii="Arial" w:hAnsi="Arial" w:cs="Arial"/>
          <w:b/>
          <w:sz w:val="24"/>
        </w:rPr>
        <w:t>TSG SA Report to TSG RAN</w:t>
      </w:r>
    </w:p>
    <w:p w14:paraId="2E0312F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46FB7E3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2536A8" w14:textId="77777777" w:rsidR="00D93B97" w:rsidRDefault="00D93B97" w:rsidP="00D93B97">
      <w:pPr>
        <w:rPr>
          <w:rFonts w:ascii="Arial" w:hAnsi="Arial" w:cs="Arial"/>
          <w:b/>
          <w:sz w:val="24"/>
        </w:rPr>
      </w:pPr>
      <w:r>
        <w:rPr>
          <w:rFonts w:ascii="Arial" w:hAnsi="Arial" w:cs="Arial"/>
          <w:b/>
          <w:color w:val="0000FF"/>
          <w:sz w:val="24"/>
        </w:rPr>
        <w:t>RP-220128</w:t>
      </w:r>
      <w:r>
        <w:rPr>
          <w:rFonts w:ascii="Arial" w:hAnsi="Arial" w:cs="Arial"/>
          <w:b/>
          <w:color w:val="0000FF"/>
          <w:sz w:val="24"/>
        </w:rPr>
        <w:tab/>
      </w:r>
      <w:r>
        <w:rPr>
          <w:rFonts w:ascii="Arial" w:hAnsi="Arial" w:cs="Arial"/>
          <w:b/>
          <w:sz w:val="24"/>
        </w:rPr>
        <w:t>Template for Feature Summary for inclusion in TR 21.917 (Rel-17 Description)</w:t>
      </w:r>
    </w:p>
    <w:p w14:paraId="63AE937C" w14:textId="77777777" w:rsidR="00D93B97" w:rsidRDefault="00D93B97" w:rsidP="00D93B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3B5CEE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DAC54" w14:textId="77777777" w:rsidR="00D93B97" w:rsidRDefault="00D93B97" w:rsidP="00D93B97">
      <w:pPr>
        <w:rPr>
          <w:rFonts w:ascii="Arial" w:hAnsi="Arial" w:cs="Arial"/>
          <w:b/>
          <w:sz w:val="24"/>
        </w:rPr>
      </w:pPr>
      <w:r>
        <w:rPr>
          <w:rFonts w:ascii="Arial" w:hAnsi="Arial" w:cs="Arial"/>
          <w:b/>
          <w:color w:val="0000FF"/>
          <w:sz w:val="24"/>
        </w:rPr>
        <w:t>RP-220129</w:t>
      </w:r>
      <w:r>
        <w:rPr>
          <w:rFonts w:ascii="Arial" w:hAnsi="Arial" w:cs="Arial"/>
          <w:b/>
          <w:color w:val="0000FF"/>
          <w:sz w:val="24"/>
        </w:rPr>
        <w:tab/>
      </w:r>
      <w:r>
        <w:rPr>
          <w:rFonts w:ascii="Arial" w:hAnsi="Arial" w:cs="Arial"/>
          <w:b/>
          <w:sz w:val="24"/>
        </w:rPr>
        <w:t>TR 21.917 v.0.3.0 on Rel-17 description</w:t>
      </w:r>
    </w:p>
    <w:p w14:paraId="1408FCEB" w14:textId="77777777" w:rsidR="00D93B97" w:rsidRDefault="00D93B97" w:rsidP="00D93B97">
      <w:pPr>
        <w:rPr>
          <w:i/>
        </w:rPr>
      </w:pPr>
      <w:r>
        <w:rPr>
          <w:i/>
        </w:rPr>
        <w:tab/>
      </w:r>
      <w:r>
        <w:rPr>
          <w:i/>
        </w:rPr>
        <w:tab/>
      </w:r>
      <w:r>
        <w:rPr>
          <w:i/>
        </w:rPr>
        <w:tab/>
      </w:r>
      <w:r>
        <w:rPr>
          <w:i/>
        </w:rPr>
        <w:tab/>
      </w:r>
      <w:r>
        <w:rPr>
          <w:i/>
        </w:rPr>
        <w:tab/>
        <w:t>Type: other</w:t>
      </w:r>
      <w:r>
        <w:rPr>
          <w:i/>
        </w:rPr>
        <w:tab/>
      </w:r>
      <w:r>
        <w:rPr>
          <w:i/>
        </w:rPr>
        <w:tab/>
        <w:t>For: Presentation</w:t>
      </w:r>
      <w:r>
        <w:rPr>
          <w:i/>
        </w:rPr>
        <w:br/>
      </w:r>
      <w:r>
        <w:rPr>
          <w:i/>
        </w:rPr>
        <w:tab/>
      </w:r>
      <w:r>
        <w:rPr>
          <w:i/>
        </w:rPr>
        <w:tab/>
      </w:r>
      <w:r>
        <w:rPr>
          <w:i/>
        </w:rPr>
        <w:tab/>
      </w:r>
      <w:r>
        <w:rPr>
          <w:i/>
        </w:rPr>
        <w:tab/>
      </w:r>
      <w:r>
        <w:rPr>
          <w:i/>
        </w:rPr>
        <w:tab/>
        <w:t>Source: ETSI MCC</w:t>
      </w:r>
    </w:p>
    <w:p w14:paraId="37DB74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3B928" w14:textId="77777777" w:rsidR="00D93B97" w:rsidRDefault="00D93B97" w:rsidP="00D93B97">
      <w:pPr>
        <w:rPr>
          <w:rFonts w:ascii="Arial" w:hAnsi="Arial" w:cs="Arial"/>
          <w:b/>
          <w:sz w:val="24"/>
        </w:rPr>
      </w:pPr>
      <w:r>
        <w:rPr>
          <w:rFonts w:ascii="Arial" w:hAnsi="Arial" w:cs="Arial"/>
          <w:b/>
          <w:color w:val="0000FF"/>
          <w:sz w:val="24"/>
        </w:rPr>
        <w:t>RP-220294</w:t>
      </w:r>
      <w:r>
        <w:rPr>
          <w:rFonts w:ascii="Arial" w:hAnsi="Arial" w:cs="Arial"/>
          <w:b/>
          <w:color w:val="0000FF"/>
          <w:sz w:val="24"/>
        </w:rPr>
        <w:tab/>
      </w:r>
      <w:r>
        <w:rPr>
          <w:rFonts w:ascii="Arial" w:hAnsi="Arial" w:cs="Arial"/>
          <w:b/>
          <w:sz w:val="24"/>
        </w:rPr>
        <w:t>RAN3 CRs for System enhancement for Redundant PDU Session</w:t>
      </w:r>
    </w:p>
    <w:p w14:paraId="1EE32E3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6FCE9E" w14:textId="77777777" w:rsidR="00D93B97" w:rsidRDefault="00D93B97" w:rsidP="00D93B97">
      <w:pPr>
        <w:rPr>
          <w:rFonts w:ascii="Arial" w:hAnsi="Arial" w:cs="Arial"/>
          <w:b/>
        </w:rPr>
      </w:pPr>
      <w:r>
        <w:rPr>
          <w:rFonts w:ascii="Arial" w:hAnsi="Arial" w:cs="Arial"/>
          <w:b/>
        </w:rPr>
        <w:t xml:space="preserve">Abstract: </w:t>
      </w:r>
    </w:p>
    <w:p w14:paraId="38563B72" w14:textId="77777777" w:rsidR="00D93B97" w:rsidRDefault="00D93B97" w:rsidP="00D93B97">
      <w:r>
        <w:t>System enhancement for Redundant PDU Session (TEI17_SE_RPS) is a REL-17 WI in SA/CT</w:t>
      </w:r>
    </w:p>
    <w:p w14:paraId="5F335928" w14:textId="77777777" w:rsidR="00D93B97" w:rsidRDefault="00D93B97" w:rsidP="00D93B97">
      <w:pPr>
        <w:rPr>
          <w:rFonts w:ascii="Arial" w:hAnsi="Arial" w:cs="Arial"/>
          <w:b/>
        </w:rPr>
      </w:pPr>
      <w:r>
        <w:rPr>
          <w:rFonts w:ascii="Arial" w:hAnsi="Arial" w:cs="Arial"/>
          <w:b/>
        </w:rPr>
        <w:t xml:space="preserve">Discussion: </w:t>
      </w:r>
    </w:p>
    <w:p w14:paraId="4FF03E14" w14:textId="77777777" w:rsidR="00D93B97" w:rsidRDefault="00D93B97" w:rsidP="00D93B97">
      <w:r>
        <w:t>MCC: CR R3-221617 is a REL-17 CR to TS 38.463; but REL-17 WI LTE_NR_arch_evo_enh-Core will replace TS 38.46x REL-17 by new TS 37.48x REL-17; therefore TS 37.483 v1.0.0 were revised in TS 37.483 v1.1.0 to include the CR above (together with other new REL-16/REL-17 CRs to TS 38.463 of RAN #95e)</w:t>
      </w:r>
    </w:p>
    <w:p w14:paraId="4E8A6A58" w14:textId="77777777" w:rsidR="00D93B97" w:rsidRDefault="00D93B97" w:rsidP="00D93B97">
      <w:r>
        <w:t>conclusion: all CRs of CRpack RP-220294 are approved except</w:t>
      </w:r>
    </w:p>
    <w:p w14:paraId="2F1E8D15" w14:textId="77777777" w:rsidR="00D93B97" w:rsidRDefault="00D93B97" w:rsidP="00D93B97">
      <w:r>
        <w:t>- R3-221617 (38.463 CR) which is merged into TS 37.483 v1.1.0 in RP-220851</w:t>
      </w:r>
    </w:p>
    <w:p w14:paraId="421733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F262D8C" w14:textId="77777777" w:rsidR="00D93B97" w:rsidRDefault="00D93B97" w:rsidP="00D93B97">
      <w:pPr>
        <w:pStyle w:val="Heading3"/>
      </w:pPr>
      <w:bookmarkStart w:id="72" w:name="_Toc104749466"/>
      <w:bookmarkStart w:id="73" w:name="_Toc105285776"/>
      <w:r>
        <w:t>6.2</w:t>
      </w:r>
      <w:r>
        <w:tab/>
        <w:t>MCC</w:t>
      </w:r>
      <w:bookmarkEnd w:id="72"/>
      <w:bookmarkEnd w:id="73"/>
    </w:p>
    <w:p w14:paraId="46AE0217" w14:textId="77777777" w:rsidR="00D93B97" w:rsidRDefault="00D93B97" w:rsidP="00D93B97">
      <w:pPr>
        <w:rPr>
          <w:rFonts w:ascii="Arial" w:hAnsi="Arial" w:cs="Arial"/>
          <w:b/>
          <w:sz w:val="24"/>
        </w:rPr>
      </w:pPr>
      <w:r>
        <w:rPr>
          <w:rFonts w:ascii="Arial" w:hAnsi="Arial" w:cs="Arial"/>
          <w:b/>
          <w:color w:val="0000FF"/>
          <w:sz w:val="24"/>
        </w:rPr>
        <w:t>RP-220016</w:t>
      </w:r>
      <w:r>
        <w:rPr>
          <w:rFonts w:ascii="Arial" w:hAnsi="Arial" w:cs="Arial"/>
          <w:b/>
          <w:color w:val="0000FF"/>
          <w:sz w:val="24"/>
        </w:rPr>
        <w:tab/>
      </w:r>
      <w:r>
        <w:rPr>
          <w:rFonts w:ascii="Arial" w:hAnsi="Arial" w:cs="Arial"/>
          <w:b/>
          <w:sz w:val="24"/>
        </w:rPr>
        <w:t>3GPP Support Team Report</w:t>
      </w:r>
    </w:p>
    <w:p w14:paraId="1C9308F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FCBD9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2A216" w14:textId="77777777" w:rsidR="00D93B97" w:rsidRDefault="00D93B97" w:rsidP="00D93B97">
      <w:pPr>
        <w:rPr>
          <w:rFonts w:ascii="Arial" w:hAnsi="Arial" w:cs="Arial"/>
          <w:b/>
          <w:sz w:val="24"/>
        </w:rPr>
      </w:pPr>
      <w:r>
        <w:rPr>
          <w:rFonts w:ascii="Arial" w:hAnsi="Arial" w:cs="Arial"/>
          <w:b/>
          <w:color w:val="0000FF"/>
          <w:sz w:val="24"/>
        </w:rPr>
        <w:t>RP-220018</w:t>
      </w:r>
      <w:r>
        <w:rPr>
          <w:rFonts w:ascii="Arial" w:hAnsi="Arial" w:cs="Arial"/>
          <w:b/>
          <w:color w:val="0000FF"/>
          <w:sz w:val="24"/>
        </w:rPr>
        <w:tab/>
      </w:r>
      <w:r>
        <w:rPr>
          <w:rFonts w:ascii="Arial" w:hAnsi="Arial" w:cs="Arial"/>
          <w:b/>
          <w:sz w:val="24"/>
        </w:rPr>
        <w:t>3GPP Work Plan review at Plenary #95e</w:t>
      </w:r>
    </w:p>
    <w:p w14:paraId="2F210215" w14:textId="77777777" w:rsidR="00D93B97" w:rsidRDefault="00D93B97" w:rsidP="00D93B9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0599C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914D5" w14:textId="77777777" w:rsidR="00D93B97" w:rsidRDefault="00D93B97" w:rsidP="00D93B97">
      <w:pPr>
        <w:rPr>
          <w:rFonts w:ascii="Arial" w:hAnsi="Arial" w:cs="Arial"/>
          <w:b/>
          <w:sz w:val="24"/>
        </w:rPr>
      </w:pPr>
      <w:r>
        <w:rPr>
          <w:rFonts w:ascii="Arial" w:hAnsi="Arial" w:cs="Arial"/>
          <w:b/>
          <w:color w:val="0000FF"/>
          <w:sz w:val="24"/>
        </w:rPr>
        <w:t>RP-220065</w:t>
      </w:r>
      <w:r>
        <w:rPr>
          <w:rFonts w:ascii="Arial" w:hAnsi="Arial" w:cs="Arial"/>
          <w:b/>
          <w:color w:val="0000FF"/>
          <w:sz w:val="24"/>
        </w:rPr>
        <w:tab/>
      </w:r>
      <w:r>
        <w:rPr>
          <w:rFonts w:ascii="Arial" w:hAnsi="Arial" w:cs="Arial"/>
          <w:b/>
          <w:sz w:val="24"/>
        </w:rPr>
        <w:t>Guidelines on WIDs names and acronyms</w:t>
      </w:r>
    </w:p>
    <w:p w14:paraId="453108D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052D1BAB" w14:textId="77777777" w:rsidR="00D93B97" w:rsidRDefault="00D93B97" w:rsidP="00D93B97">
      <w:pPr>
        <w:rPr>
          <w:rFonts w:ascii="Arial" w:hAnsi="Arial" w:cs="Arial"/>
          <w:b/>
        </w:rPr>
      </w:pPr>
      <w:r>
        <w:rPr>
          <w:rFonts w:ascii="Arial" w:hAnsi="Arial" w:cs="Arial"/>
          <w:b/>
        </w:rPr>
        <w:t xml:space="preserve">Discussion: </w:t>
      </w:r>
    </w:p>
    <w:p w14:paraId="2E8B1064" w14:textId="77777777" w:rsidR="00D93B97" w:rsidRDefault="00D93B97" w:rsidP="00D93B97">
      <w:r>
        <w:t>handled in [95e-22-WID-Guidelines]</w:t>
      </w:r>
    </w:p>
    <w:p w14:paraId="280098AF" w14:textId="77777777" w:rsidR="00D93B97" w:rsidRDefault="00D93B97" w:rsidP="00D93B97">
      <w:r>
        <w:t>Conclusion: RAN Chair will report to SA:</w:t>
      </w:r>
    </w:p>
    <w:p w14:paraId="39EE2893" w14:textId="77777777" w:rsidR="00D93B97" w:rsidRDefault="00D93B97" w:rsidP="00D93B97">
      <w:r>
        <w:lastRenderedPageBreak/>
        <w:t>RAN has reviewed RP-220065, and plans to work with the guidelines taking into account the following considerations.</w:t>
      </w:r>
    </w:p>
    <w:p w14:paraId="00974F52" w14:textId="77777777" w:rsidR="00D93B97" w:rsidRDefault="00D93B97" w:rsidP="00D93B97">
      <w:r>
        <w:t xml:space="preserve">Simplicity </w:t>
      </w:r>
    </w:p>
    <w:p w14:paraId="47CAADF1" w14:textId="77777777" w:rsidR="00D93B97" w:rsidRDefault="00D93B97" w:rsidP="00D93B97">
      <w:r>
        <w:t xml:space="preserve">Instead of a rule on ’generic’ wording, the guidance should be that WI titles should be meaningful and to the point. To ensure sufficient quality, titles should be reviewed as part of the overall WI review process before approval. </w:t>
      </w:r>
    </w:p>
    <w:p w14:paraId="457FD663" w14:textId="77777777" w:rsidR="00D93B97" w:rsidRDefault="00D93B97" w:rsidP="00D93B97">
      <w:r>
        <w:t xml:space="preserve">Generation </w:t>
      </w:r>
    </w:p>
    <w:p w14:paraId="54505F1E" w14:textId="77777777" w:rsidR="00D93B97" w:rsidRDefault="00D93B97" w:rsidP="00D93B97">
      <w:r>
        <w:t xml:space="preserve">For RAN work, it is essential to refer to the RAT (NR, LTE/E-UTRA etc., not ”5G”, ”4G”) for most WIs, and RAN will continue to do so, except for RAT-agnostic WIs. Therefore, CT and SA should review if this proposal makes sense in those TSGs. </w:t>
      </w:r>
    </w:p>
    <w:p w14:paraId="2A5DE2DB" w14:textId="77777777" w:rsidR="00D93B97" w:rsidRDefault="00D93B97" w:rsidP="00D93B97">
      <w:r>
        <w:t>Enhancements</w:t>
      </w:r>
    </w:p>
    <w:p w14:paraId="6ED4C70B" w14:textId="77777777" w:rsidR="00D93B97" w:rsidRDefault="00D93B97" w:rsidP="00D93B97">
      <w:r>
        <w:t>The use of ”Phase” has several disadvantages: (1) ”Phase” is currently also used within WIs; (2) For a new feature, it is unknown if there will be a Phase 2; (3) Feature A ”Phase 2” may be in the same release as Feature B ”Phase 3”, causing confusion; (4) When the scope changes in later releases, it is not straightforward to call it ”Phase n” any longer. In conclusion, RAN requests that 3GPP takes more time to consider different, better solutions, while keeping "Phase" on the table. It was already discussed whether referring to the release would be an alternative solution, but a majority of companies felt that this was not a good solution, and is currently also forbidden by the rules.</w:t>
      </w:r>
    </w:p>
    <w:p w14:paraId="73E4E8E1" w14:textId="77777777" w:rsidR="00D93B97" w:rsidRDefault="00D93B97" w:rsidP="00D93B97">
      <w:r>
        <w:t xml:space="preserve">Acronyms: General Guidance </w:t>
      </w:r>
    </w:p>
    <w:p w14:paraId="2FC6F18E" w14:textId="77777777" w:rsidR="00D93B97" w:rsidRDefault="00D93B97" w:rsidP="00D93B97">
      <w:r>
        <w:t>It is useful if an acronym is pronounceable and meaningful, but there is no need for a strict rule. RAN has many examples of successful acronyms that might originally have been considered unpronounceable but are now commonly used.</w:t>
      </w:r>
    </w:p>
    <w:p w14:paraId="7E2DAB20" w14:textId="77777777" w:rsidR="00D93B97" w:rsidRDefault="00D93B97" w:rsidP="00D93B97">
      <w:r>
        <w:t xml:space="preserve">Acronyms: Consistency </w:t>
      </w:r>
    </w:p>
    <w:p w14:paraId="390AE2F6" w14:textId="77777777" w:rsidR="00D93B97" w:rsidRDefault="00D93B97" w:rsidP="00D93B97">
      <w:r>
        <w:t xml:space="preserve">Acronyms should in principle not be reused with a different meaning, although there may be occasional exceptions where the meaning is clear from the context. </w:t>
      </w:r>
    </w:p>
    <w:p w14:paraId="71B1C66A" w14:textId="77777777" w:rsidR="00D93B97" w:rsidRDefault="00D93B97" w:rsidP="00D93B97">
      <w:r>
        <w:t>Study</w:t>
      </w:r>
    </w:p>
    <w:p w14:paraId="4C15C28C" w14:textId="77777777" w:rsidR="00D93B97" w:rsidRDefault="00D93B97" w:rsidP="00D93B97">
      <w:r>
        <w:t xml:space="preserve">Using ”Study on” and ”FS_” for Study Items’ names and acronyms is appropriate. However, the name and acronym of follow-up WIs need to be considered carefully, because the WI scope may differ from the SI, improved understanding of the topic may render the old name/acronym unsuitable, etc. </w:t>
      </w:r>
    </w:p>
    <w:p w14:paraId="79D56061" w14:textId="77777777" w:rsidR="00D93B97" w:rsidRDefault="00D93B97" w:rsidP="00D93B97">
      <w:r>
        <w:t xml:space="preserve">”New WID on” </w:t>
      </w:r>
    </w:p>
    <w:p w14:paraId="09DF5C2F" w14:textId="77777777" w:rsidR="00D93B97" w:rsidRDefault="00D93B97" w:rsidP="00D93B97">
      <w:r>
        <w:t xml:space="preserve">We should not use ”New/Updated WID on” in the title of the WI itself, but it is good practice to use this in Tdoc titles. </w:t>
      </w:r>
    </w:p>
    <w:p w14:paraId="58E01CC3" w14:textId="77777777" w:rsidR="00D93B97" w:rsidRDefault="00D93B97" w:rsidP="00D93B97">
      <w:r>
        <w:t xml:space="preserve">”Structured Feature” </w:t>
      </w:r>
    </w:p>
    <w:p w14:paraId="28BC4CB1" w14:textId="77777777" w:rsidR="00D93B97" w:rsidRDefault="00D93B97" w:rsidP="00D93B97">
      <w:r>
        <w:t xml:space="preserve">RAN will continue to use the -Core/-Perf/-UEConTest building blocks and corresponding WI title naming conventions and acronyms. It is good to try aligning names between TSGs, but in practice it may be difficult to achieve, due to differing timelines between TSGs and different actual content. It is more important to ensure that WI titles are meaningful and to the point. </w:t>
      </w:r>
    </w:p>
    <w:p w14:paraId="5AD6F2B3" w14:textId="77777777" w:rsidR="00D93B97" w:rsidRDefault="00D93B97" w:rsidP="00D93B97">
      <w:r>
        <w:t>Companies clearly prefer the current convention ”Core part: NR aspects of...” and ”Perf. part: NR aspects of...” instead of the proposed convention ”NR core aspects of...” and ”NR performance aspects of...” and plan to continue using the current convention.</w:t>
      </w:r>
    </w:p>
    <w:p w14:paraId="032993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AFAEA" w14:textId="77777777" w:rsidR="00D93B97" w:rsidRDefault="00D93B97" w:rsidP="00D93B97">
      <w:pPr>
        <w:rPr>
          <w:rFonts w:ascii="Arial" w:hAnsi="Arial" w:cs="Arial"/>
          <w:b/>
          <w:sz w:val="24"/>
        </w:rPr>
      </w:pPr>
      <w:r>
        <w:rPr>
          <w:rFonts w:ascii="Arial" w:hAnsi="Arial" w:cs="Arial"/>
          <w:b/>
          <w:color w:val="0000FF"/>
          <w:sz w:val="24"/>
        </w:rPr>
        <w:t>RP-220441</w:t>
      </w:r>
      <w:r>
        <w:rPr>
          <w:rFonts w:ascii="Arial" w:hAnsi="Arial" w:cs="Arial"/>
          <w:b/>
          <w:color w:val="0000FF"/>
          <w:sz w:val="24"/>
        </w:rPr>
        <w:tab/>
      </w:r>
      <w:r>
        <w:rPr>
          <w:rFonts w:ascii="Arial" w:hAnsi="Arial" w:cs="Arial"/>
          <w:b/>
          <w:sz w:val="24"/>
        </w:rPr>
        <w:t>Comments on Guidelines on WIDs names and acronyms</w:t>
      </w:r>
    </w:p>
    <w:p w14:paraId="7378CEC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w:t>
      </w:r>
    </w:p>
    <w:p w14:paraId="7CA0BAAB" w14:textId="77777777" w:rsidR="00D93B97" w:rsidRDefault="00D93B97" w:rsidP="00D93B97">
      <w:pPr>
        <w:rPr>
          <w:rFonts w:ascii="Arial" w:hAnsi="Arial" w:cs="Arial"/>
          <w:b/>
        </w:rPr>
      </w:pPr>
      <w:r>
        <w:rPr>
          <w:rFonts w:ascii="Arial" w:hAnsi="Arial" w:cs="Arial"/>
          <w:b/>
        </w:rPr>
        <w:t xml:space="preserve">Abstract: </w:t>
      </w:r>
    </w:p>
    <w:p w14:paraId="3D263C5D" w14:textId="77777777" w:rsidR="00D93B97" w:rsidRDefault="00D93B97" w:rsidP="00D93B97">
      <w:r>
        <w:t>In this document we comment on some of the proposals in RP-220065.</w:t>
      </w:r>
    </w:p>
    <w:p w14:paraId="7EE69A91" w14:textId="77777777" w:rsidR="00D93B97" w:rsidRDefault="00D93B97" w:rsidP="00D93B97">
      <w:pPr>
        <w:rPr>
          <w:rFonts w:ascii="Arial" w:hAnsi="Arial" w:cs="Arial"/>
          <w:b/>
        </w:rPr>
      </w:pPr>
      <w:r>
        <w:rPr>
          <w:rFonts w:ascii="Arial" w:hAnsi="Arial" w:cs="Arial"/>
          <w:b/>
        </w:rPr>
        <w:t xml:space="preserve">Discussion: </w:t>
      </w:r>
    </w:p>
    <w:p w14:paraId="6FC4A442" w14:textId="77777777" w:rsidR="00D93B97" w:rsidRDefault="00D93B97" w:rsidP="00D93B97">
      <w:r>
        <w:lastRenderedPageBreak/>
        <w:t>handled in [95e-22-WID-Guidelines]</w:t>
      </w:r>
    </w:p>
    <w:p w14:paraId="65DE74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FD52F" w14:textId="77777777" w:rsidR="00D93B97" w:rsidRDefault="00D93B97" w:rsidP="00D93B97">
      <w:pPr>
        <w:rPr>
          <w:rFonts w:ascii="Arial" w:hAnsi="Arial" w:cs="Arial"/>
          <w:b/>
          <w:sz w:val="24"/>
        </w:rPr>
      </w:pPr>
      <w:r>
        <w:rPr>
          <w:rFonts w:ascii="Arial" w:hAnsi="Arial" w:cs="Arial"/>
          <w:b/>
          <w:color w:val="0000FF"/>
          <w:sz w:val="24"/>
        </w:rPr>
        <w:t>RP-220882</w:t>
      </w:r>
      <w:r>
        <w:rPr>
          <w:rFonts w:ascii="Arial" w:hAnsi="Arial" w:cs="Arial"/>
          <w:b/>
          <w:color w:val="0000FF"/>
          <w:sz w:val="24"/>
        </w:rPr>
        <w:tab/>
      </w:r>
      <w:r>
        <w:rPr>
          <w:rFonts w:ascii="Arial" w:hAnsi="Arial" w:cs="Arial"/>
          <w:b/>
          <w:sz w:val="24"/>
        </w:rPr>
        <w:t>Moderator's summary for discussion [95e-22-WID-Guidelines]</w:t>
      </w:r>
    </w:p>
    <w:p w14:paraId="3A423C8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1A19A3D9" w14:textId="77777777" w:rsidR="00D93B97" w:rsidRDefault="00D93B97" w:rsidP="00D93B97">
      <w:pPr>
        <w:rPr>
          <w:rFonts w:ascii="Arial" w:hAnsi="Arial" w:cs="Arial"/>
          <w:b/>
        </w:rPr>
      </w:pPr>
      <w:r>
        <w:rPr>
          <w:rFonts w:ascii="Arial" w:hAnsi="Arial" w:cs="Arial"/>
          <w:b/>
        </w:rPr>
        <w:t xml:space="preserve">Abstract: </w:t>
      </w:r>
    </w:p>
    <w:p w14:paraId="64AF7F44" w14:textId="77777777" w:rsidR="00D93B97" w:rsidRDefault="00D93B97" w:rsidP="00D93B97">
      <w:r>
        <w:t>handled Tdocs: RP-220065, 0441</w:t>
      </w:r>
    </w:p>
    <w:p w14:paraId="3BB23F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75F9D" w14:textId="77777777" w:rsidR="00D93B97" w:rsidRDefault="00D93B97" w:rsidP="00D93B97">
      <w:pPr>
        <w:pStyle w:val="Heading3"/>
      </w:pPr>
      <w:bookmarkStart w:id="74" w:name="_Toc104749467"/>
      <w:bookmarkStart w:id="75" w:name="_Toc105285777"/>
      <w:r>
        <w:t>6.3</w:t>
      </w:r>
      <w:r>
        <w:tab/>
        <w:t>Other groups/activities</w:t>
      </w:r>
      <w:bookmarkEnd w:id="74"/>
      <w:bookmarkEnd w:id="75"/>
    </w:p>
    <w:p w14:paraId="0D2BDB56" w14:textId="77777777" w:rsidR="00D93B97" w:rsidRDefault="00D93B97" w:rsidP="00D93B97">
      <w:pPr>
        <w:pStyle w:val="Heading2"/>
      </w:pPr>
      <w:bookmarkStart w:id="76" w:name="_Toc104749468"/>
      <w:bookmarkStart w:id="77" w:name="_Toc105285778"/>
      <w:r>
        <w:t>7</w:t>
      </w:r>
      <w:r>
        <w:tab/>
        <w:t>Liaison activities of TSG RAN</w:t>
      </w:r>
      <w:bookmarkEnd w:id="76"/>
      <w:bookmarkEnd w:id="77"/>
    </w:p>
    <w:p w14:paraId="668A28CA" w14:textId="77777777" w:rsidR="00D93B97" w:rsidRDefault="00D93B97" w:rsidP="00D93B97">
      <w:r>
        <w:t>NOTE:</w:t>
      </w:r>
      <w:r>
        <w:tab/>
        <w:t>This agenda item will only handle LSs not handled elsewhere.</w:t>
      </w:r>
    </w:p>
    <w:p w14:paraId="5D4BB036" w14:textId="77777777" w:rsidR="00D93B97" w:rsidRDefault="00D93B97" w:rsidP="00D93B97">
      <w:pPr>
        <w:rPr>
          <w:rFonts w:ascii="Arial" w:hAnsi="Arial" w:cs="Arial"/>
          <w:b/>
          <w:sz w:val="24"/>
        </w:rPr>
      </w:pPr>
      <w:r>
        <w:rPr>
          <w:rFonts w:ascii="Arial" w:hAnsi="Arial" w:cs="Arial"/>
          <w:b/>
          <w:color w:val="0000FF"/>
          <w:sz w:val="24"/>
        </w:rPr>
        <w:t>RP-220025</w:t>
      </w:r>
      <w:r>
        <w:rPr>
          <w:rFonts w:ascii="Arial" w:hAnsi="Arial" w:cs="Arial"/>
          <w:b/>
          <w:color w:val="0000FF"/>
          <w:sz w:val="24"/>
        </w:rPr>
        <w:tab/>
      </w:r>
      <w:r>
        <w:rPr>
          <w:rFonts w:ascii="Arial" w:hAnsi="Arial" w:cs="Arial"/>
          <w:b/>
          <w:sz w:val="24"/>
        </w:rPr>
        <w:t>LS on Energy Efficiency as guiding principle for new solutions (SP-211621; to: RAN, CT, SA1, SA2, SA3, SA4, SA5, SA6, RAN1, RAN2, RAN3, RAN4, RAN5, CT1, CT3, CT4, CT6; cc: -; contact: Nokia)</w:t>
      </w:r>
    </w:p>
    <w:p w14:paraId="3BB3F7DC"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SP-211621, to RAN, CT, SA1, SA2, SA3, SA4, SA5, SA6, RAN1, RAN2, RAN3, RAN4, RAN5, CT1, CT3, CT4, CT6, cc -</w:t>
      </w:r>
      <w:r>
        <w:rPr>
          <w:i/>
        </w:rPr>
        <w:br/>
      </w:r>
      <w:r>
        <w:rPr>
          <w:i/>
        </w:rPr>
        <w:tab/>
      </w:r>
      <w:r>
        <w:rPr>
          <w:i/>
        </w:rPr>
        <w:tab/>
      </w:r>
      <w:r>
        <w:rPr>
          <w:i/>
        </w:rPr>
        <w:tab/>
      </w:r>
      <w:r>
        <w:rPr>
          <w:i/>
        </w:rPr>
        <w:tab/>
      </w:r>
      <w:r>
        <w:rPr>
          <w:i/>
        </w:rPr>
        <w:tab/>
        <w:t>Source: SA</w:t>
      </w:r>
    </w:p>
    <w:p w14:paraId="02389083" w14:textId="77777777" w:rsidR="00D93B97" w:rsidRDefault="00D93B97" w:rsidP="00D93B97">
      <w:pPr>
        <w:rPr>
          <w:rFonts w:ascii="Arial" w:hAnsi="Arial" w:cs="Arial"/>
          <w:b/>
        </w:rPr>
      </w:pPr>
      <w:r>
        <w:rPr>
          <w:rFonts w:ascii="Arial" w:hAnsi="Arial" w:cs="Arial"/>
          <w:b/>
        </w:rPr>
        <w:t xml:space="preserve">Abstract: </w:t>
      </w:r>
    </w:p>
    <w:p w14:paraId="4F0CA00B" w14:textId="77777777" w:rsidR="00D93B97" w:rsidRDefault="00D93B97" w:rsidP="00D93B97">
      <w:r>
        <w:t>no explicit RAN action requested</w:t>
      </w:r>
    </w:p>
    <w:p w14:paraId="3264B784" w14:textId="77777777" w:rsidR="00D93B97" w:rsidRDefault="00D93B97" w:rsidP="00D93B97">
      <w:pPr>
        <w:rPr>
          <w:rFonts w:ascii="Arial" w:hAnsi="Arial" w:cs="Arial"/>
          <w:b/>
        </w:rPr>
      </w:pPr>
      <w:r>
        <w:rPr>
          <w:rFonts w:ascii="Arial" w:hAnsi="Arial" w:cs="Arial"/>
          <w:b/>
        </w:rPr>
        <w:t xml:space="preserve">Discussion: </w:t>
      </w:r>
    </w:p>
    <w:p w14:paraId="5CE1148C" w14:textId="77777777" w:rsidR="00D93B97" w:rsidRDefault="00D93B97" w:rsidP="00D93B97">
      <w:r>
        <w:t>RAN chair: no action for RAN</w:t>
      </w:r>
    </w:p>
    <w:p w14:paraId="41DE37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9874B" w14:textId="77777777" w:rsidR="00D93B97" w:rsidRDefault="00D93B97" w:rsidP="00D93B97">
      <w:pPr>
        <w:rPr>
          <w:rFonts w:ascii="Arial" w:hAnsi="Arial" w:cs="Arial"/>
          <w:b/>
          <w:sz w:val="24"/>
        </w:rPr>
      </w:pPr>
      <w:r>
        <w:rPr>
          <w:rFonts w:ascii="Arial" w:hAnsi="Arial" w:cs="Arial"/>
          <w:b/>
          <w:color w:val="0000FF"/>
          <w:sz w:val="24"/>
        </w:rPr>
        <w:t>RP-220036</w:t>
      </w:r>
      <w:r>
        <w:rPr>
          <w:rFonts w:ascii="Arial" w:hAnsi="Arial" w:cs="Arial"/>
          <w:b/>
          <w:color w:val="0000FF"/>
          <w:sz w:val="24"/>
        </w:rPr>
        <w:tab/>
      </w:r>
      <w:r>
        <w:rPr>
          <w:rFonts w:ascii="Arial" w:hAnsi="Arial" w:cs="Arial"/>
          <w:b/>
          <w:sz w:val="24"/>
        </w:rPr>
        <w:t>Reply LS to SP-211621 = RP-220025 on energy efficiency as guiding principle for new solutions (S5-221501; to: SA; cc: RAN, CT, SA1, SA2, SA3, SA4, SA6, RAN1, RAN2, RAN3, RAN4, RAN5, CT1, CT3, CT4, CT6; contact: Orange)</w:t>
      </w:r>
    </w:p>
    <w:p w14:paraId="5997ED4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S5-221501, to SA, cc RAN, CT, SA1, SA2, SA3, SA4, SA6, RAN1, RAN2, RAN3, RAN4, RAN5, CT1, CT3, CT4, CT6</w:t>
      </w:r>
      <w:r>
        <w:rPr>
          <w:i/>
        </w:rPr>
        <w:br/>
      </w:r>
      <w:r>
        <w:rPr>
          <w:i/>
        </w:rPr>
        <w:tab/>
      </w:r>
      <w:r>
        <w:rPr>
          <w:i/>
        </w:rPr>
        <w:tab/>
      </w:r>
      <w:r>
        <w:rPr>
          <w:i/>
        </w:rPr>
        <w:tab/>
      </w:r>
      <w:r>
        <w:rPr>
          <w:i/>
        </w:rPr>
        <w:tab/>
      </w:r>
      <w:r>
        <w:rPr>
          <w:i/>
        </w:rPr>
        <w:tab/>
        <w:t>Source: SA5</w:t>
      </w:r>
    </w:p>
    <w:p w14:paraId="3475F2D7" w14:textId="77777777" w:rsidR="00D93B97" w:rsidRDefault="00D93B97" w:rsidP="00D93B97">
      <w:pPr>
        <w:rPr>
          <w:rFonts w:ascii="Arial" w:hAnsi="Arial" w:cs="Arial"/>
          <w:b/>
        </w:rPr>
      </w:pPr>
      <w:r>
        <w:rPr>
          <w:rFonts w:ascii="Arial" w:hAnsi="Arial" w:cs="Arial"/>
          <w:b/>
        </w:rPr>
        <w:t xml:space="preserve">Abstract: </w:t>
      </w:r>
    </w:p>
    <w:p w14:paraId="2BF1F13B" w14:textId="77777777" w:rsidR="00D93B97" w:rsidRDefault="00D93B97" w:rsidP="00D93B97">
      <w:r>
        <w:t>no explicit RAN action requested</w:t>
      </w:r>
    </w:p>
    <w:p w14:paraId="7BC03714" w14:textId="77777777" w:rsidR="00D93B97" w:rsidRDefault="00D93B97" w:rsidP="00D93B97">
      <w:pPr>
        <w:rPr>
          <w:rFonts w:ascii="Arial" w:hAnsi="Arial" w:cs="Arial"/>
          <w:b/>
        </w:rPr>
      </w:pPr>
      <w:r>
        <w:rPr>
          <w:rFonts w:ascii="Arial" w:hAnsi="Arial" w:cs="Arial"/>
          <w:b/>
        </w:rPr>
        <w:t xml:space="preserve">Discussion: </w:t>
      </w:r>
    </w:p>
    <w:p w14:paraId="180DE185" w14:textId="77777777" w:rsidR="00D93B97" w:rsidRDefault="00D93B97" w:rsidP="00D93B97">
      <w:r>
        <w:t>RAN chair: no action for RAN</w:t>
      </w:r>
    </w:p>
    <w:p w14:paraId="67916A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ECF3E" w14:textId="77777777" w:rsidR="00D93B97" w:rsidRDefault="00D93B97" w:rsidP="00D93B97">
      <w:pPr>
        <w:rPr>
          <w:rFonts w:ascii="Arial" w:hAnsi="Arial" w:cs="Arial"/>
          <w:b/>
          <w:sz w:val="24"/>
        </w:rPr>
      </w:pPr>
      <w:r>
        <w:rPr>
          <w:rFonts w:ascii="Arial" w:hAnsi="Arial" w:cs="Arial"/>
          <w:b/>
          <w:color w:val="0000FF"/>
          <w:sz w:val="24"/>
        </w:rPr>
        <w:t>RP-220037</w:t>
      </w:r>
      <w:r>
        <w:rPr>
          <w:rFonts w:ascii="Arial" w:hAnsi="Arial" w:cs="Arial"/>
          <w:b/>
          <w:color w:val="0000FF"/>
          <w:sz w:val="24"/>
        </w:rPr>
        <w:tab/>
      </w:r>
      <w:r>
        <w:rPr>
          <w:rFonts w:ascii="Arial" w:hAnsi="Arial" w:cs="Arial"/>
          <w:b/>
          <w:sz w:val="24"/>
        </w:rPr>
        <w:t>LS on 3GPP SA5 work on 5G network energy efficiency and energy saving (S5-221680; to: GSMA, NGMN, ITU-T SG5, ETSI TC EE, ETSI ISG NFV; cc: SA, SA2, RAN; contact: Orange)</w:t>
      </w:r>
    </w:p>
    <w:p w14:paraId="5D516034" w14:textId="77777777" w:rsidR="00D93B97" w:rsidRDefault="00D93B97" w:rsidP="00D93B97">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S5-221680, to GSMA, NGMN, ITU-T SG5, ETSI TC EE, ETSI ISG NFV, cc SA, SA2, RAN</w:t>
      </w:r>
      <w:r>
        <w:rPr>
          <w:i/>
        </w:rPr>
        <w:br/>
      </w:r>
      <w:r>
        <w:rPr>
          <w:i/>
        </w:rPr>
        <w:tab/>
      </w:r>
      <w:r>
        <w:rPr>
          <w:i/>
        </w:rPr>
        <w:tab/>
      </w:r>
      <w:r>
        <w:rPr>
          <w:i/>
        </w:rPr>
        <w:tab/>
      </w:r>
      <w:r>
        <w:rPr>
          <w:i/>
        </w:rPr>
        <w:tab/>
      </w:r>
      <w:r>
        <w:rPr>
          <w:i/>
        </w:rPr>
        <w:tab/>
        <w:t>Source: SA5</w:t>
      </w:r>
    </w:p>
    <w:p w14:paraId="15E48D33" w14:textId="77777777" w:rsidR="00D93B97" w:rsidRDefault="00D93B97" w:rsidP="00D93B97">
      <w:pPr>
        <w:rPr>
          <w:rFonts w:ascii="Arial" w:hAnsi="Arial" w:cs="Arial"/>
          <w:b/>
        </w:rPr>
      </w:pPr>
      <w:r>
        <w:rPr>
          <w:rFonts w:ascii="Arial" w:hAnsi="Arial" w:cs="Arial"/>
          <w:b/>
        </w:rPr>
        <w:t xml:space="preserve">Abstract: </w:t>
      </w:r>
    </w:p>
    <w:p w14:paraId="7C099CFD" w14:textId="77777777" w:rsidR="00D93B97" w:rsidRDefault="00D93B97" w:rsidP="00D93B97">
      <w:r>
        <w:t>no RAN action requested</w:t>
      </w:r>
    </w:p>
    <w:p w14:paraId="17D89059" w14:textId="77777777" w:rsidR="00D93B97" w:rsidRDefault="00D93B97" w:rsidP="00D93B97">
      <w:pPr>
        <w:rPr>
          <w:rFonts w:ascii="Arial" w:hAnsi="Arial" w:cs="Arial"/>
          <w:b/>
        </w:rPr>
      </w:pPr>
      <w:r>
        <w:rPr>
          <w:rFonts w:ascii="Arial" w:hAnsi="Arial" w:cs="Arial"/>
          <w:b/>
        </w:rPr>
        <w:t xml:space="preserve">Discussion: </w:t>
      </w:r>
    </w:p>
    <w:p w14:paraId="6A265250" w14:textId="77777777" w:rsidR="00D93B97" w:rsidRDefault="00D93B97" w:rsidP="00D93B97">
      <w:r>
        <w:t>RAN chair: no action for RAN</w:t>
      </w:r>
    </w:p>
    <w:p w14:paraId="5B30B8C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8655" w14:textId="77777777" w:rsidR="00D93B97" w:rsidRDefault="00D93B97" w:rsidP="00D93B97">
      <w:pPr>
        <w:rPr>
          <w:rFonts w:ascii="Arial" w:hAnsi="Arial" w:cs="Arial"/>
          <w:b/>
          <w:sz w:val="24"/>
        </w:rPr>
      </w:pPr>
      <w:r>
        <w:rPr>
          <w:rFonts w:ascii="Arial" w:hAnsi="Arial" w:cs="Arial"/>
          <w:b/>
          <w:color w:val="0000FF"/>
          <w:sz w:val="24"/>
        </w:rPr>
        <w:t>RP-220030</w:t>
      </w:r>
      <w:r>
        <w:rPr>
          <w:rFonts w:ascii="Arial" w:hAnsi="Arial" w:cs="Arial"/>
          <w:b/>
          <w:color w:val="0000FF"/>
          <w:sz w:val="24"/>
        </w:rPr>
        <w:tab/>
      </w:r>
      <w:r>
        <w:rPr>
          <w:rFonts w:ascii="Arial" w:hAnsi="Arial" w:cs="Arial"/>
          <w:b/>
          <w:sz w:val="24"/>
        </w:rPr>
        <w:t>Reply LS to RP-213674 on Location Services for Drones (ETSI TC LI(22)P59034r1; to: RAN, RAN2; cc: SA3 LI; contact: ETSI TC LI Chair (Telefonica))</w:t>
      </w:r>
    </w:p>
    <w:p w14:paraId="4EE4605E"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TC LI(22)P59034r1, to RAN, RAN2, cc SA3</w:t>
      </w:r>
      <w:r>
        <w:rPr>
          <w:i/>
        </w:rPr>
        <w:br/>
      </w:r>
      <w:r>
        <w:rPr>
          <w:i/>
        </w:rPr>
        <w:tab/>
      </w:r>
      <w:r>
        <w:rPr>
          <w:i/>
        </w:rPr>
        <w:tab/>
      </w:r>
      <w:r>
        <w:rPr>
          <w:i/>
        </w:rPr>
        <w:tab/>
      </w:r>
      <w:r>
        <w:rPr>
          <w:i/>
        </w:rPr>
        <w:tab/>
      </w:r>
      <w:r>
        <w:rPr>
          <w:i/>
        </w:rPr>
        <w:tab/>
        <w:t>Source: ETSI TC LI</w:t>
      </w:r>
    </w:p>
    <w:p w14:paraId="2A51C8CC" w14:textId="77777777" w:rsidR="00D93B97" w:rsidRDefault="00D93B97" w:rsidP="00D93B97">
      <w:pPr>
        <w:rPr>
          <w:rFonts w:ascii="Arial" w:hAnsi="Arial" w:cs="Arial"/>
          <w:b/>
        </w:rPr>
      </w:pPr>
      <w:r>
        <w:rPr>
          <w:rFonts w:ascii="Arial" w:hAnsi="Arial" w:cs="Arial"/>
          <w:b/>
        </w:rPr>
        <w:t xml:space="preserve">Abstract: </w:t>
      </w:r>
    </w:p>
    <w:p w14:paraId="1E90FB00" w14:textId="77777777" w:rsidR="00D93B97" w:rsidRDefault="00D93B97" w:rsidP="00D93B97">
      <w:r>
        <w:t>compare also ETSI TC LI (21)P58020r1 = R2-2110295 which was not sent to/cc RAN; related to REL-15 WI LTE_Aerial, REL-17 WIs ID_UAS and UASAPP (there is also a new REL-18 WI NR_UAV-Core); RAN action requested;</w:t>
      </w:r>
    </w:p>
    <w:p w14:paraId="3AF9EE04" w14:textId="77777777" w:rsidR="00D93B97" w:rsidRDefault="00D93B97" w:rsidP="00D93B97">
      <w:pPr>
        <w:rPr>
          <w:rFonts w:ascii="Arial" w:hAnsi="Arial" w:cs="Arial"/>
          <w:b/>
        </w:rPr>
      </w:pPr>
      <w:r>
        <w:rPr>
          <w:rFonts w:ascii="Arial" w:hAnsi="Arial" w:cs="Arial"/>
          <w:b/>
        </w:rPr>
        <w:t xml:space="preserve">Discussion: </w:t>
      </w:r>
    </w:p>
    <w:p w14:paraId="212CE014" w14:textId="77777777" w:rsidR="00D93B97" w:rsidRDefault="00D93B97" w:rsidP="00D93B97">
      <w:r>
        <w:t>see draft reply LS in RP-220134 (and RP-220665)</w:t>
      </w:r>
    </w:p>
    <w:p w14:paraId="519D23D3" w14:textId="77777777" w:rsidR="00D93B97" w:rsidRDefault="00D93B97" w:rsidP="00D93B97">
      <w:r>
        <w:t>handled under [95e-19-LS-DronesLoc]</w:t>
      </w:r>
    </w:p>
    <w:p w14:paraId="147437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RP-220954</w:t>
      </w:r>
      <w:r>
        <w:rPr>
          <w:color w:val="993300"/>
          <w:u w:val="single"/>
        </w:rPr>
        <w:t>.</w:t>
      </w:r>
    </w:p>
    <w:p w14:paraId="4976D920" w14:textId="77777777" w:rsidR="00D93B97" w:rsidRDefault="00D93B97" w:rsidP="00D93B97">
      <w:pPr>
        <w:rPr>
          <w:rFonts w:ascii="Arial" w:hAnsi="Arial" w:cs="Arial"/>
          <w:b/>
          <w:sz w:val="24"/>
        </w:rPr>
      </w:pPr>
      <w:r>
        <w:rPr>
          <w:rFonts w:ascii="Arial" w:hAnsi="Arial" w:cs="Arial"/>
          <w:b/>
          <w:color w:val="0000FF"/>
          <w:sz w:val="24"/>
        </w:rPr>
        <w:t>RP-220665</w:t>
      </w:r>
      <w:r>
        <w:rPr>
          <w:rFonts w:ascii="Arial" w:hAnsi="Arial" w:cs="Arial"/>
          <w:b/>
          <w:color w:val="0000FF"/>
          <w:sz w:val="24"/>
        </w:rPr>
        <w:tab/>
      </w:r>
      <w:r>
        <w:rPr>
          <w:rFonts w:ascii="Arial" w:hAnsi="Arial" w:cs="Arial"/>
          <w:b/>
          <w:sz w:val="24"/>
        </w:rPr>
        <w:t>Discussion for LS RP-220030 on Location Services for Drones</w:t>
      </w:r>
    </w:p>
    <w:p w14:paraId="6F74778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21ADDF2" w14:textId="77777777" w:rsidR="00D93B97" w:rsidRDefault="00D93B97" w:rsidP="00D93B97">
      <w:pPr>
        <w:rPr>
          <w:rFonts w:ascii="Arial" w:hAnsi="Arial" w:cs="Arial"/>
          <w:b/>
        </w:rPr>
      </w:pPr>
      <w:r>
        <w:rPr>
          <w:rFonts w:ascii="Arial" w:hAnsi="Arial" w:cs="Arial"/>
          <w:b/>
        </w:rPr>
        <w:t xml:space="preserve">Discussion: </w:t>
      </w:r>
    </w:p>
    <w:p w14:paraId="3BC16DA6" w14:textId="77777777" w:rsidR="00D93B97" w:rsidRDefault="00D93B97" w:rsidP="00D93B97">
      <w:r>
        <w:t>moved from AI 14 to AI 7;</w:t>
      </w:r>
    </w:p>
    <w:p w14:paraId="06983FE4" w14:textId="77777777" w:rsidR="00D93B97" w:rsidRDefault="00D93B97" w:rsidP="00D93B97">
      <w:r>
        <w:t>handled under [95e-19-LS-DronesLoc]</w:t>
      </w:r>
    </w:p>
    <w:p w14:paraId="19D7C5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AD807" w14:textId="77777777" w:rsidR="00D93B97" w:rsidRDefault="00D93B97" w:rsidP="00D93B97">
      <w:pPr>
        <w:rPr>
          <w:rFonts w:ascii="Arial" w:hAnsi="Arial" w:cs="Arial"/>
          <w:b/>
          <w:sz w:val="24"/>
        </w:rPr>
      </w:pPr>
      <w:r>
        <w:rPr>
          <w:rFonts w:ascii="Arial" w:hAnsi="Arial" w:cs="Arial"/>
          <w:b/>
          <w:color w:val="0000FF"/>
          <w:sz w:val="24"/>
        </w:rPr>
        <w:t>RP-220134</w:t>
      </w:r>
      <w:r>
        <w:rPr>
          <w:rFonts w:ascii="Arial" w:hAnsi="Arial" w:cs="Arial"/>
          <w:b/>
          <w:color w:val="0000FF"/>
          <w:sz w:val="24"/>
        </w:rPr>
        <w:tab/>
      </w:r>
      <w:r>
        <w:rPr>
          <w:rFonts w:ascii="Arial" w:hAnsi="Arial" w:cs="Arial"/>
          <w:b/>
          <w:sz w:val="24"/>
        </w:rPr>
        <w:t>Draft Reply LS to ETSI TC LI(22)P59034r1 = RP-220030 on Location Services for Drones (to: ETSI TC LI; cc: RAN2, SA3 LI; contact: Ericsson)</w:t>
      </w:r>
    </w:p>
    <w:p w14:paraId="6BFE3F36"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Ericsson GmbH, Eurolab</w:t>
      </w:r>
    </w:p>
    <w:p w14:paraId="13CBDD13" w14:textId="77777777" w:rsidR="00D93B97" w:rsidRDefault="00D93B97" w:rsidP="00D93B97">
      <w:pPr>
        <w:rPr>
          <w:rFonts w:ascii="Arial" w:hAnsi="Arial" w:cs="Arial"/>
          <w:b/>
        </w:rPr>
      </w:pPr>
      <w:r>
        <w:rPr>
          <w:rFonts w:ascii="Arial" w:hAnsi="Arial" w:cs="Arial"/>
          <w:b/>
        </w:rPr>
        <w:t xml:space="preserve">Abstract: </w:t>
      </w:r>
    </w:p>
    <w:p w14:paraId="0EECEF75" w14:textId="77777777" w:rsidR="00D93B97" w:rsidRDefault="00D93B97" w:rsidP="00D93B97">
      <w:r>
        <w:t>compare also ETSI TC LI (21)P58020r1 = R2-2110295 which was not sent to/cc RAN;</w:t>
      </w:r>
    </w:p>
    <w:p w14:paraId="32AB0EE8" w14:textId="77777777" w:rsidR="00D93B97" w:rsidRDefault="00D93B97" w:rsidP="00D93B97">
      <w:pPr>
        <w:rPr>
          <w:rFonts w:ascii="Arial" w:hAnsi="Arial" w:cs="Arial"/>
          <w:b/>
        </w:rPr>
      </w:pPr>
      <w:r>
        <w:rPr>
          <w:rFonts w:ascii="Arial" w:hAnsi="Arial" w:cs="Arial"/>
          <w:b/>
        </w:rPr>
        <w:t xml:space="preserve">Discussion: </w:t>
      </w:r>
    </w:p>
    <w:p w14:paraId="6767A4FC" w14:textId="77777777" w:rsidR="00D93B97" w:rsidRDefault="00D93B97" w:rsidP="00D93B97">
      <w:r>
        <w:t>handled under [95e-19-LS-DronesLoc]</w:t>
      </w:r>
    </w:p>
    <w:p w14:paraId="0E3135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RP-220954</w:t>
      </w:r>
      <w:r>
        <w:rPr>
          <w:color w:val="993300"/>
          <w:u w:val="single"/>
        </w:rPr>
        <w:t>.</w:t>
      </w:r>
    </w:p>
    <w:p w14:paraId="10CD4E4E" w14:textId="77777777" w:rsidR="00D93B97" w:rsidRDefault="00D93B97" w:rsidP="00D93B97">
      <w:pPr>
        <w:rPr>
          <w:rFonts w:ascii="Arial" w:hAnsi="Arial" w:cs="Arial"/>
          <w:b/>
          <w:sz w:val="24"/>
        </w:rPr>
      </w:pPr>
      <w:r>
        <w:rPr>
          <w:rFonts w:ascii="Arial" w:hAnsi="Arial" w:cs="Arial"/>
          <w:b/>
          <w:color w:val="0000FF"/>
          <w:sz w:val="24"/>
        </w:rPr>
        <w:lastRenderedPageBreak/>
        <w:t>RP-220954</w:t>
      </w:r>
      <w:r>
        <w:rPr>
          <w:rFonts w:ascii="Arial" w:hAnsi="Arial" w:cs="Arial"/>
          <w:b/>
          <w:color w:val="0000FF"/>
          <w:sz w:val="24"/>
        </w:rPr>
        <w:tab/>
      </w:r>
      <w:r>
        <w:rPr>
          <w:rFonts w:ascii="Arial" w:hAnsi="Arial" w:cs="Arial"/>
          <w:b/>
          <w:sz w:val="24"/>
        </w:rPr>
        <w:t>Reply LS to ETSI TC LI(22)P59034r1 = RP-220030 on Location Services for Drones (to: ETSI TC LI; cc: RAN2, SA3 LI; contact: Ericsson)</w:t>
      </w:r>
    </w:p>
    <w:p w14:paraId="2F41AF40"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LI, cc RAN2, SA3 LI</w:t>
      </w:r>
      <w:r>
        <w:rPr>
          <w:i/>
        </w:rPr>
        <w:br/>
      </w:r>
      <w:r>
        <w:rPr>
          <w:i/>
        </w:rPr>
        <w:tab/>
      </w:r>
      <w:r>
        <w:rPr>
          <w:i/>
        </w:rPr>
        <w:tab/>
      </w:r>
      <w:r>
        <w:rPr>
          <w:i/>
        </w:rPr>
        <w:tab/>
      </w:r>
      <w:r>
        <w:rPr>
          <w:i/>
        </w:rPr>
        <w:tab/>
      </w:r>
      <w:r>
        <w:rPr>
          <w:i/>
        </w:rPr>
        <w:tab/>
        <w:t>Source: RAN</w:t>
      </w:r>
    </w:p>
    <w:p w14:paraId="05ECE479" w14:textId="77777777" w:rsidR="00D93B97" w:rsidRDefault="00D93B97" w:rsidP="00D93B97">
      <w:pPr>
        <w:rPr>
          <w:color w:val="808080"/>
        </w:rPr>
      </w:pPr>
      <w:r>
        <w:rPr>
          <w:color w:val="808080"/>
        </w:rPr>
        <w:t>(Replaces RP-220134)</w:t>
      </w:r>
    </w:p>
    <w:p w14:paraId="6C05AE9A" w14:textId="77777777" w:rsidR="00D93B97" w:rsidRDefault="00D93B97" w:rsidP="00D93B97">
      <w:pPr>
        <w:rPr>
          <w:rFonts w:ascii="Arial" w:hAnsi="Arial" w:cs="Arial"/>
          <w:b/>
        </w:rPr>
      </w:pPr>
      <w:r>
        <w:rPr>
          <w:rFonts w:ascii="Arial" w:hAnsi="Arial" w:cs="Arial"/>
          <w:b/>
        </w:rPr>
        <w:t xml:space="preserve">Discussion: </w:t>
      </w:r>
    </w:p>
    <w:p w14:paraId="31083013" w14:textId="77777777" w:rsidR="00D93B97" w:rsidRDefault="00D93B97" w:rsidP="00D93B97">
      <w:r>
        <w:t>result of [95e-19-LS-DronesLoc]</w:t>
      </w:r>
    </w:p>
    <w:p w14:paraId="2229128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B9C0A2" w14:textId="77777777" w:rsidR="00D93B97" w:rsidRDefault="00D93B97" w:rsidP="00D93B97">
      <w:pPr>
        <w:rPr>
          <w:rFonts w:ascii="Arial" w:hAnsi="Arial" w:cs="Arial"/>
          <w:b/>
          <w:sz w:val="24"/>
        </w:rPr>
      </w:pPr>
      <w:r>
        <w:rPr>
          <w:rFonts w:ascii="Arial" w:hAnsi="Arial" w:cs="Arial"/>
          <w:b/>
          <w:color w:val="0000FF"/>
          <w:sz w:val="24"/>
        </w:rPr>
        <w:t>RP-220879</w:t>
      </w:r>
      <w:r>
        <w:rPr>
          <w:rFonts w:ascii="Arial" w:hAnsi="Arial" w:cs="Arial"/>
          <w:b/>
          <w:color w:val="0000FF"/>
          <w:sz w:val="24"/>
        </w:rPr>
        <w:tab/>
      </w:r>
      <w:r>
        <w:rPr>
          <w:rFonts w:ascii="Arial" w:hAnsi="Arial" w:cs="Arial"/>
          <w:b/>
          <w:sz w:val="24"/>
        </w:rPr>
        <w:t>Moderator's summary for discussion [95e-19-LS-DronesLoc]</w:t>
      </w:r>
    </w:p>
    <w:p w14:paraId="1D1FC1A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6655AD83" w14:textId="77777777" w:rsidR="00D93B97" w:rsidRDefault="00D93B97" w:rsidP="00D93B97">
      <w:pPr>
        <w:rPr>
          <w:rFonts w:ascii="Arial" w:hAnsi="Arial" w:cs="Arial"/>
          <w:b/>
        </w:rPr>
      </w:pPr>
      <w:r>
        <w:rPr>
          <w:rFonts w:ascii="Arial" w:hAnsi="Arial" w:cs="Arial"/>
          <w:b/>
        </w:rPr>
        <w:t xml:space="preserve">Abstract: </w:t>
      </w:r>
    </w:p>
    <w:p w14:paraId="7FEE661C" w14:textId="77777777" w:rsidR="00D93B97" w:rsidRDefault="00D93B97" w:rsidP="00D93B97">
      <w:r>
        <w:t>handled Tdocs: RP-220030, 0134, 0665</w:t>
      </w:r>
    </w:p>
    <w:p w14:paraId="77D033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5AB97" w14:textId="77777777" w:rsidR="00D93B97" w:rsidRDefault="00D93B97" w:rsidP="00D93B97">
      <w:pPr>
        <w:rPr>
          <w:rFonts w:ascii="Arial" w:hAnsi="Arial" w:cs="Arial"/>
          <w:b/>
          <w:sz w:val="24"/>
        </w:rPr>
      </w:pPr>
      <w:r>
        <w:rPr>
          <w:rFonts w:ascii="Arial" w:hAnsi="Arial" w:cs="Arial"/>
          <w:b/>
          <w:color w:val="0000FF"/>
          <w:sz w:val="24"/>
        </w:rPr>
        <w:t>RP-220027</w:t>
      </w:r>
      <w:r>
        <w:rPr>
          <w:rFonts w:ascii="Arial" w:hAnsi="Arial" w:cs="Arial"/>
          <w:b/>
          <w:color w:val="0000FF"/>
          <w:sz w:val="24"/>
        </w:rPr>
        <w:tab/>
      </w:r>
      <w:r>
        <w:rPr>
          <w:rFonts w:ascii="Arial" w:hAnsi="Arial" w:cs="Arial"/>
          <w:b/>
          <w:sz w:val="24"/>
        </w:rPr>
        <w:t>LS on PTP device monitoring Public Committee Draft (SMPTE_LS_220118; to: RAN, SA; cc: -; contact: SMPTE Standards Vice-President)</w:t>
      </w:r>
    </w:p>
    <w:p w14:paraId="50D4816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SMPTE_LS_220118, to RAN, SA, cc -</w:t>
      </w:r>
      <w:r>
        <w:rPr>
          <w:i/>
        </w:rPr>
        <w:br/>
      </w:r>
      <w:r>
        <w:rPr>
          <w:i/>
        </w:rPr>
        <w:tab/>
      </w:r>
      <w:r>
        <w:rPr>
          <w:i/>
        </w:rPr>
        <w:tab/>
      </w:r>
      <w:r>
        <w:rPr>
          <w:i/>
        </w:rPr>
        <w:tab/>
      </w:r>
      <w:r>
        <w:rPr>
          <w:i/>
        </w:rPr>
        <w:tab/>
      </w:r>
      <w:r>
        <w:rPr>
          <w:i/>
        </w:rPr>
        <w:tab/>
        <w:t>Source: SMPTE</w:t>
      </w:r>
    </w:p>
    <w:p w14:paraId="0375BD3E" w14:textId="77777777" w:rsidR="00D93B97" w:rsidRDefault="00D93B97" w:rsidP="00D93B97">
      <w:pPr>
        <w:rPr>
          <w:rFonts w:ascii="Arial" w:hAnsi="Arial" w:cs="Arial"/>
          <w:b/>
        </w:rPr>
      </w:pPr>
      <w:r>
        <w:rPr>
          <w:rFonts w:ascii="Arial" w:hAnsi="Arial" w:cs="Arial"/>
          <w:b/>
        </w:rPr>
        <w:t xml:space="preserve">Abstract: </w:t>
      </w:r>
    </w:p>
    <w:p w14:paraId="56E99F0E" w14:textId="77777777" w:rsidR="00D93B97" w:rsidRDefault="00D93B97" w:rsidP="00D93B97">
      <w:r>
        <w:t>SMPTE = Society of Motion Picture and Television Engineers (www.smpte.org); PTP = Precision Time Protocol; compare LSin SMPTE_LS_210428 = RP-210972 of RAN #92e; no action for RAN</w:t>
      </w:r>
    </w:p>
    <w:p w14:paraId="5B87CA61" w14:textId="77777777" w:rsidR="00D93B97" w:rsidRDefault="00D93B97" w:rsidP="00D93B97">
      <w:pPr>
        <w:rPr>
          <w:rFonts w:ascii="Arial" w:hAnsi="Arial" w:cs="Arial"/>
          <w:b/>
        </w:rPr>
      </w:pPr>
      <w:r>
        <w:rPr>
          <w:rFonts w:ascii="Arial" w:hAnsi="Arial" w:cs="Arial"/>
          <w:b/>
        </w:rPr>
        <w:t xml:space="preserve">Discussion: </w:t>
      </w:r>
    </w:p>
    <w:p w14:paraId="036BD378" w14:textId="77777777" w:rsidR="00D93B97" w:rsidRDefault="00D93B97" w:rsidP="00D93B97">
      <w:r>
        <w:t>RAN chair: no action for RAN</w:t>
      </w:r>
    </w:p>
    <w:p w14:paraId="5A9C49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D7896" w14:textId="77777777" w:rsidR="00D93B97" w:rsidRDefault="00D93B97" w:rsidP="00D93B97">
      <w:pPr>
        <w:rPr>
          <w:rFonts w:ascii="Arial" w:hAnsi="Arial" w:cs="Arial"/>
          <w:b/>
          <w:sz w:val="24"/>
        </w:rPr>
      </w:pPr>
      <w:r>
        <w:rPr>
          <w:rFonts w:ascii="Arial" w:hAnsi="Arial" w:cs="Arial"/>
          <w:b/>
          <w:color w:val="0000FF"/>
          <w:sz w:val="24"/>
        </w:rPr>
        <w:t>RP-220033</w:t>
      </w:r>
      <w:r>
        <w:rPr>
          <w:rFonts w:ascii="Arial" w:hAnsi="Arial" w:cs="Arial"/>
          <w:b/>
          <w:color w:val="0000FF"/>
          <w:sz w:val="24"/>
        </w:rPr>
        <w:tab/>
      </w:r>
      <w:r>
        <w:rPr>
          <w:rFonts w:ascii="Arial" w:hAnsi="Arial" w:cs="Arial"/>
          <w:b/>
          <w:sz w:val="24"/>
        </w:rPr>
        <w:t>Reply LS to S3-214416 = RP-213475 on MINT functionality for Disaster Roaming (S2-2201514; to: SA3, CT4; cc: SA5, CT1, CT6, RAN2, SA, CT, RAN; contact: LG Electronics)</w:t>
      </w:r>
    </w:p>
    <w:p w14:paraId="71F7DBE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S2-2201514, to SA3, CT4, cc SA5, CT1, CT6, RAN2, SA, CT, RAN</w:t>
      </w:r>
      <w:r>
        <w:rPr>
          <w:i/>
        </w:rPr>
        <w:br/>
      </w:r>
      <w:r>
        <w:rPr>
          <w:i/>
        </w:rPr>
        <w:tab/>
      </w:r>
      <w:r>
        <w:rPr>
          <w:i/>
        </w:rPr>
        <w:tab/>
      </w:r>
      <w:r>
        <w:rPr>
          <w:i/>
        </w:rPr>
        <w:tab/>
      </w:r>
      <w:r>
        <w:rPr>
          <w:i/>
        </w:rPr>
        <w:tab/>
      </w:r>
      <w:r>
        <w:rPr>
          <w:i/>
        </w:rPr>
        <w:tab/>
        <w:t>Source: SA2</w:t>
      </w:r>
    </w:p>
    <w:p w14:paraId="4CBCC6DF" w14:textId="77777777" w:rsidR="00D93B97" w:rsidRDefault="00D93B97" w:rsidP="00D93B97">
      <w:pPr>
        <w:rPr>
          <w:rFonts w:ascii="Arial" w:hAnsi="Arial" w:cs="Arial"/>
          <w:b/>
        </w:rPr>
      </w:pPr>
      <w:r>
        <w:rPr>
          <w:rFonts w:ascii="Arial" w:hAnsi="Arial" w:cs="Arial"/>
          <w:b/>
        </w:rPr>
        <w:t xml:space="preserve">Abstract: </w:t>
      </w:r>
    </w:p>
    <w:p w14:paraId="012646A3" w14:textId="77777777" w:rsidR="00D93B97" w:rsidRDefault="00D93B97" w:rsidP="00D93B97">
      <w:r>
        <w:t>no RAN action requested</w:t>
      </w:r>
    </w:p>
    <w:p w14:paraId="347084BA" w14:textId="77777777" w:rsidR="00D93B97" w:rsidRDefault="00D93B97" w:rsidP="00D93B97">
      <w:pPr>
        <w:rPr>
          <w:rFonts w:ascii="Arial" w:hAnsi="Arial" w:cs="Arial"/>
          <w:b/>
        </w:rPr>
      </w:pPr>
      <w:r>
        <w:rPr>
          <w:rFonts w:ascii="Arial" w:hAnsi="Arial" w:cs="Arial"/>
          <w:b/>
        </w:rPr>
        <w:t xml:space="preserve">Discussion: </w:t>
      </w:r>
    </w:p>
    <w:p w14:paraId="5BA09F2C" w14:textId="77777777" w:rsidR="00D93B97" w:rsidRDefault="00D93B97" w:rsidP="00D93B97">
      <w:r>
        <w:t>RAN chair: no action for RAN</w:t>
      </w:r>
    </w:p>
    <w:p w14:paraId="3C074A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0DE32" w14:textId="77777777" w:rsidR="00D93B97" w:rsidRDefault="00D93B97" w:rsidP="00D93B97">
      <w:pPr>
        <w:rPr>
          <w:rFonts w:ascii="Arial" w:hAnsi="Arial" w:cs="Arial"/>
          <w:b/>
          <w:sz w:val="24"/>
        </w:rPr>
      </w:pPr>
      <w:r>
        <w:rPr>
          <w:rFonts w:ascii="Arial" w:hAnsi="Arial" w:cs="Arial"/>
          <w:b/>
          <w:color w:val="0000FF"/>
          <w:sz w:val="24"/>
        </w:rPr>
        <w:t>RP-220042</w:t>
      </w:r>
      <w:r>
        <w:rPr>
          <w:rFonts w:ascii="Arial" w:hAnsi="Arial" w:cs="Arial"/>
          <w:b/>
          <w:color w:val="0000FF"/>
          <w:sz w:val="24"/>
        </w:rPr>
        <w:tab/>
      </w:r>
      <w:r>
        <w:rPr>
          <w:rFonts w:ascii="Arial" w:hAnsi="Arial" w:cs="Arial"/>
          <w:b/>
          <w:sz w:val="24"/>
        </w:rPr>
        <w:t>LS on sensing beam characteristics (R4-2206533; to: RAN1; cc: RAN; contact: Ericsson)</w:t>
      </w:r>
    </w:p>
    <w:p w14:paraId="2DE92E68" w14:textId="77777777" w:rsidR="00D93B97" w:rsidRDefault="00D93B97" w:rsidP="00D93B97">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R4-2206533, to RAN1, cc RAN</w:t>
      </w:r>
      <w:r>
        <w:rPr>
          <w:i/>
        </w:rPr>
        <w:br/>
      </w:r>
      <w:r>
        <w:rPr>
          <w:i/>
        </w:rPr>
        <w:tab/>
      </w:r>
      <w:r>
        <w:rPr>
          <w:i/>
        </w:rPr>
        <w:tab/>
      </w:r>
      <w:r>
        <w:rPr>
          <w:i/>
        </w:rPr>
        <w:tab/>
      </w:r>
      <w:r>
        <w:rPr>
          <w:i/>
        </w:rPr>
        <w:tab/>
      </w:r>
      <w:r>
        <w:rPr>
          <w:i/>
        </w:rPr>
        <w:tab/>
        <w:t>Source: RAN4</w:t>
      </w:r>
    </w:p>
    <w:p w14:paraId="65A62A90" w14:textId="77777777" w:rsidR="00D93B97" w:rsidRDefault="00D93B97" w:rsidP="00D93B97">
      <w:pPr>
        <w:rPr>
          <w:rFonts w:ascii="Arial" w:hAnsi="Arial" w:cs="Arial"/>
          <w:b/>
        </w:rPr>
      </w:pPr>
      <w:r>
        <w:rPr>
          <w:rFonts w:ascii="Arial" w:hAnsi="Arial" w:cs="Arial"/>
          <w:b/>
        </w:rPr>
        <w:t xml:space="preserve">Abstract: </w:t>
      </w:r>
    </w:p>
    <w:p w14:paraId="32BBCDE6" w14:textId="77777777" w:rsidR="00D93B97" w:rsidRDefault="00D93B97" w:rsidP="00D93B97">
      <w:r>
        <w:t>no RAN action requested</w:t>
      </w:r>
    </w:p>
    <w:p w14:paraId="69D6C67F" w14:textId="77777777" w:rsidR="00D93B97" w:rsidRDefault="00D93B97" w:rsidP="00D93B97">
      <w:pPr>
        <w:rPr>
          <w:rFonts w:ascii="Arial" w:hAnsi="Arial" w:cs="Arial"/>
          <w:b/>
        </w:rPr>
      </w:pPr>
      <w:r>
        <w:rPr>
          <w:rFonts w:ascii="Arial" w:hAnsi="Arial" w:cs="Arial"/>
          <w:b/>
        </w:rPr>
        <w:t xml:space="preserve">Discussion: </w:t>
      </w:r>
    </w:p>
    <w:p w14:paraId="6F89DD16" w14:textId="77777777" w:rsidR="00D93B97" w:rsidRDefault="00D93B97" w:rsidP="00D93B97">
      <w:r>
        <w:t>RAN chair: no action for RAN</w:t>
      </w:r>
    </w:p>
    <w:p w14:paraId="16F384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CD1B" w14:textId="77777777" w:rsidR="00D93B97" w:rsidRDefault="00D93B97" w:rsidP="00D93B97">
      <w:pPr>
        <w:rPr>
          <w:rFonts w:ascii="Arial" w:hAnsi="Arial" w:cs="Arial"/>
          <w:b/>
          <w:sz w:val="24"/>
        </w:rPr>
      </w:pPr>
      <w:r>
        <w:rPr>
          <w:rFonts w:ascii="Arial" w:hAnsi="Arial" w:cs="Arial"/>
          <w:b/>
          <w:color w:val="0000FF"/>
          <w:sz w:val="24"/>
        </w:rPr>
        <w:t>RP-220045</w:t>
      </w:r>
      <w:r>
        <w:rPr>
          <w:rFonts w:ascii="Arial" w:hAnsi="Arial" w:cs="Arial"/>
          <w:b/>
          <w:color w:val="0000FF"/>
          <w:sz w:val="24"/>
        </w:rPr>
        <w:tab/>
      </w:r>
      <w:r>
        <w:rPr>
          <w:rFonts w:ascii="Arial" w:hAnsi="Arial" w:cs="Arial"/>
          <w:b/>
          <w:sz w:val="24"/>
        </w:rPr>
        <w:t>LS on presentation of EUWENA and involvement in 3GPP on Non Public Network (EUWENA_LS_220311; to: RAN, SA, RAN, CT; cc: SA1, SA2, SA6, RAN1, RAN2, RAN3, RAN4, CT1, CT6; contact: Novamint)</w:t>
      </w:r>
    </w:p>
    <w:p w14:paraId="12954ED7"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EUWENA_LS_220311, to RAN, SA, RAN, CT, cc SA1, SA2, SA6, RAN1, RAN2, RAN3, RAN4, CT1, CT6</w:t>
      </w:r>
      <w:r>
        <w:rPr>
          <w:i/>
        </w:rPr>
        <w:br/>
      </w:r>
      <w:r>
        <w:rPr>
          <w:i/>
        </w:rPr>
        <w:tab/>
      </w:r>
      <w:r>
        <w:rPr>
          <w:i/>
        </w:rPr>
        <w:tab/>
      </w:r>
      <w:r>
        <w:rPr>
          <w:i/>
        </w:rPr>
        <w:tab/>
      </w:r>
      <w:r>
        <w:rPr>
          <w:i/>
        </w:rPr>
        <w:tab/>
      </w:r>
      <w:r>
        <w:rPr>
          <w:i/>
        </w:rPr>
        <w:tab/>
        <w:t>Source: EUWENA</w:t>
      </w:r>
    </w:p>
    <w:p w14:paraId="04FE5345" w14:textId="77777777" w:rsidR="00D93B97" w:rsidRDefault="00D93B97" w:rsidP="00D93B97">
      <w:pPr>
        <w:rPr>
          <w:rFonts w:ascii="Arial" w:hAnsi="Arial" w:cs="Arial"/>
          <w:b/>
        </w:rPr>
      </w:pPr>
      <w:r>
        <w:rPr>
          <w:rFonts w:ascii="Arial" w:hAnsi="Arial" w:cs="Arial"/>
          <w:b/>
        </w:rPr>
        <w:t xml:space="preserve">Abstract: </w:t>
      </w:r>
    </w:p>
    <w:p w14:paraId="2BCD2448" w14:textId="77777777" w:rsidR="00D93B97" w:rsidRDefault="00D93B97" w:rsidP="00D93B97">
      <w:r>
        <w:t>EUWENA = European Users Wireless Enterprise Network Association; no explicit RAN action requested</w:t>
      </w:r>
    </w:p>
    <w:p w14:paraId="77F5AA0E" w14:textId="77777777" w:rsidR="00D93B97" w:rsidRDefault="00D93B97" w:rsidP="00D93B97">
      <w:pPr>
        <w:rPr>
          <w:rFonts w:ascii="Arial" w:hAnsi="Arial" w:cs="Arial"/>
          <w:b/>
        </w:rPr>
      </w:pPr>
      <w:r>
        <w:rPr>
          <w:rFonts w:ascii="Arial" w:hAnsi="Arial" w:cs="Arial"/>
          <w:b/>
        </w:rPr>
        <w:t xml:space="preserve">Discussion: </w:t>
      </w:r>
    </w:p>
    <w:p w14:paraId="2689DB5D" w14:textId="77777777" w:rsidR="00D93B97" w:rsidRDefault="00D93B97" w:rsidP="00D93B97">
      <w:r>
        <w:t>RAN chair: no action for RAN</w:t>
      </w:r>
    </w:p>
    <w:p w14:paraId="11B157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3C5DD" w14:textId="77777777" w:rsidR="00D93B97" w:rsidRDefault="00D93B97" w:rsidP="00D93B97">
      <w:pPr>
        <w:pStyle w:val="Heading2"/>
      </w:pPr>
      <w:bookmarkStart w:id="78" w:name="_Toc104749469"/>
      <w:bookmarkStart w:id="79" w:name="_Toc105285779"/>
      <w:r>
        <w:t>8</w:t>
      </w:r>
      <w:r>
        <w:tab/>
        <w:t>ITU-R ad hoc</w:t>
      </w:r>
      <w:bookmarkEnd w:id="78"/>
      <w:bookmarkEnd w:id="79"/>
    </w:p>
    <w:p w14:paraId="037AA441" w14:textId="77777777" w:rsidR="00D93B97" w:rsidRDefault="00D93B97" w:rsidP="00D93B97">
      <w:pPr>
        <w:pStyle w:val="Heading3"/>
      </w:pPr>
      <w:bookmarkStart w:id="80" w:name="_Toc104749470"/>
      <w:bookmarkStart w:id="81" w:name="_Toc105285780"/>
      <w:r>
        <w:t>8.1</w:t>
      </w:r>
      <w:r>
        <w:tab/>
        <w:t>Status report</w:t>
      </w:r>
      <w:bookmarkEnd w:id="80"/>
      <w:bookmarkEnd w:id="81"/>
    </w:p>
    <w:p w14:paraId="12FBF37C" w14:textId="77777777" w:rsidR="00D93B97" w:rsidRDefault="00D93B97" w:rsidP="00D93B97">
      <w:pPr>
        <w:rPr>
          <w:rFonts w:ascii="Arial" w:hAnsi="Arial" w:cs="Arial"/>
          <w:b/>
          <w:sz w:val="24"/>
        </w:rPr>
      </w:pPr>
      <w:r>
        <w:rPr>
          <w:rFonts w:ascii="Arial" w:hAnsi="Arial" w:cs="Arial"/>
          <w:b/>
          <w:color w:val="0000FF"/>
          <w:sz w:val="24"/>
        </w:rPr>
        <w:t>RP-220017</w:t>
      </w:r>
      <w:r>
        <w:rPr>
          <w:rFonts w:ascii="Arial" w:hAnsi="Arial" w:cs="Arial"/>
          <w:b/>
          <w:color w:val="0000FF"/>
          <w:sz w:val="24"/>
        </w:rPr>
        <w:tab/>
      </w:r>
      <w:r>
        <w:rPr>
          <w:rFonts w:ascii="Arial" w:hAnsi="Arial" w:cs="Arial"/>
          <w:b/>
          <w:sz w:val="24"/>
        </w:rPr>
        <w:t>Status Report ITU-R Ad hoc</w:t>
      </w:r>
    </w:p>
    <w:p w14:paraId="66B8936B"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51FC52A0" w14:textId="77777777" w:rsidR="00D93B97" w:rsidRDefault="00D93B97" w:rsidP="00D93B97">
      <w:pPr>
        <w:rPr>
          <w:rFonts w:ascii="Arial" w:hAnsi="Arial" w:cs="Arial"/>
          <w:b/>
        </w:rPr>
      </w:pPr>
      <w:r>
        <w:rPr>
          <w:rFonts w:ascii="Arial" w:hAnsi="Arial" w:cs="Arial"/>
          <w:b/>
        </w:rPr>
        <w:t xml:space="preserve">Discussion: </w:t>
      </w:r>
    </w:p>
    <w:p w14:paraId="57FAAD66" w14:textId="77777777" w:rsidR="00D93B97" w:rsidRDefault="00D93B97" w:rsidP="00D93B97">
      <w:r>
        <w:t>handled in [95e-20-ITU-AH]</w:t>
      </w:r>
    </w:p>
    <w:p w14:paraId="46DB03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C2448" w14:textId="77777777" w:rsidR="00D93B97" w:rsidRDefault="00D93B97" w:rsidP="00D93B97">
      <w:pPr>
        <w:rPr>
          <w:rFonts w:ascii="Arial" w:hAnsi="Arial" w:cs="Arial"/>
          <w:b/>
          <w:sz w:val="24"/>
        </w:rPr>
      </w:pPr>
      <w:r>
        <w:rPr>
          <w:rFonts w:ascii="Arial" w:hAnsi="Arial" w:cs="Arial"/>
          <w:b/>
          <w:color w:val="0000FF"/>
          <w:sz w:val="24"/>
        </w:rPr>
        <w:t>RP-220880</w:t>
      </w:r>
      <w:r>
        <w:rPr>
          <w:rFonts w:ascii="Arial" w:hAnsi="Arial" w:cs="Arial"/>
          <w:b/>
          <w:color w:val="0000FF"/>
          <w:sz w:val="24"/>
        </w:rPr>
        <w:tab/>
      </w:r>
      <w:r>
        <w:rPr>
          <w:rFonts w:ascii="Arial" w:hAnsi="Arial" w:cs="Arial"/>
          <w:b/>
          <w:sz w:val="24"/>
        </w:rPr>
        <w:t>Moderator's summary for discussion [95e-20-ITU-AH]</w:t>
      </w:r>
    </w:p>
    <w:p w14:paraId="4778D33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Telecom Italia</w:t>
      </w:r>
    </w:p>
    <w:p w14:paraId="014AF45E" w14:textId="77777777" w:rsidR="00D93B97" w:rsidRDefault="00D93B97" w:rsidP="00D93B97">
      <w:pPr>
        <w:rPr>
          <w:rFonts w:ascii="Arial" w:hAnsi="Arial" w:cs="Arial"/>
          <w:b/>
        </w:rPr>
      </w:pPr>
      <w:r>
        <w:rPr>
          <w:rFonts w:ascii="Arial" w:hAnsi="Arial" w:cs="Arial"/>
          <w:b/>
        </w:rPr>
        <w:t xml:space="preserve">Abstract: </w:t>
      </w:r>
    </w:p>
    <w:p w14:paraId="338D6D67" w14:textId="77777777" w:rsidR="00D93B97" w:rsidRDefault="00D93B97" w:rsidP="00D93B97">
      <w:r>
        <w:t>handled Tdocs: RP-220017, 0031, 0032, 0044, 0046, 0047, 0382, 0010, 0012, 0048, 0049, 0069</w:t>
      </w:r>
    </w:p>
    <w:p w14:paraId="53AAC5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B8D54" w14:textId="77777777" w:rsidR="00D93B97" w:rsidRDefault="00D93B97" w:rsidP="00D93B97">
      <w:pPr>
        <w:pStyle w:val="Heading3"/>
      </w:pPr>
      <w:bookmarkStart w:id="82" w:name="_Toc104749471"/>
      <w:bookmarkStart w:id="83" w:name="_Toc105285781"/>
      <w:r>
        <w:lastRenderedPageBreak/>
        <w:t>8.2</w:t>
      </w:r>
      <w:r>
        <w:tab/>
        <w:t>Documents related to IMT-2020</w:t>
      </w:r>
      <w:bookmarkEnd w:id="82"/>
      <w:bookmarkEnd w:id="83"/>
    </w:p>
    <w:p w14:paraId="2849AB3B" w14:textId="77777777" w:rsidR="00D93B97" w:rsidRDefault="00D93B97" w:rsidP="00D93B97">
      <w:pPr>
        <w:rPr>
          <w:rFonts w:ascii="Arial" w:hAnsi="Arial" w:cs="Arial"/>
          <w:b/>
          <w:sz w:val="24"/>
        </w:rPr>
      </w:pPr>
      <w:r>
        <w:rPr>
          <w:rFonts w:ascii="Arial" w:hAnsi="Arial" w:cs="Arial"/>
          <w:b/>
          <w:color w:val="0000FF"/>
          <w:sz w:val="24"/>
        </w:rPr>
        <w:t>RP-220031</w:t>
      </w:r>
      <w:r>
        <w:rPr>
          <w:rFonts w:ascii="Arial" w:hAnsi="Arial" w:cs="Arial"/>
          <w:b/>
          <w:color w:val="0000FF"/>
          <w:sz w:val="24"/>
        </w:rPr>
        <w:tab/>
      </w:r>
      <w:r>
        <w:rPr>
          <w:rFonts w:ascii="Arial" w:hAnsi="Arial" w:cs="Arial"/>
          <w:b/>
          <w:sz w:val="24"/>
        </w:rPr>
        <w:t>DRAFT reply letter to ITU-R WP5D/TEMP/353-E = RP-211636 on the schedule for updating Recommendation ITU-R M.2150 to Revision ‘After Year 2021’ (RT-220003; to: RAN, SA ; cc: -; contact: Telecom Italia)</w:t>
      </w:r>
    </w:p>
    <w:p w14:paraId="2D3AB680"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RT-220003, to RAN, SA, cc -</w:t>
      </w:r>
      <w:r>
        <w:rPr>
          <w:i/>
        </w:rPr>
        <w:br/>
      </w:r>
      <w:r>
        <w:rPr>
          <w:i/>
        </w:rPr>
        <w:tab/>
      </w:r>
      <w:r>
        <w:rPr>
          <w:i/>
        </w:rPr>
        <w:tab/>
      </w:r>
      <w:r>
        <w:rPr>
          <w:i/>
        </w:rPr>
        <w:tab/>
      </w:r>
      <w:r>
        <w:rPr>
          <w:i/>
        </w:rPr>
        <w:tab/>
      </w:r>
      <w:r>
        <w:rPr>
          <w:i/>
        </w:rPr>
        <w:tab/>
        <w:t>Source: 3GPP ITU-R Ad hoc</w:t>
      </w:r>
    </w:p>
    <w:p w14:paraId="40780B97" w14:textId="77777777" w:rsidR="00D93B97" w:rsidRDefault="00D93B97" w:rsidP="00D93B97">
      <w:pPr>
        <w:rPr>
          <w:rFonts w:ascii="Arial" w:hAnsi="Arial" w:cs="Arial"/>
          <w:b/>
        </w:rPr>
      </w:pPr>
      <w:r>
        <w:rPr>
          <w:rFonts w:ascii="Arial" w:hAnsi="Arial" w:cs="Arial"/>
          <w:b/>
        </w:rPr>
        <w:t xml:space="preserve">Abstract: </w:t>
      </w:r>
    </w:p>
    <w:p w14:paraId="58617772" w14:textId="77777777" w:rsidR="00D93B97" w:rsidRDefault="00D93B97" w:rsidP="00D93B97">
      <w:r>
        <w:t>LS will be provided in parallel to RAN and SA; RAN action requested; note: Attachment TR 21.917 is the REL-17 description TR which will only be available after RAN #95e</w:t>
      </w:r>
    </w:p>
    <w:p w14:paraId="2E303738" w14:textId="77777777" w:rsidR="00D93B97" w:rsidRDefault="00D93B97" w:rsidP="00D93B97">
      <w:pPr>
        <w:rPr>
          <w:rFonts w:ascii="Arial" w:hAnsi="Arial" w:cs="Arial"/>
          <w:b/>
        </w:rPr>
      </w:pPr>
      <w:r>
        <w:rPr>
          <w:rFonts w:ascii="Arial" w:hAnsi="Arial" w:cs="Arial"/>
          <w:b/>
        </w:rPr>
        <w:t xml:space="preserve">Discussion: </w:t>
      </w:r>
    </w:p>
    <w:p w14:paraId="0AC31AEA" w14:textId="77777777" w:rsidR="00D93B97" w:rsidRDefault="00D93B97" w:rsidP="00D93B97">
      <w:r>
        <w:t>handled under [95e-20-ITU-AH]</w:t>
      </w:r>
    </w:p>
    <w:p w14:paraId="79EC45FE" w14:textId="77777777" w:rsidR="00D93B97" w:rsidRDefault="00D93B97" w:rsidP="00D93B97">
      <w:r>
        <w:t>conclusion: no reply from RAN to 3GPP ITU-R AH but LS RP-220031 is used as basis for LSout RP-220048</w:t>
      </w:r>
    </w:p>
    <w:p w14:paraId="784609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7FAD" w14:textId="77777777" w:rsidR="00D93B97" w:rsidRDefault="00D93B97" w:rsidP="00D93B97">
      <w:pPr>
        <w:rPr>
          <w:rFonts w:ascii="Arial" w:hAnsi="Arial" w:cs="Arial"/>
          <w:b/>
          <w:sz w:val="24"/>
        </w:rPr>
      </w:pPr>
      <w:r>
        <w:rPr>
          <w:rFonts w:ascii="Arial" w:hAnsi="Arial" w:cs="Arial"/>
          <w:b/>
          <w:color w:val="0000FF"/>
          <w:sz w:val="24"/>
        </w:rPr>
        <w:t>RP-220048</w:t>
      </w:r>
      <w:r>
        <w:rPr>
          <w:rFonts w:ascii="Arial" w:hAnsi="Arial" w:cs="Arial"/>
          <w:b/>
          <w:color w:val="0000FF"/>
          <w:sz w:val="24"/>
        </w:rPr>
        <w:tab/>
      </w:r>
      <w:r>
        <w:rPr>
          <w:rFonts w:ascii="Arial" w:hAnsi="Arial" w:cs="Arial"/>
          <w:b/>
          <w:sz w:val="24"/>
        </w:rPr>
        <w:t>DRAFT reply letter to ITU-R WP5D/TEMP/353-E = RP-211636 on the schedule for updating Recommendation ITU-R M.2150 to Revision ‘After Year 2021’ (to: SA ; cc: -; contact: Telecom Italia)</w:t>
      </w:r>
    </w:p>
    <w:p w14:paraId="2546E5F1"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BF01D14" w14:textId="77777777" w:rsidR="00D93B97" w:rsidRDefault="00D93B97" w:rsidP="00D93B97">
      <w:pPr>
        <w:rPr>
          <w:rFonts w:ascii="Arial" w:hAnsi="Arial" w:cs="Arial"/>
          <w:b/>
        </w:rPr>
      </w:pPr>
      <w:r>
        <w:rPr>
          <w:rFonts w:ascii="Arial" w:hAnsi="Arial" w:cs="Arial"/>
          <w:b/>
        </w:rPr>
        <w:t xml:space="preserve">Abstract: </w:t>
      </w:r>
    </w:p>
    <w:p w14:paraId="35984987" w14:textId="77777777" w:rsidR="00D93B97" w:rsidRDefault="00D93B97" w:rsidP="00D93B97">
      <w:r>
        <w:t>based on RP-220031</w:t>
      </w:r>
    </w:p>
    <w:p w14:paraId="2E49A1E7" w14:textId="77777777" w:rsidR="00D93B97" w:rsidRDefault="00D93B97" w:rsidP="00D93B97">
      <w:pPr>
        <w:rPr>
          <w:rFonts w:ascii="Arial" w:hAnsi="Arial" w:cs="Arial"/>
          <w:b/>
        </w:rPr>
      </w:pPr>
      <w:r>
        <w:rPr>
          <w:rFonts w:ascii="Arial" w:hAnsi="Arial" w:cs="Arial"/>
          <w:b/>
        </w:rPr>
        <w:t xml:space="preserve">Discussion: </w:t>
      </w:r>
    </w:p>
    <w:p w14:paraId="59D4D6EF" w14:textId="77777777" w:rsidR="00D93B97" w:rsidRDefault="00D93B97" w:rsidP="00D93B97">
      <w:r>
        <w:t>after review in SA the LS will be provided to PCG for approval;</w:t>
      </w:r>
    </w:p>
    <w:p w14:paraId="55467B9E" w14:textId="77777777" w:rsidR="00D93B97" w:rsidRDefault="00D93B97" w:rsidP="00D93B97">
      <w:r>
        <w:t>LS was sent to SA on Fri 18.03.22</w:t>
      </w:r>
    </w:p>
    <w:p w14:paraId="0C0152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EE2B1" w14:textId="77777777" w:rsidR="00D93B97" w:rsidRDefault="00D93B97" w:rsidP="00D93B97">
      <w:pPr>
        <w:rPr>
          <w:rFonts w:ascii="Arial" w:hAnsi="Arial" w:cs="Arial"/>
          <w:b/>
          <w:sz w:val="24"/>
        </w:rPr>
      </w:pPr>
      <w:r>
        <w:rPr>
          <w:rFonts w:ascii="Arial" w:hAnsi="Arial" w:cs="Arial"/>
          <w:b/>
          <w:color w:val="0000FF"/>
          <w:sz w:val="24"/>
        </w:rPr>
        <w:t>RP-220046</w:t>
      </w:r>
      <w:r>
        <w:rPr>
          <w:rFonts w:ascii="Arial" w:hAnsi="Arial" w:cs="Arial"/>
          <w:b/>
          <w:color w:val="0000FF"/>
          <w:sz w:val="24"/>
        </w:rPr>
        <w:tab/>
      </w:r>
      <w:r>
        <w:rPr>
          <w:rFonts w:ascii="Arial" w:hAnsi="Arial" w:cs="Arial"/>
          <w:b/>
          <w:sz w:val="24"/>
        </w:rPr>
        <w:t>LS on Information on the completion of revision of Recommendation ITU-R M.2150 on radio interface technologies for the terrestrial component of IMT-2020 (ITU-R WP5D/TEMP/550(Rev.1); to: RAN, SA, ARIB, ATIS, CCSA, ETSI, TTA, TTC, TSDSI, ETSI TC DECT and DECT Forum, Nufront, ARIB, ATIS, CCSA, ETSI, TTA, TTC, TSDSI, 5G IA, ATIS WTSC, ChEG, CEG, WWRF, TCoE, 5GMF, TTA SPG33; TPCEG; ETSI IEG; 5G IF; AEG; Bnrist EG; CIRAT; cc: -; contact: Counsellor ITU-R SG 5)</w:t>
      </w:r>
    </w:p>
    <w:p w14:paraId="00DB5A39"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WP5D/TEMP/550(Rev.1), to RAN, SA, ARIB, ATIS, CCSA, ETSI, TTA, TTC, TSDSI, ETSI TC DECT and DECT Forum, Nufront, ARIB, ATIS, CCSA, ETSI, TTA, TTC, TSDSI, 5G IA, ATIS WTSC, ChEG, CEG, WWRF, TCoE, 5GMF, TTA SPG33; TPCEG; ETSI IEG; 5G IF; AEG; Bnrist EG; CIRAT, cc -</w:t>
      </w:r>
      <w:r>
        <w:rPr>
          <w:i/>
        </w:rPr>
        <w:br/>
      </w:r>
      <w:r>
        <w:rPr>
          <w:i/>
        </w:rPr>
        <w:tab/>
      </w:r>
      <w:r>
        <w:rPr>
          <w:i/>
        </w:rPr>
        <w:tab/>
      </w:r>
      <w:r>
        <w:rPr>
          <w:i/>
        </w:rPr>
        <w:tab/>
      </w:r>
      <w:r>
        <w:rPr>
          <w:i/>
        </w:rPr>
        <w:tab/>
      </w:r>
      <w:r>
        <w:rPr>
          <w:i/>
        </w:rPr>
        <w:tab/>
        <w:t>Source: ITU-R WP5D</w:t>
      </w:r>
    </w:p>
    <w:p w14:paraId="7A20FFD7" w14:textId="77777777" w:rsidR="00D93B97" w:rsidRDefault="00D93B97" w:rsidP="00D93B97">
      <w:pPr>
        <w:rPr>
          <w:rFonts w:ascii="Arial" w:hAnsi="Arial" w:cs="Arial"/>
          <w:b/>
        </w:rPr>
      </w:pPr>
      <w:r>
        <w:rPr>
          <w:rFonts w:ascii="Arial" w:hAnsi="Arial" w:cs="Arial"/>
          <w:b/>
        </w:rPr>
        <w:t xml:space="preserve">Abstract: </w:t>
      </w:r>
    </w:p>
    <w:p w14:paraId="5F03D1B7" w14:textId="77777777" w:rsidR="00D93B97" w:rsidRDefault="00D93B97" w:rsidP="00D93B97">
      <w:r>
        <w:t>no RAN action requested</w:t>
      </w:r>
    </w:p>
    <w:p w14:paraId="3091538A" w14:textId="77777777" w:rsidR="00D93B97" w:rsidRDefault="00D93B97" w:rsidP="00D93B97">
      <w:pPr>
        <w:rPr>
          <w:rFonts w:ascii="Arial" w:hAnsi="Arial" w:cs="Arial"/>
          <w:b/>
        </w:rPr>
      </w:pPr>
      <w:r>
        <w:rPr>
          <w:rFonts w:ascii="Arial" w:hAnsi="Arial" w:cs="Arial"/>
          <w:b/>
        </w:rPr>
        <w:t xml:space="preserve">Discussion: </w:t>
      </w:r>
    </w:p>
    <w:p w14:paraId="523EAADA" w14:textId="77777777" w:rsidR="00D93B97" w:rsidRDefault="00D93B97" w:rsidP="00D93B97">
      <w:r>
        <w:lastRenderedPageBreak/>
        <w:t>handled under [95e-20-ITU-AH]</w:t>
      </w:r>
    </w:p>
    <w:p w14:paraId="492D3F3E" w14:textId="77777777" w:rsidR="00D93B97" w:rsidRDefault="00D93B97" w:rsidP="00D93B97">
      <w:r>
        <w:t>conclusion: no LS answer from RAN</w:t>
      </w:r>
    </w:p>
    <w:p w14:paraId="67E003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F350" w14:textId="77777777" w:rsidR="00D93B97" w:rsidRDefault="00D93B97" w:rsidP="00D93B97">
      <w:pPr>
        <w:rPr>
          <w:rFonts w:ascii="Arial" w:hAnsi="Arial" w:cs="Arial"/>
          <w:b/>
          <w:sz w:val="24"/>
        </w:rPr>
      </w:pPr>
      <w:r>
        <w:rPr>
          <w:rFonts w:ascii="Arial" w:hAnsi="Arial" w:cs="Arial"/>
          <w:b/>
          <w:color w:val="0000FF"/>
          <w:sz w:val="24"/>
        </w:rPr>
        <w:t>RP-220047</w:t>
      </w:r>
      <w:r>
        <w:rPr>
          <w:rFonts w:ascii="Arial" w:hAnsi="Arial" w:cs="Arial"/>
          <w:b/>
          <w:color w:val="0000FF"/>
          <w:sz w:val="24"/>
        </w:rPr>
        <w:tab/>
      </w:r>
      <w:r>
        <w:rPr>
          <w:rFonts w:ascii="Arial" w:hAnsi="Arial" w:cs="Arial"/>
          <w:b/>
          <w:sz w:val="24"/>
        </w:rPr>
        <w:t>LS on Availability of Addendum 1 to Circular Letter 5/LCCE/94 (ITU-R WP5D/TEMP/532(Rev.1); to: RAN, SA, 5G Americas, ARIB, ATIS, CCSA, EBU, ETSI TC DECT and DECT Forum, GSMA, IEEE, ITRI, NGMN, Nufront, one6G, TTA, TTC, TSDSI, Wi-Fi Alliance, WiMAX Forum, Wireless Innovation Forum, XGP Forum, 5G IA, ATIS WTSC, ChEG, CEG, WWRF, TCoE, 5GMF, TTA SPG33, TPCEG, ETSI IEG, 5G IF, AEG, Bnrist EG, CIRAT; cc: NUFRONT; contact: Counsellor ITU-R SG 5)</w:t>
      </w:r>
    </w:p>
    <w:p w14:paraId="44F911B0"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WP5D/TEMP/532(Rev.1), to RAN, SA, 5G Americas, ARIB, ATIS, CCSA, EBU, ETSI TC DECT and DECT Forum, GSMA, IEEE, ITRI, NGMN, Nufront, one6G, TTA, TTC, TSDSI, Wi-Fi Alliance, WiMAX Forum, Wireless Innovation Forum, XGP Forum, 5G IA, ATIS WTSC, ChEG, CEG, WWRF, TCoE, 5GMF, TTA S, cc NUFRONT</w:t>
      </w:r>
      <w:r>
        <w:rPr>
          <w:i/>
        </w:rPr>
        <w:br/>
      </w:r>
      <w:r>
        <w:rPr>
          <w:i/>
        </w:rPr>
        <w:tab/>
      </w:r>
      <w:r>
        <w:rPr>
          <w:i/>
        </w:rPr>
        <w:tab/>
      </w:r>
      <w:r>
        <w:rPr>
          <w:i/>
        </w:rPr>
        <w:tab/>
      </w:r>
      <w:r>
        <w:rPr>
          <w:i/>
        </w:rPr>
        <w:tab/>
      </w:r>
      <w:r>
        <w:rPr>
          <w:i/>
        </w:rPr>
        <w:tab/>
        <w:t>Source: ITU-R WP5D</w:t>
      </w:r>
    </w:p>
    <w:p w14:paraId="22286DAC" w14:textId="77777777" w:rsidR="00D93B97" w:rsidRDefault="00D93B97" w:rsidP="00D93B97">
      <w:pPr>
        <w:rPr>
          <w:rFonts w:ascii="Arial" w:hAnsi="Arial" w:cs="Arial"/>
          <w:b/>
        </w:rPr>
      </w:pPr>
      <w:r>
        <w:rPr>
          <w:rFonts w:ascii="Arial" w:hAnsi="Arial" w:cs="Arial"/>
          <w:b/>
        </w:rPr>
        <w:t xml:space="preserve">Abstract: </w:t>
      </w:r>
    </w:p>
    <w:p w14:paraId="04042612" w14:textId="77777777" w:rsidR="00D93B97" w:rsidRDefault="00D93B97" w:rsidP="00D93B97">
      <w:r>
        <w:t>no RAN action requested</w:t>
      </w:r>
    </w:p>
    <w:p w14:paraId="2E353810" w14:textId="77777777" w:rsidR="00D93B97" w:rsidRDefault="00D93B97" w:rsidP="00D93B97">
      <w:pPr>
        <w:rPr>
          <w:rFonts w:ascii="Arial" w:hAnsi="Arial" w:cs="Arial"/>
          <w:b/>
        </w:rPr>
      </w:pPr>
      <w:r>
        <w:rPr>
          <w:rFonts w:ascii="Arial" w:hAnsi="Arial" w:cs="Arial"/>
          <w:b/>
        </w:rPr>
        <w:t xml:space="preserve">Discussion: </w:t>
      </w:r>
    </w:p>
    <w:p w14:paraId="4AB48824" w14:textId="77777777" w:rsidR="00D93B97" w:rsidRDefault="00D93B97" w:rsidP="00D93B97">
      <w:r>
        <w:t>handled under [95e-20-ITU-AH]</w:t>
      </w:r>
    </w:p>
    <w:p w14:paraId="0AD7AE1D" w14:textId="77777777" w:rsidR="00D93B97" w:rsidRDefault="00D93B97" w:rsidP="00D93B97">
      <w:r>
        <w:t>conclusion: no LS answer from RAN</w:t>
      </w:r>
    </w:p>
    <w:p w14:paraId="0F3F4A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ECFE5" w14:textId="77777777" w:rsidR="00D93B97" w:rsidRDefault="00D93B97" w:rsidP="00D93B97">
      <w:pPr>
        <w:pStyle w:val="Heading3"/>
      </w:pPr>
      <w:bookmarkStart w:id="84" w:name="_Toc104749472"/>
      <w:bookmarkStart w:id="85" w:name="_Toc105285782"/>
      <w:r>
        <w:t>8.3</w:t>
      </w:r>
      <w:r>
        <w:tab/>
        <w:t>Other documents from/to ITU-R WP5D</w:t>
      </w:r>
      <w:bookmarkEnd w:id="84"/>
      <w:bookmarkEnd w:id="85"/>
    </w:p>
    <w:p w14:paraId="5B1A29A7" w14:textId="77777777" w:rsidR="00D93B97" w:rsidRDefault="00D93B97" w:rsidP="00D93B97">
      <w:pPr>
        <w:rPr>
          <w:rFonts w:ascii="Arial" w:hAnsi="Arial" w:cs="Arial"/>
          <w:b/>
          <w:sz w:val="24"/>
        </w:rPr>
      </w:pPr>
      <w:r>
        <w:rPr>
          <w:rFonts w:ascii="Arial" w:hAnsi="Arial" w:cs="Arial"/>
          <w:b/>
          <w:color w:val="0000FF"/>
          <w:sz w:val="24"/>
        </w:rPr>
        <w:t>RP-220032</w:t>
      </w:r>
      <w:r>
        <w:rPr>
          <w:rFonts w:ascii="Arial" w:hAnsi="Arial" w:cs="Arial"/>
          <w:b/>
          <w:color w:val="0000FF"/>
          <w:sz w:val="24"/>
        </w:rPr>
        <w:tab/>
      </w:r>
      <w:r>
        <w:rPr>
          <w:rFonts w:ascii="Arial" w:hAnsi="Arial" w:cs="Arial"/>
          <w:b/>
          <w:sz w:val="24"/>
        </w:rPr>
        <w:t>DRAFT reply letter to ITU-R WP5D/TEMP/356 = RP-211634 on the schedule for updating Recommendation ITU-R M.2012 to Revision 6 (RT-220004; to: RAN, SA; cc: -; contact: Telecom Italia)</w:t>
      </w:r>
    </w:p>
    <w:p w14:paraId="15BCE4F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RT-220004, to RAN, SA, cc -</w:t>
      </w:r>
      <w:r>
        <w:rPr>
          <w:i/>
        </w:rPr>
        <w:br/>
      </w:r>
      <w:r>
        <w:rPr>
          <w:i/>
        </w:rPr>
        <w:tab/>
      </w:r>
      <w:r>
        <w:rPr>
          <w:i/>
        </w:rPr>
        <w:tab/>
      </w:r>
      <w:r>
        <w:rPr>
          <w:i/>
        </w:rPr>
        <w:tab/>
      </w:r>
      <w:r>
        <w:rPr>
          <w:i/>
        </w:rPr>
        <w:tab/>
      </w:r>
      <w:r>
        <w:rPr>
          <w:i/>
        </w:rPr>
        <w:tab/>
        <w:t>Source: 3GPP ITU-R Ad hoc</w:t>
      </w:r>
    </w:p>
    <w:p w14:paraId="0AA92796" w14:textId="77777777" w:rsidR="00D93B97" w:rsidRDefault="00D93B97" w:rsidP="00D93B97">
      <w:pPr>
        <w:rPr>
          <w:rFonts w:ascii="Arial" w:hAnsi="Arial" w:cs="Arial"/>
          <w:b/>
        </w:rPr>
      </w:pPr>
      <w:r>
        <w:rPr>
          <w:rFonts w:ascii="Arial" w:hAnsi="Arial" w:cs="Arial"/>
          <w:b/>
        </w:rPr>
        <w:t xml:space="preserve">Abstract: </w:t>
      </w:r>
    </w:p>
    <w:p w14:paraId="16605407" w14:textId="77777777" w:rsidR="00D93B97" w:rsidRDefault="00D93B97" w:rsidP="00D93B97">
      <w:r>
        <w:t>LS will be provided in parallel to RAN and SA; RAN action requested; note: Attachment TR 21.917 is the REL-17 description TR which will only be available after RAN #95e; LS has a printing error: the deadline for PCG to respond to ITU-R is also June 6th, 22 (like for RT-220003 = RP-220031 and not Jan. 31st, 22</w:t>
      </w:r>
    </w:p>
    <w:p w14:paraId="08843C4E" w14:textId="77777777" w:rsidR="00D93B97" w:rsidRDefault="00D93B97" w:rsidP="00D93B97">
      <w:pPr>
        <w:rPr>
          <w:rFonts w:ascii="Arial" w:hAnsi="Arial" w:cs="Arial"/>
          <w:b/>
        </w:rPr>
      </w:pPr>
      <w:r>
        <w:rPr>
          <w:rFonts w:ascii="Arial" w:hAnsi="Arial" w:cs="Arial"/>
          <w:b/>
        </w:rPr>
        <w:t xml:space="preserve">Discussion: </w:t>
      </w:r>
    </w:p>
    <w:p w14:paraId="540A32CF" w14:textId="77777777" w:rsidR="00D93B97" w:rsidRDefault="00D93B97" w:rsidP="00D93B97">
      <w:r>
        <w:t>handled under [95e-20-ITU-AH]</w:t>
      </w:r>
    </w:p>
    <w:p w14:paraId="264C0B10" w14:textId="77777777" w:rsidR="00D93B97" w:rsidRDefault="00D93B97" w:rsidP="00D93B97">
      <w:r>
        <w:t>conclusion: no reply from RAN to 3GPP ITU-R AH but LS RP-220032 is used as basis for LSout RP-220049</w:t>
      </w:r>
    </w:p>
    <w:p w14:paraId="4E5132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732C7" w14:textId="77777777" w:rsidR="00D93B97" w:rsidRDefault="00D93B97" w:rsidP="00D93B97">
      <w:pPr>
        <w:rPr>
          <w:rFonts w:ascii="Arial" w:hAnsi="Arial" w:cs="Arial"/>
          <w:b/>
          <w:sz w:val="24"/>
        </w:rPr>
      </w:pPr>
      <w:r>
        <w:rPr>
          <w:rFonts w:ascii="Arial" w:hAnsi="Arial" w:cs="Arial"/>
          <w:b/>
          <w:color w:val="0000FF"/>
          <w:sz w:val="24"/>
        </w:rPr>
        <w:t>RP-220049</w:t>
      </w:r>
      <w:r>
        <w:rPr>
          <w:rFonts w:ascii="Arial" w:hAnsi="Arial" w:cs="Arial"/>
          <w:b/>
          <w:color w:val="0000FF"/>
          <w:sz w:val="24"/>
        </w:rPr>
        <w:tab/>
      </w:r>
      <w:r>
        <w:rPr>
          <w:rFonts w:ascii="Arial" w:hAnsi="Arial" w:cs="Arial"/>
          <w:b/>
          <w:sz w:val="24"/>
        </w:rPr>
        <w:t>DRAFT reply letter to ITU-R WP5D/TEMP/356 = RP-211634 on the schedule for updating Recommendation ITU-R M.2012 to Revision 6 (to: SA; cc: -; contact: Telecom Italia)</w:t>
      </w:r>
    </w:p>
    <w:p w14:paraId="4103AE45"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14:paraId="45416CD3" w14:textId="77777777" w:rsidR="00D93B97" w:rsidRDefault="00D93B97" w:rsidP="00D93B97">
      <w:pPr>
        <w:rPr>
          <w:rFonts w:ascii="Arial" w:hAnsi="Arial" w:cs="Arial"/>
          <w:b/>
        </w:rPr>
      </w:pPr>
      <w:r>
        <w:rPr>
          <w:rFonts w:ascii="Arial" w:hAnsi="Arial" w:cs="Arial"/>
          <w:b/>
        </w:rPr>
        <w:lastRenderedPageBreak/>
        <w:t xml:space="preserve">Abstract: </w:t>
      </w:r>
    </w:p>
    <w:p w14:paraId="79F8B9BC" w14:textId="77777777" w:rsidR="00D93B97" w:rsidRDefault="00D93B97" w:rsidP="00D93B97">
      <w:r>
        <w:t>based on RP-220032</w:t>
      </w:r>
    </w:p>
    <w:p w14:paraId="55FA4E64" w14:textId="77777777" w:rsidR="00D93B97" w:rsidRDefault="00D93B97" w:rsidP="00D93B97">
      <w:pPr>
        <w:rPr>
          <w:rFonts w:ascii="Arial" w:hAnsi="Arial" w:cs="Arial"/>
          <w:b/>
        </w:rPr>
      </w:pPr>
      <w:r>
        <w:rPr>
          <w:rFonts w:ascii="Arial" w:hAnsi="Arial" w:cs="Arial"/>
          <w:b/>
        </w:rPr>
        <w:t xml:space="preserve">Discussion: </w:t>
      </w:r>
    </w:p>
    <w:p w14:paraId="7E9E3E25" w14:textId="77777777" w:rsidR="00D93B97" w:rsidRDefault="00D93B97" w:rsidP="00D93B97">
      <w:r>
        <w:t>handled in [95e-20-ITU-AH]</w:t>
      </w:r>
    </w:p>
    <w:p w14:paraId="17C320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RP-220908</w:t>
      </w:r>
      <w:r>
        <w:rPr>
          <w:color w:val="993300"/>
          <w:u w:val="single"/>
        </w:rPr>
        <w:t>.</w:t>
      </w:r>
    </w:p>
    <w:p w14:paraId="33B93F8C" w14:textId="77777777" w:rsidR="00D93B97" w:rsidRDefault="00D93B97" w:rsidP="00D93B97">
      <w:pPr>
        <w:rPr>
          <w:rFonts w:ascii="Arial" w:hAnsi="Arial" w:cs="Arial"/>
          <w:b/>
          <w:sz w:val="24"/>
        </w:rPr>
      </w:pPr>
      <w:r>
        <w:rPr>
          <w:rFonts w:ascii="Arial" w:hAnsi="Arial" w:cs="Arial"/>
          <w:b/>
          <w:color w:val="0000FF"/>
          <w:sz w:val="24"/>
        </w:rPr>
        <w:t>RP-220908</w:t>
      </w:r>
      <w:r>
        <w:rPr>
          <w:rFonts w:ascii="Arial" w:hAnsi="Arial" w:cs="Arial"/>
          <w:b/>
          <w:color w:val="0000FF"/>
          <w:sz w:val="24"/>
        </w:rPr>
        <w:tab/>
      </w:r>
      <w:r>
        <w:rPr>
          <w:rFonts w:ascii="Arial" w:hAnsi="Arial" w:cs="Arial"/>
          <w:b/>
          <w:sz w:val="24"/>
        </w:rPr>
        <w:t>DRAFT reply letter to ITU-R WP5D/TEMP/356 = RP-211634 on the schedule for updating Recommendation ITU-R M.2012 to Revision 6 (to: SA; cc: -; contact: Telecom Italia)</w:t>
      </w:r>
    </w:p>
    <w:p w14:paraId="64C7A0D8"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9726724" w14:textId="77777777" w:rsidR="00D93B97" w:rsidRDefault="00D93B97" w:rsidP="00D93B97">
      <w:pPr>
        <w:rPr>
          <w:color w:val="808080"/>
        </w:rPr>
      </w:pPr>
      <w:r>
        <w:rPr>
          <w:color w:val="808080"/>
        </w:rPr>
        <w:t>(Replaces RP-220049)</w:t>
      </w:r>
    </w:p>
    <w:p w14:paraId="14EBC6C4" w14:textId="77777777" w:rsidR="00D93B97" w:rsidRDefault="00D93B97" w:rsidP="00D93B97">
      <w:pPr>
        <w:rPr>
          <w:rFonts w:ascii="Arial" w:hAnsi="Arial" w:cs="Arial"/>
          <w:b/>
        </w:rPr>
      </w:pPr>
      <w:r>
        <w:rPr>
          <w:rFonts w:ascii="Arial" w:hAnsi="Arial" w:cs="Arial"/>
          <w:b/>
        </w:rPr>
        <w:t xml:space="preserve">Discussion: </w:t>
      </w:r>
    </w:p>
    <w:p w14:paraId="34351C41" w14:textId="77777777" w:rsidR="00D93B97" w:rsidRDefault="00D93B97" w:rsidP="00D93B97">
      <w:r>
        <w:t>after review in SA the LS will be provided to PCG for approval;</w:t>
      </w:r>
    </w:p>
    <w:p w14:paraId="7489B54A" w14:textId="77777777" w:rsidR="00D93B97" w:rsidRDefault="00D93B97" w:rsidP="00D93B97">
      <w:r>
        <w:t>LS was sent to SA on Fri 18.03.22</w:t>
      </w:r>
    </w:p>
    <w:p w14:paraId="61FCC3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B79B1" w14:textId="77777777" w:rsidR="00D93B97" w:rsidRDefault="00D93B97" w:rsidP="00D93B97">
      <w:pPr>
        <w:rPr>
          <w:rFonts w:ascii="Arial" w:hAnsi="Arial" w:cs="Arial"/>
          <w:b/>
          <w:sz w:val="24"/>
        </w:rPr>
      </w:pPr>
      <w:r>
        <w:rPr>
          <w:rFonts w:ascii="Arial" w:hAnsi="Arial" w:cs="Arial"/>
          <w:b/>
          <w:color w:val="0000FF"/>
          <w:sz w:val="24"/>
        </w:rPr>
        <w:t>RP-220069</w:t>
      </w:r>
      <w:r>
        <w:rPr>
          <w:rFonts w:ascii="Arial" w:hAnsi="Arial" w:cs="Arial"/>
          <w:b/>
          <w:color w:val="0000FF"/>
          <w:sz w:val="24"/>
        </w:rPr>
        <w:tab/>
      </w:r>
      <w:r>
        <w:rPr>
          <w:rFonts w:ascii="Arial" w:hAnsi="Arial" w:cs="Arial"/>
          <w:b/>
          <w:sz w:val="24"/>
        </w:rPr>
        <w:t>Draft reply LS to ITU-R WP5D/TEMP/482rev1 = RP-212699 (update to RP-213642) on work towards two new recommendations "Generic unwanted emission characteristics of base / mobile stations using the terrestrial radio interfaces of IMT-2020" (to: PCG; cc: -; contact: Telecom Italia)</w:t>
      </w:r>
    </w:p>
    <w:p w14:paraId="56D8566A"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PCG</w:t>
      </w:r>
      <w:r>
        <w:rPr>
          <w:i/>
        </w:rPr>
        <w:br/>
      </w:r>
      <w:r>
        <w:rPr>
          <w:i/>
        </w:rPr>
        <w:tab/>
      </w:r>
      <w:r>
        <w:rPr>
          <w:i/>
        </w:rPr>
        <w:tab/>
      </w:r>
      <w:r>
        <w:rPr>
          <w:i/>
        </w:rPr>
        <w:tab/>
      </w:r>
      <w:r>
        <w:rPr>
          <w:i/>
        </w:rPr>
        <w:tab/>
      </w:r>
      <w:r>
        <w:rPr>
          <w:i/>
        </w:rPr>
        <w:tab/>
        <w:t>Source: Telecom Italia</w:t>
      </w:r>
    </w:p>
    <w:p w14:paraId="4477F58D" w14:textId="77777777" w:rsidR="00D93B97" w:rsidRDefault="00D93B97" w:rsidP="00D93B97">
      <w:pPr>
        <w:rPr>
          <w:rFonts w:ascii="Arial" w:hAnsi="Arial" w:cs="Arial"/>
          <w:b/>
        </w:rPr>
      </w:pPr>
      <w:r>
        <w:rPr>
          <w:rFonts w:ascii="Arial" w:hAnsi="Arial" w:cs="Arial"/>
          <w:b/>
        </w:rPr>
        <w:t xml:space="preserve">Abstract: </w:t>
      </w:r>
    </w:p>
    <w:p w14:paraId="49140248" w14:textId="77777777" w:rsidR="00D93B97" w:rsidRDefault="00D93B97" w:rsidP="00D93B97">
      <w:r>
        <w:t>update to LSout RP-213642 sent from RAN #94e as 3GPP (RAN4 &amp; RAN5) will not be able to provide a reply to ITU-R WP5D by June 22 as promised there</w:t>
      </w:r>
    </w:p>
    <w:p w14:paraId="1FA858C1" w14:textId="77777777" w:rsidR="00D93B97" w:rsidRDefault="00D93B97" w:rsidP="00D93B97">
      <w:pPr>
        <w:rPr>
          <w:rFonts w:ascii="Arial" w:hAnsi="Arial" w:cs="Arial"/>
          <w:b/>
        </w:rPr>
      </w:pPr>
      <w:r>
        <w:rPr>
          <w:rFonts w:ascii="Arial" w:hAnsi="Arial" w:cs="Arial"/>
          <w:b/>
        </w:rPr>
        <w:t xml:space="preserve">Discussion: </w:t>
      </w:r>
    </w:p>
    <w:p w14:paraId="18619A5D" w14:textId="77777777" w:rsidR="00D93B97" w:rsidRDefault="00D93B97" w:rsidP="00D93B97">
      <w:r>
        <w:t>handled in [95e-20-ITU-AH]</w:t>
      </w:r>
    </w:p>
    <w:p w14:paraId="736BA8B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RP-220911</w:t>
      </w:r>
      <w:r>
        <w:rPr>
          <w:color w:val="993300"/>
          <w:u w:val="single"/>
        </w:rPr>
        <w:t>.</w:t>
      </w:r>
    </w:p>
    <w:p w14:paraId="04355B64" w14:textId="77777777" w:rsidR="00D93B97" w:rsidRDefault="00D93B97" w:rsidP="00D93B97">
      <w:pPr>
        <w:rPr>
          <w:rFonts w:ascii="Arial" w:hAnsi="Arial" w:cs="Arial"/>
          <w:b/>
          <w:sz w:val="24"/>
        </w:rPr>
      </w:pPr>
      <w:r>
        <w:rPr>
          <w:rFonts w:ascii="Arial" w:hAnsi="Arial" w:cs="Arial"/>
          <w:b/>
          <w:color w:val="0000FF"/>
          <w:sz w:val="24"/>
        </w:rPr>
        <w:t>RP-220911</w:t>
      </w:r>
      <w:r>
        <w:rPr>
          <w:rFonts w:ascii="Arial" w:hAnsi="Arial" w:cs="Arial"/>
          <w:b/>
          <w:color w:val="0000FF"/>
          <w:sz w:val="24"/>
        </w:rPr>
        <w:tab/>
      </w:r>
      <w:r>
        <w:rPr>
          <w:rFonts w:ascii="Arial" w:hAnsi="Arial" w:cs="Arial"/>
          <w:b/>
          <w:sz w:val="24"/>
        </w:rPr>
        <w:t>Draft reply LS to ITU-R WP5D/TEMP/482rev1 = RP-212699 (update to RP-213642) on work towards two new recommendations "Generic unwanted emission characteristics of base / mobile stations using the terrestrial radio interfaces of IMT-2020" (to: SA; cc: -; contact: Telecom Italia)</w:t>
      </w:r>
    </w:p>
    <w:p w14:paraId="0DFFC134"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7A3B25F" w14:textId="77777777" w:rsidR="00D93B97" w:rsidRDefault="00D93B97" w:rsidP="00D93B97">
      <w:pPr>
        <w:rPr>
          <w:color w:val="808080"/>
        </w:rPr>
      </w:pPr>
      <w:r>
        <w:rPr>
          <w:color w:val="808080"/>
        </w:rPr>
        <w:t>(Replaces RP-220069)</w:t>
      </w:r>
    </w:p>
    <w:p w14:paraId="4DFEAF1E" w14:textId="77777777" w:rsidR="00D93B97" w:rsidRDefault="00D93B97" w:rsidP="00D93B97">
      <w:pPr>
        <w:rPr>
          <w:rFonts w:ascii="Arial" w:hAnsi="Arial" w:cs="Arial"/>
          <w:b/>
        </w:rPr>
      </w:pPr>
      <w:r>
        <w:rPr>
          <w:rFonts w:ascii="Arial" w:hAnsi="Arial" w:cs="Arial"/>
          <w:b/>
        </w:rPr>
        <w:t xml:space="preserve">Discussion: </w:t>
      </w:r>
    </w:p>
    <w:p w14:paraId="3E90EC1D" w14:textId="77777777" w:rsidR="00D93B97" w:rsidRDefault="00D93B97" w:rsidP="00D93B97">
      <w:r>
        <w:t>after review in SA the LS will be provided to PCG for approval;</w:t>
      </w:r>
    </w:p>
    <w:p w14:paraId="58BEE2AF" w14:textId="77777777" w:rsidR="00D93B97" w:rsidRDefault="00D93B97" w:rsidP="00D93B97">
      <w:r>
        <w:t>LS was sent to SA on Fri 18.03.22</w:t>
      </w:r>
    </w:p>
    <w:p w14:paraId="2E0B3EB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20F4F" w14:textId="77777777" w:rsidR="00D93B97" w:rsidRDefault="00D93B97" w:rsidP="00D93B97">
      <w:pPr>
        <w:pStyle w:val="Heading3"/>
      </w:pPr>
      <w:bookmarkStart w:id="86" w:name="_Toc104749473"/>
      <w:bookmarkStart w:id="87" w:name="_Toc105285783"/>
      <w:r>
        <w:t>8.4</w:t>
      </w:r>
      <w:r>
        <w:tab/>
        <w:t>Other documents from/to ITU-R WP5A</w:t>
      </w:r>
      <w:bookmarkEnd w:id="86"/>
      <w:bookmarkEnd w:id="87"/>
    </w:p>
    <w:p w14:paraId="32C203D8" w14:textId="77777777" w:rsidR="00D93B97" w:rsidRDefault="00D93B97" w:rsidP="00D93B97">
      <w:pPr>
        <w:pStyle w:val="Heading3"/>
      </w:pPr>
      <w:bookmarkStart w:id="88" w:name="_Toc104749474"/>
      <w:bookmarkStart w:id="89" w:name="_Toc105285784"/>
      <w:r>
        <w:t>8.5</w:t>
      </w:r>
      <w:r>
        <w:tab/>
        <w:t>Documents from/to other ITU groups</w:t>
      </w:r>
      <w:bookmarkEnd w:id="88"/>
      <w:bookmarkEnd w:id="89"/>
    </w:p>
    <w:p w14:paraId="581A4D82" w14:textId="77777777" w:rsidR="00D93B97" w:rsidRDefault="00D93B97" w:rsidP="00D93B97">
      <w:pPr>
        <w:rPr>
          <w:rFonts w:ascii="Arial" w:hAnsi="Arial" w:cs="Arial"/>
          <w:b/>
          <w:sz w:val="24"/>
        </w:rPr>
      </w:pPr>
      <w:r>
        <w:rPr>
          <w:rFonts w:ascii="Arial" w:hAnsi="Arial" w:cs="Arial"/>
          <w:b/>
          <w:color w:val="0000FF"/>
          <w:sz w:val="24"/>
        </w:rPr>
        <w:t>RP-220044</w:t>
      </w:r>
      <w:r>
        <w:rPr>
          <w:rFonts w:ascii="Arial" w:hAnsi="Arial" w:cs="Arial"/>
          <w:b/>
          <w:color w:val="0000FF"/>
          <w:sz w:val="24"/>
        </w:rPr>
        <w:tab/>
      </w:r>
      <w:r>
        <w:rPr>
          <w:rFonts w:ascii="Arial" w:hAnsi="Arial" w:cs="Arial"/>
          <w:b/>
          <w:sz w:val="24"/>
        </w:rPr>
        <w:t>LS on provision of inputs to the online ITS communication standards database from ITU (5GAA_WG4_S-220014; to: RAN, SA; cc: CT; contact: Huawei)</w:t>
      </w:r>
    </w:p>
    <w:p w14:paraId="041C69FB"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5GAA_WG4_S-220014, to RAN, SA, cc CT</w:t>
      </w:r>
      <w:r>
        <w:rPr>
          <w:i/>
        </w:rPr>
        <w:br/>
      </w:r>
      <w:r>
        <w:rPr>
          <w:i/>
        </w:rPr>
        <w:tab/>
      </w:r>
      <w:r>
        <w:rPr>
          <w:i/>
        </w:rPr>
        <w:tab/>
      </w:r>
      <w:r>
        <w:rPr>
          <w:i/>
        </w:rPr>
        <w:tab/>
      </w:r>
      <w:r>
        <w:rPr>
          <w:i/>
        </w:rPr>
        <w:tab/>
      </w:r>
      <w:r>
        <w:rPr>
          <w:i/>
        </w:rPr>
        <w:tab/>
        <w:t>Source: 5GAA WG4</w:t>
      </w:r>
    </w:p>
    <w:p w14:paraId="511A73A3" w14:textId="77777777" w:rsidR="00D93B97" w:rsidRDefault="00D93B97" w:rsidP="00D93B97">
      <w:pPr>
        <w:rPr>
          <w:rFonts w:ascii="Arial" w:hAnsi="Arial" w:cs="Arial"/>
          <w:b/>
        </w:rPr>
      </w:pPr>
      <w:r>
        <w:rPr>
          <w:rFonts w:ascii="Arial" w:hAnsi="Arial" w:cs="Arial"/>
          <w:b/>
        </w:rPr>
        <w:t xml:space="preserve">Abstract: </w:t>
      </w:r>
    </w:p>
    <w:p w14:paraId="7ED3098E" w14:textId="77777777" w:rsidR="00D93B97" w:rsidRDefault="00D93B97" w:rsidP="00D93B97">
      <w:r>
        <w:t>see draft reply LS in RP-220382</w:t>
      </w:r>
    </w:p>
    <w:p w14:paraId="01228886" w14:textId="77777777" w:rsidR="00D93B97" w:rsidRDefault="00D93B97" w:rsidP="00D93B97">
      <w:pPr>
        <w:rPr>
          <w:rFonts w:ascii="Arial" w:hAnsi="Arial" w:cs="Arial"/>
          <w:b/>
        </w:rPr>
      </w:pPr>
      <w:r>
        <w:rPr>
          <w:rFonts w:ascii="Arial" w:hAnsi="Arial" w:cs="Arial"/>
          <w:b/>
        </w:rPr>
        <w:t xml:space="preserve">Discussion: </w:t>
      </w:r>
    </w:p>
    <w:p w14:paraId="24DC1A94" w14:textId="77777777" w:rsidR="00D93B97" w:rsidRDefault="00D93B97" w:rsidP="00D93B97">
      <w:r>
        <w:t>handled under [95e-20-ITU-AH];</w:t>
      </w:r>
    </w:p>
    <w:p w14:paraId="2AF46574" w14:textId="77777777" w:rsidR="00D93B97" w:rsidRDefault="00D93B97" w:rsidP="00D93B97">
      <w:r>
        <w:t>Deutsche Telekom draft an LS to: SA, cc: CT in RP-220382 related to this LSin and it is assumed that SA will send a reply LS to 5GAA</w:t>
      </w:r>
    </w:p>
    <w:p w14:paraId="7CE4CF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06E21" w14:textId="77777777" w:rsidR="00D93B97" w:rsidRDefault="00D93B97" w:rsidP="00D93B97">
      <w:pPr>
        <w:rPr>
          <w:rFonts w:ascii="Arial" w:hAnsi="Arial" w:cs="Arial"/>
          <w:b/>
          <w:sz w:val="24"/>
        </w:rPr>
      </w:pPr>
      <w:r>
        <w:rPr>
          <w:rFonts w:ascii="Arial" w:hAnsi="Arial" w:cs="Arial"/>
          <w:b/>
          <w:color w:val="0000FF"/>
          <w:sz w:val="24"/>
        </w:rPr>
        <w:t>RP-220382</w:t>
      </w:r>
      <w:r>
        <w:rPr>
          <w:rFonts w:ascii="Arial" w:hAnsi="Arial" w:cs="Arial"/>
          <w:b/>
          <w:color w:val="0000FF"/>
          <w:sz w:val="24"/>
        </w:rPr>
        <w:tab/>
      </w:r>
      <w:r>
        <w:rPr>
          <w:rFonts w:ascii="Arial" w:hAnsi="Arial" w:cs="Arial"/>
          <w:b/>
          <w:sz w:val="24"/>
        </w:rPr>
        <w:t>Draft Reply LS to 5GAA on "online ITS communication standards database from ITU" (to: 5GAA WG4, SA; cc: CT; contact: Deutsche Telekom)</w:t>
      </w:r>
    </w:p>
    <w:p w14:paraId="52BDEB56"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 cc CT</w:t>
      </w:r>
      <w:r>
        <w:rPr>
          <w:i/>
        </w:rPr>
        <w:br/>
      </w:r>
      <w:r>
        <w:rPr>
          <w:i/>
        </w:rPr>
        <w:tab/>
      </w:r>
      <w:r>
        <w:rPr>
          <w:i/>
        </w:rPr>
        <w:tab/>
      </w:r>
      <w:r>
        <w:rPr>
          <w:i/>
        </w:rPr>
        <w:tab/>
      </w:r>
      <w:r>
        <w:rPr>
          <w:i/>
        </w:rPr>
        <w:tab/>
      </w:r>
      <w:r>
        <w:rPr>
          <w:i/>
        </w:rPr>
        <w:tab/>
        <w:t>Source: Deutsche Telekom</w:t>
      </w:r>
    </w:p>
    <w:p w14:paraId="5AFA2C1D" w14:textId="77777777" w:rsidR="00D93B97" w:rsidRDefault="00D93B97" w:rsidP="00D93B97">
      <w:pPr>
        <w:rPr>
          <w:rFonts w:ascii="Arial" w:hAnsi="Arial" w:cs="Arial"/>
          <w:b/>
        </w:rPr>
      </w:pPr>
      <w:r>
        <w:rPr>
          <w:rFonts w:ascii="Arial" w:hAnsi="Arial" w:cs="Arial"/>
          <w:b/>
        </w:rPr>
        <w:t xml:space="preserve">Abstract: </w:t>
      </w:r>
    </w:p>
    <w:p w14:paraId="4A7B47A0" w14:textId="77777777" w:rsidR="00D93B97" w:rsidRDefault="00D93B97" w:rsidP="00D93B97">
      <w:r>
        <w:t>moved from AI 7 to AI 8.5</w:t>
      </w:r>
    </w:p>
    <w:p w14:paraId="76779EF6" w14:textId="77777777" w:rsidR="00D93B97" w:rsidRDefault="00D93B97" w:rsidP="00D93B97">
      <w:pPr>
        <w:rPr>
          <w:rFonts w:ascii="Arial" w:hAnsi="Arial" w:cs="Arial"/>
          <w:b/>
        </w:rPr>
      </w:pPr>
      <w:r>
        <w:rPr>
          <w:rFonts w:ascii="Arial" w:hAnsi="Arial" w:cs="Arial"/>
          <w:b/>
        </w:rPr>
        <w:t xml:space="preserve">Discussion: </w:t>
      </w:r>
    </w:p>
    <w:p w14:paraId="661A3B66" w14:textId="77777777" w:rsidR="00D93B97" w:rsidRDefault="00D93B97" w:rsidP="00D93B97">
      <w:r>
        <w:t>handled in [95e-20-ITU-AH]</w:t>
      </w:r>
    </w:p>
    <w:p w14:paraId="1765B7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RP-220910</w:t>
      </w:r>
      <w:r>
        <w:rPr>
          <w:color w:val="993300"/>
          <w:u w:val="single"/>
        </w:rPr>
        <w:t>.</w:t>
      </w:r>
    </w:p>
    <w:p w14:paraId="344F0E2B" w14:textId="77777777" w:rsidR="00D93B97" w:rsidRDefault="00D93B97" w:rsidP="00D93B97">
      <w:pPr>
        <w:rPr>
          <w:rFonts w:ascii="Arial" w:hAnsi="Arial" w:cs="Arial"/>
          <w:b/>
          <w:sz w:val="24"/>
        </w:rPr>
      </w:pPr>
      <w:r>
        <w:rPr>
          <w:rFonts w:ascii="Arial" w:hAnsi="Arial" w:cs="Arial"/>
          <w:b/>
          <w:color w:val="0000FF"/>
          <w:sz w:val="24"/>
        </w:rPr>
        <w:t>RP-220910</w:t>
      </w:r>
      <w:r>
        <w:rPr>
          <w:rFonts w:ascii="Arial" w:hAnsi="Arial" w:cs="Arial"/>
          <w:b/>
          <w:color w:val="0000FF"/>
          <w:sz w:val="24"/>
        </w:rPr>
        <w:tab/>
      </w:r>
      <w:r>
        <w:rPr>
          <w:rFonts w:ascii="Arial" w:hAnsi="Arial" w:cs="Arial"/>
          <w:b/>
          <w:sz w:val="24"/>
        </w:rPr>
        <w:t>Draft Reply LS to 5GAA on "online ITS communication standards database from ITU" (to: 5GAA WG4, SA; cc: CT; contact: Deutsche Telekom)</w:t>
      </w:r>
    </w:p>
    <w:p w14:paraId="57DF4B21"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 cc CT</w:t>
      </w:r>
      <w:r>
        <w:rPr>
          <w:i/>
        </w:rPr>
        <w:br/>
      </w:r>
      <w:r>
        <w:rPr>
          <w:i/>
        </w:rPr>
        <w:tab/>
      </w:r>
      <w:r>
        <w:rPr>
          <w:i/>
        </w:rPr>
        <w:tab/>
      </w:r>
      <w:r>
        <w:rPr>
          <w:i/>
        </w:rPr>
        <w:tab/>
      </w:r>
      <w:r>
        <w:rPr>
          <w:i/>
        </w:rPr>
        <w:tab/>
      </w:r>
      <w:r>
        <w:rPr>
          <w:i/>
        </w:rPr>
        <w:tab/>
        <w:t>Source: Deutsche Telekom</w:t>
      </w:r>
    </w:p>
    <w:p w14:paraId="2C522414" w14:textId="77777777" w:rsidR="00D93B97" w:rsidRDefault="00D93B97" w:rsidP="00D93B97">
      <w:pPr>
        <w:rPr>
          <w:color w:val="808080"/>
        </w:rPr>
      </w:pPr>
      <w:r>
        <w:rPr>
          <w:color w:val="808080"/>
        </w:rPr>
        <w:t>(Replaces RP-220382)</w:t>
      </w:r>
    </w:p>
    <w:p w14:paraId="663EED1A" w14:textId="77777777" w:rsidR="00D93B97" w:rsidRDefault="00D93B97" w:rsidP="00D93B97">
      <w:pPr>
        <w:rPr>
          <w:rFonts w:ascii="Arial" w:hAnsi="Arial" w:cs="Arial"/>
          <w:b/>
        </w:rPr>
      </w:pPr>
      <w:r>
        <w:rPr>
          <w:rFonts w:ascii="Arial" w:hAnsi="Arial" w:cs="Arial"/>
          <w:b/>
        </w:rPr>
        <w:t xml:space="preserve">Discussion: </w:t>
      </w:r>
    </w:p>
    <w:p w14:paraId="171AF67C" w14:textId="77777777" w:rsidR="00D93B97" w:rsidRDefault="00D93B97" w:rsidP="00D93B97">
      <w:r>
        <w:t>handled in [95e-20-ITU-AH]</w:t>
      </w:r>
    </w:p>
    <w:p w14:paraId="006EA6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RP-220912</w:t>
      </w:r>
      <w:r>
        <w:rPr>
          <w:color w:val="993300"/>
          <w:u w:val="single"/>
        </w:rPr>
        <w:t>.</w:t>
      </w:r>
    </w:p>
    <w:p w14:paraId="2FE5F521" w14:textId="77777777" w:rsidR="00D93B97" w:rsidRDefault="00D93B97" w:rsidP="00D93B97">
      <w:pPr>
        <w:rPr>
          <w:rFonts w:ascii="Arial" w:hAnsi="Arial" w:cs="Arial"/>
          <w:b/>
          <w:sz w:val="24"/>
        </w:rPr>
      </w:pPr>
      <w:r>
        <w:rPr>
          <w:rFonts w:ascii="Arial" w:hAnsi="Arial" w:cs="Arial"/>
          <w:b/>
          <w:color w:val="0000FF"/>
          <w:sz w:val="24"/>
        </w:rPr>
        <w:t>RP-220912</w:t>
      </w:r>
      <w:r>
        <w:rPr>
          <w:rFonts w:ascii="Arial" w:hAnsi="Arial" w:cs="Arial"/>
          <w:b/>
          <w:color w:val="0000FF"/>
          <w:sz w:val="24"/>
        </w:rPr>
        <w:tab/>
      </w:r>
      <w:r>
        <w:rPr>
          <w:rFonts w:ascii="Arial" w:hAnsi="Arial" w:cs="Arial"/>
          <w:b/>
          <w:sz w:val="24"/>
        </w:rPr>
        <w:t>LS related to 5GAA_WG4_S-220014 = RP-220044 on "online ITS communication standards database from ITU" (to: SA; cc: CT; contact: Deutsche Telekom)</w:t>
      </w:r>
    </w:p>
    <w:p w14:paraId="23F9BEBE" w14:textId="77777777" w:rsidR="00D93B97" w:rsidRDefault="00D93B97" w:rsidP="00D93B9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SA, cc CT</w:t>
      </w:r>
      <w:r>
        <w:rPr>
          <w:i/>
        </w:rPr>
        <w:br/>
      </w:r>
      <w:r>
        <w:rPr>
          <w:i/>
        </w:rPr>
        <w:tab/>
      </w:r>
      <w:r>
        <w:rPr>
          <w:i/>
        </w:rPr>
        <w:tab/>
      </w:r>
      <w:r>
        <w:rPr>
          <w:i/>
        </w:rPr>
        <w:tab/>
      </w:r>
      <w:r>
        <w:rPr>
          <w:i/>
        </w:rPr>
        <w:tab/>
      </w:r>
      <w:r>
        <w:rPr>
          <w:i/>
        </w:rPr>
        <w:tab/>
        <w:t>Source: RAN</w:t>
      </w:r>
    </w:p>
    <w:p w14:paraId="3F175681" w14:textId="77777777" w:rsidR="00D93B97" w:rsidRDefault="00D93B97" w:rsidP="00D93B97">
      <w:pPr>
        <w:rPr>
          <w:color w:val="808080"/>
        </w:rPr>
      </w:pPr>
      <w:r>
        <w:rPr>
          <w:color w:val="808080"/>
        </w:rPr>
        <w:t>(Replaces RP-220910)</w:t>
      </w:r>
    </w:p>
    <w:p w14:paraId="7D5E5C07" w14:textId="77777777" w:rsidR="00D93B97" w:rsidRDefault="00D93B97" w:rsidP="00D93B97">
      <w:pPr>
        <w:rPr>
          <w:rFonts w:ascii="Arial" w:hAnsi="Arial" w:cs="Arial"/>
          <w:b/>
        </w:rPr>
      </w:pPr>
      <w:r>
        <w:rPr>
          <w:rFonts w:ascii="Arial" w:hAnsi="Arial" w:cs="Arial"/>
          <w:b/>
        </w:rPr>
        <w:t xml:space="preserve">Abstract: </w:t>
      </w:r>
    </w:p>
    <w:p w14:paraId="27FD73E0" w14:textId="77777777" w:rsidR="00D93B97" w:rsidRDefault="00D93B97" w:rsidP="00D93B97">
      <w:r>
        <w:t>RAN is commenting to SA about LSin 5GAA_WG4_S-220014 = RP-220044</w:t>
      </w:r>
    </w:p>
    <w:p w14:paraId="4153319D" w14:textId="77777777" w:rsidR="00D93B97" w:rsidRDefault="00D93B97" w:rsidP="00D93B97">
      <w:pPr>
        <w:rPr>
          <w:rFonts w:ascii="Arial" w:hAnsi="Arial" w:cs="Arial"/>
          <w:b/>
        </w:rPr>
      </w:pPr>
      <w:r>
        <w:rPr>
          <w:rFonts w:ascii="Arial" w:hAnsi="Arial" w:cs="Arial"/>
          <w:b/>
        </w:rPr>
        <w:t xml:space="preserve">Discussion: </w:t>
      </w:r>
    </w:p>
    <w:p w14:paraId="2FA33AB0" w14:textId="77777777" w:rsidR="00D93B97" w:rsidRDefault="00D93B97" w:rsidP="00D93B97">
      <w:r>
        <w:t>note: SA will take this RAN LS into account when preparing an LS to 5GAA;</w:t>
      </w:r>
    </w:p>
    <w:p w14:paraId="240F45EF" w14:textId="77777777" w:rsidR="00D93B97" w:rsidRDefault="00D93B97" w:rsidP="00D93B97">
      <w:r>
        <w:t>LS was sent to SA on Fri 18.03.22</w:t>
      </w:r>
    </w:p>
    <w:p w14:paraId="78FAAD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DB3A6" w14:textId="77777777" w:rsidR="00D93B97" w:rsidRDefault="00D93B97" w:rsidP="00D93B97">
      <w:pPr>
        <w:pStyle w:val="Heading2"/>
      </w:pPr>
      <w:bookmarkStart w:id="90" w:name="_Toc104749475"/>
      <w:bookmarkStart w:id="91" w:name="_Toc105285785"/>
      <w:r>
        <w:t>9</w:t>
      </w:r>
      <w:r>
        <w:tab/>
        <w:t>NR</w:t>
      </w:r>
      <w:bookmarkEnd w:id="90"/>
      <w:bookmarkEnd w:id="91"/>
    </w:p>
    <w:p w14:paraId="4571BEBF" w14:textId="77777777" w:rsidR="00D93B97" w:rsidRDefault="00D93B97" w:rsidP="00D93B97">
      <w:r>
        <w:t>NOTE: This agenda item covers open/closed/new REL-18 &amp; REL-17 NR WIs/SIs. NR UE conformance aspects are covered under AI 13 and maintenance of closed REL-14/15/16 WIs/SIs is covered under AI 14.</w:t>
      </w:r>
    </w:p>
    <w:p w14:paraId="37AF7E41" w14:textId="77777777" w:rsidR="00D93B97" w:rsidRDefault="00D93B97" w:rsidP="00D93B97">
      <w:pPr>
        <w:pStyle w:val="Heading3"/>
      </w:pPr>
      <w:bookmarkStart w:id="92" w:name="_Toc104749476"/>
      <w:bookmarkStart w:id="93" w:name="_Toc105285786"/>
      <w:r>
        <w:t>9.1</w:t>
      </w:r>
      <w:r>
        <w:tab/>
        <w:t>New WI/SI proposals for NR for REL-18</w:t>
      </w:r>
      <w:bookmarkEnd w:id="92"/>
      <w:bookmarkEnd w:id="93"/>
    </w:p>
    <w:p w14:paraId="628B476C" w14:textId="77777777" w:rsidR="00D93B97" w:rsidRDefault="00D93B97" w:rsidP="00D93B97">
      <w:r>
        <w:t>NOTE: All RAN1/2/3 led REL-18 SIs/WIs were approved at RAN #94-e so no new RAN1/2/3 led REL-18 SIs/WIs are planned for discussion during this meeting. Discussions on RAN4 led topics happened by email/NWM 7-11.02.2022, see guidance RP-220003.</w:t>
      </w:r>
    </w:p>
    <w:p w14:paraId="143FE2D6" w14:textId="77777777" w:rsidR="00D93B97" w:rsidRDefault="00D93B97" w:rsidP="00D93B97">
      <w:pPr>
        <w:rPr>
          <w:rFonts w:ascii="Arial" w:hAnsi="Arial" w:cs="Arial"/>
          <w:b/>
          <w:sz w:val="24"/>
        </w:rPr>
      </w:pPr>
      <w:r>
        <w:rPr>
          <w:rFonts w:ascii="Arial" w:hAnsi="Arial" w:cs="Arial"/>
          <w:b/>
          <w:color w:val="0000FF"/>
          <w:sz w:val="24"/>
        </w:rPr>
        <w:t>RP-220647</w:t>
      </w:r>
      <w:r>
        <w:rPr>
          <w:rFonts w:ascii="Arial" w:hAnsi="Arial" w:cs="Arial"/>
          <w:b/>
          <w:color w:val="0000FF"/>
          <w:sz w:val="24"/>
        </w:rPr>
        <w:tab/>
      </w:r>
      <w:r>
        <w:rPr>
          <w:rFonts w:ascii="Arial" w:hAnsi="Arial" w:cs="Arial"/>
          <w:b/>
          <w:sz w:val="24"/>
        </w:rPr>
        <w:t>Considerations for Release-18 WI/SI Packages</w:t>
      </w:r>
    </w:p>
    <w:p w14:paraId="71EDF51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50E09340" w14:textId="77777777" w:rsidR="00D93B97" w:rsidRDefault="00D93B97" w:rsidP="00D93B97">
      <w:pPr>
        <w:rPr>
          <w:rFonts w:ascii="Arial" w:hAnsi="Arial" w:cs="Arial"/>
          <w:b/>
        </w:rPr>
      </w:pPr>
      <w:r>
        <w:rPr>
          <w:rFonts w:ascii="Arial" w:hAnsi="Arial" w:cs="Arial"/>
          <w:b/>
        </w:rPr>
        <w:t xml:space="preserve">Abstract: </w:t>
      </w:r>
    </w:p>
    <w:p w14:paraId="527DF011" w14:textId="77777777" w:rsidR="00D93B97" w:rsidRDefault="00D93B97" w:rsidP="00D93B97">
      <w:r>
        <w:t>proposes to set the checkpoint for every Release-18 WI/SI (except for RAN4 spectrum WIs) at RAN#98 or RAN#99 in order to avoid unwanted leftovers at the end of the release.</w:t>
      </w:r>
    </w:p>
    <w:p w14:paraId="446F92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8EF3" w14:textId="77777777" w:rsidR="00D93B97" w:rsidRDefault="00D93B97" w:rsidP="00D93B97">
      <w:pPr>
        <w:pStyle w:val="Heading4"/>
      </w:pPr>
      <w:bookmarkStart w:id="94" w:name="_Toc104749477"/>
      <w:bookmarkStart w:id="95" w:name="_Toc105285787"/>
      <w:r>
        <w:t>9.1.1</w:t>
      </w:r>
      <w:r>
        <w:tab/>
        <w:t>Proposals led by RAN1</w:t>
      </w:r>
      <w:bookmarkEnd w:id="94"/>
      <w:bookmarkEnd w:id="95"/>
    </w:p>
    <w:p w14:paraId="11CDACF0" w14:textId="77777777" w:rsidR="00D93B97" w:rsidRDefault="00D93B97" w:rsidP="00D93B97">
      <w:pPr>
        <w:rPr>
          <w:rFonts w:ascii="Arial" w:hAnsi="Arial" w:cs="Arial"/>
          <w:b/>
          <w:sz w:val="24"/>
        </w:rPr>
      </w:pPr>
      <w:r>
        <w:rPr>
          <w:rFonts w:ascii="Arial" w:hAnsi="Arial" w:cs="Arial"/>
          <w:b/>
          <w:color w:val="0000FF"/>
          <w:sz w:val="24"/>
        </w:rPr>
        <w:t>RP-220532</w:t>
      </w:r>
      <w:r>
        <w:rPr>
          <w:rFonts w:ascii="Arial" w:hAnsi="Arial" w:cs="Arial"/>
          <w:b/>
          <w:color w:val="0000FF"/>
          <w:sz w:val="24"/>
        </w:rPr>
        <w:tab/>
      </w:r>
      <w:r>
        <w:rPr>
          <w:rFonts w:ascii="Arial" w:hAnsi="Arial" w:cs="Arial"/>
          <w:b/>
          <w:sz w:val="24"/>
        </w:rPr>
        <w:t>Motivation for a study on passive IoT</w:t>
      </w:r>
    </w:p>
    <w:p w14:paraId="1A70308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5D0388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303EA" w14:textId="77777777" w:rsidR="00D93B97" w:rsidRDefault="00D93B97" w:rsidP="00D93B97">
      <w:pPr>
        <w:rPr>
          <w:rFonts w:ascii="Arial" w:hAnsi="Arial" w:cs="Arial"/>
          <w:b/>
          <w:sz w:val="24"/>
        </w:rPr>
      </w:pPr>
      <w:r>
        <w:rPr>
          <w:rFonts w:ascii="Arial" w:hAnsi="Arial" w:cs="Arial"/>
          <w:b/>
          <w:color w:val="0000FF"/>
          <w:sz w:val="24"/>
        </w:rPr>
        <w:t>RP-220531</w:t>
      </w:r>
      <w:r>
        <w:rPr>
          <w:rFonts w:ascii="Arial" w:hAnsi="Arial" w:cs="Arial"/>
          <w:b/>
          <w:color w:val="0000FF"/>
          <w:sz w:val="24"/>
        </w:rPr>
        <w:tab/>
      </w:r>
      <w:r>
        <w:rPr>
          <w:rFonts w:ascii="Arial" w:hAnsi="Arial" w:cs="Arial"/>
          <w:b/>
          <w:sz w:val="24"/>
        </w:rPr>
        <w:t>New SI: Study proposal on passive IoT</w:t>
      </w:r>
    </w:p>
    <w:p w14:paraId="020A27B1"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 Vodafone, China Mobile, China Unicom, China Telecom, Novamint</w:t>
      </w:r>
    </w:p>
    <w:p w14:paraId="5AA152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B1809" w14:textId="77777777" w:rsidR="00D93B97" w:rsidRDefault="00D93B97" w:rsidP="00D93B97">
      <w:pPr>
        <w:rPr>
          <w:rFonts w:ascii="Arial" w:hAnsi="Arial" w:cs="Arial"/>
          <w:b/>
          <w:sz w:val="24"/>
        </w:rPr>
      </w:pPr>
      <w:r>
        <w:rPr>
          <w:rFonts w:ascii="Arial" w:hAnsi="Arial" w:cs="Arial"/>
          <w:b/>
          <w:color w:val="0000FF"/>
          <w:sz w:val="24"/>
        </w:rPr>
        <w:t>RP-220587</w:t>
      </w:r>
      <w:r>
        <w:rPr>
          <w:rFonts w:ascii="Arial" w:hAnsi="Arial" w:cs="Arial"/>
          <w:b/>
          <w:color w:val="0000FF"/>
          <w:sz w:val="24"/>
        </w:rPr>
        <w:tab/>
      </w:r>
      <w:r>
        <w:rPr>
          <w:rFonts w:ascii="Arial" w:hAnsi="Arial" w:cs="Arial"/>
          <w:b/>
          <w:sz w:val="24"/>
        </w:rPr>
        <w:t>Motivation on Integrating Sensing with Communication in NR</w:t>
      </w:r>
    </w:p>
    <w:p w14:paraId="65361A3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799717F" w14:textId="77777777" w:rsidR="00D93B97" w:rsidRDefault="00D93B97" w:rsidP="00D93B97">
      <w:pPr>
        <w:rPr>
          <w:rFonts w:ascii="Arial" w:hAnsi="Arial" w:cs="Arial"/>
          <w:b/>
        </w:rPr>
      </w:pPr>
      <w:r>
        <w:rPr>
          <w:rFonts w:ascii="Arial" w:hAnsi="Arial" w:cs="Arial"/>
          <w:b/>
        </w:rPr>
        <w:t xml:space="preserve">Abstract: </w:t>
      </w:r>
    </w:p>
    <w:p w14:paraId="04A3FF17" w14:textId="77777777" w:rsidR="00D93B97" w:rsidRDefault="00D93B97" w:rsidP="00D93B97">
      <w:r>
        <w:lastRenderedPageBreak/>
        <w:t>The motivation for new SI of Integrating Sensing with Communication</w:t>
      </w:r>
    </w:p>
    <w:p w14:paraId="227DC2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AFA8" w14:textId="77777777" w:rsidR="00D93B97" w:rsidRDefault="00D93B97" w:rsidP="00D93B97">
      <w:pPr>
        <w:rPr>
          <w:rFonts w:ascii="Arial" w:hAnsi="Arial" w:cs="Arial"/>
          <w:b/>
          <w:sz w:val="24"/>
        </w:rPr>
      </w:pPr>
      <w:r>
        <w:rPr>
          <w:rFonts w:ascii="Arial" w:hAnsi="Arial" w:cs="Arial"/>
          <w:b/>
          <w:color w:val="0000FF"/>
          <w:sz w:val="24"/>
        </w:rPr>
        <w:t>RP-220588</w:t>
      </w:r>
      <w:r>
        <w:rPr>
          <w:rFonts w:ascii="Arial" w:hAnsi="Arial" w:cs="Arial"/>
          <w:b/>
          <w:color w:val="0000FF"/>
          <w:sz w:val="24"/>
        </w:rPr>
        <w:tab/>
      </w:r>
      <w:r>
        <w:rPr>
          <w:rFonts w:ascii="Arial" w:hAnsi="Arial" w:cs="Arial"/>
          <w:b/>
          <w:sz w:val="24"/>
        </w:rPr>
        <w:t>New SI: Study on integrating Sensing with Communication in NR</w:t>
      </w:r>
    </w:p>
    <w:p w14:paraId="75399213"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3CA5DF22" w14:textId="77777777" w:rsidR="00D93B97" w:rsidRDefault="00D93B97" w:rsidP="00D93B97">
      <w:pPr>
        <w:rPr>
          <w:rFonts w:ascii="Arial" w:hAnsi="Arial" w:cs="Arial"/>
          <w:b/>
        </w:rPr>
      </w:pPr>
      <w:r>
        <w:rPr>
          <w:rFonts w:ascii="Arial" w:hAnsi="Arial" w:cs="Arial"/>
          <w:b/>
        </w:rPr>
        <w:t xml:space="preserve">Abstract: </w:t>
      </w:r>
    </w:p>
    <w:p w14:paraId="426DFB7C" w14:textId="77777777" w:rsidR="00D93B97" w:rsidRDefault="00D93B97" w:rsidP="00D93B97">
      <w:r>
        <w:t>The new SID on Integrating Sensing with Communication in NR</w:t>
      </w:r>
    </w:p>
    <w:p w14:paraId="10559F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8FC2A" w14:textId="77777777" w:rsidR="00D93B97" w:rsidRDefault="00D93B97" w:rsidP="00D93B97">
      <w:pPr>
        <w:pStyle w:val="Heading4"/>
      </w:pPr>
      <w:bookmarkStart w:id="96" w:name="_Toc104749478"/>
      <w:bookmarkStart w:id="97" w:name="_Toc105285788"/>
      <w:r>
        <w:t>9.1.2</w:t>
      </w:r>
      <w:r>
        <w:tab/>
        <w:t>Proposals led by RAN2</w:t>
      </w:r>
      <w:bookmarkEnd w:id="96"/>
      <w:bookmarkEnd w:id="97"/>
    </w:p>
    <w:p w14:paraId="024E9E98" w14:textId="77777777" w:rsidR="00D93B97" w:rsidRDefault="00D93B97" w:rsidP="00D93B97">
      <w:pPr>
        <w:pStyle w:val="Heading4"/>
      </w:pPr>
      <w:bookmarkStart w:id="98" w:name="_Toc104749479"/>
      <w:bookmarkStart w:id="99" w:name="_Toc105285789"/>
      <w:r>
        <w:t>9.1.3</w:t>
      </w:r>
      <w:r>
        <w:tab/>
        <w:t>Proposals led by RAN3</w:t>
      </w:r>
      <w:bookmarkEnd w:id="98"/>
      <w:bookmarkEnd w:id="99"/>
    </w:p>
    <w:p w14:paraId="1D26DDB3" w14:textId="77777777" w:rsidR="00D93B97" w:rsidRDefault="00D93B97" w:rsidP="00D93B97">
      <w:pPr>
        <w:rPr>
          <w:rFonts w:ascii="Arial" w:hAnsi="Arial" w:cs="Arial"/>
          <w:b/>
          <w:sz w:val="24"/>
        </w:rPr>
      </w:pPr>
      <w:r>
        <w:rPr>
          <w:rFonts w:ascii="Arial" w:hAnsi="Arial" w:cs="Arial"/>
          <w:b/>
          <w:color w:val="0000FF"/>
          <w:sz w:val="24"/>
        </w:rPr>
        <w:t>RP-220585</w:t>
      </w:r>
      <w:r>
        <w:rPr>
          <w:rFonts w:ascii="Arial" w:hAnsi="Arial" w:cs="Arial"/>
          <w:b/>
          <w:color w:val="0000FF"/>
          <w:sz w:val="24"/>
        </w:rPr>
        <w:tab/>
      </w:r>
      <w:r>
        <w:rPr>
          <w:rFonts w:ascii="Arial" w:hAnsi="Arial" w:cs="Arial"/>
          <w:b/>
          <w:sz w:val="24"/>
        </w:rPr>
        <w:t>Further enhancement of Private Network for Rel-18</w:t>
      </w:r>
    </w:p>
    <w:p w14:paraId="7713E38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0BEE02" w14:textId="77777777" w:rsidR="00D93B97" w:rsidRDefault="00D93B97" w:rsidP="00D93B97">
      <w:pPr>
        <w:rPr>
          <w:rFonts w:ascii="Arial" w:hAnsi="Arial" w:cs="Arial"/>
          <w:b/>
        </w:rPr>
      </w:pPr>
      <w:r>
        <w:rPr>
          <w:rFonts w:ascii="Arial" w:hAnsi="Arial" w:cs="Arial"/>
          <w:b/>
        </w:rPr>
        <w:t xml:space="preserve">Abstract: </w:t>
      </w:r>
    </w:p>
    <w:p w14:paraId="51B69F43" w14:textId="77777777" w:rsidR="00D93B97" w:rsidRDefault="00D93B97" w:rsidP="00D93B97">
      <w:r>
        <w:t>The motivation for new WI of further enhancement of PRN</w:t>
      </w:r>
    </w:p>
    <w:p w14:paraId="6608B3B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26BC8" w14:textId="77777777" w:rsidR="00D93B97" w:rsidRDefault="00D93B97" w:rsidP="00D93B97">
      <w:pPr>
        <w:rPr>
          <w:rFonts w:ascii="Arial" w:hAnsi="Arial" w:cs="Arial"/>
          <w:b/>
          <w:sz w:val="24"/>
        </w:rPr>
      </w:pPr>
      <w:r>
        <w:rPr>
          <w:rFonts w:ascii="Arial" w:hAnsi="Arial" w:cs="Arial"/>
          <w:b/>
          <w:color w:val="0000FF"/>
          <w:sz w:val="24"/>
        </w:rPr>
        <w:t>RP-220586</w:t>
      </w:r>
      <w:r>
        <w:rPr>
          <w:rFonts w:ascii="Arial" w:hAnsi="Arial" w:cs="Arial"/>
          <w:b/>
          <w:color w:val="0000FF"/>
          <w:sz w:val="24"/>
        </w:rPr>
        <w:tab/>
      </w:r>
      <w:r>
        <w:rPr>
          <w:rFonts w:ascii="Arial" w:hAnsi="Arial" w:cs="Arial"/>
          <w:b/>
          <w:sz w:val="24"/>
        </w:rPr>
        <w:t>New WI: Further Enhancement of Private Network Support for NG-RAN</w:t>
      </w:r>
    </w:p>
    <w:p w14:paraId="674DD9B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0A6C1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4CBE1" w14:textId="77777777" w:rsidR="00D93B97" w:rsidRDefault="00D93B97" w:rsidP="00D93B97">
      <w:pPr>
        <w:pStyle w:val="Heading4"/>
      </w:pPr>
      <w:bookmarkStart w:id="100" w:name="_Toc104749480"/>
      <w:bookmarkStart w:id="101" w:name="_Toc105285790"/>
      <w:r>
        <w:t>9.1.4</w:t>
      </w:r>
      <w:r>
        <w:tab/>
        <w:t>Proposals led by RAN4</w:t>
      </w:r>
      <w:bookmarkEnd w:id="100"/>
      <w:bookmarkEnd w:id="101"/>
    </w:p>
    <w:p w14:paraId="381E27F8" w14:textId="77777777" w:rsidR="00D93B97" w:rsidRDefault="00D93B97" w:rsidP="00D93B97">
      <w:r>
        <w:t>final mapping of pre-RAN #95e and RAN #95e discussions about RAN4 WIs/SIs:</w:t>
      </w:r>
    </w:p>
    <w:p w14:paraId="5076E456" w14:textId="0C95FFC2" w:rsidR="00D93B97" w:rsidRPr="007239D5" w:rsidRDefault="00D93B97" w:rsidP="00D93B97">
      <w:pPr>
        <w:rPr>
          <w:b/>
          <w:bCs/>
        </w:rPr>
      </w:pPr>
      <w:r w:rsidRPr="007239D5">
        <w:rPr>
          <w:b/>
          <w:bCs/>
        </w:rPr>
        <w:t xml:space="preserve">pre-RAN #95e </w:t>
      </w:r>
      <w:r w:rsidRPr="007239D5">
        <w:rPr>
          <w:b/>
          <w:bCs/>
        </w:rPr>
        <w:tab/>
      </w:r>
      <w:r w:rsidRPr="007239D5">
        <w:rPr>
          <w:b/>
          <w:bCs/>
        </w:rPr>
        <w:tab/>
      </w:r>
      <w:r w:rsidRPr="007239D5">
        <w:rPr>
          <w:b/>
          <w:bCs/>
        </w:rPr>
        <w:tab/>
        <w:t xml:space="preserve">company </w:t>
      </w:r>
      <w:r w:rsidRPr="007239D5">
        <w:rPr>
          <w:b/>
          <w:bCs/>
        </w:rPr>
        <w:tab/>
      </w:r>
      <w:r w:rsidRPr="007239D5">
        <w:rPr>
          <w:b/>
          <w:bCs/>
        </w:rPr>
        <w:tab/>
      </w:r>
      <w:r w:rsidRPr="007239D5">
        <w:rPr>
          <w:b/>
          <w:bCs/>
        </w:rPr>
        <w:tab/>
        <w:t>summary</w:t>
      </w:r>
      <w:r w:rsidRPr="007239D5">
        <w:rPr>
          <w:b/>
          <w:bCs/>
        </w:rPr>
        <w:tab/>
        <w:t xml:space="preserve"> </w:t>
      </w:r>
      <w:r w:rsidRPr="007239D5">
        <w:rPr>
          <w:b/>
          <w:bCs/>
        </w:rPr>
        <w:tab/>
        <w:t>result</w:t>
      </w:r>
      <w:r w:rsidR="007239D5">
        <w:rPr>
          <w:b/>
          <w:bCs/>
        </w:rPr>
        <w:br/>
      </w:r>
      <w:r w:rsidRPr="007239D5">
        <w:rPr>
          <w:b/>
          <w:bCs/>
        </w:rPr>
        <w:t>=&gt;</w:t>
      </w:r>
      <w:r w:rsidRPr="007239D5">
        <w:rPr>
          <w:b/>
          <w:bCs/>
        </w:rPr>
        <w:tab/>
        <w:t xml:space="preserve"> </w:t>
      </w:r>
      <w:r w:rsidRPr="007239D5">
        <w:rPr>
          <w:b/>
          <w:bCs/>
        </w:rPr>
        <w:tab/>
        <w:t>RAN #95e</w:t>
      </w:r>
      <w:r w:rsidRPr="007239D5">
        <w:rPr>
          <w:b/>
          <w:bCs/>
        </w:rPr>
        <w:tab/>
      </w:r>
      <w:r w:rsidRPr="007239D5">
        <w:rPr>
          <w:b/>
          <w:bCs/>
        </w:rPr>
        <w:tab/>
        <w:t xml:space="preserve"> </w:t>
      </w:r>
      <w:r w:rsidRPr="007239D5">
        <w:rPr>
          <w:b/>
          <w:bCs/>
        </w:rPr>
        <w:tab/>
        <w:t>company</w:t>
      </w:r>
      <w:r w:rsidRPr="007239D5">
        <w:rPr>
          <w:b/>
          <w:bCs/>
        </w:rPr>
        <w:tab/>
        <w:t xml:space="preserve"> </w:t>
      </w:r>
      <w:r w:rsidRPr="007239D5">
        <w:rPr>
          <w:b/>
          <w:bCs/>
        </w:rPr>
        <w:tab/>
        <w:t>summary</w:t>
      </w:r>
      <w:r w:rsidRPr="007239D5">
        <w:rPr>
          <w:b/>
          <w:bCs/>
        </w:rPr>
        <w:tab/>
        <w:t xml:space="preserve"> </w:t>
      </w:r>
      <w:r w:rsidRPr="007239D5">
        <w:rPr>
          <w:b/>
          <w:bCs/>
        </w:rPr>
        <w:tab/>
        <w:t>WID/SID:</w:t>
      </w:r>
    </w:p>
    <w:p w14:paraId="577A8966" w14:textId="2AD7BAF6" w:rsidR="00D93B97" w:rsidRDefault="00D93B97" w:rsidP="00D93B97">
      <w:r>
        <w:t>[RAN95e-RAN4-R18Prep-01]</w:t>
      </w:r>
      <w:r>
        <w:tab/>
        <w:t xml:space="preserve"> CMCC</w:t>
      </w:r>
      <w:r>
        <w:tab/>
        <w:t xml:space="preserve"> </w:t>
      </w:r>
      <w:r>
        <w:tab/>
      </w:r>
      <w:r>
        <w:tab/>
        <w:t xml:space="preserve">RP-220019 </w:t>
      </w:r>
      <w:r>
        <w:tab/>
        <w:t>WI RP-220053</w:t>
      </w:r>
      <w:r w:rsidR="007239D5">
        <w:br/>
      </w:r>
      <w:r>
        <w:t xml:space="preserve">=&gt; </w:t>
      </w:r>
      <w:r>
        <w:tab/>
        <w:t>[95e-03-RAN4-R18-UEFR1RF]</w:t>
      </w:r>
      <w:r>
        <w:tab/>
        <w:t xml:space="preserve"> Huawei </w:t>
      </w:r>
      <w:r>
        <w:tab/>
      </w:r>
      <w:r>
        <w:tab/>
        <w:t>RP-220863</w:t>
      </w:r>
      <w:r>
        <w:tab/>
        <w:t xml:space="preserve"> WI RP-220987</w:t>
      </w:r>
    </w:p>
    <w:p w14:paraId="028862EE" w14:textId="083E27BE" w:rsidR="00D93B97" w:rsidRDefault="00D93B97" w:rsidP="00D93B97">
      <w:r>
        <w:t>[RAN95e-RAN4-R18Prep-02]</w:t>
      </w:r>
      <w:r>
        <w:tab/>
        <w:t xml:space="preserve"> DoCoMo</w:t>
      </w:r>
      <w:r>
        <w:tab/>
        <w:t xml:space="preserve"> </w:t>
      </w:r>
      <w:r>
        <w:tab/>
      </w:r>
      <w:r>
        <w:tab/>
        <w:t xml:space="preserve">RP-220020 </w:t>
      </w:r>
      <w:r>
        <w:tab/>
        <w:t>WI RP-220056</w:t>
      </w:r>
      <w:r w:rsidR="007239D5">
        <w:br/>
      </w:r>
      <w:r>
        <w:t xml:space="preserve">=&gt; </w:t>
      </w:r>
      <w:r>
        <w:tab/>
        <w:t xml:space="preserve">[95e-04-RAN4-R18-UEFR2RF] </w:t>
      </w:r>
      <w:r>
        <w:tab/>
        <w:t xml:space="preserve">Nokia </w:t>
      </w:r>
      <w:r>
        <w:tab/>
      </w:r>
      <w:r>
        <w:tab/>
        <w:t>RP-220864</w:t>
      </w:r>
      <w:r>
        <w:tab/>
        <w:t xml:space="preserve"> WI RP-220967</w:t>
      </w:r>
    </w:p>
    <w:p w14:paraId="76DCAE64" w14:textId="7339986C" w:rsidR="00D93B97" w:rsidRDefault="00D93B97" w:rsidP="00D93B97">
      <w:r>
        <w:t>[RAN95e-RAN4-R18Prep-02] DoCoMo</w:t>
      </w:r>
      <w:r>
        <w:tab/>
      </w:r>
      <w:r>
        <w:tab/>
      </w:r>
      <w:r>
        <w:tab/>
        <w:t xml:space="preserve"> RP-220020 </w:t>
      </w:r>
      <w:r>
        <w:tab/>
        <w:t>WI RP-220057</w:t>
      </w:r>
      <w:r w:rsidR="007239D5">
        <w:br/>
      </w:r>
      <w:r>
        <w:t xml:space="preserve">=&gt; [95e-05-RAN4-R18-FR2MultiRx] </w:t>
      </w:r>
      <w:r>
        <w:tab/>
        <w:t>Qualcomm</w:t>
      </w:r>
      <w:r>
        <w:tab/>
        <w:t xml:space="preserve"> RP-220973</w:t>
      </w:r>
      <w:r>
        <w:tab/>
        <w:t xml:space="preserve"> WI RP-220974</w:t>
      </w:r>
    </w:p>
    <w:p w14:paraId="2C070D65" w14:textId="2DD1B4A4" w:rsidR="00D93B97" w:rsidRDefault="00D93B97" w:rsidP="00D93B97">
      <w:r>
        <w:t xml:space="preserve">[RAN95e-RAN4-R18Prep-03] </w:t>
      </w:r>
      <w:r>
        <w:tab/>
        <w:t xml:space="preserve">RAN4 VC (Intel) </w:t>
      </w:r>
      <w:r>
        <w:tab/>
      </w:r>
      <w:r>
        <w:tab/>
        <w:t>RP-220021</w:t>
      </w:r>
      <w:r>
        <w:tab/>
        <w:t xml:space="preserve"> WI RP-220051</w:t>
      </w:r>
      <w:r w:rsidR="007239D5">
        <w:br/>
      </w:r>
      <w:r>
        <w:t xml:space="preserve">=&gt; </w:t>
      </w:r>
      <w:r>
        <w:tab/>
        <w:t>[95e-06-RAN4-R18-RRM]</w:t>
      </w:r>
      <w:r>
        <w:tab/>
      </w:r>
      <w:r>
        <w:tab/>
        <w:t xml:space="preserve"> Apple</w:t>
      </w:r>
      <w:r>
        <w:tab/>
        <w:t xml:space="preserve"> </w:t>
      </w:r>
      <w:r>
        <w:tab/>
        <w:t>RP-220866</w:t>
      </w:r>
      <w:r>
        <w:tab/>
        <w:t xml:space="preserve"> WI RP-220977</w:t>
      </w:r>
    </w:p>
    <w:p w14:paraId="139122B2" w14:textId="7759D5FF" w:rsidR="00D93B97" w:rsidRDefault="00D93B97" w:rsidP="00D93B97">
      <w:r>
        <w:t xml:space="preserve">[RAN95e-RAN4-R18Prep-03] </w:t>
      </w:r>
      <w:r>
        <w:tab/>
        <w:t xml:space="preserve">RAN4 VC (Intel) </w:t>
      </w:r>
      <w:r>
        <w:tab/>
      </w:r>
      <w:r>
        <w:tab/>
        <w:t xml:space="preserve">RP-220021 </w:t>
      </w:r>
      <w:r>
        <w:tab/>
        <w:t>WI RP-220052</w:t>
      </w:r>
      <w:r w:rsidR="007239D5">
        <w:br/>
      </w:r>
      <w:r>
        <w:t>=&gt; [95e-07-RAN4-R18-MeasGap]</w:t>
      </w:r>
      <w:r>
        <w:tab/>
        <w:t xml:space="preserve"> MediaTek</w:t>
      </w:r>
      <w:r>
        <w:tab/>
        <w:t xml:space="preserve"> RP-220867</w:t>
      </w:r>
      <w:r>
        <w:tab/>
        <w:t xml:space="preserve"> WI RP-221018</w:t>
      </w:r>
    </w:p>
    <w:p w14:paraId="3268A058" w14:textId="4BD7BE48" w:rsidR="00D93B97" w:rsidRDefault="00D93B97" w:rsidP="00D93B97">
      <w:r>
        <w:t xml:space="preserve">[RAN95e-RAN4-R18Prep-04] </w:t>
      </w:r>
      <w:r>
        <w:tab/>
        <w:t xml:space="preserve">RAN4 VC (Samsung) </w:t>
      </w:r>
      <w:r>
        <w:tab/>
        <w:t>RP-220022</w:t>
      </w:r>
      <w:r>
        <w:tab/>
        <w:t xml:space="preserve"> WI RP-220050</w:t>
      </w:r>
      <w:r w:rsidR="007239D5">
        <w:br/>
      </w:r>
      <w:r>
        <w:t xml:space="preserve">=&gt; [95e-08-RAN4-R18-Demod] </w:t>
      </w:r>
      <w:r>
        <w:tab/>
      </w:r>
      <w:r>
        <w:tab/>
        <w:t xml:space="preserve">China Telecom </w:t>
      </w:r>
      <w:r>
        <w:tab/>
        <w:t xml:space="preserve">RP-220975 </w:t>
      </w:r>
      <w:r>
        <w:tab/>
        <w:t>WI RP-220932</w:t>
      </w:r>
    </w:p>
    <w:p w14:paraId="03455B7D" w14:textId="08DF41BF" w:rsidR="00D93B97" w:rsidRDefault="00D93B97" w:rsidP="00D93B97">
      <w:r>
        <w:t xml:space="preserve">[RAN95e-RAN4-R18Prep-05] </w:t>
      </w:r>
      <w:r>
        <w:tab/>
        <w:t xml:space="preserve">RAN VC (AT&amp;T) </w:t>
      </w:r>
      <w:r>
        <w:tab/>
      </w:r>
      <w:r>
        <w:tab/>
        <w:t>RP-220023</w:t>
      </w:r>
      <w:r>
        <w:tab/>
        <w:t xml:space="preserve"> SI RP-220054</w:t>
      </w:r>
      <w:r w:rsidR="007239D5">
        <w:br/>
      </w:r>
      <w:r>
        <w:t xml:space="preserve">=&gt; </w:t>
      </w:r>
      <w:r>
        <w:tab/>
        <w:t xml:space="preserve">[95e-12-RAN4-R18-OTATest] </w:t>
      </w:r>
      <w:r>
        <w:tab/>
        <w:t xml:space="preserve">Qualcomm </w:t>
      </w:r>
      <w:r>
        <w:tab/>
        <w:t>RP-220978</w:t>
      </w:r>
      <w:r>
        <w:tab/>
        <w:t xml:space="preserve"> SI RP-220988</w:t>
      </w:r>
    </w:p>
    <w:p w14:paraId="48A89520" w14:textId="5BFAC4BB" w:rsidR="00D93B97" w:rsidRDefault="00D93B97" w:rsidP="00D93B97">
      <w:r>
        <w:lastRenderedPageBreak/>
        <w:t>[RAN95e-RAN4-R18Prep-05]</w:t>
      </w:r>
      <w:r>
        <w:tab/>
        <w:t xml:space="preserve"> RAN VC (AT&amp;T)</w:t>
      </w:r>
      <w:r>
        <w:tab/>
      </w:r>
      <w:r>
        <w:tab/>
        <w:t xml:space="preserve"> RP-220023</w:t>
      </w:r>
      <w:r>
        <w:tab/>
        <w:t xml:space="preserve"> WI RP-220055</w:t>
      </w:r>
      <w:r w:rsidR="007239D5">
        <w:br/>
      </w:r>
      <w:r>
        <w:t>=&gt; [95e-15-RAN4-R18-EMC]</w:t>
      </w:r>
      <w:r>
        <w:tab/>
      </w:r>
      <w:r>
        <w:tab/>
        <w:t xml:space="preserve"> Ericsson</w:t>
      </w:r>
      <w:r>
        <w:tab/>
        <w:t xml:space="preserve"> RP-220875</w:t>
      </w:r>
      <w:r>
        <w:tab/>
        <w:t xml:space="preserve"> WI RP-220916</w:t>
      </w:r>
    </w:p>
    <w:p w14:paraId="3B863EDC" w14:textId="1FEF0D87" w:rsidR="00D93B97" w:rsidRDefault="00D93B97" w:rsidP="00D93B97">
      <w:r>
        <w:t xml:space="preserve">[RAN95e-RAN4-R18Prep-06] </w:t>
      </w:r>
      <w:r>
        <w:tab/>
        <w:t xml:space="preserve">RAN4 Chair (Huawei) </w:t>
      </w:r>
      <w:r>
        <w:tab/>
        <w:t xml:space="preserve">RP-220024 </w:t>
      </w:r>
      <w:r>
        <w:tab/>
        <w:t>SI RP-220058</w:t>
      </w:r>
      <w:r w:rsidR="007239D5">
        <w:br/>
      </w:r>
      <w:r>
        <w:t xml:space="preserve">=&gt; </w:t>
      </w:r>
      <w:r>
        <w:tab/>
        <w:t>[95e-09-RAN4-R18-BandComb]</w:t>
      </w:r>
      <w:r>
        <w:tab/>
        <w:t xml:space="preserve"> ZTE </w:t>
      </w:r>
      <w:r>
        <w:tab/>
      </w:r>
      <w:r>
        <w:tab/>
        <w:t>RP-220869</w:t>
      </w:r>
      <w:r>
        <w:tab/>
        <w:t xml:space="preserve"> SI RP-220956</w:t>
      </w:r>
    </w:p>
    <w:p w14:paraId="637FF44F" w14:textId="683910E2" w:rsidR="00D93B97" w:rsidRDefault="00D93B97" w:rsidP="00D93B97">
      <w:r>
        <w:t>[RAN95e-RAN4-R18Prep-06]</w:t>
      </w:r>
      <w:r>
        <w:tab/>
        <w:t xml:space="preserve"> RAN4 Chair (Huawei) </w:t>
      </w:r>
      <w:r>
        <w:tab/>
        <w:t>RP-220024</w:t>
      </w:r>
      <w:r>
        <w:tab/>
        <w:t xml:space="preserve"> SI RP-220059</w:t>
      </w:r>
      <w:r w:rsidR="007239D5">
        <w:br/>
      </w:r>
      <w:r>
        <w:t>=&gt; [95e-10-RAN4-R18-700800900]</w:t>
      </w:r>
      <w:r>
        <w:tab/>
        <w:t xml:space="preserve"> CATT </w:t>
      </w:r>
      <w:r>
        <w:tab/>
      </w:r>
      <w:r>
        <w:tab/>
        <w:t>RP-220976</w:t>
      </w:r>
      <w:r>
        <w:tab/>
        <w:t xml:space="preserve"> SI RP-221016</w:t>
      </w:r>
    </w:p>
    <w:p w14:paraId="43DBF560" w14:textId="21344AF5" w:rsidR="00D93B97" w:rsidRDefault="00D93B97" w:rsidP="00D93B97">
      <w:r>
        <w:t xml:space="preserve">[RAN95e-RAN4-R18Prep-06] </w:t>
      </w:r>
      <w:r>
        <w:tab/>
        <w:t>RAN4 Chair (Huawei)</w:t>
      </w:r>
      <w:r>
        <w:tab/>
        <w:t xml:space="preserve"> RP-220024</w:t>
      </w:r>
      <w:r>
        <w:tab/>
        <w:t xml:space="preserve"> WI RP-220060</w:t>
      </w:r>
      <w:r w:rsidR="007239D5">
        <w:br/>
      </w:r>
      <w:r>
        <w:t xml:space="preserve">=&gt; [95e-11-RAN4-R18-BSRF] </w:t>
      </w:r>
      <w:r>
        <w:tab/>
      </w:r>
      <w:r>
        <w:tab/>
        <w:t xml:space="preserve">Huawei </w:t>
      </w:r>
      <w:r>
        <w:tab/>
      </w:r>
      <w:r>
        <w:tab/>
        <w:t xml:space="preserve">RP-220871 </w:t>
      </w:r>
      <w:r>
        <w:tab/>
        <w:t>SI RP-221001</w:t>
      </w:r>
    </w:p>
    <w:p w14:paraId="77F92B16" w14:textId="27135BB3" w:rsidR="00D93B97" w:rsidRDefault="00D93B97" w:rsidP="00D93B97">
      <w:r>
        <w:t>[RAN95e-RAN4-R18Prep-06]</w:t>
      </w:r>
      <w:r>
        <w:tab/>
        <w:t xml:space="preserve"> RAN4 Chair (Huawei)</w:t>
      </w:r>
      <w:r>
        <w:tab/>
        <w:t xml:space="preserve"> RP-220024</w:t>
      </w:r>
      <w:r>
        <w:tab/>
        <w:t xml:space="preserve"> WI RP-220061</w:t>
      </w:r>
      <w:r w:rsidR="007239D5">
        <w:br/>
      </w:r>
      <w:r>
        <w:t>=&gt; [95e-16-RAN4-R18-ATG]</w:t>
      </w:r>
      <w:r>
        <w:tab/>
      </w:r>
      <w:r>
        <w:tab/>
        <w:t xml:space="preserve"> CMCC</w:t>
      </w:r>
      <w:r>
        <w:tab/>
      </w:r>
      <w:r>
        <w:tab/>
        <w:t xml:space="preserve"> RP-220876</w:t>
      </w:r>
      <w:r>
        <w:tab/>
        <w:t xml:space="preserve"> WI RP-220962</w:t>
      </w:r>
    </w:p>
    <w:p w14:paraId="15CF6454" w14:textId="1DFB46D2" w:rsidR="00D93B97" w:rsidRDefault="00D93B97" w:rsidP="00D93B97">
      <w:r>
        <w:t xml:space="preserve">[RAN95e-RAN4-R18Prep-06] </w:t>
      </w:r>
      <w:r>
        <w:tab/>
        <w:t>RAN4 Chair (Huawei)</w:t>
      </w:r>
      <w:r>
        <w:tab/>
        <w:t xml:space="preserve"> RP-220024 </w:t>
      </w:r>
      <w:r>
        <w:tab/>
        <w:t>WI RP-220062</w:t>
      </w:r>
      <w:r w:rsidR="007239D5">
        <w:br/>
      </w:r>
      <w:r>
        <w:t>=&gt; no RAN #95e discussion for HAPS</w:t>
      </w:r>
    </w:p>
    <w:p w14:paraId="0D5205E8" w14:textId="4F228ACA" w:rsidR="00D93B97" w:rsidRDefault="00D93B97" w:rsidP="00D93B97">
      <w:r>
        <w:t>[RAN95e-RAN4-R18Prep-06]</w:t>
      </w:r>
      <w:r>
        <w:tab/>
        <w:t xml:space="preserve"> RAN4 Chair (Huawei)</w:t>
      </w:r>
      <w:r>
        <w:tab/>
        <w:t xml:space="preserve"> RP-220024 </w:t>
      </w:r>
      <w:r>
        <w:tab/>
        <w:t>WI RP-220063</w:t>
      </w:r>
      <w:r w:rsidR="007239D5">
        <w:br/>
      </w:r>
      <w:r>
        <w:t xml:space="preserve">=&gt; </w:t>
      </w:r>
      <w:r>
        <w:tab/>
        <w:t>[95e-13-RAN4-R18-NonColloc]</w:t>
      </w:r>
      <w:r>
        <w:tab/>
        <w:t xml:space="preserve"> KDDI</w:t>
      </w:r>
      <w:r>
        <w:tab/>
        <w:t xml:space="preserve"> </w:t>
      </w:r>
      <w:r>
        <w:tab/>
        <w:t>RP-221004</w:t>
      </w:r>
      <w:r>
        <w:tab/>
        <w:t xml:space="preserve"> WI RP-221012</w:t>
      </w:r>
    </w:p>
    <w:p w14:paraId="4400F978" w14:textId="30A7BBD8" w:rsidR="00D93B97" w:rsidRDefault="00D93B97" w:rsidP="00D93B97">
      <w:r>
        <w:t>[RAN95e-RAN4-R18Prep-06]</w:t>
      </w:r>
      <w:r>
        <w:tab/>
        <w:t xml:space="preserve"> RAN4 Chair (Huawei)</w:t>
      </w:r>
      <w:r>
        <w:tab/>
        <w:t xml:space="preserve"> RP-220024</w:t>
      </w:r>
      <w:r>
        <w:tab/>
        <w:t xml:space="preserve"> WI RP-220064</w:t>
      </w:r>
      <w:r w:rsidR="007239D5">
        <w:br/>
      </w:r>
      <w:r>
        <w:t>=&gt; [95e-14-RAN4-R18-HST]</w:t>
      </w:r>
      <w:r>
        <w:tab/>
      </w:r>
      <w:r>
        <w:tab/>
        <w:t xml:space="preserve"> Samsung</w:t>
      </w:r>
      <w:r>
        <w:tab/>
        <w:t xml:space="preserve"> </w:t>
      </w:r>
      <w:r>
        <w:tab/>
        <w:t xml:space="preserve">RP-220874 </w:t>
      </w:r>
      <w:r>
        <w:tab/>
        <w:t>WI RP-220985</w:t>
      </w:r>
    </w:p>
    <w:p w14:paraId="746F4C74" w14:textId="77777777" w:rsidR="00D93B97" w:rsidRDefault="00D93B97" w:rsidP="00D93B97">
      <w:pPr>
        <w:rPr>
          <w:rFonts w:ascii="Arial" w:hAnsi="Arial" w:cs="Arial"/>
          <w:b/>
          <w:sz w:val="24"/>
        </w:rPr>
      </w:pPr>
      <w:r>
        <w:rPr>
          <w:rFonts w:ascii="Arial" w:hAnsi="Arial" w:cs="Arial"/>
          <w:b/>
          <w:color w:val="0000FF"/>
          <w:sz w:val="24"/>
        </w:rPr>
        <w:t>RP-220003</w:t>
      </w:r>
      <w:r>
        <w:rPr>
          <w:rFonts w:ascii="Arial" w:hAnsi="Arial" w:cs="Arial"/>
          <w:b/>
          <w:color w:val="0000FF"/>
          <w:sz w:val="24"/>
        </w:rPr>
        <w:tab/>
      </w:r>
      <w:r>
        <w:rPr>
          <w:rFonts w:ascii="Arial" w:hAnsi="Arial" w:cs="Arial"/>
          <w:b/>
          <w:sz w:val="24"/>
        </w:rPr>
        <w:t>Guidance on RAN Rel-18 RAN4 Email Discussion during February 7th to 11th</w:t>
      </w:r>
    </w:p>
    <w:p w14:paraId="6CD4F28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40681C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CBD2F" w14:textId="77777777" w:rsidR="00D93B97" w:rsidRDefault="00D93B97" w:rsidP="00D93B97">
      <w:pPr>
        <w:rPr>
          <w:rFonts w:ascii="Arial" w:hAnsi="Arial" w:cs="Arial"/>
          <w:b/>
          <w:sz w:val="24"/>
        </w:rPr>
      </w:pPr>
      <w:r>
        <w:rPr>
          <w:rFonts w:ascii="Arial" w:hAnsi="Arial" w:cs="Arial"/>
          <w:b/>
          <w:color w:val="0000FF"/>
          <w:sz w:val="24"/>
        </w:rPr>
        <w:t>RP-220068</w:t>
      </w:r>
      <w:r>
        <w:rPr>
          <w:rFonts w:ascii="Arial" w:hAnsi="Arial" w:cs="Arial"/>
          <w:b/>
          <w:color w:val="0000FF"/>
          <w:sz w:val="24"/>
        </w:rPr>
        <w:tab/>
      </w:r>
      <w:r>
        <w:rPr>
          <w:rFonts w:ascii="Arial" w:hAnsi="Arial" w:cs="Arial"/>
          <w:b/>
          <w:sz w:val="24"/>
        </w:rPr>
        <w:t>Summary for RAN Rel-18 Package: RAN4 Part</w:t>
      </w:r>
    </w:p>
    <w:p w14:paraId="04C2BD0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RAN4 chair (Huawei)</w:t>
      </w:r>
    </w:p>
    <w:p w14:paraId="3DDB2A56" w14:textId="77777777" w:rsidR="00D93B97" w:rsidRDefault="00D93B97" w:rsidP="00D93B97">
      <w:pPr>
        <w:rPr>
          <w:rFonts w:ascii="Arial" w:hAnsi="Arial" w:cs="Arial"/>
          <w:b/>
        </w:rPr>
      </w:pPr>
      <w:r>
        <w:rPr>
          <w:rFonts w:ascii="Arial" w:hAnsi="Arial" w:cs="Arial"/>
          <w:b/>
        </w:rPr>
        <w:t xml:space="preserve">Discussion: </w:t>
      </w:r>
    </w:p>
    <w:p w14:paraId="1BF3E8D4" w14:textId="77777777" w:rsidR="00D93B97" w:rsidRDefault="00D93B97" w:rsidP="00D93B97">
      <w:r>
        <w:t>Mediatek: a lot of details, overall the proposal is balanced, workload in RAN4 is usually critical but proposal is reasonable</w:t>
      </w:r>
    </w:p>
    <w:p w14:paraId="7737E0B5" w14:textId="77777777" w:rsidR="00D93B97" w:rsidRDefault="00D93B97" w:rsidP="00D93B97">
      <w:r>
        <w:t>Vodafone: UE FR1 enh. some aspects are too much cut (e.g. 6Rx), would prefer to focus more on FR1 than FR2</w:t>
      </w:r>
    </w:p>
    <w:p w14:paraId="35B47BD6" w14:textId="77777777" w:rsidR="00D93B97" w:rsidRDefault="00D93B97" w:rsidP="00D93B97">
      <w:r>
        <w:t>RAN chair: suggests to start with 3 topics and we could check in Dec.22 whether there is space for more (in RAN1/2/3 we will check in Sep.22)</w:t>
      </w:r>
    </w:p>
    <w:p w14:paraId="67FF92C9" w14:textId="77777777" w:rsidR="00D93B97" w:rsidRDefault="00D93B97" w:rsidP="00D93B97">
      <w:r>
        <w:t>CMCC: home BS could improve coverage, could have short study phase for this; could we do this under TEI?</w:t>
      </w:r>
    </w:p>
    <w:p w14:paraId="52AF2540" w14:textId="77777777" w:rsidR="00D93B97" w:rsidRDefault="00D93B97" w:rsidP="00D93B97">
      <w:r>
        <w:t>RAN Chair: if something can really be done in one quarter, then it is up to RAN4; but of course TEI will not be used to introduce REL-18 specs so TEI is usually done at a later stage</w:t>
      </w:r>
    </w:p>
    <w:p w14:paraId="2434E83C" w14:textId="77777777" w:rsidR="00D93B97" w:rsidRDefault="00D93B97" w:rsidP="00D93B97">
      <w:r>
        <w:t>vivo: only 2 topics for RRM enhancements, maybe a 3rd one could be considered (TCI status switching with temp. RS)</w:t>
      </w:r>
    </w:p>
    <w:p w14:paraId="1CBE136D" w14:textId="77777777" w:rsidR="00D93B97" w:rsidRDefault="00D93B97" w:rsidP="00D93B97">
      <w:r>
        <w:t>Softbank: would be useful to keep 3TX,6RX; if not possible, then hopefully later in REL-18</w:t>
      </w:r>
    </w:p>
    <w:p w14:paraId="42FBF6F8" w14:textId="77777777" w:rsidR="00D93B97" w:rsidRDefault="00D93B97" w:rsidP="00D93B97">
      <w:r>
        <w:t>CHTTL: same view as Softbank</w:t>
      </w:r>
    </w:p>
    <w:p w14:paraId="573E4EAD" w14:textId="77777777" w:rsidR="00D93B97" w:rsidRDefault="00D93B97" w:rsidP="00D93B97">
      <w:r>
        <w:t>OPPO: FR1: similar view as Vodafone, Softbank and CHTTL on 3TX, things that RAN4 work for this is small and hopes it can be considered for 2 bands</w:t>
      </w:r>
    </w:p>
    <w:p w14:paraId="0C5D20BC" w14:textId="77777777" w:rsidR="00D93B97" w:rsidRDefault="00D93B97" w:rsidP="00D93B97">
      <w:r>
        <w:t>Apple: some clarification on how Measurement gap enh. are planned to be handled? In TDM?</w:t>
      </w:r>
    </w:p>
    <w:p w14:paraId="6BBD96A0" w14:textId="77777777" w:rsidR="00D93B97" w:rsidRDefault="00D93B97" w:rsidP="00D93B97">
      <w:r>
        <w:t>RAN chair: TDM or alternating way? but up to RAN4 chair</w:t>
      </w:r>
    </w:p>
    <w:p w14:paraId="63485928" w14:textId="77777777" w:rsidR="00D93B97" w:rsidRDefault="00D93B97" w:rsidP="00D93B97">
      <w:r>
        <w:t>RAN4 chair: if we have 2 meetings per quarter we could take one topic in one meeting and one in the other meeting</w:t>
      </w:r>
    </w:p>
    <w:p w14:paraId="6991360F" w14:textId="77777777" w:rsidR="00D93B97" w:rsidRDefault="00D93B97" w:rsidP="00D93B97">
      <w:r>
        <w:lastRenderedPageBreak/>
        <w:t>Nokia: some companies want to add more topics and some companies complain about very high RAN4 workload so having a check point is very wise to see whether topics are really small, we also need to take into account that there is still a lot of RAN4 work coming from RAN1/2/3 led WIs</w:t>
      </w:r>
    </w:p>
    <w:p w14:paraId="02D3D830" w14:textId="77777777" w:rsidR="00D93B97" w:rsidRDefault="00D93B97" w:rsidP="00D93B97">
      <w:r>
        <w:t>RAN4 VC(Intel): we would also like to have 6RX but we understand the proposal, it is reasonable; and we support the idea to have a checkpoint</w:t>
      </w:r>
    </w:p>
    <w:p w14:paraId="14194AC9" w14:textId="77777777" w:rsidR="00D93B97" w:rsidRDefault="00D93B97" w:rsidP="00D93B97">
      <w:r>
        <w:t>LG Electonics: FR2: 3 topics are listed but one will be a separate WI so we could check whether we can add a 3rd topic later; NWM will be based on these slides and we just try to stabilize the objectives?</w:t>
      </w:r>
    </w:p>
    <w:p w14:paraId="2956ADFB" w14:textId="77777777" w:rsidR="00D93B97" w:rsidRDefault="00D93B97" w:rsidP="00D93B97">
      <w:r>
        <w:t>RAN chair: correct; checking of RAN4 status will happen in Dec.22</w:t>
      </w:r>
    </w:p>
    <w:p w14:paraId="7D5D400F" w14:textId="77777777" w:rsidR="00D93B97" w:rsidRDefault="00D93B97" w:rsidP="00D93B97">
      <w:r>
        <w:t>Ericsson: package is balanced so overall we support the package; 3TX in 2 bands and 6Rx is relevant for the industry and doing a checkpoint and see whether we can add them then is a good approach</w:t>
      </w:r>
    </w:p>
    <w:p w14:paraId="7D6F8365" w14:textId="77777777" w:rsidR="00D93B97" w:rsidRDefault="00D93B97" w:rsidP="00D93B97">
      <w:r>
        <w:t>vivo: benefit from 6Rx and 3Tx needs to be checked and will probably be limited for smart phones, so complexity impacts need to be considered as well</w:t>
      </w:r>
    </w:p>
    <w:p w14:paraId="3A10B4F3" w14:textId="77777777" w:rsidR="00D93B97" w:rsidRDefault="00D93B97" w:rsidP="00D93B97">
      <w:r>
        <w:t>ZTE: supports a RAN4 checkpoint in Dec.22, wondering how RAN4 impacts for RAN1/2/3 WIs will be handled and assumes some TU updates should be possible</w:t>
      </w:r>
    </w:p>
    <w:p w14:paraId="2DFAA07A" w14:textId="77777777" w:rsidR="00D93B97" w:rsidRDefault="00D93B97" w:rsidP="00D93B97">
      <w:r>
        <w:t>Samsung: leftovers in future RAN meeting and new items need to have separate check points; we could check REL-17 leftovers in June 22 and new topics in Dec.22</w:t>
      </w:r>
    </w:p>
    <w:p w14:paraId="02EB25C4" w14:textId="77777777" w:rsidR="00D93B97" w:rsidRDefault="00D93B97" w:rsidP="00D93B97">
      <w:r>
        <w:t>RAN chair: agrees that this Samsung proposal makes sense; we will check REL-17 leftovers in June 22 but whether we will approve after checking is a separate question</w:t>
      </w:r>
    </w:p>
    <w:p w14:paraId="12148196" w14:textId="77777777" w:rsidR="00D93B97" w:rsidRDefault="00D93B97" w:rsidP="00D93B97">
      <w:r>
        <w:t>Telecom Italia: we should also check status of approved WIs/SIs; some may end in endless discussions and no chance to see the market</w:t>
      </w:r>
    </w:p>
    <w:p w14:paraId="37BBFF82" w14:textId="77777777" w:rsidR="00D93B97" w:rsidRDefault="00D93B97" w:rsidP="00D93B97">
      <w:r>
        <w:t>RAN chair: agrees that this will be checked as well</w:t>
      </w:r>
    </w:p>
    <w:p w14:paraId="4245E88E" w14:textId="77777777" w:rsidR="00D93B97" w:rsidRDefault="00D93B97" w:rsidP="00D93B97">
      <w:r>
        <w:t>CMCC: even with mandatory 4RX some UEs implement only 2RX, hopes the way forward can be endorsed</w:t>
      </w:r>
    </w:p>
    <w:p w14:paraId="0EF7709F" w14:textId="77777777" w:rsidR="00D93B97" w:rsidRDefault="00D93B97" w:rsidP="00D93B97">
      <w:r>
        <w:t>Vodafone: some discussion should happen about the relevative priorities of the 6 topics within the FR1 WI</w:t>
      </w:r>
    </w:p>
    <w:p w14:paraId="45A83FDB" w14:textId="77777777" w:rsidR="00D93B97" w:rsidRDefault="00D93B97" w:rsidP="00D93B97">
      <w:r>
        <w:t>RAN chair: this slide set is based on the comments we saw in the previous NWM discussions</w:t>
      </w:r>
    </w:p>
    <w:p w14:paraId="62A681F5" w14:textId="77777777" w:rsidR="00D93B97" w:rsidRDefault="00D93B97" w:rsidP="00D93B97">
      <w:r>
        <w:t>AT&amp;T: TUs for RAN4 NTN need to be discussed as well</w:t>
      </w:r>
    </w:p>
    <w:p w14:paraId="28D48632" w14:textId="77777777" w:rsidR="00D93B97" w:rsidRDefault="00D93B97" w:rsidP="00D93B97">
      <w:r>
        <w:t>RAN4 chair: we included RAN4 TUs for all approved REL-18 WIs</w:t>
      </w:r>
    </w:p>
    <w:p w14:paraId="7C2CFF1B" w14:textId="77777777" w:rsidR="00D93B97" w:rsidRDefault="00D93B97" w:rsidP="00D93B97">
      <w:r>
        <w:t>RAN chair: believes that RP-220068 is a good compromise, any objection to endorse the proposal on slide 15? none</w:t>
      </w:r>
    </w:p>
    <w:p w14:paraId="6543B1EE" w14:textId="77777777" w:rsidR="00D93B97" w:rsidRDefault="00D93B97" w:rsidP="00D93B97">
      <w:r>
        <w:t>conclusion: proposal on slide 15 of RP-220068 is endorsed</w:t>
      </w:r>
    </w:p>
    <w:p w14:paraId="710DF2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0EB5" w14:textId="77777777" w:rsidR="00D93B97" w:rsidRDefault="00D93B97" w:rsidP="00D93B97">
      <w:pPr>
        <w:rPr>
          <w:rFonts w:ascii="Arial" w:hAnsi="Arial" w:cs="Arial"/>
          <w:b/>
          <w:sz w:val="24"/>
        </w:rPr>
      </w:pPr>
      <w:r>
        <w:rPr>
          <w:rFonts w:ascii="Arial" w:hAnsi="Arial" w:cs="Arial"/>
          <w:b/>
          <w:color w:val="0000FF"/>
          <w:sz w:val="24"/>
        </w:rPr>
        <w:t>RP-220980</w:t>
      </w:r>
      <w:r>
        <w:rPr>
          <w:rFonts w:ascii="Arial" w:hAnsi="Arial" w:cs="Arial"/>
          <w:b/>
          <w:color w:val="0000FF"/>
          <w:sz w:val="24"/>
        </w:rPr>
        <w:tab/>
      </w:r>
      <w:r>
        <w:rPr>
          <w:rFonts w:ascii="Arial" w:hAnsi="Arial" w:cs="Arial"/>
          <w:b/>
          <w:sz w:val="24"/>
        </w:rPr>
        <w:t>RAN4 REL-18 TU status</w:t>
      </w:r>
    </w:p>
    <w:p w14:paraId="71E00A7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3AFF94AF" w14:textId="77777777" w:rsidR="00D93B97" w:rsidRDefault="00D93B97" w:rsidP="00D93B97">
      <w:pPr>
        <w:rPr>
          <w:rFonts w:ascii="Arial" w:hAnsi="Arial" w:cs="Arial"/>
          <w:b/>
        </w:rPr>
      </w:pPr>
      <w:r>
        <w:rPr>
          <w:rFonts w:ascii="Arial" w:hAnsi="Arial" w:cs="Arial"/>
          <w:b/>
        </w:rPr>
        <w:t xml:space="preserve">Discussion: </w:t>
      </w:r>
    </w:p>
    <w:p w14:paraId="79F7E2CD" w14:textId="77777777" w:rsidR="00D93B97" w:rsidRDefault="00D93B97" w:rsidP="00D93B97">
      <w:r>
        <w:t>result of [95e-49-R18-RAN4-TUs]</w:t>
      </w:r>
    </w:p>
    <w:p w14:paraId="35C4BB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AD0A1" w14:textId="77777777" w:rsidR="00D93B97" w:rsidRDefault="00D93B97" w:rsidP="00D93B97">
      <w:pPr>
        <w:rPr>
          <w:rFonts w:ascii="Arial" w:hAnsi="Arial" w:cs="Arial"/>
          <w:b/>
          <w:sz w:val="24"/>
        </w:rPr>
      </w:pPr>
      <w:r>
        <w:rPr>
          <w:rFonts w:ascii="Arial" w:hAnsi="Arial" w:cs="Arial"/>
          <w:b/>
          <w:color w:val="0000FF"/>
          <w:sz w:val="24"/>
        </w:rPr>
        <w:t>RP-220187</w:t>
      </w:r>
      <w:r>
        <w:rPr>
          <w:rFonts w:ascii="Arial" w:hAnsi="Arial" w:cs="Arial"/>
          <w:b/>
          <w:color w:val="0000FF"/>
          <w:sz w:val="24"/>
        </w:rPr>
        <w:tab/>
      </w:r>
      <w:r>
        <w:rPr>
          <w:rFonts w:ascii="Arial" w:hAnsi="Arial" w:cs="Arial"/>
          <w:b/>
          <w:sz w:val="24"/>
        </w:rPr>
        <w:t>View of RAN4 Rel-18 package</w:t>
      </w:r>
    </w:p>
    <w:p w14:paraId="52029F3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9A386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C9453" w14:textId="77777777" w:rsidR="00D93B97" w:rsidRDefault="00D93B97" w:rsidP="00D93B97">
      <w:pPr>
        <w:rPr>
          <w:rFonts w:ascii="Arial" w:hAnsi="Arial" w:cs="Arial"/>
          <w:b/>
          <w:sz w:val="24"/>
        </w:rPr>
      </w:pPr>
      <w:r>
        <w:rPr>
          <w:rFonts w:ascii="Arial" w:hAnsi="Arial" w:cs="Arial"/>
          <w:b/>
          <w:color w:val="0000FF"/>
          <w:sz w:val="24"/>
        </w:rPr>
        <w:t>RP-220212</w:t>
      </w:r>
      <w:r>
        <w:rPr>
          <w:rFonts w:ascii="Arial" w:hAnsi="Arial" w:cs="Arial"/>
          <w:b/>
          <w:color w:val="0000FF"/>
          <w:sz w:val="24"/>
        </w:rPr>
        <w:tab/>
      </w:r>
      <w:r>
        <w:rPr>
          <w:rFonts w:ascii="Arial" w:hAnsi="Arial" w:cs="Arial"/>
          <w:b/>
          <w:sz w:val="24"/>
        </w:rPr>
        <w:t>Brief views on RAN4 Rel-18 package</w:t>
      </w:r>
    </w:p>
    <w:p w14:paraId="77B2F7CF"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D9C1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69FD1" w14:textId="77777777" w:rsidR="00D93B97" w:rsidRDefault="00D93B97" w:rsidP="00D93B97">
      <w:pPr>
        <w:rPr>
          <w:rFonts w:ascii="Arial" w:hAnsi="Arial" w:cs="Arial"/>
          <w:b/>
          <w:sz w:val="24"/>
        </w:rPr>
      </w:pPr>
      <w:r>
        <w:rPr>
          <w:rFonts w:ascii="Arial" w:hAnsi="Arial" w:cs="Arial"/>
          <w:b/>
          <w:color w:val="0000FF"/>
          <w:sz w:val="24"/>
        </w:rPr>
        <w:t>RP-220579</w:t>
      </w:r>
      <w:r>
        <w:rPr>
          <w:rFonts w:ascii="Arial" w:hAnsi="Arial" w:cs="Arial"/>
          <w:b/>
          <w:color w:val="0000FF"/>
          <w:sz w:val="24"/>
        </w:rPr>
        <w:tab/>
      </w:r>
      <w:r>
        <w:rPr>
          <w:rFonts w:ascii="Arial" w:hAnsi="Arial" w:cs="Arial"/>
          <w:b/>
          <w:sz w:val="24"/>
        </w:rPr>
        <w:t>Views on RAN4 Rel-18 package</w:t>
      </w:r>
    </w:p>
    <w:p w14:paraId="2FBDF54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77BBA0" w14:textId="77777777" w:rsidR="00D93B97" w:rsidRDefault="00D93B97" w:rsidP="00D93B97">
      <w:pPr>
        <w:rPr>
          <w:rFonts w:ascii="Arial" w:hAnsi="Arial" w:cs="Arial"/>
          <w:b/>
        </w:rPr>
      </w:pPr>
      <w:r>
        <w:rPr>
          <w:rFonts w:ascii="Arial" w:hAnsi="Arial" w:cs="Arial"/>
          <w:b/>
        </w:rPr>
        <w:t xml:space="preserve">Abstract: </w:t>
      </w:r>
    </w:p>
    <w:p w14:paraId="7D65B540" w14:textId="77777777" w:rsidR="00D93B97" w:rsidRDefault="00D93B97" w:rsidP="00D93B97">
      <w:r>
        <w:t>This contribution provides our views on RAN4 Rel-18 package.</w:t>
      </w:r>
    </w:p>
    <w:p w14:paraId="41E7471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49E4" w14:textId="77777777" w:rsidR="00D93B97" w:rsidRDefault="00D93B97" w:rsidP="00D93B97">
      <w:pPr>
        <w:rPr>
          <w:rFonts w:ascii="Arial" w:hAnsi="Arial" w:cs="Arial"/>
          <w:b/>
          <w:sz w:val="24"/>
        </w:rPr>
      </w:pPr>
      <w:r>
        <w:rPr>
          <w:rFonts w:ascii="Arial" w:hAnsi="Arial" w:cs="Arial"/>
          <w:b/>
          <w:color w:val="0000FF"/>
          <w:sz w:val="24"/>
        </w:rPr>
        <w:t>RP-220592</w:t>
      </w:r>
      <w:r>
        <w:rPr>
          <w:rFonts w:ascii="Arial" w:hAnsi="Arial" w:cs="Arial"/>
          <w:b/>
          <w:color w:val="0000FF"/>
          <w:sz w:val="24"/>
        </w:rPr>
        <w:tab/>
      </w:r>
      <w:r>
        <w:rPr>
          <w:rFonts w:ascii="Arial" w:hAnsi="Arial" w:cs="Arial"/>
          <w:b/>
          <w:sz w:val="24"/>
        </w:rPr>
        <w:t>Views on RAN4 Rel-18 Package</w:t>
      </w:r>
    </w:p>
    <w:p w14:paraId="33858D3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58650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35400" w14:textId="77777777" w:rsidR="00D93B97" w:rsidRDefault="00D93B97" w:rsidP="00D93B97">
      <w:pPr>
        <w:rPr>
          <w:rFonts w:ascii="Arial" w:hAnsi="Arial" w:cs="Arial"/>
          <w:b/>
          <w:sz w:val="24"/>
        </w:rPr>
      </w:pPr>
      <w:r>
        <w:rPr>
          <w:rFonts w:ascii="Arial" w:hAnsi="Arial" w:cs="Arial"/>
          <w:b/>
          <w:color w:val="0000FF"/>
          <w:sz w:val="24"/>
        </w:rPr>
        <w:t>RP-220757</w:t>
      </w:r>
      <w:r>
        <w:rPr>
          <w:rFonts w:ascii="Arial" w:hAnsi="Arial" w:cs="Arial"/>
          <w:b/>
          <w:color w:val="0000FF"/>
          <w:sz w:val="24"/>
        </w:rPr>
        <w:tab/>
      </w:r>
      <w:r>
        <w:rPr>
          <w:rFonts w:ascii="Arial" w:hAnsi="Arial" w:cs="Arial"/>
          <w:b/>
          <w:sz w:val="24"/>
        </w:rPr>
        <w:t>MediaTek Views on RAN4 package</w:t>
      </w:r>
    </w:p>
    <w:p w14:paraId="424A3D7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250AA6" w14:textId="77777777" w:rsidR="00D93B97" w:rsidRDefault="00D93B97" w:rsidP="00D93B97">
      <w:pPr>
        <w:rPr>
          <w:rFonts w:ascii="Arial" w:hAnsi="Arial" w:cs="Arial"/>
          <w:b/>
        </w:rPr>
      </w:pPr>
      <w:r>
        <w:rPr>
          <w:rFonts w:ascii="Arial" w:hAnsi="Arial" w:cs="Arial"/>
          <w:b/>
        </w:rPr>
        <w:t xml:space="preserve">Abstract: </w:t>
      </w:r>
    </w:p>
    <w:p w14:paraId="691644EA" w14:textId="77777777" w:rsidR="00D93B97" w:rsidRDefault="00D93B97" w:rsidP="00D93B97">
      <w:r>
        <w:t>MediaTek views on RAN4 R18 package</w:t>
      </w:r>
    </w:p>
    <w:p w14:paraId="165EB135" w14:textId="77777777" w:rsidR="00D93B97" w:rsidRDefault="00D93B97" w:rsidP="00D93B97">
      <w:pPr>
        <w:rPr>
          <w:rFonts w:ascii="Arial" w:hAnsi="Arial" w:cs="Arial"/>
          <w:b/>
        </w:rPr>
      </w:pPr>
      <w:r>
        <w:rPr>
          <w:rFonts w:ascii="Arial" w:hAnsi="Arial" w:cs="Arial"/>
          <w:b/>
        </w:rPr>
        <w:t xml:space="preserve">Discussion: </w:t>
      </w:r>
    </w:p>
    <w:p w14:paraId="49C0FCD2" w14:textId="77777777" w:rsidR="00D93B97" w:rsidRDefault="00D93B97" w:rsidP="00D93B97">
      <w:r>
        <w:t>moved from AI 9.1.4.7 to AI 9.1.4</w:t>
      </w:r>
    </w:p>
    <w:p w14:paraId="0BAFD17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9F83" w14:textId="77777777" w:rsidR="00D93B97" w:rsidRDefault="00D93B97" w:rsidP="00D93B97">
      <w:pPr>
        <w:rPr>
          <w:rFonts w:ascii="Arial" w:hAnsi="Arial" w:cs="Arial"/>
          <w:b/>
          <w:sz w:val="24"/>
        </w:rPr>
      </w:pPr>
      <w:r>
        <w:rPr>
          <w:rFonts w:ascii="Arial" w:hAnsi="Arial" w:cs="Arial"/>
          <w:b/>
          <w:color w:val="0000FF"/>
          <w:sz w:val="24"/>
        </w:rPr>
        <w:t>RP-220719</w:t>
      </w:r>
      <w:r>
        <w:rPr>
          <w:rFonts w:ascii="Arial" w:hAnsi="Arial" w:cs="Arial"/>
          <w:b/>
          <w:color w:val="0000FF"/>
          <w:sz w:val="24"/>
        </w:rPr>
        <w:tab/>
      </w:r>
      <w:r>
        <w:rPr>
          <w:rFonts w:ascii="Arial" w:hAnsi="Arial" w:cs="Arial"/>
          <w:b/>
          <w:sz w:val="24"/>
        </w:rPr>
        <w:t>Consideration on Rel-18 enhancements of UE RF</w:t>
      </w:r>
    </w:p>
    <w:p w14:paraId="6D0B6A4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F867F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9C15A" w14:textId="77777777" w:rsidR="00D93B97" w:rsidRDefault="00D93B97" w:rsidP="00D93B97">
      <w:pPr>
        <w:rPr>
          <w:rFonts w:ascii="Arial" w:hAnsi="Arial" w:cs="Arial"/>
          <w:b/>
          <w:sz w:val="24"/>
        </w:rPr>
      </w:pPr>
      <w:r>
        <w:rPr>
          <w:rFonts w:ascii="Arial" w:hAnsi="Arial" w:cs="Arial"/>
          <w:b/>
          <w:color w:val="0000FF"/>
          <w:sz w:val="24"/>
        </w:rPr>
        <w:t>RP-220773</w:t>
      </w:r>
      <w:r>
        <w:rPr>
          <w:rFonts w:ascii="Arial" w:hAnsi="Arial" w:cs="Arial"/>
          <w:b/>
          <w:color w:val="0000FF"/>
          <w:sz w:val="24"/>
        </w:rPr>
        <w:tab/>
      </w:r>
      <w:r>
        <w:rPr>
          <w:rFonts w:ascii="Arial" w:hAnsi="Arial" w:cs="Arial"/>
          <w:b/>
          <w:sz w:val="24"/>
        </w:rPr>
        <w:t>Views on RAN4 Rel-18 scope</w:t>
      </w:r>
    </w:p>
    <w:p w14:paraId="663B8A3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53319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7D0D" w14:textId="77777777" w:rsidR="00D93B97" w:rsidRDefault="00D93B97" w:rsidP="00D93B97">
      <w:pPr>
        <w:pStyle w:val="Heading5"/>
      </w:pPr>
      <w:bookmarkStart w:id="102" w:name="_Toc104749481"/>
      <w:bookmarkStart w:id="103" w:name="_Toc105285791"/>
      <w:r>
        <w:t>9.1.4.1</w:t>
      </w:r>
      <w:r>
        <w:tab/>
        <w:t>Results of discussion [RAN95e-RAN4-R18Prep-01] FR1 RF Enhancements</w:t>
      </w:r>
      <w:bookmarkEnd w:id="102"/>
      <w:bookmarkEnd w:id="103"/>
    </w:p>
    <w:p w14:paraId="3164467F" w14:textId="77777777" w:rsidR="00D93B97" w:rsidRDefault="00D93B97" w:rsidP="00D93B97">
      <w:pPr>
        <w:rPr>
          <w:rFonts w:ascii="Arial" w:hAnsi="Arial" w:cs="Arial"/>
          <w:b/>
          <w:sz w:val="24"/>
        </w:rPr>
      </w:pPr>
      <w:r>
        <w:rPr>
          <w:rFonts w:ascii="Arial" w:hAnsi="Arial" w:cs="Arial"/>
          <w:b/>
          <w:color w:val="0000FF"/>
          <w:sz w:val="24"/>
        </w:rPr>
        <w:t>RP-220019</w:t>
      </w:r>
      <w:r>
        <w:rPr>
          <w:rFonts w:ascii="Arial" w:hAnsi="Arial" w:cs="Arial"/>
          <w:b/>
          <w:color w:val="0000FF"/>
          <w:sz w:val="24"/>
        </w:rPr>
        <w:tab/>
      </w:r>
      <w:r>
        <w:rPr>
          <w:rFonts w:ascii="Arial" w:hAnsi="Arial" w:cs="Arial"/>
          <w:b/>
          <w:sz w:val="24"/>
        </w:rPr>
        <w:t>Moderator's summary for discussion [RAN95e-RAN4-R18Prep-01] FR1 RF Enhancements</w:t>
      </w:r>
    </w:p>
    <w:p w14:paraId="6EF149C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39A7663A" w14:textId="77777777" w:rsidR="00D93B97" w:rsidRDefault="00D93B97" w:rsidP="00D93B97">
      <w:pPr>
        <w:rPr>
          <w:rFonts w:ascii="Arial" w:hAnsi="Arial" w:cs="Arial"/>
          <w:b/>
        </w:rPr>
      </w:pPr>
      <w:r>
        <w:rPr>
          <w:rFonts w:ascii="Arial" w:hAnsi="Arial" w:cs="Arial"/>
          <w:b/>
        </w:rPr>
        <w:t xml:space="preserve">Abstract: </w:t>
      </w:r>
    </w:p>
    <w:p w14:paraId="66099550" w14:textId="77777777" w:rsidR="00D93B97" w:rsidRDefault="00D93B97" w:rsidP="00D93B97">
      <w:r>
        <w:t>result of NWM discussion 7-11.02.22</w:t>
      </w:r>
    </w:p>
    <w:p w14:paraId="18B1FA87" w14:textId="77777777" w:rsidR="00D93B97" w:rsidRDefault="00D93B97" w:rsidP="00D93B97">
      <w:pPr>
        <w:rPr>
          <w:rFonts w:ascii="Arial" w:hAnsi="Arial" w:cs="Arial"/>
          <w:b/>
        </w:rPr>
      </w:pPr>
      <w:r>
        <w:rPr>
          <w:rFonts w:ascii="Arial" w:hAnsi="Arial" w:cs="Arial"/>
          <w:b/>
        </w:rPr>
        <w:t xml:space="preserve">Discussion: </w:t>
      </w:r>
    </w:p>
    <w:p w14:paraId="7EE4C60F" w14:textId="77777777" w:rsidR="00D93B97" w:rsidRDefault="00D93B97" w:rsidP="00D93B97">
      <w:r>
        <w:lastRenderedPageBreak/>
        <w:t>see WID RP-220053</w:t>
      </w:r>
    </w:p>
    <w:p w14:paraId="298F36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78235" w14:textId="77777777" w:rsidR="00D93B97" w:rsidRDefault="00D93B97" w:rsidP="00D93B97">
      <w:pPr>
        <w:rPr>
          <w:rFonts w:ascii="Arial" w:hAnsi="Arial" w:cs="Arial"/>
          <w:b/>
          <w:sz w:val="24"/>
        </w:rPr>
      </w:pPr>
      <w:r>
        <w:rPr>
          <w:rFonts w:ascii="Arial" w:hAnsi="Arial" w:cs="Arial"/>
          <w:b/>
          <w:color w:val="0000FF"/>
          <w:sz w:val="24"/>
        </w:rPr>
        <w:t>RP-220053</w:t>
      </w:r>
      <w:r>
        <w:rPr>
          <w:rFonts w:ascii="Arial" w:hAnsi="Arial" w:cs="Arial"/>
          <w:b/>
          <w:color w:val="0000FF"/>
          <w:sz w:val="24"/>
        </w:rPr>
        <w:tab/>
      </w:r>
      <w:r>
        <w:rPr>
          <w:rFonts w:ascii="Arial" w:hAnsi="Arial" w:cs="Arial"/>
          <w:b/>
          <w:sz w:val="24"/>
        </w:rPr>
        <w:t>New WI: Further RF requirements enhancement for NR frequency range 1 (FR1)</w:t>
      </w:r>
    </w:p>
    <w:p w14:paraId="64BB153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8293FBB" w14:textId="77777777" w:rsidR="00D93B97" w:rsidRDefault="00D93B97" w:rsidP="00D93B97">
      <w:pPr>
        <w:rPr>
          <w:rFonts w:ascii="Arial" w:hAnsi="Arial" w:cs="Arial"/>
          <w:b/>
        </w:rPr>
      </w:pPr>
      <w:r>
        <w:rPr>
          <w:rFonts w:ascii="Arial" w:hAnsi="Arial" w:cs="Arial"/>
          <w:b/>
        </w:rPr>
        <w:t xml:space="preserve">Abstract: </w:t>
      </w:r>
    </w:p>
    <w:p w14:paraId="617EF2F3" w14:textId="77777777" w:rsidR="00D93B97" w:rsidRDefault="00D93B97" w:rsidP="00D93B97">
      <w:r>
        <w:t>result of discussion [RAN95e-RAN4-R18Prep-01] FR1 RF Enhancements; compare REL-17 WI NR_RF_FR1_enh</w:t>
      </w:r>
    </w:p>
    <w:p w14:paraId="5E3B44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C35FC6" w14:textId="77777777" w:rsidR="00D93B97" w:rsidRDefault="00D93B97" w:rsidP="00D93B97">
      <w:pPr>
        <w:rPr>
          <w:rFonts w:ascii="Arial" w:hAnsi="Arial" w:cs="Arial"/>
          <w:b/>
          <w:sz w:val="24"/>
        </w:rPr>
      </w:pPr>
      <w:r>
        <w:rPr>
          <w:rFonts w:ascii="Arial" w:hAnsi="Arial" w:cs="Arial"/>
          <w:b/>
          <w:color w:val="0000FF"/>
          <w:sz w:val="24"/>
        </w:rPr>
        <w:t>RP-220537</w:t>
      </w:r>
      <w:r>
        <w:rPr>
          <w:rFonts w:ascii="Arial" w:hAnsi="Arial" w:cs="Arial"/>
          <w:b/>
          <w:color w:val="0000FF"/>
          <w:sz w:val="24"/>
        </w:rPr>
        <w:tab/>
      </w:r>
      <w:r>
        <w:rPr>
          <w:rFonts w:ascii="Arial" w:hAnsi="Arial" w:cs="Arial"/>
          <w:b/>
          <w:sz w:val="24"/>
        </w:rPr>
        <w:t>Views on FR1 RF enhancements</w:t>
      </w:r>
    </w:p>
    <w:p w14:paraId="3C3DFFA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848F04" w14:textId="77777777" w:rsidR="00D93B97" w:rsidRDefault="00D93B97" w:rsidP="00D93B97">
      <w:pPr>
        <w:rPr>
          <w:rFonts w:ascii="Arial" w:hAnsi="Arial" w:cs="Arial"/>
          <w:b/>
        </w:rPr>
      </w:pPr>
      <w:r>
        <w:rPr>
          <w:rFonts w:ascii="Arial" w:hAnsi="Arial" w:cs="Arial"/>
          <w:b/>
        </w:rPr>
        <w:t xml:space="preserve">Discussion: </w:t>
      </w:r>
    </w:p>
    <w:p w14:paraId="456F69E4" w14:textId="77777777" w:rsidR="00D93B97" w:rsidRDefault="00D93B97" w:rsidP="00D93B97">
      <w:r>
        <w:t>handled in [95e-03-RAN4-R18-UEFR1RF]</w:t>
      </w:r>
    </w:p>
    <w:p w14:paraId="5E3E16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A1784" w14:textId="77777777" w:rsidR="00D93B97" w:rsidRDefault="00D93B97" w:rsidP="00D93B97">
      <w:pPr>
        <w:rPr>
          <w:rFonts w:ascii="Arial" w:hAnsi="Arial" w:cs="Arial"/>
          <w:b/>
          <w:sz w:val="24"/>
        </w:rPr>
      </w:pPr>
      <w:r>
        <w:rPr>
          <w:rFonts w:ascii="Arial" w:hAnsi="Arial" w:cs="Arial"/>
          <w:b/>
          <w:color w:val="0000FF"/>
          <w:sz w:val="24"/>
        </w:rPr>
        <w:t>RP-220580</w:t>
      </w:r>
      <w:r>
        <w:rPr>
          <w:rFonts w:ascii="Arial" w:hAnsi="Arial" w:cs="Arial"/>
          <w:b/>
          <w:color w:val="0000FF"/>
          <w:sz w:val="24"/>
        </w:rPr>
        <w:tab/>
      </w:r>
      <w:r>
        <w:rPr>
          <w:rFonts w:ascii="Arial" w:hAnsi="Arial" w:cs="Arial"/>
          <w:b/>
          <w:sz w:val="24"/>
        </w:rPr>
        <w:t>Views on Rel-18 FR1 RF Enhancement WI</w:t>
      </w:r>
    </w:p>
    <w:p w14:paraId="2B64DCC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77760A4" w14:textId="77777777" w:rsidR="00D93B97" w:rsidRDefault="00D93B97" w:rsidP="00D93B97">
      <w:pPr>
        <w:rPr>
          <w:rFonts w:ascii="Arial" w:hAnsi="Arial" w:cs="Arial"/>
          <w:b/>
        </w:rPr>
      </w:pPr>
      <w:r>
        <w:rPr>
          <w:rFonts w:ascii="Arial" w:hAnsi="Arial" w:cs="Arial"/>
          <w:b/>
        </w:rPr>
        <w:t xml:space="preserve">Abstract: </w:t>
      </w:r>
    </w:p>
    <w:p w14:paraId="19C347F3" w14:textId="77777777" w:rsidR="00D93B97" w:rsidRDefault="00D93B97" w:rsidP="00D93B97">
      <w:r>
        <w:t>In this contribution, we provide our views on objectives for Rel-18 FR1 RF Enhancements WI.</w:t>
      </w:r>
    </w:p>
    <w:p w14:paraId="73ABFCFB" w14:textId="77777777" w:rsidR="00D93B97" w:rsidRDefault="00D93B97" w:rsidP="00D93B97">
      <w:pPr>
        <w:rPr>
          <w:rFonts w:ascii="Arial" w:hAnsi="Arial" w:cs="Arial"/>
          <w:b/>
        </w:rPr>
      </w:pPr>
      <w:r>
        <w:rPr>
          <w:rFonts w:ascii="Arial" w:hAnsi="Arial" w:cs="Arial"/>
          <w:b/>
        </w:rPr>
        <w:t xml:space="preserve">Discussion: </w:t>
      </w:r>
    </w:p>
    <w:p w14:paraId="281522DE" w14:textId="77777777" w:rsidR="00D93B97" w:rsidRDefault="00D93B97" w:rsidP="00D93B97">
      <w:r>
        <w:t>handled in [95e-03-RAN4-R18-UEFR1RF]</w:t>
      </w:r>
    </w:p>
    <w:p w14:paraId="4DE777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261E" w14:textId="77777777" w:rsidR="00D93B97" w:rsidRDefault="00D93B97" w:rsidP="00D93B97">
      <w:pPr>
        <w:rPr>
          <w:rFonts w:ascii="Arial" w:hAnsi="Arial" w:cs="Arial"/>
          <w:b/>
          <w:sz w:val="24"/>
        </w:rPr>
      </w:pPr>
      <w:r>
        <w:rPr>
          <w:rFonts w:ascii="Arial" w:hAnsi="Arial" w:cs="Arial"/>
          <w:b/>
          <w:color w:val="0000FF"/>
          <w:sz w:val="24"/>
        </w:rPr>
        <w:t>RP-220641</w:t>
      </w:r>
      <w:r>
        <w:rPr>
          <w:rFonts w:ascii="Arial" w:hAnsi="Arial" w:cs="Arial"/>
          <w:b/>
          <w:color w:val="0000FF"/>
          <w:sz w:val="24"/>
        </w:rPr>
        <w:tab/>
      </w:r>
      <w:r>
        <w:rPr>
          <w:rFonts w:ascii="Arial" w:hAnsi="Arial" w:cs="Arial"/>
          <w:b/>
          <w:sz w:val="24"/>
        </w:rPr>
        <w:t>Discussion on FR1 RF Enhancements</w:t>
      </w:r>
    </w:p>
    <w:p w14:paraId="489620E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78BC6B" w14:textId="77777777" w:rsidR="00D93B97" w:rsidRDefault="00D93B97" w:rsidP="00D93B97">
      <w:pPr>
        <w:rPr>
          <w:rFonts w:ascii="Arial" w:hAnsi="Arial" w:cs="Arial"/>
          <w:b/>
        </w:rPr>
      </w:pPr>
      <w:r>
        <w:rPr>
          <w:rFonts w:ascii="Arial" w:hAnsi="Arial" w:cs="Arial"/>
          <w:b/>
        </w:rPr>
        <w:t xml:space="preserve">Discussion: </w:t>
      </w:r>
    </w:p>
    <w:p w14:paraId="2CE13CCC" w14:textId="77777777" w:rsidR="00D93B97" w:rsidRDefault="00D93B97" w:rsidP="00D93B97">
      <w:r>
        <w:t>handled in [95e-03-RAN4-R18-UEFR1RF]</w:t>
      </w:r>
    </w:p>
    <w:p w14:paraId="57E635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5B38" w14:textId="77777777" w:rsidR="00D93B97" w:rsidRDefault="00D93B97" w:rsidP="00D93B97">
      <w:pPr>
        <w:rPr>
          <w:rFonts w:ascii="Arial" w:hAnsi="Arial" w:cs="Arial"/>
          <w:b/>
          <w:sz w:val="24"/>
        </w:rPr>
      </w:pPr>
      <w:r>
        <w:rPr>
          <w:rFonts w:ascii="Arial" w:hAnsi="Arial" w:cs="Arial"/>
          <w:b/>
          <w:color w:val="0000FF"/>
          <w:sz w:val="24"/>
        </w:rPr>
        <w:t>RP-220652</w:t>
      </w:r>
      <w:r>
        <w:rPr>
          <w:rFonts w:ascii="Arial" w:hAnsi="Arial" w:cs="Arial"/>
          <w:b/>
          <w:color w:val="0000FF"/>
          <w:sz w:val="24"/>
        </w:rPr>
        <w:tab/>
      </w:r>
      <w:r>
        <w:rPr>
          <w:rFonts w:ascii="Arial" w:hAnsi="Arial" w:cs="Arial"/>
          <w:b/>
          <w:sz w:val="24"/>
        </w:rPr>
        <w:t>Further discussion on FR1 UE RF enhancement in Rel-18</w:t>
      </w:r>
    </w:p>
    <w:p w14:paraId="171E3B4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DD4D4A7" w14:textId="77777777" w:rsidR="00D93B97" w:rsidRDefault="00D93B97" w:rsidP="00D93B97">
      <w:pPr>
        <w:rPr>
          <w:rFonts w:ascii="Arial" w:hAnsi="Arial" w:cs="Arial"/>
          <w:b/>
        </w:rPr>
      </w:pPr>
      <w:r>
        <w:rPr>
          <w:rFonts w:ascii="Arial" w:hAnsi="Arial" w:cs="Arial"/>
          <w:b/>
        </w:rPr>
        <w:t xml:space="preserve">Discussion: </w:t>
      </w:r>
    </w:p>
    <w:p w14:paraId="68EEFDE8" w14:textId="77777777" w:rsidR="00D93B97" w:rsidRDefault="00D93B97" w:rsidP="00D93B97">
      <w:r>
        <w:t>handled in [95e-03-RAN4-R18-UEFR1RF]</w:t>
      </w:r>
    </w:p>
    <w:p w14:paraId="338F953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E99F" w14:textId="77777777" w:rsidR="00D93B97" w:rsidRDefault="00D93B97" w:rsidP="00D93B97">
      <w:pPr>
        <w:rPr>
          <w:rFonts w:ascii="Arial" w:hAnsi="Arial" w:cs="Arial"/>
          <w:b/>
          <w:sz w:val="24"/>
        </w:rPr>
      </w:pPr>
      <w:r>
        <w:rPr>
          <w:rFonts w:ascii="Arial" w:hAnsi="Arial" w:cs="Arial"/>
          <w:b/>
          <w:color w:val="0000FF"/>
          <w:sz w:val="24"/>
        </w:rPr>
        <w:t>RP-220863</w:t>
      </w:r>
      <w:r>
        <w:rPr>
          <w:rFonts w:ascii="Arial" w:hAnsi="Arial" w:cs="Arial"/>
          <w:b/>
          <w:color w:val="0000FF"/>
          <w:sz w:val="24"/>
        </w:rPr>
        <w:tab/>
      </w:r>
      <w:r>
        <w:rPr>
          <w:rFonts w:ascii="Arial" w:hAnsi="Arial" w:cs="Arial"/>
          <w:b/>
          <w:sz w:val="24"/>
        </w:rPr>
        <w:t>Moderator's summary for discussion [95e-03-RAN4-R18-UEFR1RF]</w:t>
      </w:r>
    </w:p>
    <w:p w14:paraId="2F1E4AA9" w14:textId="77777777" w:rsidR="00D93B97" w:rsidRDefault="00D93B97" w:rsidP="00D93B97">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3822FD54" w14:textId="77777777" w:rsidR="00D93B97" w:rsidRDefault="00D93B97" w:rsidP="00D93B97">
      <w:pPr>
        <w:rPr>
          <w:rFonts w:ascii="Arial" w:hAnsi="Arial" w:cs="Arial"/>
          <w:b/>
        </w:rPr>
      </w:pPr>
      <w:r>
        <w:rPr>
          <w:rFonts w:ascii="Arial" w:hAnsi="Arial" w:cs="Arial"/>
          <w:b/>
        </w:rPr>
        <w:t xml:space="preserve">Abstract: </w:t>
      </w:r>
    </w:p>
    <w:p w14:paraId="315D4161" w14:textId="77777777" w:rsidR="00D93B97" w:rsidRDefault="00D93B97" w:rsidP="00D93B97">
      <w:r>
        <w:t>handled Tdocs: All related documents under 9.1.4</w:t>
      </w:r>
    </w:p>
    <w:p w14:paraId="61A1F31D" w14:textId="77777777" w:rsidR="00D93B97" w:rsidRDefault="00D93B97" w:rsidP="00D93B97">
      <w:pPr>
        <w:rPr>
          <w:rFonts w:ascii="Arial" w:hAnsi="Arial" w:cs="Arial"/>
          <w:b/>
        </w:rPr>
      </w:pPr>
      <w:r>
        <w:rPr>
          <w:rFonts w:ascii="Arial" w:hAnsi="Arial" w:cs="Arial"/>
          <w:b/>
        </w:rPr>
        <w:t xml:space="preserve">Discussion: </w:t>
      </w:r>
    </w:p>
    <w:p w14:paraId="1CF88750" w14:textId="77777777" w:rsidR="00D93B97" w:rsidRDefault="00D93B97" w:rsidP="00D93B97">
      <w:r>
        <w:t>moved from AI 9.1.4 to AI 9.1.4.1</w:t>
      </w:r>
    </w:p>
    <w:p w14:paraId="056BD17F" w14:textId="77777777" w:rsidR="00D93B97" w:rsidRDefault="00D93B97" w:rsidP="00D93B97">
      <w:r>
        <w:t>handled in Tue GTW</w:t>
      </w:r>
    </w:p>
    <w:p w14:paraId="1450A8EA" w14:textId="77777777" w:rsidR="00D93B97" w:rsidRDefault="00D93B97" w:rsidP="00D93B97">
      <w:r>
        <w:t>justification slide:</w:t>
      </w:r>
    </w:p>
    <w:p w14:paraId="756CE030" w14:textId="77777777" w:rsidR="00D93B97" w:rsidRDefault="00D93B97" w:rsidP="00D93B97">
      <w:r>
        <w:t>RAN chair: no comments, seems to be stable</w:t>
      </w:r>
    </w:p>
    <w:p w14:paraId="6CE180B4" w14:textId="77777777" w:rsidR="00D93B97" w:rsidRDefault="00D93B97" w:rsidP="00D93B97">
      <w:r>
        <w:t>objective core 1: 4Tx</w:t>
      </w:r>
    </w:p>
    <w:p w14:paraId="22136F8E" w14:textId="77777777" w:rsidR="00D93B97" w:rsidRDefault="00D93B97" w:rsidP="00D93B97">
      <w:r>
        <w:t>Skyworks: worried about example band for FDD, better n7 in 4TX and n1 in 8Rx</w:t>
      </w:r>
    </w:p>
    <w:p w14:paraId="5EAB5F4B" w14:textId="77777777" w:rsidR="00D93B97" w:rsidRDefault="00D93B97" w:rsidP="00D93B97">
      <w:r>
        <w:t>Nokia: phased approach is ok but 2nd prio objectives confusing</w:t>
      </w:r>
    </w:p>
    <w:p w14:paraId="6F73AFBD" w14:textId="77777777" w:rsidR="00D93B97" w:rsidRDefault="00D93B97" w:rsidP="00D93B97">
      <w:r>
        <w:t>ZTE: 2RX or 4RX is not clear for CPE device; also some power class clarification needed</w:t>
      </w:r>
    </w:p>
    <w:p w14:paraId="4429CA4A" w14:textId="77777777" w:rsidR="00D93B97" w:rsidRDefault="00D93B97" w:rsidP="00D93B97">
      <w:r>
        <w:t>Apple: similar view as Skyworks, n7 better choice than n1 for 4Tx; PA configurations/power class relation to be clarified</w:t>
      </w:r>
    </w:p>
    <w:p w14:paraId="124250A1" w14:textId="77777777" w:rsidR="00D93B97" w:rsidRDefault="00D93B97" w:rsidP="00D93B97">
      <w:r>
        <w:t>Ericsson: 2nd phase quite long and unclear; not everything is needed for PC1.5 in first phase</w:t>
      </w:r>
    </w:p>
    <w:p w14:paraId="151BD881" w14:textId="77777777" w:rsidR="00D93B97" w:rsidRDefault="00D93B97" w:rsidP="00D93B97">
      <w:r>
        <w:t xml:space="preserve">AT&amp;T: supports Skyworks and Apple; had similar comments on duplex spacing </w:t>
      </w:r>
    </w:p>
    <w:p w14:paraId="684D8030" w14:textId="77777777" w:rsidR="00D93B97" w:rsidRDefault="00D93B97" w:rsidP="00D93B97">
      <w:r>
        <w:t>RAN chair: so you could live with n1 for 4Tx and n7 for 8RX ?</w:t>
      </w:r>
    </w:p>
    <w:p w14:paraId="003B9B8A" w14:textId="77777777" w:rsidR="00D93B97" w:rsidRDefault="00D93B97" w:rsidP="00D93B97">
      <w:r>
        <w:t>AT&amp;T: if part of the study</w:t>
      </w:r>
    </w:p>
    <w:p w14:paraId="09CAB868" w14:textId="77777777" w:rsidR="00D93B97" w:rsidRDefault="00D93B97" w:rsidP="00D93B97">
      <w:r>
        <w:t>Huawei: on examples band: 4 operators were for n1 for 4TX, only one for n7</w:t>
      </w:r>
    </w:p>
    <w:p w14:paraId="411114E5" w14:textId="77777777" w:rsidR="00D93B97" w:rsidRDefault="00D93B97" w:rsidP="00D93B97">
      <w:r>
        <w:t>RAN chair: suggests: combos of 2nd prio PA/UE PC assumptions can be revisited at RAN #97; and then phases can be removed</w:t>
      </w:r>
    </w:p>
    <w:p w14:paraId="475B765D" w14:textId="77777777" w:rsidR="00D93B97" w:rsidRDefault="00D93B97" w:rsidP="00D93B97">
      <w:r>
        <w:t>RAN chair: under 4Tx: assumption is that devices are equipped with 4Rx antennas for n1</w:t>
      </w:r>
    </w:p>
    <w:p w14:paraId="1AD8AEE5" w14:textId="77777777" w:rsidR="00D93B97" w:rsidRDefault="00D93B97" w:rsidP="00D93B97">
      <w:r>
        <w:t>Skyworks: would like to see at least 4Tx under 8Rx under Objective core 2</w:t>
      </w:r>
    </w:p>
    <w:p w14:paraId="05BA4A42" w14:textId="77777777" w:rsidR="00D93B97" w:rsidRDefault="00D93B97" w:rsidP="00D93B97">
      <w:r>
        <w:t>objective core 2: 8Rx</w:t>
      </w:r>
    </w:p>
    <w:p w14:paraId="56BF68E4" w14:textId="77777777" w:rsidR="00D93B97" w:rsidRDefault="00D93B97" w:rsidP="00D93B97">
      <w:r>
        <w:t>bullet 3 is not limited to 1 Tx</w:t>
      </w:r>
    </w:p>
    <w:p w14:paraId="0827E566" w14:textId="77777777" w:rsidR="00D93B97" w:rsidRDefault="00D93B97" w:rsidP="00D93B97">
      <w:r>
        <w:t>ZTE: we should limit 1TX and 2TX can be supported for n7</w:t>
      </w:r>
    </w:p>
    <w:p w14:paraId="7D98231D" w14:textId="77777777" w:rsidR="00D93B97" w:rsidRDefault="00D93B97" w:rsidP="00D93B97">
      <w:r>
        <w:t>RAN chair: Skyworks and AT&amp;T were also interested to study 4Tx for n7 and 8Rx (at a later stage)</w:t>
      </w:r>
    </w:p>
    <w:p w14:paraId="5087FE0E" w14:textId="77777777" w:rsidR="00D93B97" w:rsidRDefault="00D93B97" w:rsidP="00D93B97">
      <w:r>
        <w:t>Apple: only for PC3?</w:t>
      </w:r>
    </w:p>
    <w:p w14:paraId="0C2A35EE" w14:textId="77777777" w:rsidR="00D93B97" w:rsidRDefault="00D93B97" w:rsidP="00D93B97">
      <w:r>
        <w:t>Huawei: PC1.5 needs at least 2Tx; can be discussed in RAN4</w:t>
      </w:r>
    </w:p>
    <w:p w14:paraId="4A63B2F1" w14:textId="77777777" w:rsidR="00D93B97" w:rsidRDefault="00D93B97" w:rsidP="00D93B97">
      <w:r>
        <w:t>Verizon: when do we consider other bands?</w:t>
      </w:r>
    </w:p>
    <w:p w14:paraId="6DD4AC54" w14:textId="77777777" w:rsidR="00D93B97" w:rsidRDefault="00D93B97" w:rsidP="00D93B97">
      <w:r>
        <w:t>objective core 3: lower MSD</w:t>
      </w:r>
    </w:p>
    <w:p w14:paraId="12E3F81F" w14:textId="77777777" w:rsidR="00D93B97" w:rsidRDefault="00D93B97" w:rsidP="00D93B97">
      <w:r>
        <w:t>OPPO: 2 different parts here with different workload (signalling will be easy)</w:t>
      </w:r>
    </w:p>
    <w:p w14:paraId="4EB27C6D" w14:textId="77777777" w:rsidR="00D93B97" w:rsidRDefault="00D93B97" w:rsidP="00D93B97">
      <w:r>
        <w:t>T-Mobile: improvements of min MSD are possible but will not be so big; so it is more RAN4 work on how to signal better perf.; we are fine with the slide in RP-220863 and RAN2 should not be involved here</w:t>
      </w:r>
    </w:p>
    <w:p w14:paraId="305C4029" w14:textId="77777777" w:rsidR="00D93B97" w:rsidRDefault="00D93B97" w:rsidP="00D93B97">
      <w:r>
        <w:t>Mediatek: improvement of MSD was the original intention; not it seems we suddenly go into the direction of signalling; it is too premature to talk about any signalling</w:t>
      </w:r>
    </w:p>
    <w:p w14:paraId="5E162136" w14:textId="77777777" w:rsidR="00D93B97" w:rsidRDefault="00D93B97" w:rsidP="00D93B97">
      <w:r>
        <w:lastRenderedPageBreak/>
        <w:t>RAN chair: slides 7 &amp; 8 can remain as they are</w:t>
      </w:r>
    </w:p>
    <w:p w14:paraId="1204F6ED" w14:textId="77777777" w:rsidR="00D93B97" w:rsidRDefault="00D93B97" w:rsidP="00D93B97">
      <w:r>
        <w:t>conclusion: slides were modified online in stored in RP-220972 which is endorsed</w:t>
      </w:r>
    </w:p>
    <w:p w14:paraId="6381A18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RP-220972</w:t>
      </w:r>
      <w:r>
        <w:rPr>
          <w:color w:val="993300"/>
          <w:u w:val="single"/>
        </w:rPr>
        <w:t>.</w:t>
      </w:r>
    </w:p>
    <w:p w14:paraId="7F1FE561" w14:textId="77777777" w:rsidR="00D93B97" w:rsidRDefault="00D93B97" w:rsidP="00D93B97">
      <w:pPr>
        <w:rPr>
          <w:rFonts w:ascii="Arial" w:hAnsi="Arial" w:cs="Arial"/>
          <w:b/>
          <w:sz w:val="24"/>
        </w:rPr>
      </w:pPr>
      <w:r>
        <w:rPr>
          <w:rFonts w:ascii="Arial" w:hAnsi="Arial" w:cs="Arial"/>
          <w:b/>
          <w:color w:val="0000FF"/>
          <w:sz w:val="24"/>
        </w:rPr>
        <w:t>RP-220972</w:t>
      </w:r>
      <w:r>
        <w:rPr>
          <w:rFonts w:ascii="Arial" w:hAnsi="Arial" w:cs="Arial"/>
          <w:b/>
          <w:color w:val="0000FF"/>
          <w:sz w:val="24"/>
        </w:rPr>
        <w:tab/>
      </w:r>
      <w:r>
        <w:rPr>
          <w:rFonts w:ascii="Arial" w:hAnsi="Arial" w:cs="Arial"/>
          <w:b/>
          <w:sz w:val="24"/>
        </w:rPr>
        <w:t>Moderator's summary for discussion [95e-03-RAN4-R18-UEFR1RF]</w:t>
      </w:r>
    </w:p>
    <w:p w14:paraId="05AFB2CD"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406B1FFD" w14:textId="77777777" w:rsidR="00D93B97" w:rsidRDefault="00D93B97" w:rsidP="00D93B97">
      <w:pPr>
        <w:rPr>
          <w:color w:val="808080"/>
        </w:rPr>
      </w:pPr>
      <w:r>
        <w:rPr>
          <w:color w:val="808080"/>
        </w:rPr>
        <w:t>(Replaces RP-220863)</w:t>
      </w:r>
    </w:p>
    <w:p w14:paraId="68B70B9E" w14:textId="77777777" w:rsidR="00D93B97" w:rsidRDefault="00D93B97" w:rsidP="00D93B97">
      <w:pPr>
        <w:rPr>
          <w:rFonts w:ascii="Arial" w:hAnsi="Arial" w:cs="Arial"/>
          <w:b/>
        </w:rPr>
      </w:pPr>
      <w:r>
        <w:rPr>
          <w:rFonts w:ascii="Arial" w:hAnsi="Arial" w:cs="Arial"/>
          <w:b/>
        </w:rPr>
        <w:t xml:space="preserve">Discussion: </w:t>
      </w:r>
    </w:p>
    <w:p w14:paraId="51459D04" w14:textId="77777777" w:rsidR="00D93B97" w:rsidRDefault="00D93B97" w:rsidP="00D93B97">
      <w:r>
        <w:t>moved from AI 9.1.4 to AI 9.1.4.1</w:t>
      </w:r>
    </w:p>
    <w:p w14:paraId="76A57C84" w14:textId="77777777" w:rsidR="00D93B97" w:rsidRDefault="00D93B97" w:rsidP="00D93B97">
      <w:r>
        <w:t>Note: pdf summary of NWM session missing in this Tdoc (see RP-220863)</w:t>
      </w:r>
    </w:p>
    <w:p w14:paraId="45A6BA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4EC082" w14:textId="77777777" w:rsidR="00D93B97" w:rsidRDefault="00D93B97" w:rsidP="00D93B97">
      <w:pPr>
        <w:rPr>
          <w:rFonts w:ascii="Arial" w:hAnsi="Arial" w:cs="Arial"/>
          <w:b/>
          <w:sz w:val="24"/>
        </w:rPr>
      </w:pPr>
      <w:r>
        <w:rPr>
          <w:rFonts w:ascii="Arial" w:hAnsi="Arial" w:cs="Arial"/>
          <w:b/>
          <w:color w:val="0000FF"/>
          <w:sz w:val="24"/>
        </w:rPr>
        <w:t>RP-220720</w:t>
      </w:r>
      <w:r>
        <w:rPr>
          <w:rFonts w:ascii="Arial" w:hAnsi="Arial" w:cs="Arial"/>
          <w:b/>
          <w:color w:val="0000FF"/>
          <w:sz w:val="24"/>
        </w:rPr>
        <w:tab/>
      </w:r>
      <w:r>
        <w:rPr>
          <w:rFonts w:ascii="Arial" w:hAnsi="Arial" w:cs="Arial"/>
          <w:b/>
          <w:sz w:val="24"/>
        </w:rPr>
        <w:t>New WI: RF requirements enhancement for NR frequency range 1 (FR1)</w:t>
      </w:r>
    </w:p>
    <w:p w14:paraId="703C118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4B79E4E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RP-220987</w:t>
      </w:r>
      <w:r>
        <w:rPr>
          <w:color w:val="993300"/>
          <w:u w:val="single"/>
        </w:rPr>
        <w:t>.</w:t>
      </w:r>
    </w:p>
    <w:p w14:paraId="1E503370" w14:textId="77777777" w:rsidR="00D93B97" w:rsidRDefault="00D93B97" w:rsidP="00D93B97">
      <w:pPr>
        <w:rPr>
          <w:rFonts w:ascii="Arial" w:hAnsi="Arial" w:cs="Arial"/>
          <w:b/>
          <w:sz w:val="24"/>
        </w:rPr>
      </w:pPr>
      <w:r>
        <w:rPr>
          <w:rFonts w:ascii="Arial" w:hAnsi="Arial" w:cs="Arial"/>
          <w:b/>
          <w:color w:val="0000FF"/>
          <w:sz w:val="24"/>
        </w:rPr>
        <w:t>RP-220987</w:t>
      </w:r>
      <w:r>
        <w:rPr>
          <w:rFonts w:ascii="Arial" w:hAnsi="Arial" w:cs="Arial"/>
          <w:b/>
          <w:color w:val="0000FF"/>
          <w:sz w:val="24"/>
        </w:rPr>
        <w:tab/>
      </w:r>
      <w:r>
        <w:rPr>
          <w:rFonts w:ascii="Arial" w:hAnsi="Arial" w:cs="Arial"/>
          <w:b/>
          <w:sz w:val="24"/>
        </w:rPr>
        <w:t>New WI: RF requirements enhancement for NR frequency range 1 (FR1)</w:t>
      </w:r>
    </w:p>
    <w:p w14:paraId="05D2134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73A381F" w14:textId="77777777" w:rsidR="00D93B97" w:rsidRDefault="00D93B97" w:rsidP="00D93B97">
      <w:pPr>
        <w:rPr>
          <w:color w:val="808080"/>
        </w:rPr>
      </w:pPr>
      <w:r>
        <w:rPr>
          <w:color w:val="808080"/>
        </w:rPr>
        <w:t>(Replaces RP-220720)</w:t>
      </w:r>
    </w:p>
    <w:p w14:paraId="3F87F958" w14:textId="77777777" w:rsidR="00D93B97" w:rsidRDefault="00D93B97" w:rsidP="00D93B97">
      <w:pPr>
        <w:rPr>
          <w:rFonts w:ascii="Arial" w:hAnsi="Arial" w:cs="Arial"/>
          <w:b/>
        </w:rPr>
      </w:pPr>
      <w:r>
        <w:rPr>
          <w:rFonts w:ascii="Arial" w:hAnsi="Arial" w:cs="Arial"/>
          <w:b/>
        </w:rPr>
        <w:t xml:space="preserve">Discussion: </w:t>
      </w:r>
    </w:p>
    <w:p w14:paraId="5E757704" w14:textId="77777777" w:rsidR="00D93B97" w:rsidRDefault="00D93B97" w:rsidP="00D93B97">
      <w:r>
        <w:t>result of [95e-03-RAN4-R18-UEFR1RF]</w:t>
      </w:r>
    </w:p>
    <w:p w14:paraId="5B63AA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9EBC6" w14:textId="77777777" w:rsidR="00D93B97" w:rsidRDefault="00D93B97" w:rsidP="00D93B97">
      <w:pPr>
        <w:rPr>
          <w:rFonts w:ascii="Arial" w:hAnsi="Arial" w:cs="Arial"/>
          <w:b/>
          <w:sz w:val="24"/>
        </w:rPr>
      </w:pPr>
      <w:r>
        <w:rPr>
          <w:rFonts w:ascii="Arial" w:hAnsi="Arial" w:cs="Arial"/>
          <w:b/>
          <w:color w:val="0000FF"/>
          <w:sz w:val="24"/>
        </w:rPr>
        <w:t>RP-220310</w:t>
      </w:r>
      <w:r>
        <w:rPr>
          <w:rFonts w:ascii="Arial" w:hAnsi="Arial" w:cs="Arial"/>
          <w:b/>
          <w:color w:val="0000FF"/>
          <w:sz w:val="24"/>
        </w:rPr>
        <w:tab/>
      </w:r>
      <w:r>
        <w:rPr>
          <w:rFonts w:ascii="Arial" w:hAnsi="Arial" w:cs="Arial"/>
          <w:b/>
          <w:sz w:val="24"/>
        </w:rPr>
        <w:t>Views on small A-MPR for Rel-18 RAN4 led WI</w:t>
      </w:r>
    </w:p>
    <w:p w14:paraId="5B26D88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EA0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305E" w14:textId="77777777" w:rsidR="00D93B97" w:rsidRDefault="00D93B97" w:rsidP="00D93B97">
      <w:pPr>
        <w:rPr>
          <w:rFonts w:ascii="Arial" w:hAnsi="Arial" w:cs="Arial"/>
          <w:b/>
          <w:sz w:val="24"/>
        </w:rPr>
      </w:pPr>
      <w:r>
        <w:rPr>
          <w:rFonts w:ascii="Arial" w:hAnsi="Arial" w:cs="Arial"/>
          <w:b/>
          <w:color w:val="0000FF"/>
          <w:sz w:val="24"/>
        </w:rPr>
        <w:t>RP-220512</w:t>
      </w:r>
      <w:r>
        <w:rPr>
          <w:rFonts w:ascii="Arial" w:hAnsi="Arial" w:cs="Arial"/>
          <w:b/>
          <w:color w:val="0000FF"/>
          <w:sz w:val="24"/>
        </w:rPr>
        <w:tab/>
      </w:r>
      <w:r>
        <w:rPr>
          <w:rFonts w:ascii="Arial" w:hAnsi="Arial" w:cs="Arial"/>
          <w:b/>
          <w:sz w:val="24"/>
        </w:rPr>
        <w:t>Motivation on defining 8Rx performance requirements for NR</w:t>
      </w:r>
    </w:p>
    <w:p w14:paraId="31718A8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6BDCF5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7854A" w14:textId="77777777" w:rsidR="00D93B97" w:rsidRDefault="00D93B97" w:rsidP="00D93B97">
      <w:pPr>
        <w:rPr>
          <w:rFonts w:ascii="Arial" w:hAnsi="Arial" w:cs="Arial"/>
          <w:b/>
          <w:sz w:val="24"/>
        </w:rPr>
      </w:pPr>
      <w:r>
        <w:rPr>
          <w:rFonts w:ascii="Arial" w:hAnsi="Arial" w:cs="Arial"/>
          <w:b/>
          <w:color w:val="0000FF"/>
          <w:sz w:val="24"/>
        </w:rPr>
        <w:t>RP-220186</w:t>
      </w:r>
      <w:r>
        <w:rPr>
          <w:rFonts w:ascii="Arial" w:hAnsi="Arial" w:cs="Arial"/>
          <w:b/>
          <w:color w:val="0000FF"/>
          <w:sz w:val="24"/>
        </w:rPr>
        <w:tab/>
      </w:r>
      <w:r>
        <w:rPr>
          <w:rFonts w:ascii="Arial" w:hAnsi="Arial" w:cs="Arial"/>
          <w:b/>
          <w:sz w:val="24"/>
        </w:rPr>
        <w:t>Clarification of 3Tx scenarios and objectives</w:t>
      </w:r>
    </w:p>
    <w:p w14:paraId="198120C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9D260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7BC3C" w14:textId="77777777" w:rsidR="00D93B97" w:rsidRDefault="00D93B97" w:rsidP="00D93B97">
      <w:pPr>
        <w:rPr>
          <w:rFonts w:ascii="Arial" w:hAnsi="Arial" w:cs="Arial"/>
          <w:b/>
          <w:sz w:val="24"/>
        </w:rPr>
      </w:pPr>
      <w:r>
        <w:rPr>
          <w:rFonts w:ascii="Arial" w:hAnsi="Arial" w:cs="Arial"/>
          <w:b/>
          <w:color w:val="0000FF"/>
          <w:sz w:val="24"/>
        </w:rPr>
        <w:t>RP-220188</w:t>
      </w:r>
      <w:r>
        <w:rPr>
          <w:rFonts w:ascii="Arial" w:hAnsi="Arial" w:cs="Arial"/>
          <w:b/>
          <w:color w:val="0000FF"/>
          <w:sz w:val="24"/>
        </w:rPr>
        <w:tab/>
      </w:r>
      <w:r>
        <w:rPr>
          <w:rFonts w:ascii="Arial" w:hAnsi="Arial" w:cs="Arial"/>
          <w:b/>
          <w:sz w:val="24"/>
        </w:rPr>
        <w:t>New WI: 3Tx handheld UE for NR</w:t>
      </w:r>
    </w:p>
    <w:p w14:paraId="7D5D32FE"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7B7A3B5F"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4AA85" w14:textId="77777777" w:rsidR="00D93B97" w:rsidRDefault="00D93B97" w:rsidP="00D93B97">
      <w:pPr>
        <w:pStyle w:val="Heading5"/>
      </w:pPr>
      <w:bookmarkStart w:id="104" w:name="_Toc104749482"/>
      <w:bookmarkStart w:id="105" w:name="_Toc105285792"/>
      <w:r>
        <w:t>9.1.4.2</w:t>
      </w:r>
      <w:r>
        <w:tab/>
        <w:t>Results of discussion [RAN95e-RAN4-R18Prep-02] FR2 RF Enhancements</w:t>
      </w:r>
      <w:bookmarkEnd w:id="104"/>
      <w:bookmarkEnd w:id="105"/>
    </w:p>
    <w:p w14:paraId="344E5F4C" w14:textId="77777777" w:rsidR="00D93B97" w:rsidRDefault="00D93B97" w:rsidP="00D93B97">
      <w:pPr>
        <w:rPr>
          <w:rFonts w:ascii="Arial" w:hAnsi="Arial" w:cs="Arial"/>
          <w:b/>
          <w:sz w:val="24"/>
        </w:rPr>
      </w:pPr>
      <w:r>
        <w:rPr>
          <w:rFonts w:ascii="Arial" w:hAnsi="Arial" w:cs="Arial"/>
          <w:b/>
          <w:color w:val="0000FF"/>
          <w:sz w:val="24"/>
        </w:rPr>
        <w:t>RP-220020</w:t>
      </w:r>
      <w:r>
        <w:rPr>
          <w:rFonts w:ascii="Arial" w:hAnsi="Arial" w:cs="Arial"/>
          <w:b/>
          <w:color w:val="0000FF"/>
          <w:sz w:val="24"/>
        </w:rPr>
        <w:tab/>
      </w:r>
      <w:r>
        <w:rPr>
          <w:rFonts w:ascii="Arial" w:hAnsi="Arial" w:cs="Arial"/>
          <w:b/>
          <w:sz w:val="24"/>
        </w:rPr>
        <w:t>Moderator's summary for discussion [RAN95e-RAN4-R18Prep-02] FR2 RF Enhancements</w:t>
      </w:r>
    </w:p>
    <w:p w14:paraId="3DAABC2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NTT DOCOMO</w:t>
      </w:r>
    </w:p>
    <w:p w14:paraId="5A01F4D2" w14:textId="77777777" w:rsidR="00D93B97" w:rsidRDefault="00D93B97" w:rsidP="00D93B97">
      <w:pPr>
        <w:rPr>
          <w:rFonts w:ascii="Arial" w:hAnsi="Arial" w:cs="Arial"/>
          <w:b/>
        </w:rPr>
      </w:pPr>
      <w:r>
        <w:rPr>
          <w:rFonts w:ascii="Arial" w:hAnsi="Arial" w:cs="Arial"/>
          <w:b/>
        </w:rPr>
        <w:t xml:space="preserve">Abstract: </w:t>
      </w:r>
    </w:p>
    <w:p w14:paraId="1819FA67" w14:textId="77777777" w:rsidR="00D93B97" w:rsidRDefault="00D93B97" w:rsidP="00D93B97">
      <w:r>
        <w:t>result of NWM discussion 7-11.02.22</w:t>
      </w:r>
    </w:p>
    <w:p w14:paraId="37A7FA4A" w14:textId="77777777" w:rsidR="00D93B97" w:rsidRDefault="00D93B97" w:rsidP="00D93B97">
      <w:pPr>
        <w:rPr>
          <w:rFonts w:ascii="Arial" w:hAnsi="Arial" w:cs="Arial"/>
          <w:b/>
        </w:rPr>
      </w:pPr>
      <w:r>
        <w:rPr>
          <w:rFonts w:ascii="Arial" w:hAnsi="Arial" w:cs="Arial"/>
          <w:b/>
        </w:rPr>
        <w:t xml:space="preserve">Discussion: </w:t>
      </w:r>
    </w:p>
    <w:p w14:paraId="4239BD8D" w14:textId="77777777" w:rsidR="00D93B97" w:rsidRDefault="00D93B97" w:rsidP="00D93B97">
      <w:r>
        <w:t>see WID RP-220056 and RP-220057</w:t>
      </w:r>
    </w:p>
    <w:p w14:paraId="3C29ADC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D7AAD" w14:textId="77777777" w:rsidR="00D93B97" w:rsidRDefault="00D93B97" w:rsidP="00D93B97">
      <w:pPr>
        <w:rPr>
          <w:rFonts w:ascii="Arial" w:hAnsi="Arial" w:cs="Arial"/>
          <w:b/>
          <w:sz w:val="24"/>
        </w:rPr>
      </w:pPr>
      <w:r>
        <w:rPr>
          <w:rFonts w:ascii="Arial" w:hAnsi="Arial" w:cs="Arial"/>
          <w:b/>
          <w:color w:val="0000FF"/>
          <w:sz w:val="24"/>
        </w:rPr>
        <w:t>RP-220056</w:t>
      </w:r>
      <w:r>
        <w:rPr>
          <w:rFonts w:ascii="Arial" w:hAnsi="Arial" w:cs="Arial"/>
          <w:b/>
          <w:color w:val="0000FF"/>
          <w:sz w:val="24"/>
        </w:rPr>
        <w:tab/>
      </w:r>
      <w:r>
        <w:rPr>
          <w:rFonts w:ascii="Arial" w:hAnsi="Arial" w:cs="Arial"/>
          <w:b/>
          <w:sz w:val="24"/>
        </w:rPr>
        <w:t>New WI: NR RF requirements enhancement for frequency range 2 (FR2), Phase 3</w:t>
      </w:r>
    </w:p>
    <w:p w14:paraId="0857F33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311AAA46" w14:textId="77777777" w:rsidR="00D93B97" w:rsidRDefault="00D93B97" w:rsidP="00D93B97">
      <w:pPr>
        <w:rPr>
          <w:rFonts w:ascii="Arial" w:hAnsi="Arial" w:cs="Arial"/>
          <w:b/>
        </w:rPr>
      </w:pPr>
      <w:r>
        <w:rPr>
          <w:rFonts w:ascii="Arial" w:hAnsi="Arial" w:cs="Arial"/>
          <w:b/>
        </w:rPr>
        <w:t xml:space="preserve">Abstract: </w:t>
      </w:r>
    </w:p>
    <w:p w14:paraId="67030DBA" w14:textId="77777777" w:rsidR="00D93B97" w:rsidRDefault="00D93B97" w:rsidP="00D93B97">
      <w:r>
        <w:t>result of discussion [RAN95e-RAN4-R18Prep-02] FR2 RF Enhancements; compare REL-17 WI NR_RF_FR2_req_enh2</w:t>
      </w:r>
    </w:p>
    <w:p w14:paraId="7B3291A7" w14:textId="77777777" w:rsidR="00D93B97" w:rsidRDefault="00D93B97" w:rsidP="00D93B97">
      <w:pPr>
        <w:rPr>
          <w:rFonts w:ascii="Arial" w:hAnsi="Arial" w:cs="Arial"/>
          <w:b/>
        </w:rPr>
      </w:pPr>
      <w:r>
        <w:rPr>
          <w:rFonts w:ascii="Arial" w:hAnsi="Arial" w:cs="Arial"/>
          <w:b/>
        </w:rPr>
        <w:t xml:space="preserve">Discussion: </w:t>
      </w:r>
    </w:p>
    <w:p w14:paraId="5E0AA1E3" w14:textId="77777777" w:rsidR="00D93B97" w:rsidRDefault="00D93B97" w:rsidP="00D93B97">
      <w:r>
        <w:t>handled in [95e-04-RAN4-R18-UEFR2RF]</w:t>
      </w:r>
    </w:p>
    <w:p w14:paraId="58F162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RP-220967</w:t>
      </w:r>
      <w:r>
        <w:rPr>
          <w:color w:val="993300"/>
          <w:u w:val="single"/>
        </w:rPr>
        <w:t>.</w:t>
      </w:r>
    </w:p>
    <w:p w14:paraId="3F680413" w14:textId="77777777" w:rsidR="00D93B97" w:rsidRDefault="00D93B97" w:rsidP="00D93B97">
      <w:pPr>
        <w:rPr>
          <w:rFonts w:ascii="Arial" w:hAnsi="Arial" w:cs="Arial"/>
          <w:b/>
          <w:sz w:val="24"/>
        </w:rPr>
      </w:pPr>
      <w:r>
        <w:rPr>
          <w:rFonts w:ascii="Arial" w:hAnsi="Arial" w:cs="Arial"/>
          <w:b/>
          <w:color w:val="0000FF"/>
          <w:sz w:val="24"/>
        </w:rPr>
        <w:t>RP-220967</w:t>
      </w:r>
      <w:r>
        <w:rPr>
          <w:rFonts w:ascii="Arial" w:hAnsi="Arial" w:cs="Arial"/>
          <w:b/>
          <w:color w:val="0000FF"/>
          <w:sz w:val="24"/>
        </w:rPr>
        <w:tab/>
      </w:r>
      <w:r>
        <w:rPr>
          <w:rFonts w:ascii="Arial" w:hAnsi="Arial" w:cs="Arial"/>
          <w:b/>
          <w:sz w:val="24"/>
        </w:rPr>
        <w:t>New WI: NR RF requirements enhancement for frequency range 2 (FR2), Phase 3</w:t>
      </w:r>
    </w:p>
    <w:p w14:paraId="1471302F"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5524866" w14:textId="77777777" w:rsidR="00D93B97" w:rsidRDefault="00D93B97" w:rsidP="00D93B97">
      <w:pPr>
        <w:rPr>
          <w:color w:val="808080"/>
        </w:rPr>
      </w:pPr>
      <w:r>
        <w:rPr>
          <w:color w:val="808080"/>
        </w:rPr>
        <w:t>(Replaces RP-220056)</w:t>
      </w:r>
    </w:p>
    <w:p w14:paraId="50B05C47" w14:textId="77777777" w:rsidR="00D93B97" w:rsidRDefault="00D93B97" w:rsidP="00D93B97">
      <w:pPr>
        <w:rPr>
          <w:rFonts w:ascii="Arial" w:hAnsi="Arial" w:cs="Arial"/>
          <w:b/>
        </w:rPr>
      </w:pPr>
      <w:r>
        <w:rPr>
          <w:rFonts w:ascii="Arial" w:hAnsi="Arial" w:cs="Arial"/>
          <w:b/>
        </w:rPr>
        <w:t xml:space="preserve">Discussion: </w:t>
      </w:r>
    </w:p>
    <w:p w14:paraId="18D0E6DD" w14:textId="77777777" w:rsidR="00D93B97" w:rsidRDefault="00D93B97" w:rsidP="00D93B97">
      <w:r>
        <w:t>result of [95e-04-RAN4-R18-UEFR2RF]</w:t>
      </w:r>
    </w:p>
    <w:p w14:paraId="213562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9491E" w14:textId="77777777" w:rsidR="00D93B97" w:rsidRDefault="00D93B97" w:rsidP="00D93B97">
      <w:pPr>
        <w:rPr>
          <w:rFonts w:ascii="Arial" w:hAnsi="Arial" w:cs="Arial"/>
          <w:b/>
          <w:sz w:val="24"/>
        </w:rPr>
      </w:pPr>
      <w:r>
        <w:rPr>
          <w:rFonts w:ascii="Arial" w:hAnsi="Arial" w:cs="Arial"/>
          <w:b/>
          <w:color w:val="0000FF"/>
          <w:sz w:val="24"/>
        </w:rPr>
        <w:t>RP-220864</w:t>
      </w:r>
      <w:r>
        <w:rPr>
          <w:rFonts w:ascii="Arial" w:hAnsi="Arial" w:cs="Arial"/>
          <w:b/>
          <w:color w:val="0000FF"/>
          <w:sz w:val="24"/>
        </w:rPr>
        <w:tab/>
      </w:r>
      <w:r>
        <w:rPr>
          <w:rFonts w:ascii="Arial" w:hAnsi="Arial" w:cs="Arial"/>
          <w:b/>
          <w:sz w:val="24"/>
        </w:rPr>
        <w:t>Moderator's summary for discussion [95e-04-RAN4-R18-UEFR2RF]</w:t>
      </w:r>
    </w:p>
    <w:p w14:paraId="3746C44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30E4194E" w14:textId="77777777" w:rsidR="00D93B97" w:rsidRDefault="00D93B97" w:rsidP="00D93B97">
      <w:pPr>
        <w:rPr>
          <w:rFonts w:ascii="Arial" w:hAnsi="Arial" w:cs="Arial"/>
          <w:b/>
        </w:rPr>
      </w:pPr>
      <w:r>
        <w:rPr>
          <w:rFonts w:ascii="Arial" w:hAnsi="Arial" w:cs="Arial"/>
          <w:b/>
        </w:rPr>
        <w:t xml:space="preserve">Abstract: </w:t>
      </w:r>
    </w:p>
    <w:p w14:paraId="39AB8C72" w14:textId="77777777" w:rsidR="00D93B97" w:rsidRDefault="00D93B97" w:rsidP="00D93B97">
      <w:r>
        <w:t>handled Tdocs: All related documents under 9.1.4</w:t>
      </w:r>
    </w:p>
    <w:p w14:paraId="0537B35B" w14:textId="77777777" w:rsidR="00D93B97" w:rsidRDefault="00D93B97" w:rsidP="00D93B97">
      <w:pPr>
        <w:rPr>
          <w:rFonts w:ascii="Arial" w:hAnsi="Arial" w:cs="Arial"/>
          <w:b/>
        </w:rPr>
      </w:pPr>
      <w:r>
        <w:rPr>
          <w:rFonts w:ascii="Arial" w:hAnsi="Arial" w:cs="Arial"/>
          <w:b/>
        </w:rPr>
        <w:t xml:space="preserve">Discussion: </w:t>
      </w:r>
    </w:p>
    <w:p w14:paraId="44E8578A" w14:textId="77777777" w:rsidR="00D93B97" w:rsidRDefault="00D93B97" w:rsidP="00D93B97">
      <w:r>
        <w:t>moved from AI 9.1.4 to AI 9.1.4.2</w:t>
      </w:r>
    </w:p>
    <w:p w14:paraId="20732CCA" w14:textId="77777777" w:rsidR="00D93B97" w:rsidRDefault="00D93B97" w:rsidP="00D93B97">
      <w:r>
        <w:t>handled in Tue GTW</w:t>
      </w:r>
    </w:p>
    <w:p w14:paraId="7D8A0B2F" w14:textId="77777777" w:rsidR="00D93B97" w:rsidRDefault="00D93B97" w:rsidP="00D93B97">
      <w:r>
        <w:lastRenderedPageBreak/>
        <w:t>Nokia: UL 256QAM: people want to focus on FR2-1 to reduce RAN4 workload</w:t>
      </w:r>
    </w:p>
    <w:p w14:paraId="33DC070E" w14:textId="77777777" w:rsidR="00D93B97" w:rsidRDefault="00D93B97" w:rsidP="00D93B97">
      <w:r>
        <w:t>AT&amp;T: we were looking for FR2 in general (including FR2-2) but could accept this</w:t>
      </w:r>
    </w:p>
    <w:p w14:paraId="1B077D07" w14:textId="77777777" w:rsidR="00D93B97" w:rsidRDefault="00D93B97" w:rsidP="00D93B97">
      <w:r>
        <w:t>Huawei, vivo, ZTE: PC3 is for smartphones and should be removed</w:t>
      </w:r>
    </w:p>
    <w:p w14:paraId="09544053" w14:textId="77777777" w:rsidR="00D93B97" w:rsidRDefault="00D93B97" w:rsidP="00D93B97">
      <w:r>
        <w:t>RAN chair: FR2-1 will be kept and PC3 will be removed</w:t>
      </w:r>
    </w:p>
    <w:p w14:paraId="00346E46" w14:textId="77777777" w:rsidR="00D93B97" w:rsidRDefault="00D93B97" w:rsidP="00D93B97">
      <w:r>
        <w:t>Intel: fine to compromise on FR2-1; would like to include all PCs</w:t>
      </w:r>
    </w:p>
    <w:p w14:paraId="767716CB" w14:textId="77777777" w:rsidR="00D93B97" w:rsidRDefault="00D93B97" w:rsidP="00D93B97">
      <w:r>
        <w:t>RAN chair: how many companies want to keep PC3? 10</w:t>
      </w:r>
    </w:p>
    <w:p w14:paraId="51B25FC2" w14:textId="77777777" w:rsidR="00D93B97" w:rsidRDefault="00D93B97" w:rsidP="00D93B97">
      <w:r>
        <w:t>RAN chair: companies with strong concerns to have PC3? 5 companies</w:t>
      </w:r>
    </w:p>
    <w:p w14:paraId="43108100" w14:textId="77777777" w:rsidR="00D93B97" w:rsidRDefault="00D93B97" w:rsidP="00D93B97">
      <w:r>
        <w:t>RAN chair: let's keep PC3 for now and remove CPE/FWA</w:t>
      </w:r>
    </w:p>
    <w:p w14:paraId="6B31A993" w14:textId="77777777" w:rsidR="00D93B97" w:rsidRDefault="00D93B97" w:rsidP="00D93B97">
      <w:r>
        <w:t>Huawei: suggests PC1/2/5 as first and PC3 as 2nd priority</w:t>
      </w:r>
    </w:p>
    <w:p w14:paraId="6B435EAA" w14:textId="77777777" w:rsidR="00D93B97" w:rsidRDefault="00D93B97" w:rsidP="00D93B97">
      <w:r>
        <w:t>RAN chair: this proposal seems to be acceptable so we use this and remove CPE/FWA</w:t>
      </w:r>
    </w:p>
    <w:p w14:paraId="1293A01D" w14:textId="77777777" w:rsidR="00D93B97" w:rsidRDefault="00D93B97" w:rsidP="00D93B97">
      <w:r>
        <w:t>Samsung: to check: if CPE why was PC4/PC6 not considered?</w:t>
      </w:r>
    </w:p>
    <w:p w14:paraId="447231DB" w14:textId="77777777" w:rsidR="00D93B97" w:rsidRDefault="00D93B97" w:rsidP="00D93B97">
      <w:r>
        <w:t>Nokia: there was no proposal for this</w:t>
      </w:r>
    </w:p>
    <w:p w14:paraId="6BEF76AC" w14:textId="77777777" w:rsidR="00D93B97" w:rsidRDefault="00D93B97" w:rsidP="00D93B97">
      <w:r>
        <w:t>Apple: CPE/FWA was in the scope of the WI from the beginning,</w:t>
      </w:r>
    </w:p>
    <w:p w14:paraId="5CA895B3" w14:textId="77777777" w:rsidR="00D93B97" w:rsidRDefault="00D93B97" w:rsidP="00D93B97">
      <w:r>
        <w:t>so we could add CPE/FWA to PC1/2/5</w:t>
      </w:r>
    </w:p>
    <w:p w14:paraId="4A83DF8D" w14:textId="77777777" w:rsidR="00D93B97" w:rsidRDefault="00D93B97" w:rsidP="00D93B97">
      <w:r>
        <w:t>RAN chair: can discuss this at a later stage</w:t>
      </w:r>
    </w:p>
    <w:p w14:paraId="4023F0C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9B460" w14:textId="77777777" w:rsidR="00D93B97" w:rsidRDefault="00D93B97" w:rsidP="00D93B97">
      <w:pPr>
        <w:rPr>
          <w:rFonts w:ascii="Arial" w:hAnsi="Arial" w:cs="Arial"/>
          <w:b/>
          <w:sz w:val="24"/>
        </w:rPr>
      </w:pPr>
      <w:r>
        <w:rPr>
          <w:rFonts w:ascii="Arial" w:hAnsi="Arial" w:cs="Arial"/>
          <w:b/>
          <w:color w:val="0000FF"/>
          <w:sz w:val="24"/>
        </w:rPr>
        <w:t>RP-220057</w:t>
      </w:r>
      <w:r>
        <w:rPr>
          <w:rFonts w:ascii="Arial" w:hAnsi="Arial" w:cs="Arial"/>
          <w:b/>
          <w:color w:val="0000FF"/>
          <w:sz w:val="24"/>
        </w:rPr>
        <w:tab/>
      </w:r>
      <w:r>
        <w:rPr>
          <w:rFonts w:ascii="Arial" w:hAnsi="Arial" w:cs="Arial"/>
          <w:b/>
          <w:sz w:val="24"/>
        </w:rPr>
        <w:t>New WI: Requirement for NR frequency range 2 (FR2) multi-Rx chain DL reception</w:t>
      </w:r>
    </w:p>
    <w:p w14:paraId="63E9A0C9"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14CA3E07" w14:textId="77777777" w:rsidR="00D93B97" w:rsidRDefault="00D93B97" w:rsidP="00D93B97">
      <w:pPr>
        <w:rPr>
          <w:rFonts w:ascii="Arial" w:hAnsi="Arial" w:cs="Arial"/>
          <w:b/>
        </w:rPr>
      </w:pPr>
      <w:r>
        <w:rPr>
          <w:rFonts w:ascii="Arial" w:hAnsi="Arial" w:cs="Arial"/>
          <w:b/>
        </w:rPr>
        <w:t xml:space="preserve">Abstract: </w:t>
      </w:r>
    </w:p>
    <w:p w14:paraId="2DBA4173" w14:textId="77777777" w:rsidR="00D93B97" w:rsidRDefault="00D93B97" w:rsidP="00D93B97">
      <w:r>
        <w:t>result of discussion  [RAN95e-RAN4-R18Prep-02] FR2 RF Enhancements</w:t>
      </w:r>
    </w:p>
    <w:p w14:paraId="5D6DA7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RP-220974</w:t>
      </w:r>
      <w:r>
        <w:rPr>
          <w:color w:val="993300"/>
          <w:u w:val="single"/>
        </w:rPr>
        <w:t>.</w:t>
      </w:r>
    </w:p>
    <w:p w14:paraId="52BAFC78" w14:textId="77777777" w:rsidR="00D93B97" w:rsidRDefault="00D93B97" w:rsidP="00D93B97">
      <w:pPr>
        <w:rPr>
          <w:rFonts w:ascii="Arial" w:hAnsi="Arial" w:cs="Arial"/>
          <w:b/>
          <w:sz w:val="24"/>
        </w:rPr>
      </w:pPr>
      <w:r>
        <w:rPr>
          <w:rFonts w:ascii="Arial" w:hAnsi="Arial" w:cs="Arial"/>
          <w:b/>
          <w:color w:val="0000FF"/>
          <w:sz w:val="24"/>
        </w:rPr>
        <w:t>RP-220974</w:t>
      </w:r>
      <w:r>
        <w:rPr>
          <w:rFonts w:ascii="Arial" w:hAnsi="Arial" w:cs="Arial"/>
          <w:b/>
          <w:color w:val="0000FF"/>
          <w:sz w:val="24"/>
        </w:rPr>
        <w:tab/>
      </w:r>
      <w:r>
        <w:rPr>
          <w:rFonts w:ascii="Arial" w:hAnsi="Arial" w:cs="Arial"/>
          <w:b/>
          <w:sz w:val="24"/>
        </w:rPr>
        <w:t>New WI: Requirement for NR frequency range 2 (FR2) multi-Rx chain DL reception</w:t>
      </w:r>
    </w:p>
    <w:p w14:paraId="6A74655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14:paraId="0E602A46" w14:textId="77777777" w:rsidR="00D93B97" w:rsidRDefault="00D93B97" w:rsidP="00D93B97">
      <w:pPr>
        <w:rPr>
          <w:color w:val="808080"/>
        </w:rPr>
      </w:pPr>
      <w:r>
        <w:rPr>
          <w:color w:val="808080"/>
        </w:rPr>
        <w:t>(Replaces RP-220057)</w:t>
      </w:r>
    </w:p>
    <w:p w14:paraId="1A428258" w14:textId="77777777" w:rsidR="00D93B97" w:rsidRDefault="00D93B97" w:rsidP="00D93B97">
      <w:pPr>
        <w:rPr>
          <w:rFonts w:ascii="Arial" w:hAnsi="Arial" w:cs="Arial"/>
          <w:b/>
        </w:rPr>
      </w:pPr>
      <w:r>
        <w:rPr>
          <w:rFonts w:ascii="Arial" w:hAnsi="Arial" w:cs="Arial"/>
          <w:b/>
        </w:rPr>
        <w:t xml:space="preserve">Discussion: </w:t>
      </w:r>
    </w:p>
    <w:p w14:paraId="048F2551" w14:textId="77777777" w:rsidR="00D93B97" w:rsidRDefault="00D93B97" w:rsidP="00D93B97">
      <w:r>
        <w:t>one point to be revisited at RAN #96;</w:t>
      </w:r>
    </w:p>
    <w:p w14:paraId="02974283" w14:textId="77777777" w:rsidR="00D93B97" w:rsidRDefault="00D93B97" w:rsidP="00D93B97">
      <w:r>
        <w:t>It was spotted after RAN #95e that WID RP-220974 has no target dates included (which is a serious problem and normally leads to formal rejection even if RAN approved it).</w:t>
      </w:r>
    </w:p>
    <w:p w14:paraId="7FDF43E6" w14:textId="77777777" w:rsidR="00D93B97" w:rsidRDefault="00D93B97" w:rsidP="00D93B97">
      <w:r>
        <w:t>RAN chair clarified with the rapporteur that target dates: Core part: Sep.23 and Perf. part: March 24 were intended (which is in line with the included TU sheet).</w:t>
      </w:r>
    </w:p>
    <w:p w14:paraId="333CC41F" w14:textId="77777777" w:rsidR="00D93B97" w:rsidRDefault="00D93B97" w:rsidP="00D93B97">
      <w:r>
        <w:t>conclusion: WID was exceptionally kept approved with the understanding that Core part target is Sep.23 and Perf. part target is March 24; rapporteur is requested to bring a revised WID to RAN #96</w:t>
      </w:r>
    </w:p>
    <w:p w14:paraId="3D3CA38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9D904" w14:textId="77777777" w:rsidR="00D93B97" w:rsidRDefault="00D93B97" w:rsidP="00D93B97">
      <w:pPr>
        <w:rPr>
          <w:rFonts w:ascii="Arial" w:hAnsi="Arial" w:cs="Arial"/>
          <w:b/>
          <w:sz w:val="24"/>
        </w:rPr>
      </w:pPr>
      <w:r>
        <w:rPr>
          <w:rFonts w:ascii="Arial" w:hAnsi="Arial" w:cs="Arial"/>
          <w:b/>
          <w:color w:val="0000FF"/>
          <w:sz w:val="24"/>
        </w:rPr>
        <w:lastRenderedPageBreak/>
        <w:t>RP-220865</w:t>
      </w:r>
      <w:r>
        <w:rPr>
          <w:rFonts w:ascii="Arial" w:hAnsi="Arial" w:cs="Arial"/>
          <w:b/>
          <w:color w:val="0000FF"/>
          <w:sz w:val="24"/>
        </w:rPr>
        <w:tab/>
      </w:r>
      <w:r>
        <w:rPr>
          <w:rFonts w:ascii="Arial" w:hAnsi="Arial" w:cs="Arial"/>
          <w:b/>
          <w:sz w:val="24"/>
        </w:rPr>
        <w:t>Moderator's summary for discussion [95e-05-RAN4-R18-FR2MultiRx]</w:t>
      </w:r>
    </w:p>
    <w:p w14:paraId="43E7550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Qulacomm</w:t>
      </w:r>
    </w:p>
    <w:p w14:paraId="1CB5E0EF" w14:textId="77777777" w:rsidR="00D93B97" w:rsidRDefault="00D93B97" w:rsidP="00D93B97">
      <w:pPr>
        <w:rPr>
          <w:rFonts w:ascii="Arial" w:hAnsi="Arial" w:cs="Arial"/>
          <w:b/>
        </w:rPr>
      </w:pPr>
      <w:r>
        <w:rPr>
          <w:rFonts w:ascii="Arial" w:hAnsi="Arial" w:cs="Arial"/>
          <w:b/>
        </w:rPr>
        <w:t xml:space="preserve">Abstract: </w:t>
      </w:r>
    </w:p>
    <w:p w14:paraId="0883002D" w14:textId="77777777" w:rsidR="00D93B97" w:rsidRDefault="00D93B97" w:rsidP="00D93B97">
      <w:r>
        <w:t>handled Tdocs: All related documents under 9.1.4</w:t>
      </w:r>
    </w:p>
    <w:p w14:paraId="24AA7F8A" w14:textId="77777777" w:rsidR="00D93B97" w:rsidRDefault="00D93B97" w:rsidP="00D93B97">
      <w:pPr>
        <w:rPr>
          <w:rFonts w:ascii="Arial" w:hAnsi="Arial" w:cs="Arial"/>
          <w:b/>
        </w:rPr>
      </w:pPr>
      <w:r>
        <w:rPr>
          <w:rFonts w:ascii="Arial" w:hAnsi="Arial" w:cs="Arial"/>
          <w:b/>
        </w:rPr>
        <w:t xml:space="preserve">Discussion: </w:t>
      </w:r>
    </w:p>
    <w:p w14:paraId="3BEB85A8" w14:textId="77777777" w:rsidR="00D93B97" w:rsidRDefault="00D93B97" w:rsidP="00D93B97">
      <w:r>
        <w:t>moved from AI 9.1.4 to AI 9.1.4.2</w:t>
      </w:r>
    </w:p>
    <w:p w14:paraId="55736488" w14:textId="77777777" w:rsidR="00D93B97" w:rsidRDefault="00D93B97" w:rsidP="00D93B97">
      <w:r>
        <w:t>handled in Tue GTW</w:t>
      </w:r>
    </w:p>
    <w:p w14:paraId="46E4A1D4" w14:textId="77777777" w:rsidR="00D93B97" w:rsidRDefault="00D93B97" w:rsidP="00D93B97">
      <w:r>
        <w:t>RAN chair: Tdoc was supposed to include the moderator's summary with proposals and the WID; what do the colours mean?</w:t>
      </w:r>
    </w:p>
    <w:p w14:paraId="4C21157C" w14:textId="77777777" w:rsidR="00D93B97" w:rsidRDefault="00D93B97" w:rsidP="00D93B97">
      <w:r>
        <w:t>Qualcomm: we should keep what is in green</w:t>
      </w:r>
    </w:p>
    <w:p w14:paraId="2C421D3A" w14:textId="77777777" w:rsidR="00D93B97" w:rsidRDefault="00D93B97" w:rsidP="00D93B97">
      <w:r>
        <w:t>RAN chair: let's look at TCI first</w:t>
      </w:r>
    </w:p>
    <w:p w14:paraId="7F67F21D" w14:textId="77777777" w:rsidR="00D93B97" w:rsidRDefault="00D93B97" w:rsidP="00D93B97">
      <w:r>
        <w:t>Nokia: single TCI is in RAN1 specs since REL-15 and is needed for demod in any case</w:t>
      </w:r>
    </w:p>
    <w:p w14:paraId="51C03DA4" w14:textId="77777777" w:rsidR="00D93B97" w:rsidRDefault="00D93B97" w:rsidP="00D93B97">
      <w:r>
        <w:t>Samsung: different view than Nokia; question was whether requirements for single and dual TCI will be the same for multipanel UE; doing both will be too much</w:t>
      </w:r>
    </w:p>
    <w:p w14:paraId="5709A733" w14:textId="77777777" w:rsidR="00D93B97" w:rsidRDefault="00D93B97" w:rsidP="00D93B97">
      <w:r>
        <w:t>Apple: not every RAN1 feature needs RAN4 requirements so we should look as dual TCI</w:t>
      </w:r>
    </w:p>
    <w:p w14:paraId="28603B93" w14:textId="77777777" w:rsidR="00D93B97" w:rsidRDefault="00D93B97" w:rsidP="00D93B97">
      <w:r>
        <w:t>ZTE: same view as Apple</w:t>
      </w:r>
    </w:p>
    <w:p w14:paraId="0EDA4D66" w14:textId="77777777" w:rsidR="00D93B97" w:rsidRDefault="00D93B97" w:rsidP="00D93B97">
      <w:r>
        <w:t>Qualcomm: does not agree yet on the assumption of same requirements for single and dual TCI</w:t>
      </w:r>
    </w:p>
    <w:p w14:paraId="67D7F11C" w14:textId="77777777" w:rsidR="00D93B97" w:rsidRDefault="00D93B97" w:rsidP="00D93B97">
      <w:r>
        <w:t>Huawei: we can focus on dual TCI case</w:t>
      </w:r>
    </w:p>
    <w:p w14:paraId="62499BB5" w14:textId="77777777" w:rsidR="00D93B97" w:rsidRDefault="00D93B97" w:rsidP="00D93B97">
      <w:r>
        <w:t>RAN chair: so single TCI could be set to 2nd priority (for both Core and Perf.)</w:t>
      </w:r>
    </w:p>
    <w:p w14:paraId="3CE7551B" w14:textId="77777777" w:rsidR="00D93B97" w:rsidRDefault="00D93B97" w:rsidP="00D93B97">
      <w:r>
        <w:t>Samsung: Perf. part can be revisited at a later stage</w:t>
      </w:r>
    </w:p>
    <w:p w14:paraId="11B8CB4C" w14:textId="77777777" w:rsidR="00D93B97" w:rsidRDefault="00D93B97" w:rsidP="00D93B97">
      <w:r>
        <w:t>OPPO: 2nd priority will only start when 1st priority will be completed?</w:t>
      </w:r>
    </w:p>
    <w:p w14:paraId="795BD7F5" w14:textId="77777777" w:rsidR="00D93B97" w:rsidRDefault="00D93B97" w:rsidP="00D93B97">
      <w:r>
        <w:t xml:space="preserve">RAN chair: let's say no problem if 1st priority is 95% complete to start 2nd priority </w:t>
      </w:r>
    </w:p>
    <w:p w14:paraId="5378B86E" w14:textId="77777777" w:rsidR="00D93B97" w:rsidRDefault="00D93B97" w:rsidP="00D93B97">
      <w:r>
        <w:t>RAN chair: 4.1 yellow part: have "top" under 4.1 and remove 2nd subbullet; green part is fine?</w:t>
      </w:r>
    </w:p>
    <w:p w14:paraId="5948397D" w14:textId="77777777" w:rsidR="00D93B97" w:rsidRDefault="00D93B97" w:rsidP="00D93B97">
      <w:r>
        <w:t>Nokia: WI is directed to multi-panel UEs so also L3 measurements need to be addressed; so green part can be removed and blue subbullet</w:t>
      </w:r>
    </w:p>
    <w:p w14:paraId="42D24EF8" w14:textId="77777777" w:rsidR="00D93B97" w:rsidRDefault="00D93B97" w:rsidP="00D93B97">
      <w:r>
        <w:t>Qualcomm: focus should be on DL throughput improvements so we would not like to see the L3 measurement enhancements; so blue and green parts can be removed</w:t>
      </w:r>
    </w:p>
    <w:p w14:paraId="192C62C7" w14:textId="77777777" w:rsidR="00D93B97" w:rsidRDefault="00D93B97" w:rsidP="00D93B97">
      <w:r>
        <w:t>Apple: we asked for adding L3 measurement delays (so we need to take this into account in RAN4 work)</w:t>
      </w:r>
    </w:p>
    <w:p w14:paraId="56D6283C" w14:textId="77777777" w:rsidR="00D93B97" w:rsidRDefault="00D93B97" w:rsidP="00D93B97">
      <w:r>
        <w:t>Intel: "enhancements if necessary" is clear enough so debate can be left to RAN4; supports Nokia's proposal</w:t>
      </w:r>
    </w:p>
    <w:p w14:paraId="70D26B9F" w14:textId="77777777" w:rsidR="00D93B97" w:rsidRDefault="00D93B97" w:rsidP="00D93B97">
      <w:r>
        <w:t>Apple: has concern about "•</w:t>
      </w:r>
      <w:r>
        <w:tab/>
        <w:t>Extension of requirements to cover intra-band CA should be considered after the single carrier requirements are defined based on operator requests" under Perf. part: was not brought up in previous discussions and it is increasing the scope and has impact on UE implementation</w:t>
      </w:r>
    </w:p>
    <w:p w14:paraId="5377AD32" w14:textId="77777777" w:rsidR="00D93B97" w:rsidRDefault="00D93B97" w:rsidP="00D93B97">
      <w:r>
        <w:t>conclusion: RP-220865 was revised online and result is captured in RP-220973 (which shall be a moderator's summary document)</w:t>
      </w:r>
    </w:p>
    <w:p w14:paraId="313C298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RP-220973</w:t>
      </w:r>
      <w:r>
        <w:rPr>
          <w:color w:val="993300"/>
          <w:u w:val="single"/>
        </w:rPr>
        <w:t>.</w:t>
      </w:r>
    </w:p>
    <w:p w14:paraId="6C1151F7" w14:textId="77777777" w:rsidR="00D93B97" w:rsidRDefault="00D93B97" w:rsidP="00D93B97">
      <w:pPr>
        <w:rPr>
          <w:rFonts w:ascii="Arial" w:hAnsi="Arial" w:cs="Arial"/>
          <w:b/>
          <w:sz w:val="24"/>
        </w:rPr>
      </w:pPr>
      <w:r>
        <w:rPr>
          <w:rFonts w:ascii="Arial" w:hAnsi="Arial" w:cs="Arial"/>
          <w:b/>
          <w:color w:val="0000FF"/>
          <w:sz w:val="24"/>
        </w:rPr>
        <w:t>RP-220973</w:t>
      </w:r>
      <w:r>
        <w:rPr>
          <w:rFonts w:ascii="Arial" w:hAnsi="Arial" w:cs="Arial"/>
          <w:b/>
          <w:color w:val="0000FF"/>
          <w:sz w:val="24"/>
        </w:rPr>
        <w:tab/>
      </w:r>
      <w:r>
        <w:rPr>
          <w:rFonts w:ascii="Arial" w:hAnsi="Arial" w:cs="Arial"/>
          <w:b/>
          <w:sz w:val="24"/>
        </w:rPr>
        <w:t>Moderator's summary for discussion [95e-05-RAN4-R18-FR2MultiRx]</w:t>
      </w:r>
    </w:p>
    <w:p w14:paraId="6F82669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Qulacomm</w:t>
      </w:r>
    </w:p>
    <w:p w14:paraId="78A6A46A" w14:textId="77777777" w:rsidR="00D93B97" w:rsidRDefault="00D93B97" w:rsidP="00D93B97">
      <w:pPr>
        <w:rPr>
          <w:color w:val="808080"/>
        </w:rPr>
      </w:pPr>
      <w:r>
        <w:rPr>
          <w:color w:val="808080"/>
        </w:rPr>
        <w:lastRenderedPageBreak/>
        <w:t>(Replaces RP-220865)</w:t>
      </w:r>
    </w:p>
    <w:p w14:paraId="2BFE7690" w14:textId="77777777" w:rsidR="00D93B97" w:rsidRDefault="00D93B97" w:rsidP="00D93B97">
      <w:pPr>
        <w:rPr>
          <w:rFonts w:ascii="Arial" w:hAnsi="Arial" w:cs="Arial"/>
          <w:b/>
        </w:rPr>
      </w:pPr>
      <w:r>
        <w:rPr>
          <w:rFonts w:ascii="Arial" w:hAnsi="Arial" w:cs="Arial"/>
          <w:b/>
        </w:rPr>
        <w:t xml:space="preserve">Discussion: </w:t>
      </w:r>
    </w:p>
    <w:p w14:paraId="5C17361F" w14:textId="77777777" w:rsidR="00D93B97" w:rsidRDefault="00D93B97" w:rsidP="00D93B97">
      <w:r>
        <w:t>moved from AI 9.1.4 to AI 9.1.4.2</w:t>
      </w:r>
    </w:p>
    <w:p w14:paraId="01842BDE" w14:textId="77777777" w:rsidR="00D93B97" w:rsidRDefault="00D93B97" w:rsidP="00D93B97">
      <w:r>
        <w:t>for the corresponding WID see RP-220974</w:t>
      </w:r>
    </w:p>
    <w:p w14:paraId="469386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114C0" w14:textId="77777777" w:rsidR="00D93B97" w:rsidRDefault="00D93B97" w:rsidP="00D93B97">
      <w:pPr>
        <w:rPr>
          <w:rFonts w:ascii="Arial" w:hAnsi="Arial" w:cs="Arial"/>
          <w:b/>
          <w:sz w:val="24"/>
        </w:rPr>
      </w:pPr>
      <w:r>
        <w:rPr>
          <w:rFonts w:ascii="Arial" w:hAnsi="Arial" w:cs="Arial"/>
          <w:b/>
          <w:color w:val="0000FF"/>
          <w:sz w:val="24"/>
        </w:rPr>
        <w:t>RP-220538</w:t>
      </w:r>
      <w:r>
        <w:rPr>
          <w:rFonts w:ascii="Arial" w:hAnsi="Arial" w:cs="Arial"/>
          <w:b/>
          <w:color w:val="0000FF"/>
          <w:sz w:val="24"/>
        </w:rPr>
        <w:tab/>
      </w:r>
      <w:r>
        <w:rPr>
          <w:rFonts w:ascii="Arial" w:hAnsi="Arial" w:cs="Arial"/>
          <w:b/>
          <w:sz w:val="24"/>
        </w:rPr>
        <w:t>Views on FR2 RF enhancements</w:t>
      </w:r>
    </w:p>
    <w:p w14:paraId="52A5E08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A30ED4" w14:textId="77777777" w:rsidR="00D93B97" w:rsidRDefault="00D93B97" w:rsidP="00D93B97">
      <w:pPr>
        <w:rPr>
          <w:rFonts w:ascii="Arial" w:hAnsi="Arial" w:cs="Arial"/>
          <w:b/>
        </w:rPr>
      </w:pPr>
      <w:r>
        <w:rPr>
          <w:rFonts w:ascii="Arial" w:hAnsi="Arial" w:cs="Arial"/>
          <w:b/>
        </w:rPr>
        <w:t xml:space="preserve">Discussion: </w:t>
      </w:r>
    </w:p>
    <w:p w14:paraId="4A7CC3EA" w14:textId="77777777" w:rsidR="00D93B97" w:rsidRDefault="00D93B97" w:rsidP="00D93B97">
      <w:r>
        <w:t>handled in [95e-04-RAN4-R18-UEFR2RF]</w:t>
      </w:r>
    </w:p>
    <w:p w14:paraId="2F74CD3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25FD9" w14:textId="77777777" w:rsidR="00D93B97" w:rsidRDefault="00D93B97" w:rsidP="00D93B97">
      <w:pPr>
        <w:rPr>
          <w:rFonts w:ascii="Arial" w:hAnsi="Arial" w:cs="Arial"/>
          <w:b/>
          <w:sz w:val="24"/>
        </w:rPr>
      </w:pPr>
      <w:r>
        <w:rPr>
          <w:rFonts w:ascii="Arial" w:hAnsi="Arial" w:cs="Arial"/>
          <w:b/>
          <w:color w:val="0000FF"/>
          <w:sz w:val="24"/>
        </w:rPr>
        <w:t>RP-220642</w:t>
      </w:r>
      <w:r>
        <w:rPr>
          <w:rFonts w:ascii="Arial" w:hAnsi="Arial" w:cs="Arial"/>
          <w:b/>
          <w:color w:val="0000FF"/>
          <w:sz w:val="24"/>
        </w:rPr>
        <w:tab/>
      </w:r>
      <w:r>
        <w:rPr>
          <w:rFonts w:ascii="Arial" w:hAnsi="Arial" w:cs="Arial"/>
          <w:b/>
          <w:sz w:val="24"/>
        </w:rPr>
        <w:t>Discussion on FR2 RF Enhancements</w:t>
      </w:r>
    </w:p>
    <w:p w14:paraId="2353D4A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112BA8" w14:textId="77777777" w:rsidR="00D93B97" w:rsidRDefault="00D93B97" w:rsidP="00D93B97">
      <w:pPr>
        <w:rPr>
          <w:rFonts w:ascii="Arial" w:hAnsi="Arial" w:cs="Arial"/>
          <w:b/>
        </w:rPr>
      </w:pPr>
      <w:r>
        <w:rPr>
          <w:rFonts w:ascii="Arial" w:hAnsi="Arial" w:cs="Arial"/>
          <w:b/>
        </w:rPr>
        <w:t xml:space="preserve">Discussion: </w:t>
      </w:r>
    </w:p>
    <w:p w14:paraId="47C4BFF2" w14:textId="77777777" w:rsidR="00D93B97" w:rsidRDefault="00D93B97" w:rsidP="00D93B97">
      <w:r>
        <w:t>handled in [95e-04-RAN4-R18-UEFR2RF]</w:t>
      </w:r>
    </w:p>
    <w:p w14:paraId="620480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95DEA" w14:textId="77777777" w:rsidR="00D93B97" w:rsidRDefault="00D93B97" w:rsidP="00D93B97">
      <w:pPr>
        <w:rPr>
          <w:rFonts w:ascii="Arial" w:hAnsi="Arial" w:cs="Arial"/>
          <w:b/>
          <w:sz w:val="24"/>
        </w:rPr>
      </w:pPr>
      <w:r>
        <w:rPr>
          <w:rFonts w:ascii="Arial" w:hAnsi="Arial" w:cs="Arial"/>
          <w:b/>
          <w:color w:val="0000FF"/>
          <w:sz w:val="24"/>
        </w:rPr>
        <w:t>RP-220653</w:t>
      </w:r>
      <w:r>
        <w:rPr>
          <w:rFonts w:ascii="Arial" w:hAnsi="Arial" w:cs="Arial"/>
          <w:b/>
          <w:color w:val="0000FF"/>
          <w:sz w:val="24"/>
        </w:rPr>
        <w:tab/>
      </w:r>
      <w:r>
        <w:rPr>
          <w:rFonts w:ascii="Arial" w:hAnsi="Arial" w:cs="Arial"/>
          <w:b/>
          <w:sz w:val="24"/>
        </w:rPr>
        <w:t>Further discussion on FR2 UE RF enhancement in Rel-18</w:t>
      </w:r>
    </w:p>
    <w:p w14:paraId="0524B78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CA1372A" w14:textId="77777777" w:rsidR="00D93B97" w:rsidRDefault="00D93B97" w:rsidP="00D93B97">
      <w:pPr>
        <w:rPr>
          <w:rFonts w:ascii="Arial" w:hAnsi="Arial" w:cs="Arial"/>
          <w:b/>
        </w:rPr>
      </w:pPr>
      <w:r>
        <w:rPr>
          <w:rFonts w:ascii="Arial" w:hAnsi="Arial" w:cs="Arial"/>
          <w:b/>
        </w:rPr>
        <w:t xml:space="preserve">Discussion: </w:t>
      </w:r>
    </w:p>
    <w:p w14:paraId="7FCE3BE4" w14:textId="77777777" w:rsidR="00D93B97" w:rsidRDefault="00D93B97" w:rsidP="00D93B97">
      <w:r>
        <w:t>handled in [95e-04-RAN4-R18-UEFR2RF]</w:t>
      </w:r>
    </w:p>
    <w:p w14:paraId="25DCA0E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66AC2" w14:textId="77777777" w:rsidR="00D93B97" w:rsidRDefault="00D93B97" w:rsidP="00D93B97">
      <w:pPr>
        <w:rPr>
          <w:rFonts w:ascii="Arial" w:hAnsi="Arial" w:cs="Arial"/>
          <w:b/>
          <w:sz w:val="24"/>
        </w:rPr>
      </w:pPr>
      <w:r>
        <w:rPr>
          <w:rFonts w:ascii="Arial" w:hAnsi="Arial" w:cs="Arial"/>
          <w:b/>
          <w:color w:val="0000FF"/>
          <w:sz w:val="24"/>
        </w:rPr>
        <w:t>RP-220439</w:t>
      </w:r>
      <w:r>
        <w:rPr>
          <w:rFonts w:ascii="Arial" w:hAnsi="Arial" w:cs="Arial"/>
          <w:b/>
          <w:color w:val="0000FF"/>
          <w:sz w:val="24"/>
        </w:rPr>
        <w:tab/>
      </w:r>
      <w:r>
        <w:rPr>
          <w:rFonts w:ascii="Arial" w:hAnsi="Arial" w:cs="Arial"/>
          <w:b/>
          <w:sz w:val="24"/>
        </w:rPr>
        <w:t>Rel-18 proposal on FR2 coverage/performance enhancements</w:t>
      </w:r>
    </w:p>
    <w:p w14:paraId="230A52F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1DBA4D" w14:textId="77777777" w:rsidR="00D93B97" w:rsidRDefault="00D93B97" w:rsidP="00D93B97">
      <w:pPr>
        <w:rPr>
          <w:rFonts w:ascii="Arial" w:hAnsi="Arial" w:cs="Arial"/>
          <w:b/>
        </w:rPr>
      </w:pPr>
      <w:r>
        <w:rPr>
          <w:rFonts w:ascii="Arial" w:hAnsi="Arial" w:cs="Arial"/>
          <w:b/>
        </w:rPr>
        <w:t xml:space="preserve">Discussion: </w:t>
      </w:r>
    </w:p>
    <w:p w14:paraId="3580FD61" w14:textId="77777777" w:rsidR="00D93B97" w:rsidRDefault="00D93B97" w:rsidP="00D93B97">
      <w:r>
        <w:t>handled in [95e-04-RAN4-R18-UEFR2RF]</w:t>
      </w:r>
    </w:p>
    <w:p w14:paraId="308551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7E426" w14:textId="77777777" w:rsidR="00D93B97" w:rsidRDefault="00D93B97" w:rsidP="00D93B97">
      <w:pPr>
        <w:rPr>
          <w:rFonts w:ascii="Arial" w:hAnsi="Arial" w:cs="Arial"/>
          <w:b/>
          <w:sz w:val="24"/>
        </w:rPr>
      </w:pPr>
      <w:r>
        <w:rPr>
          <w:rFonts w:ascii="Arial" w:hAnsi="Arial" w:cs="Arial"/>
          <w:b/>
          <w:color w:val="0000FF"/>
          <w:sz w:val="24"/>
        </w:rPr>
        <w:t>RP-220440</w:t>
      </w:r>
      <w:r>
        <w:rPr>
          <w:rFonts w:ascii="Arial" w:hAnsi="Arial" w:cs="Arial"/>
          <w:b/>
          <w:color w:val="0000FF"/>
          <w:sz w:val="24"/>
        </w:rPr>
        <w:tab/>
      </w:r>
      <w:r>
        <w:rPr>
          <w:rFonts w:ascii="Arial" w:hAnsi="Arial" w:cs="Arial"/>
          <w:b/>
          <w:sz w:val="24"/>
        </w:rPr>
        <w:t>On the scope of NR FR2 multi-RX chain DL reception</w:t>
      </w:r>
    </w:p>
    <w:p w14:paraId="49482D2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F8A5C7" w14:textId="77777777" w:rsidR="00D93B97" w:rsidRDefault="00D93B97" w:rsidP="00D93B97">
      <w:pPr>
        <w:rPr>
          <w:rFonts w:ascii="Arial" w:hAnsi="Arial" w:cs="Arial"/>
          <w:b/>
        </w:rPr>
      </w:pPr>
      <w:r>
        <w:rPr>
          <w:rFonts w:ascii="Arial" w:hAnsi="Arial" w:cs="Arial"/>
          <w:b/>
        </w:rPr>
        <w:t xml:space="preserve">Discussion: </w:t>
      </w:r>
    </w:p>
    <w:p w14:paraId="0DFCAC1F" w14:textId="77777777" w:rsidR="00D93B97" w:rsidRDefault="00D93B97" w:rsidP="00D93B97">
      <w:r>
        <w:t>handled in [95e-05-RAN4-R18-FR2MultiRx]</w:t>
      </w:r>
    </w:p>
    <w:p w14:paraId="3163D9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1A092" w14:textId="77777777" w:rsidR="00D93B97" w:rsidRDefault="00D93B97" w:rsidP="00D93B97">
      <w:pPr>
        <w:rPr>
          <w:rFonts w:ascii="Arial" w:hAnsi="Arial" w:cs="Arial"/>
          <w:b/>
          <w:sz w:val="24"/>
        </w:rPr>
      </w:pPr>
      <w:r>
        <w:rPr>
          <w:rFonts w:ascii="Arial" w:hAnsi="Arial" w:cs="Arial"/>
          <w:b/>
          <w:color w:val="0000FF"/>
          <w:sz w:val="24"/>
        </w:rPr>
        <w:t>RP-220593</w:t>
      </w:r>
      <w:r>
        <w:rPr>
          <w:rFonts w:ascii="Arial" w:hAnsi="Arial" w:cs="Arial"/>
          <w:b/>
          <w:color w:val="0000FF"/>
          <w:sz w:val="24"/>
        </w:rPr>
        <w:tab/>
      </w:r>
      <w:r>
        <w:rPr>
          <w:rFonts w:ascii="Arial" w:hAnsi="Arial" w:cs="Arial"/>
          <w:b/>
          <w:sz w:val="24"/>
        </w:rPr>
        <w:t xml:space="preserve">Views on working scope for Rel-18 </w:t>
      </w:r>
    </w:p>
    <w:p w14:paraId="13C9EFB6" w14:textId="77777777" w:rsidR="00D93B97" w:rsidRDefault="00D93B97" w:rsidP="00D93B97">
      <w:pPr>
        <w:rPr>
          <w:rFonts w:ascii="Arial" w:hAnsi="Arial" w:cs="Arial"/>
          <w:b/>
          <w:sz w:val="24"/>
        </w:rPr>
      </w:pPr>
      <w:r>
        <w:rPr>
          <w:rFonts w:ascii="Arial" w:hAnsi="Arial" w:cs="Arial"/>
          <w:b/>
          <w:sz w:val="24"/>
        </w:rPr>
        <w:lastRenderedPageBreak/>
        <w:t>FR2 multi-Rx chain DL reception WI</w:t>
      </w:r>
    </w:p>
    <w:p w14:paraId="44FDD77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93F8223" w14:textId="77777777" w:rsidR="00D93B97" w:rsidRDefault="00D93B97" w:rsidP="00D93B97">
      <w:pPr>
        <w:rPr>
          <w:rFonts w:ascii="Arial" w:hAnsi="Arial" w:cs="Arial"/>
          <w:b/>
        </w:rPr>
      </w:pPr>
      <w:r>
        <w:rPr>
          <w:rFonts w:ascii="Arial" w:hAnsi="Arial" w:cs="Arial"/>
          <w:b/>
        </w:rPr>
        <w:t xml:space="preserve">Discussion: </w:t>
      </w:r>
    </w:p>
    <w:p w14:paraId="7470625C" w14:textId="77777777" w:rsidR="00D93B97" w:rsidRDefault="00D93B97" w:rsidP="00D93B97">
      <w:r>
        <w:t>handled in [95e-05-RAN4-R18-FR2MultiRx]</w:t>
      </w:r>
    </w:p>
    <w:p w14:paraId="167A67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37B5E" w14:textId="77777777" w:rsidR="00D93B97" w:rsidRDefault="00D93B97" w:rsidP="00D93B97">
      <w:pPr>
        <w:rPr>
          <w:rFonts w:ascii="Arial" w:hAnsi="Arial" w:cs="Arial"/>
          <w:b/>
          <w:sz w:val="24"/>
        </w:rPr>
      </w:pPr>
      <w:r>
        <w:rPr>
          <w:rFonts w:ascii="Arial" w:hAnsi="Arial" w:cs="Arial"/>
          <w:b/>
          <w:color w:val="0000FF"/>
          <w:sz w:val="24"/>
        </w:rPr>
        <w:t>RP-220774</w:t>
      </w:r>
      <w:r>
        <w:rPr>
          <w:rFonts w:ascii="Arial" w:hAnsi="Arial" w:cs="Arial"/>
          <w:b/>
          <w:color w:val="0000FF"/>
          <w:sz w:val="24"/>
        </w:rPr>
        <w:tab/>
      </w:r>
      <w:r>
        <w:rPr>
          <w:rFonts w:ascii="Arial" w:hAnsi="Arial" w:cs="Arial"/>
          <w:b/>
          <w:sz w:val="24"/>
        </w:rPr>
        <w:t>New WI: NR FR2 multi-Rx chain DL reception</w:t>
      </w:r>
    </w:p>
    <w:p w14:paraId="47D0C30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2ED6C361" w14:textId="77777777" w:rsidR="00D93B97" w:rsidRDefault="00D93B97" w:rsidP="00D93B97">
      <w:pPr>
        <w:rPr>
          <w:rFonts w:ascii="Arial" w:hAnsi="Arial" w:cs="Arial"/>
          <w:b/>
        </w:rPr>
      </w:pPr>
      <w:r>
        <w:rPr>
          <w:rFonts w:ascii="Arial" w:hAnsi="Arial" w:cs="Arial"/>
          <w:b/>
        </w:rPr>
        <w:t xml:space="preserve">Discussion: </w:t>
      </w:r>
    </w:p>
    <w:p w14:paraId="00121FEE" w14:textId="77777777" w:rsidR="00D93B97" w:rsidRDefault="00D93B97" w:rsidP="00D93B97">
      <w:r>
        <w:t>handled in [95e-05-RAN4-R18-FR2MultiRx]</w:t>
      </w:r>
    </w:p>
    <w:p w14:paraId="525FB01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F28EBD" w14:textId="77777777" w:rsidR="00D93B97" w:rsidRDefault="00D93B97" w:rsidP="00D93B97">
      <w:pPr>
        <w:pStyle w:val="Heading5"/>
      </w:pPr>
      <w:bookmarkStart w:id="106" w:name="_Toc104749483"/>
      <w:bookmarkStart w:id="107" w:name="_Toc105285793"/>
      <w:r>
        <w:t>9.1.4.3</w:t>
      </w:r>
      <w:r>
        <w:tab/>
        <w:t>Results of discussion [RAN95e-RAN4-R18Prep-03] RRM Enhancements</w:t>
      </w:r>
      <w:bookmarkEnd w:id="106"/>
      <w:bookmarkEnd w:id="107"/>
    </w:p>
    <w:p w14:paraId="635AB4DC" w14:textId="77777777" w:rsidR="00D93B97" w:rsidRDefault="00D93B97" w:rsidP="00D93B97">
      <w:pPr>
        <w:rPr>
          <w:rFonts w:ascii="Arial" w:hAnsi="Arial" w:cs="Arial"/>
          <w:b/>
          <w:sz w:val="24"/>
        </w:rPr>
      </w:pPr>
      <w:r>
        <w:rPr>
          <w:rFonts w:ascii="Arial" w:hAnsi="Arial" w:cs="Arial"/>
          <w:b/>
          <w:color w:val="0000FF"/>
          <w:sz w:val="24"/>
        </w:rPr>
        <w:t>RP-220021</w:t>
      </w:r>
      <w:r>
        <w:rPr>
          <w:rFonts w:ascii="Arial" w:hAnsi="Arial" w:cs="Arial"/>
          <w:b/>
          <w:color w:val="0000FF"/>
          <w:sz w:val="24"/>
        </w:rPr>
        <w:tab/>
      </w:r>
      <w:r>
        <w:rPr>
          <w:rFonts w:ascii="Arial" w:hAnsi="Arial" w:cs="Arial"/>
          <w:b/>
          <w:sz w:val="24"/>
        </w:rPr>
        <w:t>Moderator's summary for discussion [RAN95e-RAN4-R18Prep-03] RRM Enhancements</w:t>
      </w:r>
    </w:p>
    <w:p w14:paraId="29D951B6"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(Intel)</w:t>
      </w:r>
    </w:p>
    <w:p w14:paraId="11207B47" w14:textId="77777777" w:rsidR="00D93B97" w:rsidRDefault="00D93B97" w:rsidP="00D93B97">
      <w:pPr>
        <w:rPr>
          <w:rFonts w:ascii="Arial" w:hAnsi="Arial" w:cs="Arial"/>
          <w:b/>
        </w:rPr>
      </w:pPr>
      <w:r>
        <w:rPr>
          <w:rFonts w:ascii="Arial" w:hAnsi="Arial" w:cs="Arial"/>
          <w:b/>
        </w:rPr>
        <w:t xml:space="preserve">Abstract: </w:t>
      </w:r>
    </w:p>
    <w:p w14:paraId="26260333" w14:textId="77777777" w:rsidR="00D93B97" w:rsidRDefault="00D93B97" w:rsidP="00D93B97">
      <w:r>
        <w:t>result of NWM discussion 7-11.02.22</w:t>
      </w:r>
    </w:p>
    <w:p w14:paraId="1B557C0B" w14:textId="77777777" w:rsidR="00D93B97" w:rsidRDefault="00D93B97" w:rsidP="00D93B97">
      <w:pPr>
        <w:rPr>
          <w:rFonts w:ascii="Arial" w:hAnsi="Arial" w:cs="Arial"/>
          <w:b/>
        </w:rPr>
      </w:pPr>
      <w:r>
        <w:rPr>
          <w:rFonts w:ascii="Arial" w:hAnsi="Arial" w:cs="Arial"/>
          <w:b/>
        </w:rPr>
        <w:t xml:space="preserve">Discussion: </w:t>
      </w:r>
    </w:p>
    <w:p w14:paraId="39847488" w14:textId="77777777" w:rsidR="00D93B97" w:rsidRDefault="00D93B97" w:rsidP="00D93B97">
      <w:r>
        <w:t>see WID RP-220056 and RP-220057</w:t>
      </w:r>
    </w:p>
    <w:p w14:paraId="29776A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2B1E6" w14:textId="77777777" w:rsidR="00D93B97" w:rsidRDefault="00D93B97" w:rsidP="00D93B97">
      <w:pPr>
        <w:rPr>
          <w:rFonts w:ascii="Arial" w:hAnsi="Arial" w:cs="Arial"/>
          <w:b/>
          <w:sz w:val="24"/>
        </w:rPr>
      </w:pPr>
      <w:r>
        <w:rPr>
          <w:rFonts w:ascii="Arial" w:hAnsi="Arial" w:cs="Arial"/>
          <w:b/>
          <w:color w:val="0000FF"/>
          <w:sz w:val="24"/>
        </w:rPr>
        <w:t>RP-220051</w:t>
      </w:r>
      <w:r>
        <w:rPr>
          <w:rFonts w:ascii="Arial" w:hAnsi="Arial" w:cs="Arial"/>
          <w:b/>
          <w:color w:val="0000FF"/>
          <w:sz w:val="24"/>
        </w:rPr>
        <w:tab/>
      </w:r>
      <w:r>
        <w:rPr>
          <w:rFonts w:ascii="Arial" w:hAnsi="Arial" w:cs="Arial"/>
          <w:b/>
          <w:sz w:val="24"/>
        </w:rPr>
        <w:t>New WI: Even Further RRM enhancement for NR and MR-DC</w:t>
      </w:r>
    </w:p>
    <w:p w14:paraId="4AAFB7B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(Intel)</w:t>
      </w:r>
    </w:p>
    <w:p w14:paraId="5227EEA6" w14:textId="77777777" w:rsidR="00D93B97" w:rsidRDefault="00D93B97" w:rsidP="00D93B97">
      <w:pPr>
        <w:rPr>
          <w:rFonts w:ascii="Arial" w:hAnsi="Arial" w:cs="Arial"/>
          <w:b/>
        </w:rPr>
      </w:pPr>
      <w:r>
        <w:rPr>
          <w:rFonts w:ascii="Arial" w:hAnsi="Arial" w:cs="Arial"/>
          <w:b/>
        </w:rPr>
        <w:t xml:space="preserve">Abstract: </w:t>
      </w:r>
    </w:p>
    <w:p w14:paraId="60FB4A38" w14:textId="77777777" w:rsidR="00D93B97" w:rsidRDefault="00D93B97" w:rsidP="00D93B97">
      <w:r>
        <w:t>result of discussion [RAN95e-RAN4-R18Prep-03] RRM Enhancements; compare REL-17 WI NR_RRM_enh2</w:t>
      </w:r>
    </w:p>
    <w:p w14:paraId="235B201C" w14:textId="77777777" w:rsidR="00D93B97" w:rsidRDefault="00D93B97" w:rsidP="00D93B97">
      <w:pPr>
        <w:rPr>
          <w:rFonts w:ascii="Arial" w:hAnsi="Arial" w:cs="Arial"/>
          <w:b/>
        </w:rPr>
      </w:pPr>
      <w:r>
        <w:rPr>
          <w:rFonts w:ascii="Arial" w:hAnsi="Arial" w:cs="Arial"/>
          <w:b/>
        </w:rPr>
        <w:t xml:space="preserve">Discussion: </w:t>
      </w:r>
    </w:p>
    <w:p w14:paraId="79EB9CDF" w14:textId="77777777" w:rsidR="00D93B97" w:rsidRDefault="00D93B97" w:rsidP="00D93B97">
      <w:r>
        <w:t>handled in [95e-06-RAN4-R18-RRM]</w:t>
      </w:r>
    </w:p>
    <w:p w14:paraId="5EEE1A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RP-220977</w:t>
      </w:r>
      <w:r>
        <w:rPr>
          <w:color w:val="993300"/>
          <w:u w:val="single"/>
        </w:rPr>
        <w:t>.</w:t>
      </w:r>
    </w:p>
    <w:p w14:paraId="6F8A4450" w14:textId="77777777" w:rsidR="00D93B97" w:rsidRDefault="00D93B97" w:rsidP="00D93B97">
      <w:pPr>
        <w:rPr>
          <w:rFonts w:ascii="Arial" w:hAnsi="Arial" w:cs="Arial"/>
          <w:b/>
          <w:sz w:val="24"/>
        </w:rPr>
      </w:pPr>
      <w:r>
        <w:rPr>
          <w:rFonts w:ascii="Arial" w:hAnsi="Arial" w:cs="Arial"/>
          <w:b/>
          <w:color w:val="0000FF"/>
          <w:sz w:val="24"/>
        </w:rPr>
        <w:t>RP-220977</w:t>
      </w:r>
      <w:r>
        <w:rPr>
          <w:rFonts w:ascii="Arial" w:hAnsi="Arial" w:cs="Arial"/>
          <w:b/>
          <w:color w:val="0000FF"/>
          <w:sz w:val="24"/>
        </w:rPr>
        <w:tab/>
      </w:r>
      <w:r>
        <w:rPr>
          <w:rFonts w:ascii="Arial" w:hAnsi="Arial" w:cs="Arial"/>
          <w:b/>
          <w:sz w:val="24"/>
        </w:rPr>
        <w:t>New WI: Rel-18 even Further RRM enhancement for NR and MR-DC</w:t>
      </w:r>
    </w:p>
    <w:p w14:paraId="266BA6B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0AE701C3" w14:textId="77777777" w:rsidR="00D93B97" w:rsidRDefault="00D93B97" w:rsidP="00D93B97">
      <w:pPr>
        <w:rPr>
          <w:rFonts w:ascii="Arial" w:hAnsi="Arial" w:cs="Arial"/>
          <w:b/>
        </w:rPr>
      </w:pPr>
      <w:r>
        <w:rPr>
          <w:rFonts w:ascii="Arial" w:hAnsi="Arial" w:cs="Arial"/>
          <w:b/>
        </w:rPr>
        <w:t xml:space="preserve">Discussion: </w:t>
      </w:r>
    </w:p>
    <w:p w14:paraId="5B3B5C6C" w14:textId="77777777" w:rsidR="00D93B97" w:rsidRDefault="00D93B97" w:rsidP="00D93B97">
      <w:r>
        <w:t>result of [95e-06-RAN4-R18-RRM]</w:t>
      </w:r>
    </w:p>
    <w:p w14:paraId="0F55791F" w14:textId="77777777" w:rsidR="00D93B97" w:rsidRDefault="00D93B97" w:rsidP="00D93B97">
      <w:r>
        <w:lastRenderedPageBreak/>
        <w:t>MCC: The sentence "Note: RAN1/RAN2 work can be triggered by RAN4 LS only" has to be removed at RAN #96; WGs can not bypass TSGs and the WI approach in such a way and impacted WGs required new/affected specs with target dates.</w:t>
      </w:r>
    </w:p>
    <w:p w14:paraId="5D14649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3D5E3" w14:textId="77777777" w:rsidR="00D93B97" w:rsidRDefault="00D93B97" w:rsidP="00D93B97">
      <w:pPr>
        <w:rPr>
          <w:rFonts w:ascii="Arial" w:hAnsi="Arial" w:cs="Arial"/>
          <w:b/>
          <w:sz w:val="24"/>
        </w:rPr>
      </w:pPr>
      <w:r>
        <w:rPr>
          <w:rFonts w:ascii="Arial" w:hAnsi="Arial" w:cs="Arial"/>
          <w:b/>
          <w:color w:val="0000FF"/>
          <w:sz w:val="24"/>
        </w:rPr>
        <w:t>RP-221017</w:t>
      </w:r>
      <w:r>
        <w:rPr>
          <w:rFonts w:ascii="Arial" w:hAnsi="Arial" w:cs="Arial"/>
          <w:b/>
          <w:color w:val="0000FF"/>
          <w:sz w:val="24"/>
        </w:rPr>
        <w:tab/>
      </w:r>
      <w:r>
        <w:rPr>
          <w:rFonts w:ascii="Arial" w:hAnsi="Arial" w:cs="Arial"/>
          <w:b/>
          <w:sz w:val="24"/>
        </w:rPr>
        <w:t>Void</w:t>
      </w:r>
    </w:p>
    <w:p w14:paraId="7B1147E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6100F649" w14:textId="77777777" w:rsidR="00D93B97" w:rsidRDefault="00D93B97" w:rsidP="00D93B97">
      <w:pPr>
        <w:rPr>
          <w:rFonts w:ascii="Arial" w:hAnsi="Arial" w:cs="Arial"/>
          <w:b/>
        </w:rPr>
      </w:pPr>
      <w:r>
        <w:rPr>
          <w:rFonts w:ascii="Arial" w:hAnsi="Arial" w:cs="Arial"/>
          <w:b/>
        </w:rPr>
        <w:t xml:space="preserve">Discussion: </w:t>
      </w:r>
    </w:p>
    <w:p w14:paraId="7CF5285B" w14:textId="77777777" w:rsidR="00D93B97" w:rsidRDefault="00D93B97" w:rsidP="00D93B97">
      <w:r>
        <w:t>result of [95e-06-RAN4-R18-RRM]</w:t>
      </w:r>
    </w:p>
    <w:p w14:paraId="641A23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C12942" w14:textId="77777777" w:rsidR="00D93B97" w:rsidRDefault="00D93B97" w:rsidP="00D93B97">
      <w:pPr>
        <w:rPr>
          <w:rFonts w:ascii="Arial" w:hAnsi="Arial" w:cs="Arial"/>
          <w:b/>
          <w:sz w:val="24"/>
        </w:rPr>
      </w:pPr>
      <w:r>
        <w:rPr>
          <w:rFonts w:ascii="Arial" w:hAnsi="Arial" w:cs="Arial"/>
          <w:b/>
          <w:color w:val="0000FF"/>
          <w:sz w:val="24"/>
        </w:rPr>
        <w:t>RP-220866</w:t>
      </w:r>
      <w:r>
        <w:rPr>
          <w:rFonts w:ascii="Arial" w:hAnsi="Arial" w:cs="Arial"/>
          <w:b/>
          <w:color w:val="0000FF"/>
          <w:sz w:val="24"/>
        </w:rPr>
        <w:tab/>
      </w:r>
      <w:r>
        <w:rPr>
          <w:rFonts w:ascii="Arial" w:hAnsi="Arial" w:cs="Arial"/>
          <w:b/>
          <w:sz w:val="24"/>
        </w:rPr>
        <w:t>Moderator's summary for discussion [95e-06-RAN4-R18-RRM]</w:t>
      </w:r>
    </w:p>
    <w:p w14:paraId="6258A52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7DC41996" w14:textId="77777777" w:rsidR="00D93B97" w:rsidRDefault="00D93B97" w:rsidP="00D93B97">
      <w:pPr>
        <w:rPr>
          <w:rFonts w:ascii="Arial" w:hAnsi="Arial" w:cs="Arial"/>
          <w:b/>
        </w:rPr>
      </w:pPr>
      <w:r>
        <w:rPr>
          <w:rFonts w:ascii="Arial" w:hAnsi="Arial" w:cs="Arial"/>
          <w:b/>
        </w:rPr>
        <w:t xml:space="preserve">Abstract: </w:t>
      </w:r>
    </w:p>
    <w:p w14:paraId="67168294" w14:textId="77777777" w:rsidR="00D93B97" w:rsidRDefault="00D93B97" w:rsidP="00D93B97">
      <w:r>
        <w:t>handled Tdocs: All related documents under 9.1.4</w:t>
      </w:r>
    </w:p>
    <w:p w14:paraId="659C67F7" w14:textId="77777777" w:rsidR="00D93B97" w:rsidRDefault="00D93B97" w:rsidP="00D93B97">
      <w:pPr>
        <w:rPr>
          <w:rFonts w:ascii="Arial" w:hAnsi="Arial" w:cs="Arial"/>
          <w:b/>
        </w:rPr>
      </w:pPr>
      <w:r>
        <w:rPr>
          <w:rFonts w:ascii="Arial" w:hAnsi="Arial" w:cs="Arial"/>
          <w:b/>
        </w:rPr>
        <w:t xml:space="preserve">Discussion: </w:t>
      </w:r>
    </w:p>
    <w:p w14:paraId="3C4D66C4" w14:textId="77777777" w:rsidR="00D93B97" w:rsidRDefault="00D93B97" w:rsidP="00D93B97">
      <w:r>
        <w:t>moved from AI 9.1.4 to AI 9.1.4.3</w:t>
      </w:r>
    </w:p>
    <w:p w14:paraId="006C4699" w14:textId="77777777" w:rsidR="00D93B97" w:rsidRDefault="00D93B97" w:rsidP="00D93B97">
      <w:r>
        <w:t>handled in Tue GTW</w:t>
      </w:r>
    </w:p>
    <w:p w14:paraId="54DD0371" w14:textId="77777777" w:rsidR="00D93B97" w:rsidRDefault="00D93B97" w:rsidP="00D93B97">
      <w:r>
        <w:t>RAN chair: could we agree on the yellow parts?</w:t>
      </w:r>
    </w:p>
    <w:p w14:paraId="3DD9F82B" w14:textId="77777777" w:rsidR="00D93B97" w:rsidRDefault="00D93B97" w:rsidP="00D93B97">
      <w:r>
        <w:t>Nokia: also add measurements</w:t>
      </w:r>
    </w:p>
    <w:p w14:paraId="6E12610F" w14:textId="77777777" w:rsidR="00D93B97" w:rsidRDefault="00D93B97" w:rsidP="00D93B97">
      <w:r>
        <w:t>Apple: no explicit term for this but is part of time/freq. tracking</w:t>
      </w:r>
    </w:p>
    <w:p w14:paraId="52227BAD" w14:textId="77777777" w:rsidR="00D93B97" w:rsidRDefault="00D93B97" w:rsidP="00D93B97">
      <w:r>
        <w:t>RAN chair: seems proposals are stable</w:t>
      </w:r>
    </w:p>
    <w:p w14:paraId="0FEF862D" w14:textId="77777777" w:rsidR="00D93B97" w:rsidRDefault="00D93B97" w:rsidP="00D93B97">
      <w:r>
        <w:t>related WID in RP-220977</w:t>
      </w:r>
    </w:p>
    <w:p w14:paraId="72FB16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DE402" w14:textId="77777777" w:rsidR="00D93B97" w:rsidRDefault="00D93B97" w:rsidP="00D93B97">
      <w:pPr>
        <w:rPr>
          <w:rFonts w:ascii="Arial" w:hAnsi="Arial" w:cs="Arial"/>
          <w:b/>
          <w:sz w:val="24"/>
        </w:rPr>
      </w:pPr>
      <w:r>
        <w:rPr>
          <w:rFonts w:ascii="Arial" w:hAnsi="Arial" w:cs="Arial"/>
          <w:b/>
          <w:color w:val="0000FF"/>
          <w:sz w:val="24"/>
        </w:rPr>
        <w:t>RP-220052</w:t>
      </w:r>
      <w:r>
        <w:rPr>
          <w:rFonts w:ascii="Arial" w:hAnsi="Arial" w:cs="Arial"/>
          <w:b/>
          <w:color w:val="0000FF"/>
          <w:sz w:val="24"/>
        </w:rPr>
        <w:tab/>
      </w:r>
      <w:r>
        <w:rPr>
          <w:rFonts w:ascii="Arial" w:hAnsi="Arial" w:cs="Arial"/>
          <w:b/>
          <w:sz w:val="24"/>
        </w:rPr>
        <w:t>New WI: Further enhancements on NR and MR-DC Measurement Gaps and measurements requirements without gaps</w:t>
      </w:r>
    </w:p>
    <w:p w14:paraId="4F70F4B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(Intel)</w:t>
      </w:r>
    </w:p>
    <w:p w14:paraId="3B692870" w14:textId="77777777" w:rsidR="00D93B97" w:rsidRDefault="00D93B97" w:rsidP="00D93B97">
      <w:pPr>
        <w:rPr>
          <w:rFonts w:ascii="Arial" w:hAnsi="Arial" w:cs="Arial"/>
          <w:b/>
        </w:rPr>
      </w:pPr>
      <w:r>
        <w:rPr>
          <w:rFonts w:ascii="Arial" w:hAnsi="Arial" w:cs="Arial"/>
          <w:b/>
        </w:rPr>
        <w:t xml:space="preserve">Abstract: </w:t>
      </w:r>
    </w:p>
    <w:p w14:paraId="4C411240" w14:textId="77777777" w:rsidR="00D93B97" w:rsidRDefault="00D93B97" w:rsidP="00D93B97">
      <w:r>
        <w:t>result of discussion [RAN95e-RAN4-R18Prep-03] RRM Enhancements; compare REL-17 WI NR_MG_enh</w:t>
      </w:r>
    </w:p>
    <w:p w14:paraId="7765F8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RP-221018</w:t>
      </w:r>
      <w:r>
        <w:rPr>
          <w:color w:val="993300"/>
          <w:u w:val="single"/>
        </w:rPr>
        <w:t>.</w:t>
      </w:r>
    </w:p>
    <w:p w14:paraId="1DFF974C" w14:textId="77777777" w:rsidR="00D93B97" w:rsidRDefault="00D93B97" w:rsidP="00D93B97">
      <w:pPr>
        <w:rPr>
          <w:rFonts w:ascii="Arial" w:hAnsi="Arial" w:cs="Arial"/>
          <w:b/>
          <w:sz w:val="24"/>
        </w:rPr>
      </w:pPr>
      <w:r>
        <w:rPr>
          <w:rFonts w:ascii="Arial" w:hAnsi="Arial" w:cs="Arial"/>
          <w:b/>
          <w:color w:val="0000FF"/>
          <w:sz w:val="24"/>
        </w:rPr>
        <w:t>RP-221018</w:t>
      </w:r>
      <w:r>
        <w:rPr>
          <w:rFonts w:ascii="Arial" w:hAnsi="Arial" w:cs="Arial"/>
          <w:b/>
          <w:color w:val="0000FF"/>
          <w:sz w:val="24"/>
        </w:rPr>
        <w:tab/>
      </w:r>
      <w:r>
        <w:rPr>
          <w:rFonts w:ascii="Arial" w:hAnsi="Arial" w:cs="Arial"/>
          <w:b/>
          <w:sz w:val="24"/>
        </w:rPr>
        <w:t>New WI: Further enhancements on NR and MR-DC Measurement Gaps and measurements requirements without gaps</w:t>
      </w:r>
    </w:p>
    <w:p w14:paraId="715C069D"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w:t>
      </w:r>
    </w:p>
    <w:p w14:paraId="7276A43A" w14:textId="77777777" w:rsidR="00D93B97" w:rsidRDefault="00D93B97" w:rsidP="00D93B97">
      <w:pPr>
        <w:rPr>
          <w:color w:val="808080"/>
        </w:rPr>
      </w:pPr>
      <w:r>
        <w:rPr>
          <w:color w:val="808080"/>
        </w:rPr>
        <w:t>(Replaces RP-220052)</w:t>
      </w:r>
    </w:p>
    <w:p w14:paraId="4C873430" w14:textId="77777777" w:rsidR="00D93B97" w:rsidRDefault="00D93B97" w:rsidP="00D93B97">
      <w:pPr>
        <w:rPr>
          <w:rFonts w:ascii="Arial" w:hAnsi="Arial" w:cs="Arial"/>
          <w:b/>
        </w:rPr>
      </w:pPr>
      <w:r>
        <w:rPr>
          <w:rFonts w:ascii="Arial" w:hAnsi="Arial" w:cs="Arial"/>
          <w:b/>
        </w:rPr>
        <w:t xml:space="preserve">Discussion: </w:t>
      </w:r>
    </w:p>
    <w:p w14:paraId="79E9FDA9" w14:textId="77777777" w:rsidR="00D93B97" w:rsidRDefault="00D93B97" w:rsidP="00D93B97">
      <w:r>
        <w:t>result of [95e-07-RAN4-R18-MeasGap]</w:t>
      </w:r>
    </w:p>
    <w:p w14:paraId="20B52FA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141C6" w14:textId="77777777" w:rsidR="00D93B97" w:rsidRDefault="00D93B97" w:rsidP="00D93B97">
      <w:pPr>
        <w:rPr>
          <w:rFonts w:ascii="Arial" w:hAnsi="Arial" w:cs="Arial"/>
          <w:b/>
          <w:sz w:val="24"/>
        </w:rPr>
      </w:pPr>
      <w:r>
        <w:rPr>
          <w:rFonts w:ascii="Arial" w:hAnsi="Arial" w:cs="Arial"/>
          <w:b/>
          <w:color w:val="0000FF"/>
          <w:sz w:val="24"/>
        </w:rPr>
        <w:t>RP-220867</w:t>
      </w:r>
      <w:r>
        <w:rPr>
          <w:rFonts w:ascii="Arial" w:hAnsi="Arial" w:cs="Arial"/>
          <w:b/>
          <w:color w:val="0000FF"/>
          <w:sz w:val="24"/>
        </w:rPr>
        <w:tab/>
      </w:r>
      <w:r>
        <w:rPr>
          <w:rFonts w:ascii="Arial" w:hAnsi="Arial" w:cs="Arial"/>
          <w:b/>
          <w:sz w:val="24"/>
        </w:rPr>
        <w:t>Moderator's summary for discussion [95e-07-RAN4-R18-MeasGap]</w:t>
      </w:r>
    </w:p>
    <w:p w14:paraId="7F7546A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5124934A" w14:textId="77777777" w:rsidR="00D93B97" w:rsidRDefault="00D93B97" w:rsidP="00D93B97">
      <w:pPr>
        <w:rPr>
          <w:rFonts w:ascii="Arial" w:hAnsi="Arial" w:cs="Arial"/>
          <w:b/>
        </w:rPr>
      </w:pPr>
      <w:r>
        <w:rPr>
          <w:rFonts w:ascii="Arial" w:hAnsi="Arial" w:cs="Arial"/>
          <w:b/>
        </w:rPr>
        <w:t xml:space="preserve">Abstract: </w:t>
      </w:r>
    </w:p>
    <w:p w14:paraId="03336C42" w14:textId="77777777" w:rsidR="00D93B97" w:rsidRDefault="00D93B97" w:rsidP="00D93B97">
      <w:r>
        <w:t>handled Tdocs: All related documents under 9.1.4</w:t>
      </w:r>
    </w:p>
    <w:p w14:paraId="66CCC271" w14:textId="77777777" w:rsidR="00D93B97" w:rsidRDefault="00D93B97" w:rsidP="00D93B97">
      <w:pPr>
        <w:rPr>
          <w:rFonts w:ascii="Arial" w:hAnsi="Arial" w:cs="Arial"/>
          <w:b/>
        </w:rPr>
      </w:pPr>
      <w:r>
        <w:rPr>
          <w:rFonts w:ascii="Arial" w:hAnsi="Arial" w:cs="Arial"/>
          <w:b/>
        </w:rPr>
        <w:t xml:space="preserve">Discussion: </w:t>
      </w:r>
    </w:p>
    <w:p w14:paraId="584C582C" w14:textId="77777777" w:rsidR="00D93B97" w:rsidRDefault="00D93B97" w:rsidP="00D93B97">
      <w:r>
        <w:t>moved from AI 9.1.4 to AI 9.1.4.3</w:t>
      </w:r>
    </w:p>
    <w:p w14:paraId="03DF68C7" w14:textId="77777777" w:rsidR="00D93B97" w:rsidRDefault="00D93B97" w:rsidP="00D93B97">
      <w:r>
        <w:t>handled in Tue GTW</w:t>
      </w:r>
    </w:p>
    <w:p w14:paraId="2CC35723" w14:textId="77777777" w:rsidR="00D93B97" w:rsidRDefault="00D93B97" w:rsidP="00D93B97">
      <w:r>
        <w:t>RAN chair: anything controversial?</w:t>
      </w:r>
    </w:p>
    <w:p w14:paraId="5CF2A012" w14:textId="77777777" w:rsidR="00D93B97" w:rsidRDefault="00D93B97" w:rsidP="00D93B97">
      <w:r>
        <w:t>MediaTek: no</w:t>
      </w:r>
    </w:p>
    <w:p w14:paraId="62F3C1E1" w14:textId="77777777" w:rsidR="00D93B97" w:rsidRDefault="00D93B97" w:rsidP="00D93B97">
      <w:r>
        <w:t>RAN chair: so objectives are endorsed and put them into a WID</w:t>
      </w:r>
    </w:p>
    <w:p w14:paraId="3C61D1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A38A8" w14:textId="77777777" w:rsidR="00D93B97" w:rsidRDefault="00D93B97" w:rsidP="00D93B97">
      <w:pPr>
        <w:rPr>
          <w:rFonts w:ascii="Arial" w:hAnsi="Arial" w:cs="Arial"/>
          <w:b/>
          <w:sz w:val="24"/>
        </w:rPr>
      </w:pPr>
      <w:r>
        <w:rPr>
          <w:rFonts w:ascii="Arial" w:hAnsi="Arial" w:cs="Arial"/>
          <w:b/>
          <w:color w:val="0000FF"/>
          <w:sz w:val="24"/>
        </w:rPr>
        <w:t>RP-220539</w:t>
      </w:r>
      <w:r>
        <w:rPr>
          <w:rFonts w:ascii="Arial" w:hAnsi="Arial" w:cs="Arial"/>
          <w:b/>
          <w:color w:val="0000FF"/>
          <w:sz w:val="24"/>
        </w:rPr>
        <w:tab/>
      </w:r>
      <w:r>
        <w:rPr>
          <w:rFonts w:ascii="Arial" w:hAnsi="Arial" w:cs="Arial"/>
          <w:b/>
          <w:sz w:val="24"/>
        </w:rPr>
        <w:t>Views on RRM enhancements</w:t>
      </w:r>
    </w:p>
    <w:p w14:paraId="761C4BB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9083CB" w14:textId="77777777" w:rsidR="00D93B97" w:rsidRDefault="00D93B97" w:rsidP="00D93B97">
      <w:pPr>
        <w:rPr>
          <w:rFonts w:ascii="Arial" w:hAnsi="Arial" w:cs="Arial"/>
          <w:b/>
        </w:rPr>
      </w:pPr>
      <w:r>
        <w:rPr>
          <w:rFonts w:ascii="Arial" w:hAnsi="Arial" w:cs="Arial"/>
          <w:b/>
        </w:rPr>
        <w:t xml:space="preserve">Discussion: </w:t>
      </w:r>
    </w:p>
    <w:p w14:paraId="611CC91A" w14:textId="77777777" w:rsidR="00D93B97" w:rsidRDefault="00D93B97" w:rsidP="00D93B97">
      <w:r>
        <w:t>handled in [95e-06-RAN4-R18-RRM]</w:t>
      </w:r>
    </w:p>
    <w:p w14:paraId="285BD9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EF113" w14:textId="77777777" w:rsidR="00D93B97" w:rsidRDefault="00D93B97" w:rsidP="00D93B97">
      <w:pPr>
        <w:rPr>
          <w:rFonts w:ascii="Arial" w:hAnsi="Arial" w:cs="Arial"/>
          <w:b/>
          <w:sz w:val="24"/>
        </w:rPr>
      </w:pPr>
      <w:r>
        <w:rPr>
          <w:rFonts w:ascii="Arial" w:hAnsi="Arial" w:cs="Arial"/>
          <w:b/>
          <w:color w:val="0000FF"/>
          <w:sz w:val="24"/>
        </w:rPr>
        <w:t>RP-220775</w:t>
      </w:r>
      <w:r>
        <w:rPr>
          <w:rFonts w:ascii="Arial" w:hAnsi="Arial" w:cs="Arial"/>
          <w:b/>
          <w:color w:val="0000FF"/>
          <w:sz w:val="24"/>
        </w:rPr>
        <w:tab/>
      </w:r>
      <w:r>
        <w:rPr>
          <w:rFonts w:ascii="Arial" w:hAnsi="Arial" w:cs="Arial"/>
          <w:b/>
          <w:sz w:val="24"/>
        </w:rPr>
        <w:t>Views on RAN4 Rel-18: NR and MR-DC RRM enhancements</w:t>
      </w:r>
    </w:p>
    <w:p w14:paraId="463345C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80A0338" w14:textId="77777777" w:rsidR="00D93B97" w:rsidRDefault="00D93B97" w:rsidP="00D93B97">
      <w:pPr>
        <w:rPr>
          <w:rFonts w:ascii="Arial" w:hAnsi="Arial" w:cs="Arial"/>
          <w:b/>
        </w:rPr>
      </w:pPr>
      <w:r>
        <w:rPr>
          <w:rFonts w:ascii="Arial" w:hAnsi="Arial" w:cs="Arial"/>
          <w:b/>
        </w:rPr>
        <w:t xml:space="preserve">Discussion: </w:t>
      </w:r>
    </w:p>
    <w:p w14:paraId="732A6032" w14:textId="77777777" w:rsidR="00D93B97" w:rsidRDefault="00D93B97" w:rsidP="00D93B97">
      <w:r>
        <w:t>handled in [95e-06-RAN4-R18-RRM]</w:t>
      </w:r>
    </w:p>
    <w:p w14:paraId="3BB94A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4EFC7" w14:textId="77777777" w:rsidR="00D93B97" w:rsidRDefault="00D93B97" w:rsidP="00D93B97">
      <w:pPr>
        <w:rPr>
          <w:rFonts w:ascii="Arial" w:hAnsi="Arial" w:cs="Arial"/>
          <w:b/>
          <w:sz w:val="24"/>
        </w:rPr>
      </w:pPr>
      <w:r>
        <w:rPr>
          <w:rFonts w:ascii="Arial" w:hAnsi="Arial" w:cs="Arial"/>
          <w:b/>
          <w:color w:val="0000FF"/>
          <w:sz w:val="24"/>
        </w:rPr>
        <w:t>RP-220594</w:t>
      </w:r>
      <w:r>
        <w:rPr>
          <w:rFonts w:ascii="Arial" w:hAnsi="Arial" w:cs="Arial"/>
          <w:b/>
          <w:color w:val="0000FF"/>
          <w:sz w:val="24"/>
        </w:rPr>
        <w:tab/>
      </w:r>
      <w:r>
        <w:rPr>
          <w:rFonts w:ascii="Arial" w:hAnsi="Arial" w:cs="Arial"/>
          <w:b/>
          <w:sz w:val="24"/>
        </w:rPr>
        <w:t>Further discussion on Scope of Rel-18 RRM enhancements</w:t>
      </w:r>
    </w:p>
    <w:p w14:paraId="771F8B3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02BD835" w14:textId="77777777" w:rsidR="00D93B97" w:rsidRDefault="00D93B97" w:rsidP="00D93B97">
      <w:pPr>
        <w:rPr>
          <w:rFonts w:ascii="Arial" w:hAnsi="Arial" w:cs="Arial"/>
          <w:b/>
        </w:rPr>
      </w:pPr>
      <w:r>
        <w:rPr>
          <w:rFonts w:ascii="Arial" w:hAnsi="Arial" w:cs="Arial"/>
          <w:b/>
        </w:rPr>
        <w:t xml:space="preserve">Discussion: </w:t>
      </w:r>
    </w:p>
    <w:p w14:paraId="7D12110A" w14:textId="77777777" w:rsidR="00D93B97" w:rsidRDefault="00D93B97" w:rsidP="00D93B97">
      <w:r>
        <w:t>handled in [95e-06-RAN4-R18-RRM]</w:t>
      </w:r>
    </w:p>
    <w:p w14:paraId="392497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FA3E7" w14:textId="77777777" w:rsidR="00D93B97" w:rsidRDefault="00D93B97" w:rsidP="00D93B97">
      <w:pPr>
        <w:rPr>
          <w:rFonts w:ascii="Arial" w:hAnsi="Arial" w:cs="Arial"/>
          <w:b/>
          <w:sz w:val="24"/>
        </w:rPr>
      </w:pPr>
      <w:r>
        <w:rPr>
          <w:rFonts w:ascii="Arial" w:hAnsi="Arial" w:cs="Arial"/>
          <w:b/>
          <w:color w:val="0000FF"/>
          <w:sz w:val="24"/>
        </w:rPr>
        <w:t>RP-220654</w:t>
      </w:r>
      <w:r>
        <w:rPr>
          <w:rFonts w:ascii="Arial" w:hAnsi="Arial" w:cs="Arial"/>
          <w:b/>
          <w:color w:val="0000FF"/>
          <w:sz w:val="24"/>
        </w:rPr>
        <w:tab/>
      </w:r>
      <w:r>
        <w:rPr>
          <w:rFonts w:ascii="Arial" w:hAnsi="Arial" w:cs="Arial"/>
          <w:b/>
          <w:sz w:val="24"/>
        </w:rPr>
        <w:t>Further discussion on RRM enhancement for NR and MR-DC in Rel-18</w:t>
      </w:r>
    </w:p>
    <w:p w14:paraId="5D9FC35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169695" w14:textId="77777777" w:rsidR="00D93B97" w:rsidRDefault="00D93B97" w:rsidP="00D93B97">
      <w:pPr>
        <w:rPr>
          <w:rFonts w:ascii="Arial" w:hAnsi="Arial" w:cs="Arial"/>
          <w:b/>
        </w:rPr>
      </w:pPr>
      <w:r>
        <w:rPr>
          <w:rFonts w:ascii="Arial" w:hAnsi="Arial" w:cs="Arial"/>
          <w:b/>
        </w:rPr>
        <w:t xml:space="preserve">Discussion: </w:t>
      </w:r>
    </w:p>
    <w:p w14:paraId="5E9BBD20" w14:textId="77777777" w:rsidR="00D93B97" w:rsidRDefault="00D93B97" w:rsidP="00D93B97">
      <w:r>
        <w:t>handled in [95e-06-RAN4-R18-RRM]</w:t>
      </w:r>
    </w:p>
    <w:p w14:paraId="17B35D27"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9638E" w14:textId="77777777" w:rsidR="00D93B97" w:rsidRDefault="00D93B97" w:rsidP="00D93B97">
      <w:pPr>
        <w:rPr>
          <w:rFonts w:ascii="Arial" w:hAnsi="Arial" w:cs="Arial"/>
          <w:b/>
          <w:sz w:val="24"/>
        </w:rPr>
      </w:pPr>
      <w:r>
        <w:rPr>
          <w:rFonts w:ascii="Arial" w:hAnsi="Arial" w:cs="Arial"/>
          <w:b/>
          <w:color w:val="0000FF"/>
          <w:sz w:val="24"/>
        </w:rPr>
        <w:t>RP-220444</w:t>
      </w:r>
      <w:r>
        <w:rPr>
          <w:rFonts w:ascii="Arial" w:hAnsi="Arial" w:cs="Arial"/>
          <w:b/>
          <w:color w:val="0000FF"/>
          <w:sz w:val="24"/>
        </w:rPr>
        <w:tab/>
      </w:r>
      <w:r>
        <w:rPr>
          <w:rFonts w:ascii="Arial" w:hAnsi="Arial" w:cs="Arial"/>
          <w:b/>
          <w:sz w:val="24"/>
        </w:rPr>
        <w:t>Motivation paper for R18 RRM enhancement</w:t>
      </w:r>
    </w:p>
    <w:p w14:paraId="1E3D15E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7D23AB" w14:textId="77777777" w:rsidR="00D93B97" w:rsidRDefault="00D93B97" w:rsidP="00D93B97">
      <w:pPr>
        <w:rPr>
          <w:rFonts w:ascii="Arial" w:hAnsi="Arial" w:cs="Arial"/>
          <w:b/>
        </w:rPr>
      </w:pPr>
      <w:r>
        <w:rPr>
          <w:rFonts w:ascii="Arial" w:hAnsi="Arial" w:cs="Arial"/>
          <w:b/>
        </w:rPr>
        <w:t xml:space="preserve">Discussion: </w:t>
      </w:r>
    </w:p>
    <w:p w14:paraId="63CE232C" w14:textId="77777777" w:rsidR="00D93B97" w:rsidRDefault="00D93B97" w:rsidP="00D93B97">
      <w:r>
        <w:t>handled in [95e-06-RAN4-R18-RRM]</w:t>
      </w:r>
    </w:p>
    <w:p w14:paraId="762836D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C8023" w14:textId="77777777" w:rsidR="00D93B97" w:rsidRDefault="00D93B97" w:rsidP="00D93B97">
      <w:pPr>
        <w:rPr>
          <w:rFonts w:ascii="Arial" w:hAnsi="Arial" w:cs="Arial"/>
          <w:b/>
          <w:sz w:val="24"/>
        </w:rPr>
      </w:pPr>
      <w:r>
        <w:rPr>
          <w:rFonts w:ascii="Arial" w:hAnsi="Arial" w:cs="Arial"/>
          <w:b/>
          <w:color w:val="0000FF"/>
          <w:sz w:val="24"/>
        </w:rPr>
        <w:t>RP-220442</w:t>
      </w:r>
      <w:r>
        <w:rPr>
          <w:rFonts w:ascii="Arial" w:hAnsi="Arial" w:cs="Arial"/>
          <w:b/>
          <w:color w:val="0000FF"/>
          <w:sz w:val="24"/>
        </w:rPr>
        <w:tab/>
      </w:r>
      <w:r>
        <w:rPr>
          <w:rFonts w:ascii="Arial" w:hAnsi="Arial" w:cs="Arial"/>
          <w:b/>
          <w:sz w:val="24"/>
        </w:rPr>
        <w:t>New WI: Rel-18 even Further RRM enhancement for NR and MR-DC</w:t>
      </w:r>
    </w:p>
    <w:p w14:paraId="635CBB2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77855595" w14:textId="77777777" w:rsidR="00D93B97" w:rsidRDefault="00D93B97" w:rsidP="00D93B97">
      <w:pPr>
        <w:rPr>
          <w:rFonts w:ascii="Arial" w:hAnsi="Arial" w:cs="Arial"/>
          <w:b/>
        </w:rPr>
      </w:pPr>
      <w:r>
        <w:rPr>
          <w:rFonts w:ascii="Arial" w:hAnsi="Arial" w:cs="Arial"/>
          <w:b/>
        </w:rPr>
        <w:t xml:space="preserve">Discussion: </w:t>
      </w:r>
    </w:p>
    <w:p w14:paraId="513123B9" w14:textId="77777777" w:rsidR="00D93B97" w:rsidRDefault="00D93B97" w:rsidP="00D93B97">
      <w:r>
        <w:t>handled in [95e-06-RAN4-R18-RRM]</w:t>
      </w:r>
    </w:p>
    <w:p w14:paraId="65344D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9EF94F" w14:textId="77777777" w:rsidR="00D93B97" w:rsidRDefault="00D93B97" w:rsidP="00D93B97">
      <w:pPr>
        <w:rPr>
          <w:rFonts w:ascii="Arial" w:hAnsi="Arial" w:cs="Arial"/>
          <w:b/>
          <w:sz w:val="24"/>
        </w:rPr>
      </w:pPr>
      <w:r>
        <w:rPr>
          <w:rFonts w:ascii="Arial" w:hAnsi="Arial" w:cs="Arial"/>
          <w:b/>
          <w:color w:val="0000FF"/>
          <w:sz w:val="24"/>
        </w:rPr>
        <w:t>RP-220721</w:t>
      </w:r>
      <w:r>
        <w:rPr>
          <w:rFonts w:ascii="Arial" w:hAnsi="Arial" w:cs="Arial"/>
          <w:b/>
          <w:color w:val="0000FF"/>
          <w:sz w:val="24"/>
        </w:rPr>
        <w:tab/>
      </w:r>
      <w:r>
        <w:rPr>
          <w:rFonts w:ascii="Arial" w:hAnsi="Arial" w:cs="Arial"/>
          <w:b/>
          <w:sz w:val="24"/>
        </w:rPr>
        <w:t>Consideration and motivation of new WI for Rel-18 Even Further RRM enhancement for NR and MR-DC</w:t>
      </w:r>
    </w:p>
    <w:p w14:paraId="47CF0E9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705860" w14:textId="77777777" w:rsidR="00D93B97" w:rsidRDefault="00D93B97" w:rsidP="00D93B97">
      <w:pPr>
        <w:rPr>
          <w:rFonts w:ascii="Arial" w:hAnsi="Arial" w:cs="Arial"/>
          <w:b/>
        </w:rPr>
      </w:pPr>
      <w:r>
        <w:rPr>
          <w:rFonts w:ascii="Arial" w:hAnsi="Arial" w:cs="Arial"/>
          <w:b/>
        </w:rPr>
        <w:t xml:space="preserve">Discussion: </w:t>
      </w:r>
    </w:p>
    <w:p w14:paraId="09FB55B0" w14:textId="77777777" w:rsidR="00D93B97" w:rsidRDefault="00D93B97" w:rsidP="00D93B97">
      <w:r>
        <w:t>handled in [95e-06-RAN4-R18-RRM]</w:t>
      </w:r>
    </w:p>
    <w:p w14:paraId="0A12E95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DEB53" w14:textId="77777777" w:rsidR="00D93B97" w:rsidRDefault="00D93B97" w:rsidP="00D93B97">
      <w:pPr>
        <w:rPr>
          <w:rFonts w:ascii="Arial" w:hAnsi="Arial" w:cs="Arial"/>
          <w:b/>
          <w:sz w:val="24"/>
        </w:rPr>
      </w:pPr>
      <w:r>
        <w:rPr>
          <w:rFonts w:ascii="Arial" w:hAnsi="Arial" w:cs="Arial"/>
          <w:b/>
          <w:color w:val="0000FF"/>
          <w:sz w:val="24"/>
        </w:rPr>
        <w:t>RP-220722</w:t>
      </w:r>
      <w:r>
        <w:rPr>
          <w:rFonts w:ascii="Arial" w:hAnsi="Arial" w:cs="Arial"/>
          <w:b/>
          <w:color w:val="0000FF"/>
          <w:sz w:val="24"/>
        </w:rPr>
        <w:tab/>
      </w:r>
      <w:r>
        <w:rPr>
          <w:rFonts w:ascii="Arial" w:hAnsi="Arial" w:cs="Arial"/>
          <w:b/>
          <w:sz w:val="24"/>
        </w:rPr>
        <w:t>New WI: Even Further RRM enhancement for NR and MR-DC</w:t>
      </w:r>
    </w:p>
    <w:p w14:paraId="69897E4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ABE73A9" w14:textId="77777777" w:rsidR="00D93B97" w:rsidRDefault="00D93B97" w:rsidP="00D93B97">
      <w:pPr>
        <w:rPr>
          <w:rFonts w:ascii="Arial" w:hAnsi="Arial" w:cs="Arial"/>
          <w:b/>
        </w:rPr>
      </w:pPr>
      <w:r>
        <w:rPr>
          <w:rFonts w:ascii="Arial" w:hAnsi="Arial" w:cs="Arial"/>
          <w:b/>
        </w:rPr>
        <w:t xml:space="preserve">Discussion: </w:t>
      </w:r>
    </w:p>
    <w:p w14:paraId="5767FCA0" w14:textId="77777777" w:rsidR="00D93B97" w:rsidRDefault="00D93B97" w:rsidP="00D93B97">
      <w:r>
        <w:t>handled in [95e-06-RAN4-R18-RRM]</w:t>
      </w:r>
    </w:p>
    <w:p w14:paraId="4B5364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5EFBC" w14:textId="77777777" w:rsidR="00D93B97" w:rsidRDefault="00D93B97" w:rsidP="00D93B97">
      <w:pPr>
        <w:rPr>
          <w:rFonts w:ascii="Arial" w:hAnsi="Arial" w:cs="Arial"/>
          <w:b/>
          <w:sz w:val="24"/>
        </w:rPr>
      </w:pPr>
      <w:r>
        <w:rPr>
          <w:rFonts w:ascii="Arial" w:hAnsi="Arial" w:cs="Arial"/>
          <w:b/>
          <w:color w:val="0000FF"/>
          <w:sz w:val="24"/>
        </w:rPr>
        <w:t>RP-220777</w:t>
      </w:r>
      <w:r>
        <w:rPr>
          <w:rFonts w:ascii="Arial" w:hAnsi="Arial" w:cs="Arial"/>
          <w:b/>
          <w:color w:val="0000FF"/>
          <w:sz w:val="24"/>
        </w:rPr>
        <w:tab/>
      </w:r>
      <w:r>
        <w:rPr>
          <w:rFonts w:ascii="Arial" w:hAnsi="Arial" w:cs="Arial"/>
          <w:b/>
          <w:sz w:val="24"/>
        </w:rPr>
        <w:t>New WI: Even Further RRM enhancement for NR and MR-DC</w:t>
      </w:r>
    </w:p>
    <w:p w14:paraId="50DAF77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7B551102" w14:textId="77777777" w:rsidR="00D93B97" w:rsidRDefault="00D93B97" w:rsidP="00D93B97">
      <w:pPr>
        <w:rPr>
          <w:rFonts w:ascii="Arial" w:hAnsi="Arial" w:cs="Arial"/>
          <w:b/>
        </w:rPr>
      </w:pPr>
      <w:r>
        <w:rPr>
          <w:rFonts w:ascii="Arial" w:hAnsi="Arial" w:cs="Arial"/>
          <w:b/>
        </w:rPr>
        <w:t xml:space="preserve">Discussion: </w:t>
      </w:r>
    </w:p>
    <w:p w14:paraId="097A6614" w14:textId="77777777" w:rsidR="00D93B97" w:rsidRDefault="00D93B97" w:rsidP="00D93B97">
      <w:r>
        <w:t>handled in [95e-06-RAN4-R18-RRM]</w:t>
      </w:r>
    </w:p>
    <w:p w14:paraId="37AAB3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B72175" w14:textId="77777777" w:rsidR="00D93B97" w:rsidRDefault="00D93B97" w:rsidP="00D93B97">
      <w:pPr>
        <w:rPr>
          <w:rFonts w:ascii="Arial" w:hAnsi="Arial" w:cs="Arial"/>
          <w:b/>
          <w:sz w:val="24"/>
        </w:rPr>
      </w:pPr>
      <w:r>
        <w:rPr>
          <w:rFonts w:ascii="Arial" w:hAnsi="Arial" w:cs="Arial"/>
          <w:b/>
          <w:color w:val="0000FF"/>
          <w:sz w:val="24"/>
        </w:rPr>
        <w:t>RP-220643</w:t>
      </w:r>
      <w:r>
        <w:rPr>
          <w:rFonts w:ascii="Arial" w:hAnsi="Arial" w:cs="Arial"/>
          <w:b/>
          <w:color w:val="0000FF"/>
          <w:sz w:val="24"/>
        </w:rPr>
        <w:tab/>
      </w:r>
      <w:r>
        <w:rPr>
          <w:rFonts w:ascii="Arial" w:hAnsi="Arial" w:cs="Arial"/>
          <w:b/>
          <w:sz w:val="24"/>
        </w:rPr>
        <w:t>Discussion on RRM and gap Enhancements</w:t>
      </w:r>
    </w:p>
    <w:p w14:paraId="4E8B5B4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3A4BA0" w14:textId="77777777" w:rsidR="00D93B97" w:rsidRDefault="00D93B97" w:rsidP="00D93B97">
      <w:pPr>
        <w:rPr>
          <w:rFonts w:ascii="Arial" w:hAnsi="Arial" w:cs="Arial"/>
          <w:b/>
        </w:rPr>
      </w:pPr>
      <w:r>
        <w:rPr>
          <w:rFonts w:ascii="Arial" w:hAnsi="Arial" w:cs="Arial"/>
          <w:b/>
        </w:rPr>
        <w:t xml:space="preserve">Discussion: </w:t>
      </w:r>
    </w:p>
    <w:p w14:paraId="7E740ADE" w14:textId="77777777" w:rsidR="00D93B97" w:rsidRDefault="00D93B97" w:rsidP="00D93B97">
      <w:r>
        <w:t>handled in [95e-06-RAN4-R18-RRM]</w:t>
      </w:r>
    </w:p>
    <w:p w14:paraId="44D1ED5F"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C1FC4" w14:textId="77777777" w:rsidR="00D93B97" w:rsidRDefault="00D93B97" w:rsidP="00D93B97">
      <w:pPr>
        <w:rPr>
          <w:rFonts w:ascii="Arial" w:hAnsi="Arial" w:cs="Arial"/>
          <w:b/>
          <w:sz w:val="24"/>
        </w:rPr>
      </w:pPr>
      <w:r>
        <w:rPr>
          <w:rFonts w:ascii="Arial" w:hAnsi="Arial" w:cs="Arial"/>
          <w:b/>
          <w:color w:val="0000FF"/>
          <w:sz w:val="24"/>
        </w:rPr>
        <w:t>RP-220746</w:t>
      </w:r>
      <w:r>
        <w:rPr>
          <w:rFonts w:ascii="Arial" w:hAnsi="Arial" w:cs="Arial"/>
          <w:b/>
          <w:color w:val="0000FF"/>
          <w:sz w:val="24"/>
        </w:rPr>
        <w:tab/>
      </w:r>
      <w:r>
        <w:rPr>
          <w:rFonts w:ascii="Arial" w:hAnsi="Arial" w:cs="Arial"/>
          <w:b/>
          <w:sz w:val="24"/>
        </w:rPr>
        <w:t>Views on the scopes of R18 RRM enhancement and gap enhancement</w:t>
      </w:r>
    </w:p>
    <w:p w14:paraId="4EAB7C4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3CB2348" w14:textId="77777777" w:rsidR="00D93B97" w:rsidRDefault="00D93B97" w:rsidP="00D93B97">
      <w:pPr>
        <w:rPr>
          <w:rFonts w:ascii="Arial" w:hAnsi="Arial" w:cs="Arial"/>
          <w:b/>
        </w:rPr>
      </w:pPr>
      <w:r>
        <w:rPr>
          <w:rFonts w:ascii="Arial" w:hAnsi="Arial" w:cs="Arial"/>
          <w:b/>
        </w:rPr>
        <w:t xml:space="preserve">Abstract: </w:t>
      </w:r>
    </w:p>
    <w:p w14:paraId="43154E2F" w14:textId="77777777" w:rsidR="00D93B97" w:rsidRDefault="00D93B97" w:rsidP="00D93B97">
      <w:r>
        <w:t>update on WID scope is also provided</w:t>
      </w:r>
    </w:p>
    <w:p w14:paraId="2365306D" w14:textId="77777777" w:rsidR="00D93B97" w:rsidRDefault="00D93B97" w:rsidP="00D93B97">
      <w:pPr>
        <w:rPr>
          <w:rFonts w:ascii="Arial" w:hAnsi="Arial" w:cs="Arial"/>
          <w:b/>
        </w:rPr>
      </w:pPr>
      <w:r>
        <w:rPr>
          <w:rFonts w:ascii="Arial" w:hAnsi="Arial" w:cs="Arial"/>
          <w:b/>
        </w:rPr>
        <w:t xml:space="preserve">Discussion: </w:t>
      </w:r>
    </w:p>
    <w:p w14:paraId="7BFF86C8" w14:textId="77777777" w:rsidR="00D93B97" w:rsidRDefault="00D93B97" w:rsidP="00D93B97">
      <w:r>
        <w:t>handled in [95e-06-RAN4-R18-RRM]</w:t>
      </w:r>
    </w:p>
    <w:p w14:paraId="14E2A7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055DB" w14:textId="77777777" w:rsidR="00D93B97" w:rsidRDefault="00D93B97" w:rsidP="00D93B97">
      <w:pPr>
        <w:rPr>
          <w:rFonts w:ascii="Arial" w:hAnsi="Arial" w:cs="Arial"/>
          <w:b/>
          <w:sz w:val="24"/>
        </w:rPr>
      </w:pPr>
      <w:r>
        <w:rPr>
          <w:rFonts w:ascii="Arial" w:hAnsi="Arial" w:cs="Arial"/>
          <w:b/>
          <w:color w:val="0000FF"/>
          <w:sz w:val="24"/>
        </w:rPr>
        <w:t>RP-220438</w:t>
      </w:r>
      <w:r>
        <w:rPr>
          <w:rFonts w:ascii="Arial" w:hAnsi="Arial" w:cs="Arial"/>
          <w:b/>
          <w:color w:val="0000FF"/>
          <w:sz w:val="24"/>
        </w:rPr>
        <w:tab/>
      </w:r>
      <w:r>
        <w:rPr>
          <w:rFonts w:ascii="Arial" w:hAnsi="Arial" w:cs="Arial"/>
          <w:b/>
          <w:sz w:val="24"/>
        </w:rPr>
        <w:t>Scope of R18 further enhancement on measurement gaps</w:t>
      </w:r>
    </w:p>
    <w:p w14:paraId="62FAA5F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4BD2AA0" w14:textId="77777777" w:rsidR="00D93B97" w:rsidRDefault="00D93B97" w:rsidP="00D93B97">
      <w:pPr>
        <w:rPr>
          <w:rFonts w:ascii="Arial" w:hAnsi="Arial" w:cs="Arial"/>
          <w:b/>
        </w:rPr>
      </w:pPr>
      <w:r>
        <w:rPr>
          <w:rFonts w:ascii="Arial" w:hAnsi="Arial" w:cs="Arial"/>
          <w:b/>
        </w:rPr>
        <w:t xml:space="preserve">Discussion: </w:t>
      </w:r>
    </w:p>
    <w:p w14:paraId="281923AD" w14:textId="77777777" w:rsidR="00D93B97" w:rsidRDefault="00D93B97" w:rsidP="00D93B97">
      <w:r>
        <w:t>handled in [95e-07-RAN4-R18-MeasGap]</w:t>
      </w:r>
    </w:p>
    <w:p w14:paraId="677A7E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D8CC" w14:textId="77777777" w:rsidR="00D93B97" w:rsidRDefault="00D93B97" w:rsidP="00D93B97">
      <w:pPr>
        <w:rPr>
          <w:rFonts w:ascii="Arial" w:hAnsi="Arial" w:cs="Arial"/>
          <w:b/>
          <w:sz w:val="24"/>
        </w:rPr>
      </w:pPr>
      <w:r>
        <w:rPr>
          <w:rFonts w:ascii="Arial" w:hAnsi="Arial" w:cs="Arial"/>
          <w:b/>
          <w:color w:val="0000FF"/>
          <w:sz w:val="24"/>
        </w:rPr>
        <w:t>RP-220540</w:t>
      </w:r>
      <w:r>
        <w:rPr>
          <w:rFonts w:ascii="Arial" w:hAnsi="Arial" w:cs="Arial"/>
          <w:b/>
          <w:color w:val="0000FF"/>
          <w:sz w:val="24"/>
        </w:rPr>
        <w:tab/>
      </w:r>
      <w:r>
        <w:rPr>
          <w:rFonts w:ascii="Arial" w:hAnsi="Arial" w:cs="Arial"/>
          <w:b/>
          <w:sz w:val="24"/>
        </w:rPr>
        <w:t>Views on Measurement Gap enhancements</w:t>
      </w:r>
    </w:p>
    <w:p w14:paraId="41F5F68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FF92E1" w14:textId="77777777" w:rsidR="00D93B97" w:rsidRDefault="00D93B97" w:rsidP="00D93B97">
      <w:pPr>
        <w:rPr>
          <w:rFonts w:ascii="Arial" w:hAnsi="Arial" w:cs="Arial"/>
          <w:b/>
        </w:rPr>
      </w:pPr>
      <w:r>
        <w:rPr>
          <w:rFonts w:ascii="Arial" w:hAnsi="Arial" w:cs="Arial"/>
          <w:b/>
        </w:rPr>
        <w:t xml:space="preserve">Discussion: </w:t>
      </w:r>
    </w:p>
    <w:p w14:paraId="4EB2828D" w14:textId="77777777" w:rsidR="00D93B97" w:rsidRDefault="00D93B97" w:rsidP="00D93B97">
      <w:r>
        <w:t>handled in [95e-07-RAN4-R18-MeasGap]</w:t>
      </w:r>
    </w:p>
    <w:p w14:paraId="314739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AD099" w14:textId="77777777" w:rsidR="00D93B97" w:rsidRDefault="00D93B97" w:rsidP="00D93B97">
      <w:pPr>
        <w:rPr>
          <w:rFonts w:ascii="Arial" w:hAnsi="Arial" w:cs="Arial"/>
          <w:b/>
          <w:sz w:val="24"/>
        </w:rPr>
      </w:pPr>
      <w:r>
        <w:rPr>
          <w:rFonts w:ascii="Arial" w:hAnsi="Arial" w:cs="Arial"/>
          <w:b/>
          <w:color w:val="0000FF"/>
          <w:sz w:val="24"/>
        </w:rPr>
        <w:t>RP-220655</w:t>
      </w:r>
      <w:r>
        <w:rPr>
          <w:rFonts w:ascii="Arial" w:hAnsi="Arial" w:cs="Arial"/>
          <w:b/>
          <w:color w:val="0000FF"/>
          <w:sz w:val="24"/>
        </w:rPr>
        <w:tab/>
      </w:r>
      <w:r>
        <w:rPr>
          <w:rFonts w:ascii="Arial" w:hAnsi="Arial" w:cs="Arial"/>
          <w:b/>
          <w:sz w:val="24"/>
        </w:rPr>
        <w:t>Further discussion on measurement gap enhancement for NR and MR-DC in Rel-18</w:t>
      </w:r>
    </w:p>
    <w:p w14:paraId="46A141C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364E148" w14:textId="77777777" w:rsidR="00D93B97" w:rsidRDefault="00D93B97" w:rsidP="00D93B97">
      <w:pPr>
        <w:rPr>
          <w:rFonts w:ascii="Arial" w:hAnsi="Arial" w:cs="Arial"/>
          <w:b/>
        </w:rPr>
      </w:pPr>
      <w:r>
        <w:rPr>
          <w:rFonts w:ascii="Arial" w:hAnsi="Arial" w:cs="Arial"/>
          <w:b/>
        </w:rPr>
        <w:t xml:space="preserve">Discussion: </w:t>
      </w:r>
    </w:p>
    <w:p w14:paraId="40236245" w14:textId="77777777" w:rsidR="00D93B97" w:rsidRDefault="00D93B97" w:rsidP="00D93B97">
      <w:r>
        <w:t>handled in [95e-07-RAN4-R18-MeasGap]</w:t>
      </w:r>
    </w:p>
    <w:p w14:paraId="287DC61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6003A" w14:textId="77777777" w:rsidR="00D93B97" w:rsidRDefault="00D93B97" w:rsidP="00D93B97">
      <w:pPr>
        <w:rPr>
          <w:rFonts w:ascii="Arial" w:hAnsi="Arial" w:cs="Arial"/>
          <w:b/>
          <w:sz w:val="24"/>
        </w:rPr>
      </w:pPr>
      <w:r>
        <w:rPr>
          <w:rFonts w:ascii="Arial" w:hAnsi="Arial" w:cs="Arial"/>
          <w:b/>
          <w:color w:val="0000FF"/>
          <w:sz w:val="24"/>
        </w:rPr>
        <w:t>RP-220758</w:t>
      </w:r>
      <w:r>
        <w:rPr>
          <w:rFonts w:ascii="Arial" w:hAnsi="Arial" w:cs="Arial"/>
          <w:b/>
          <w:color w:val="0000FF"/>
          <w:sz w:val="24"/>
        </w:rPr>
        <w:tab/>
      </w:r>
      <w:r>
        <w:rPr>
          <w:rFonts w:ascii="Arial" w:hAnsi="Arial" w:cs="Arial"/>
          <w:b/>
          <w:sz w:val="24"/>
        </w:rPr>
        <w:t>New WI: Further NR measurement gap enhancements</w:t>
      </w:r>
    </w:p>
    <w:p w14:paraId="58E3AC0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314B653B" w14:textId="77777777" w:rsidR="00D93B97" w:rsidRDefault="00D93B97" w:rsidP="00D93B97">
      <w:pPr>
        <w:rPr>
          <w:rFonts w:ascii="Arial" w:hAnsi="Arial" w:cs="Arial"/>
          <w:b/>
        </w:rPr>
      </w:pPr>
      <w:r>
        <w:rPr>
          <w:rFonts w:ascii="Arial" w:hAnsi="Arial" w:cs="Arial"/>
          <w:b/>
        </w:rPr>
        <w:t xml:space="preserve">Discussion: </w:t>
      </w:r>
    </w:p>
    <w:p w14:paraId="3477565C" w14:textId="77777777" w:rsidR="00D93B97" w:rsidRDefault="00D93B97" w:rsidP="00D93B97">
      <w:r>
        <w:t>handled in [95e-07-RAN4-R18-MeasGap]</w:t>
      </w:r>
    </w:p>
    <w:p w14:paraId="6138DD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9C9F38" w14:textId="77777777" w:rsidR="00D93B97" w:rsidRDefault="00D93B97" w:rsidP="00D93B97">
      <w:pPr>
        <w:rPr>
          <w:rFonts w:ascii="Arial" w:hAnsi="Arial" w:cs="Arial"/>
          <w:b/>
          <w:sz w:val="24"/>
        </w:rPr>
      </w:pPr>
      <w:r>
        <w:rPr>
          <w:rFonts w:ascii="Arial" w:hAnsi="Arial" w:cs="Arial"/>
          <w:b/>
          <w:color w:val="0000FF"/>
          <w:sz w:val="24"/>
        </w:rPr>
        <w:t>RP-220776</w:t>
      </w:r>
      <w:r>
        <w:rPr>
          <w:rFonts w:ascii="Arial" w:hAnsi="Arial" w:cs="Arial"/>
          <w:b/>
          <w:color w:val="0000FF"/>
          <w:sz w:val="24"/>
        </w:rPr>
        <w:tab/>
      </w:r>
      <w:r>
        <w:rPr>
          <w:rFonts w:ascii="Arial" w:hAnsi="Arial" w:cs="Arial"/>
          <w:b/>
          <w:sz w:val="24"/>
        </w:rPr>
        <w:t>Views on RAN4 Rel-18: NR and MR-DC MG enhancements</w:t>
      </w:r>
    </w:p>
    <w:p w14:paraId="5C9506B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C2FF02D" w14:textId="77777777" w:rsidR="00D93B97" w:rsidRDefault="00D93B97" w:rsidP="00D93B97">
      <w:pPr>
        <w:rPr>
          <w:rFonts w:ascii="Arial" w:hAnsi="Arial" w:cs="Arial"/>
          <w:b/>
        </w:rPr>
      </w:pPr>
      <w:r>
        <w:rPr>
          <w:rFonts w:ascii="Arial" w:hAnsi="Arial" w:cs="Arial"/>
          <w:b/>
        </w:rPr>
        <w:lastRenderedPageBreak/>
        <w:t xml:space="preserve">Abstract: </w:t>
      </w:r>
    </w:p>
    <w:p w14:paraId="361DC9B0" w14:textId="77777777" w:rsidR="00D93B97" w:rsidRDefault="00D93B97" w:rsidP="00D93B97">
      <w:r>
        <w:t>wrong Tdoc type in Tdoc request</w:t>
      </w:r>
    </w:p>
    <w:p w14:paraId="2FCF2886" w14:textId="77777777" w:rsidR="00D93B97" w:rsidRDefault="00D93B97" w:rsidP="00D93B97">
      <w:pPr>
        <w:rPr>
          <w:rFonts w:ascii="Arial" w:hAnsi="Arial" w:cs="Arial"/>
          <w:b/>
        </w:rPr>
      </w:pPr>
      <w:r>
        <w:rPr>
          <w:rFonts w:ascii="Arial" w:hAnsi="Arial" w:cs="Arial"/>
          <w:b/>
        </w:rPr>
        <w:t xml:space="preserve">Discussion: </w:t>
      </w:r>
    </w:p>
    <w:p w14:paraId="39527060" w14:textId="77777777" w:rsidR="00D93B97" w:rsidRDefault="00D93B97" w:rsidP="00D93B97">
      <w:r>
        <w:t>handled in [95e-07-RAN4-R18-MeasGap]</w:t>
      </w:r>
    </w:p>
    <w:p w14:paraId="2AADE8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0E143" w14:textId="77777777" w:rsidR="00D93B97" w:rsidRDefault="00D93B97" w:rsidP="00D93B97">
      <w:pPr>
        <w:rPr>
          <w:rFonts w:ascii="Arial" w:hAnsi="Arial" w:cs="Arial"/>
          <w:b/>
          <w:sz w:val="24"/>
        </w:rPr>
      </w:pPr>
      <w:r>
        <w:rPr>
          <w:rFonts w:ascii="Arial" w:hAnsi="Arial" w:cs="Arial"/>
          <w:b/>
          <w:color w:val="0000FF"/>
          <w:sz w:val="24"/>
        </w:rPr>
        <w:t>RP-220778</w:t>
      </w:r>
      <w:r>
        <w:rPr>
          <w:rFonts w:ascii="Arial" w:hAnsi="Arial" w:cs="Arial"/>
          <w:b/>
          <w:color w:val="0000FF"/>
          <w:sz w:val="24"/>
        </w:rPr>
        <w:tab/>
      </w:r>
      <w:r>
        <w:rPr>
          <w:rFonts w:ascii="Arial" w:hAnsi="Arial" w:cs="Arial"/>
          <w:b/>
          <w:sz w:val="24"/>
        </w:rPr>
        <w:t>New WI: Further enhancements on NR and MR-DC Measurement Gaps and measurements requirements without gaps</w:t>
      </w:r>
    </w:p>
    <w:p w14:paraId="3E8EC39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05F1982D" w14:textId="77777777" w:rsidR="00D93B97" w:rsidRDefault="00D93B97" w:rsidP="00D93B97">
      <w:pPr>
        <w:rPr>
          <w:rFonts w:ascii="Arial" w:hAnsi="Arial" w:cs="Arial"/>
          <w:b/>
        </w:rPr>
      </w:pPr>
      <w:r>
        <w:rPr>
          <w:rFonts w:ascii="Arial" w:hAnsi="Arial" w:cs="Arial"/>
          <w:b/>
        </w:rPr>
        <w:t xml:space="preserve">Discussion: </w:t>
      </w:r>
    </w:p>
    <w:p w14:paraId="2067AB8D" w14:textId="77777777" w:rsidR="00D93B97" w:rsidRDefault="00D93B97" w:rsidP="00D93B97">
      <w:r>
        <w:t>handled in [95e-07-RAN4-R18-MeasGap]</w:t>
      </w:r>
    </w:p>
    <w:p w14:paraId="442CF2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5A2E08" w14:textId="77777777" w:rsidR="00D93B97" w:rsidRDefault="00D93B97" w:rsidP="00D93B97">
      <w:pPr>
        <w:pStyle w:val="Heading5"/>
      </w:pPr>
      <w:bookmarkStart w:id="108" w:name="_Toc104749484"/>
      <w:bookmarkStart w:id="109" w:name="_Toc105285794"/>
      <w:r>
        <w:t>9.1.4.4</w:t>
      </w:r>
      <w:r>
        <w:tab/>
        <w:t>Results of discussion [RAN95e-RAN4-R18Prep-04] Demod Enhancements</w:t>
      </w:r>
      <w:bookmarkEnd w:id="108"/>
      <w:bookmarkEnd w:id="109"/>
    </w:p>
    <w:p w14:paraId="1DA49963" w14:textId="77777777" w:rsidR="00D93B97" w:rsidRDefault="00D93B97" w:rsidP="00D93B97">
      <w:pPr>
        <w:rPr>
          <w:rFonts w:ascii="Arial" w:hAnsi="Arial" w:cs="Arial"/>
          <w:b/>
          <w:sz w:val="24"/>
        </w:rPr>
      </w:pPr>
      <w:r>
        <w:rPr>
          <w:rFonts w:ascii="Arial" w:hAnsi="Arial" w:cs="Arial"/>
          <w:b/>
          <w:color w:val="0000FF"/>
          <w:sz w:val="24"/>
        </w:rPr>
        <w:t>RP-220022</w:t>
      </w:r>
      <w:r>
        <w:rPr>
          <w:rFonts w:ascii="Arial" w:hAnsi="Arial" w:cs="Arial"/>
          <w:b/>
          <w:color w:val="0000FF"/>
          <w:sz w:val="24"/>
        </w:rPr>
        <w:tab/>
      </w:r>
      <w:r>
        <w:rPr>
          <w:rFonts w:ascii="Arial" w:hAnsi="Arial" w:cs="Arial"/>
          <w:b/>
          <w:sz w:val="24"/>
        </w:rPr>
        <w:t>Moderator's summary for discussion [RAN95e-RAN4-R18Prep-04] Demod Enhancements</w:t>
      </w:r>
    </w:p>
    <w:p w14:paraId="4E9D327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(Samsung)</w:t>
      </w:r>
    </w:p>
    <w:p w14:paraId="7FA52430" w14:textId="77777777" w:rsidR="00D93B97" w:rsidRDefault="00D93B97" w:rsidP="00D93B97">
      <w:pPr>
        <w:rPr>
          <w:rFonts w:ascii="Arial" w:hAnsi="Arial" w:cs="Arial"/>
          <w:b/>
        </w:rPr>
      </w:pPr>
      <w:r>
        <w:rPr>
          <w:rFonts w:ascii="Arial" w:hAnsi="Arial" w:cs="Arial"/>
          <w:b/>
        </w:rPr>
        <w:t xml:space="preserve">Abstract: </w:t>
      </w:r>
    </w:p>
    <w:p w14:paraId="7D6A5166" w14:textId="77777777" w:rsidR="00D93B97" w:rsidRDefault="00D93B97" w:rsidP="00D93B97">
      <w:r>
        <w:t>result of NWM discussion 7-11.02.22</w:t>
      </w:r>
    </w:p>
    <w:p w14:paraId="72C1C1F1" w14:textId="77777777" w:rsidR="00D93B97" w:rsidRDefault="00D93B97" w:rsidP="00D93B97">
      <w:pPr>
        <w:rPr>
          <w:rFonts w:ascii="Arial" w:hAnsi="Arial" w:cs="Arial"/>
          <w:b/>
        </w:rPr>
      </w:pPr>
      <w:r>
        <w:rPr>
          <w:rFonts w:ascii="Arial" w:hAnsi="Arial" w:cs="Arial"/>
          <w:b/>
        </w:rPr>
        <w:t xml:space="preserve">Discussion: </w:t>
      </w:r>
    </w:p>
    <w:p w14:paraId="0E3A3F8D" w14:textId="77777777" w:rsidR="00D93B97" w:rsidRDefault="00D93B97" w:rsidP="00D93B97">
      <w:r>
        <w:t>see WID RP-220050</w:t>
      </w:r>
    </w:p>
    <w:p w14:paraId="6BA4C7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98449" w14:textId="77777777" w:rsidR="00D93B97" w:rsidRDefault="00D93B97" w:rsidP="00D93B97">
      <w:pPr>
        <w:rPr>
          <w:rFonts w:ascii="Arial" w:hAnsi="Arial" w:cs="Arial"/>
          <w:b/>
          <w:sz w:val="24"/>
        </w:rPr>
      </w:pPr>
      <w:r>
        <w:rPr>
          <w:rFonts w:ascii="Arial" w:hAnsi="Arial" w:cs="Arial"/>
          <w:b/>
          <w:color w:val="0000FF"/>
          <w:sz w:val="24"/>
        </w:rPr>
        <w:t>RP-220050</w:t>
      </w:r>
      <w:r>
        <w:rPr>
          <w:rFonts w:ascii="Arial" w:hAnsi="Arial" w:cs="Arial"/>
          <w:b/>
          <w:color w:val="0000FF"/>
          <w:sz w:val="24"/>
        </w:rPr>
        <w:tab/>
      </w:r>
      <w:r>
        <w:rPr>
          <w:rFonts w:ascii="Arial" w:hAnsi="Arial" w:cs="Arial"/>
          <w:b/>
          <w:sz w:val="24"/>
        </w:rPr>
        <w:t>New WI: NR demodulation performance evolution</w:t>
      </w:r>
    </w:p>
    <w:p w14:paraId="55A4A06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vice-chair (Samsung)</w:t>
      </w:r>
    </w:p>
    <w:p w14:paraId="27A9D4D3" w14:textId="77777777" w:rsidR="00D93B97" w:rsidRDefault="00D93B97" w:rsidP="00D93B97">
      <w:pPr>
        <w:rPr>
          <w:rFonts w:ascii="Arial" w:hAnsi="Arial" w:cs="Arial"/>
          <w:b/>
        </w:rPr>
      </w:pPr>
      <w:r>
        <w:rPr>
          <w:rFonts w:ascii="Arial" w:hAnsi="Arial" w:cs="Arial"/>
          <w:b/>
        </w:rPr>
        <w:t xml:space="preserve">Abstract: </w:t>
      </w:r>
    </w:p>
    <w:p w14:paraId="39567AD8" w14:textId="77777777" w:rsidR="00D93B97" w:rsidRDefault="00D93B97" w:rsidP="00D93B97">
      <w:r>
        <w:t>result of discussion [RAN95e-RAN4-R18Prep-04] Demod Enhancements</w:t>
      </w:r>
    </w:p>
    <w:p w14:paraId="45B382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9A3836" w14:textId="77777777" w:rsidR="00D93B97" w:rsidRDefault="00D93B97" w:rsidP="00D93B97">
      <w:pPr>
        <w:rPr>
          <w:rFonts w:ascii="Arial" w:hAnsi="Arial" w:cs="Arial"/>
          <w:b/>
          <w:sz w:val="24"/>
        </w:rPr>
      </w:pPr>
      <w:r>
        <w:rPr>
          <w:rFonts w:ascii="Arial" w:hAnsi="Arial" w:cs="Arial"/>
          <w:b/>
          <w:color w:val="0000FF"/>
          <w:sz w:val="24"/>
        </w:rPr>
        <w:t>RP-220541</w:t>
      </w:r>
      <w:r>
        <w:rPr>
          <w:rFonts w:ascii="Arial" w:hAnsi="Arial" w:cs="Arial"/>
          <w:b/>
          <w:color w:val="0000FF"/>
          <w:sz w:val="24"/>
        </w:rPr>
        <w:tab/>
      </w:r>
      <w:r>
        <w:rPr>
          <w:rFonts w:ascii="Arial" w:hAnsi="Arial" w:cs="Arial"/>
          <w:b/>
          <w:sz w:val="24"/>
        </w:rPr>
        <w:t>Views on Demod enhancements</w:t>
      </w:r>
    </w:p>
    <w:p w14:paraId="416B359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F42172" w14:textId="77777777" w:rsidR="00D93B97" w:rsidRDefault="00D93B97" w:rsidP="00D93B97">
      <w:pPr>
        <w:rPr>
          <w:rFonts w:ascii="Arial" w:hAnsi="Arial" w:cs="Arial"/>
          <w:b/>
        </w:rPr>
      </w:pPr>
      <w:r>
        <w:rPr>
          <w:rFonts w:ascii="Arial" w:hAnsi="Arial" w:cs="Arial"/>
          <w:b/>
        </w:rPr>
        <w:t xml:space="preserve">Discussion: </w:t>
      </w:r>
    </w:p>
    <w:p w14:paraId="58B3FDB6" w14:textId="77777777" w:rsidR="00D93B97" w:rsidRDefault="00D93B97" w:rsidP="00D93B97">
      <w:r>
        <w:t>handled in [95e-08-RAN4-R18-Demod]</w:t>
      </w:r>
    </w:p>
    <w:p w14:paraId="0C190D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A696F" w14:textId="77777777" w:rsidR="00D93B97" w:rsidRDefault="00D93B97" w:rsidP="00D93B97">
      <w:pPr>
        <w:rPr>
          <w:rFonts w:ascii="Arial" w:hAnsi="Arial" w:cs="Arial"/>
          <w:b/>
          <w:sz w:val="24"/>
        </w:rPr>
      </w:pPr>
      <w:r>
        <w:rPr>
          <w:rFonts w:ascii="Arial" w:hAnsi="Arial" w:cs="Arial"/>
          <w:b/>
          <w:color w:val="0000FF"/>
          <w:sz w:val="24"/>
        </w:rPr>
        <w:t>RP-220581</w:t>
      </w:r>
      <w:r>
        <w:rPr>
          <w:rFonts w:ascii="Arial" w:hAnsi="Arial" w:cs="Arial"/>
          <w:b/>
          <w:color w:val="0000FF"/>
          <w:sz w:val="24"/>
        </w:rPr>
        <w:tab/>
      </w:r>
      <w:r>
        <w:rPr>
          <w:rFonts w:ascii="Arial" w:hAnsi="Arial" w:cs="Arial"/>
          <w:b/>
          <w:sz w:val="24"/>
        </w:rPr>
        <w:t>Views on Rel-18 Demod Enhancement WI</w:t>
      </w:r>
    </w:p>
    <w:p w14:paraId="684BA01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4A5BBE" w14:textId="77777777" w:rsidR="00D93B97" w:rsidRDefault="00D93B97" w:rsidP="00D93B97">
      <w:pPr>
        <w:rPr>
          <w:rFonts w:ascii="Arial" w:hAnsi="Arial" w:cs="Arial"/>
          <w:b/>
        </w:rPr>
      </w:pPr>
      <w:r>
        <w:rPr>
          <w:rFonts w:ascii="Arial" w:hAnsi="Arial" w:cs="Arial"/>
          <w:b/>
        </w:rPr>
        <w:lastRenderedPageBreak/>
        <w:t xml:space="preserve">Abstract: </w:t>
      </w:r>
    </w:p>
    <w:p w14:paraId="17AE4E62" w14:textId="77777777" w:rsidR="00D93B97" w:rsidRDefault="00D93B97" w:rsidP="00D93B97">
      <w:r>
        <w:t>In this contribution, we provide our views on objectives for Rel-18 Demod Enhancements WI.</w:t>
      </w:r>
    </w:p>
    <w:p w14:paraId="1501CE96" w14:textId="77777777" w:rsidR="00D93B97" w:rsidRDefault="00D93B97" w:rsidP="00D93B97">
      <w:pPr>
        <w:rPr>
          <w:rFonts w:ascii="Arial" w:hAnsi="Arial" w:cs="Arial"/>
          <w:b/>
        </w:rPr>
      </w:pPr>
      <w:r>
        <w:rPr>
          <w:rFonts w:ascii="Arial" w:hAnsi="Arial" w:cs="Arial"/>
          <w:b/>
        </w:rPr>
        <w:t xml:space="preserve">Discussion: </w:t>
      </w:r>
    </w:p>
    <w:p w14:paraId="015F00D3" w14:textId="77777777" w:rsidR="00D93B97" w:rsidRDefault="00D93B97" w:rsidP="00D93B97">
      <w:r>
        <w:t>handled in [95e-08-RAN4-R18-Demod]</w:t>
      </w:r>
    </w:p>
    <w:p w14:paraId="34AF58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76330" w14:textId="77777777" w:rsidR="00D93B97" w:rsidRDefault="00D93B97" w:rsidP="00D93B97">
      <w:pPr>
        <w:rPr>
          <w:rFonts w:ascii="Arial" w:hAnsi="Arial" w:cs="Arial"/>
          <w:b/>
          <w:sz w:val="24"/>
        </w:rPr>
      </w:pPr>
      <w:r>
        <w:rPr>
          <w:rFonts w:ascii="Arial" w:hAnsi="Arial" w:cs="Arial"/>
          <w:b/>
          <w:color w:val="0000FF"/>
          <w:sz w:val="24"/>
        </w:rPr>
        <w:t>RP-220644</w:t>
      </w:r>
      <w:r>
        <w:rPr>
          <w:rFonts w:ascii="Arial" w:hAnsi="Arial" w:cs="Arial"/>
          <w:b/>
          <w:color w:val="0000FF"/>
          <w:sz w:val="24"/>
        </w:rPr>
        <w:tab/>
      </w:r>
      <w:r>
        <w:rPr>
          <w:rFonts w:ascii="Arial" w:hAnsi="Arial" w:cs="Arial"/>
          <w:b/>
          <w:sz w:val="24"/>
        </w:rPr>
        <w:t>Discussion on demodulation Enhancements</w:t>
      </w:r>
    </w:p>
    <w:p w14:paraId="7304F26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D53AC8" w14:textId="77777777" w:rsidR="00D93B97" w:rsidRDefault="00D93B97" w:rsidP="00D93B97">
      <w:pPr>
        <w:rPr>
          <w:rFonts w:ascii="Arial" w:hAnsi="Arial" w:cs="Arial"/>
          <w:b/>
        </w:rPr>
      </w:pPr>
      <w:r>
        <w:rPr>
          <w:rFonts w:ascii="Arial" w:hAnsi="Arial" w:cs="Arial"/>
          <w:b/>
        </w:rPr>
        <w:t xml:space="preserve">Discussion: </w:t>
      </w:r>
    </w:p>
    <w:p w14:paraId="523CD5CF" w14:textId="77777777" w:rsidR="00D93B97" w:rsidRDefault="00D93B97" w:rsidP="00D93B97">
      <w:r>
        <w:t>handled in [95e-08-RAN4-R18-Demod]</w:t>
      </w:r>
    </w:p>
    <w:p w14:paraId="02E3472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DA504" w14:textId="77777777" w:rsidR="00D93B97" w:rsidRDefault="00D93B97" w:rsidP="00D93B97">
      <w:pPr>
        <w:rPr>
          <w:rFonts w:ascii="Arial" w:hAnsi="Arial" w:cs="Arial"/>
          <w:b/>
          <w:sz w:val="24"/>
        </w:rPr>
      </w:pPr>
      <w:r>
        <w:rPr>
          <w:rFonts w:ascii="Arial" w:hAnsi="Arial" w:cs="Arial"/>
          <w:b/>
          <w:color w:val="0000FF"/>
          <w:sz w:val="24"/>
        </w:rPr>
        <w:t>RP-220656</w:t>
      </w:r>
      <w:r>
        <w:rPr>
          <w:rFonts w:ascii="Arial" w:hAnsi="Arial" w:cs="Arial"/>
          <w:b/>
          <w:color w:val="0000FF"/>
          <w:sz w:val="24"/>
        </w:rPr>
        <w:tab/>
      </w:r>
      <w:r>
        <w:rPr>
          <w:rFonts w:ascii="Arial" w:hAnsi="Arial" w:cs="Arial"/>
          <w:b/>
          <w:sz w:val="24"/>
        </w:rPr>
        <w:t>Further discussion on NR demodulation evolution in Rel-18</w:t>
      </w:r>
    </w:p>
    <w:p w14:paraId="4620825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35260F" w14:textId="77777777" w:rsidR="00D93B97" w:rsidRDefault="00D93B97" w:rsidP="00D93B97">
      <w:pPr>
        <w:rPr>
          <w:rFonts w:ascii="Arial" w:hAnsi="Arial" w:cs="Arial"/>
          <w:b/>
        </w:rPr>
      </w:pPr>
      <w:r>
        <w:rPr>
          <w:rFonts w:ascii="Arial" w:hAnsi="Arial" w:cs="Arial"/>
          <w:b/>
        </w:rPr>
        <w:t xml:space="preserve">Discussion: </w:t>
      </w:r>
    </w:p>
    <w:p w14:paraId="5A020136" w14:textId="77777777" w:rsidR="00D93B97" w:rsidRDefault="00D93B97" w:rsidP="00D93B97">
      <w:r>
        <w:t>handled in [95e-08-RAN4-R18-Demod]</w:t>
      </w:r>
    </w:p>
    <w:p w14:paraId="19F566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5E624" w14:textId="77777777" w:rsidR="00D93B97" w:rsidRDefault="00D93B97" w:rsidP="00D93B97">
      <w:pPr>
        <w:rPr>
          <w:rFonts w:ascii="Arial" w:hAnsi="Arial" w:cs="Arial"/>
          <w:b/>
          <w:sz w:val="24"/>
        </w:rPr>
      </w:pPr>
      <w:r>
        <w:rPr>
          <w:rFonts w:ascii="Arial" w:hAnsi="Arial" w:cs="Arial"/>
          <w:b/>
          <w:color w:val="0000FF"/>
          <w:sz w:val="24"/>
        </w:rPr>
        <w:t>RP-220868</w:t>
      </w:r>
      <w:r>
        <w:rPr>
          <w:rFonts w:ascii="Arial" w:hAnsi="Arial" w:cs="Arial"/>
          <w:b/>
          <w:color w:val="0000FF"/>
          <w:sz w:val="24"/>
        </w:rPr>
        <w:tab/>
      </w:r>
      <w:r>
        <w:rPr>
          <w:rFonts w:ascii="Arial" w:hAnsi="Arial" w:cs="Arial"/>
          <w:b/>
          <w:sz w:val="24"/>
        </w:rPr>
        <w:t>Moderator's summary for discussion [95e-08-RAN4-R18-Demod]</w:t>
      </w:r>
    </w:p>
    <w:p w14:paraId="240AF63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Telecom</w:t>
      </w:r>
    </w:p>
    <w:p w14:paraId="5393FDEF" w14:textId="77777777" w:rsidR="00D93B97" w:rsidRDefault="00D93B97" w:rsidP="00D93B97">
      <w:pPr>
        <w:rPr>
          <w:rFonts w:ascii="Arial" w:hAnsi="Arial" w:cs="Arial"/>
          <w:b/>
        </w:rPr>
      </w:pPr>
      <w:r>
        <w:rPr>
          <w:rFonts w:ascii="Arial" w:hAnsi="Arial" w:cs="Arial"/>
          <w:b/>
        </w:rPr>
        <w:t xml:space="preserve">Abstract: </w:t>
      </w:r>
    </w:p>
    <w:p w14:paraId="6F8199E1" w14:textId="77777777" w:rsidR="00D93B97" w:rsidRDefault="00D93B97" w:rsidP="00D93B97">
      <w:r>
        <w:t>handled Tdocs: All related documents under 9.1.4</w:t>
      </w:r>
    </w:p>
    <w:p w14:paraId="59F947B2" w14:textId="77777777" w:rsidR="00D93B97" w:rsidRDefault="00D93B97" w:rsidP="00D93B97">
      <w:pPr>
        <w:rPr>
          <w:rFonts w:ascii="Arial" w:hAnsi="Arial" w:cs="Arial"/>
          <w:b/>
        </w:rPr>
      </w:pPr>
      <w:r>
        <w:rPr>
          <w:rFonts w:ascii="Arial" w:hAnsi="Arial" w:cs="Arial"/>
          <w:b/>
        </w:rPr>
        <w:t xml:space="preserve">Discussion: </w:t>
      </w:r>
    </w:p>
    <w:p w14:paraId="4B40545A" w14:textId="77777777" w:rsidR="00D93B97" w:rsidRDefault="00D93B97" w:rsidP="00D93B97">
      <w:r>
        <w:t>moved from AI 9.1.4 to AI 9.1.4.4</w:t>
      </w:r>
    </w:p>
    <w:p w14:paraId="7DF0CE9E" w14:textId="77777777" w:rsidR="00D93B97" w:rsidRDefault="00D93B97" w:rsidP="00D93B97">
      <w:r>
        <w:t>handled in Tue GTW</w:t>
      </w:r>
    </w:p>
    <w:p w14:paraId="1A338002" w14:textId="77777777" w:rsidR="00D93B97" w:rsidRDefault="00D93B97" w:rsidP="00D93B97">
      <w:r>
        <w:t>slide 3:</w:t>
      </w:r>
    </w:p>
    <w:p w14:paraId="44C282E6" w14:textId="77777777" w:rsidR="00D93B97" w:rsidRDefault="00D93B97" w:rsidP="00D93B97">
      <w:r>
        <w:t>RAN chair: slide 3 seems to have no comment</w:t>
      </w:r>
    </w:p>
    <w:p w14:paraId="752497E7" w14:textId="77777777" w:rsidR="00D93B97" w:rsidRDefault="00D93B97" w:rsidP="00D93B97">
      <w:r>
        <w:t>slide 4:</w:t>
      </w:r>
    </w:p>
    <w:p w14:paraId="17E47DC5" w14:textId="77777777" w:rsidR="00D93B97" w:rsidRDefault="00D93B97" w:rsidP="00D93B97">
      <w:r>
        <w:t>Intel: note should be removed</w:t>
      </w:r>
    </w:p>
    <w:p w14:paraId="33B9A3FE" w14:textId="77777777" w:rsidR="00D93B97" w:rsidRDefault="00D93B97" w:rsidP="00D93B97">
      <w:r>
        <w:t>Qualcomm, Apple: current wording is correct</w:t>
      </w:r>
    </w:p>
    <w:p w14:paraId="73D50E4D" w14:textId="77777777" w:rsidR="00D93B97" w:rsidRDefault="00D93B97" w:rsidP="00D93B97">
      <w:r>
        <w:t>ZTE: current wording is agreeable</w:t>
      </w:r>
    </w:p>
    <w:p w14:paraId="4F92A7AB" w14:textId="77777777" w:rsidR="00D93B97" w:rsidRDefault="00D93B97" w:rsidP="00D93B97">
      <w:r>
        <w:t>RAN chair: it says "as baseline" so current wording should be a good compromise</w:t>
      </w:r>
    </w:p>
    <w:p w14:paraId="48372329" w14:textId="77777777" w:rsidR="00D93B97" w:rsidRDefault="00D93B97" w:rsidP="00D93B97">
      <w:r>
        <w:t>Intel: would like to add "baseline can be revisited at RAN #100"</w:t>
      </w:r>
    </w:p>
    <w:p w14:paraId="064CC626" w14:textId="77777777" w:rsidR="00D93B97" w:rsidRDefault="00D93B97" w:rsidP="00D93B97">
      <w:r>
        <w:t>RAN chair: can be added</w:t>
      </w:r>
    </w:p>
    <w:p w14:paraId="4A5A42A5" w14:textId="77777777" w:rsidR="00D93B97" w:rsidRDefault="00D93B97" w:rsidP="00D93B97">
      <w:r>
        <w:t>conclusion: online revisions will be included in revision RP-220975</w:t>
      </w:r>
    </w:p>
    <w:p w14:paraId="03BB9F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RP-220975</w:t>
      </w:r>
      <w:r>
        <w:rPr>
          <w:color w:val="993300"/>
          <w:u w:val="single"/>
        </w:rPr>
        <w:t>.</w:t>
      </w:r>
    </w:p>
    <w:p w14:paraId="4FE444AD" w14:textId="77777777" w:rsidR="00D93B97" w:rsidRDefault="00D93B97" w:rsidP="00D93B97">
      <w:pPr>
        <w:rPr>
          <w:rFonts w:ascii="Arial" w:hAnsi="Arial" w:cs="Arial"/>
          <w:b/>
          <w:sz w:val="24"/>
        </w:rPr>
      </w:pPr>
      <w:r>
        <w:rPr>
          <w:rFonts w:ascii="Arial" w:hAnsi="Arial" w:cs="Arial"/>
          <w:b/>
          <w:color w:val="0000FF"/>
          <w:sz w:val="24"/>
        </w:rPr>
        <w:lastRenderedPageBreak/>
        <w:t>RP-220975</w:t>
      </w:r>
      <w:r>
        <w:rPr>
          <w:rFonts w:ascii="Arial" w:hAnsi="Arial" w:cs="Arial"/>
          <w:b/>
          <w:color w:val="0000FF"/>
          <w:sz w:val="24"/>
        </w:rPr>
        <w:tab/>
      </w:r>
      <w:r>
        <w:rPr>
          <w:rFonts w:ascii="Arial" w:hAnsi="Arial" w:cs="Arial"/>
          <w:b/>
          <w:sz w:val="24"/>
        </w:rPr>
        <w:t>Moderator's summary for discussion [95e-08-RAN4-R18-Demod]</w:t>
      </w:r>
    </w:p>
    <w:p w14:paraId="032B8EF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China Telecom</w:t>
      </w:r>
    </w:p>
    <w:p w14:paraId="39198090" w14:textId="77777777" w:rsidR="00D93B97" w:rsidRDefault="00D93B97" w:rsidP="00D93B97">
      <w:pPr>
        <w:rPr>
          <w:color w:val="808080"/>
        </w:rPr>
      </w:pPr>
      <w:r>
        <w:rPr>
          <w:color w:val="808080"/>
        </w:rPr>
        <w:t>(Replaces RP-220868)</w:t>
      </w:r>
    </w:p>
    <w:p w14:paraId="2265E96F" w14:textId="77777777" w:rsidR="00D93B97" w:rsidRDefault="00D93B97" w:rsidP="00D93B97">
      <w:pPr>
        <w:rPr>
          <w:rFonts w:ascii="Arial" w:hAnsi="Arial" w:cs="Arial"/>
          <w:b/>
        </w:rPr>
      </w:pPr>
      <w:r>
        <w:rPr>
          <w:rFonts w:ascii="Arial" w:hAnsi="Arial" w:cs="Arial"/>
          <w:b/>
        </w:rPr>
        <w:t xml:space="preserve">Discussion: </w:t>
      </w:r>
    </w:p>
    <w:p w14:paraId="3AB91EFE" w14:textId="77777777" w:rsidR="00D93B97" w:rsidRDefault="00D93B97" w:rsidP="00D93B97">
      <w:r>
        <w:t>moved from AI 9.1.4 to AI 9.1.4.4</w:t>
      </w:r>
    </w:p>
    <w:p w14:paraId="6AE6BDA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79A06" w14:textId="77777777" w:rsidR="00D93B97" w:rsidRDefault="00D93B97" w:rsidP="00D93B97">
      <w:pPr>
        <w:rPr>
          <w:rFonts w:ascii="Arial" w:hAnsi="Arial" w:cs="Arial"/>
          <w:b/>
          <w:sz w:val="24"/>
        </w:rPr>
      </w:pPr>
      <w:r>
        <w:rPr>
          <w:rFonts w:ascii="Arial" w:hAnsi="Arial" w:cs="Arial"/>
          <w:b/>
          <w:color w:val="0000FF"/>
          <w:sz w:val="24"/>
        </w:rPr>
        <w:t>RP-220582</w:t>
      </w:r>
      <w:r>
        <w:rPr>
          <w:rFonts w:ascii="Arial" w:hAnsi="Arial" w:cs="Arial"/>
          <w:b/>
          <w:color w:val="0000FF"/>
          <w:sz w:val="24"/>
        </w:rPr>
        <w:tab/>
      </w:r>
      <w:r>
        <w:rPr>
          <w:rFonts w:ascii="Arial" w:hAnsi="Arial" w:cs="Arial"/>
          <w:b/>
          <w:sz w:val="24"/>
        </w:rPr>
        <w:t>New WI: NR demodulation performance evolution</w:t>
      </w:r>
    </w:p>
    <w:p w14:paraId="0BAC9B8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7D7E248" w14:textId="77777777" w:rsidR="00D93B97" w:rsidRDefault="00D93B97" w:rsidP="00D93B97">
      <w:pPr>
        <w:rPr>
          <w:rFonts w:ascii="Arial" w:hAnsi="Arial" w:cs="Arial"/>
          <w:b/>
        </w:rPr>
      </w:pPr>
      <w:r>
        <w:rPr>
          <w:rFonts w:ascii="Arial" w:hAnsi="Arial" w:cs="Arial"/>
          <w:b/>
        </w:rPr>
        <w:t xml:space="preserve">Discussion: </w:t>
      </w:r>
    </w:p>
    <w:p w14:paraId="3010EC9A" w14:textId="77777777" w:rsidR="00D93B97" w:rsidRDefault="00D93B97" w:rsidP="00D93B97">
      <w:r>
        <w:t>handled in [95e-08-RAN4-R18-Demod]</w:t>
      </w:r>
    </w:p>
    <w:p w14:paraId="1451A0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RP-220932</w:t>
      </w:r>
      <w:r>
        <w:rPr>
          <w:color w:val="993300"/>
          <w:u w:val="single"/>
        </w:rPr>
        <w:t>.</w:t>
      </w:r>
    </w:p>
    <w:p w14:paraId="1A9824F4" w14:textId="77777777" w:rsidR="00D93B97" w:rsidRDefault="00D93B97" w:rsidP="00D93B97">
      <w:pPr>
        <w:rPr>
          <w:rFonts w:ascii="Arial" w:hAnsi="Arial" w:cs="Arial"/>
          <w:b/>
          <w:sz w:val="24"/>
        </w:rPr>
      </w:pPr>
      <w:r>
        <w:rPr>
          <w:rFonts w:ascii="Arial" w:hAnsi="Arial" w:cs="Arial"/>
          <w:b/>
          <w:color w:val="0000FF"/>
          <w:sz w:val="24"/>
        </w:rPr>
        <w:t>RP-220932</w:t>
      </w:r>
      <w:r>
        <w:rPr>
          <w:rFonts w:ascii="Arial" w:hAnsi="Arial" w:cs="Arial"/>
          <w:b/>
          <w:color w:val="0000FF"/>
          <w:sz w:val="24"/>
        </w:rPr>
        <w:tab/>
      </w:r>
      <w:r>
        <w:rPr>
          <w:rFonts w:ascii="Arial" w:hAnsi="Arial" w:cs="Arial"/>
          <w:b/>
          <w:sz w:val="24"/>
        </w:rPr>
        <w:t>New WI: NR demodulation performance evolution</w:t>
      </w:r>
    </w:p>
    <w:p w14:paraId="59CE7197"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Intel</w:t>
      </w:r>
    </w:p>
    <w:p w14:paraId="5FE89C99" w14:textId="77777777" w:rsidR="00D93B97" w:rsidRDefault="00D93B97" w:rsidP="00D93B97">
      <w:pPr>
        <w:rPr>
          <w:color w:val="808080"/>
        </w:rPr>
      </w:pPr>
      <w:r>
        <w:rPr>
          <w:color w:val="808080"/>
        </w:rPr>
        <w:t>(Replaces RP-220582)</w:t>
      </w:r>
    </w:p>
    <w:p w14:paraId="79CC8540" w14:textId="77777777" w:rsidR="00D93B97" w:rsidRDefault="00D93B97" w:rsidP="00D93B97">
      <w:pPr>
        <w:rPr>
          <w:rFonts w:ascii="Arial" w:hAnsi="Arial" w:cs="Arial"/>
          <w:b/>
        </w:rPr>
      </w:pPr>
      <w:r>
        <w:rPr>
          <w:rFonts w:ascii="Arial" w:hAnsi="Arial" w:cs="Arial"/>
          <w:b/>
        </w:rPr>
        <w:t xml:space="preserve">Discussion: </w:t>
      </w:r>
    </w:p>
    <w:p w14:paraId="3620E921" w14:textId="77777777" w:rsidR="00D93B97" w:rsidRDefault="00D93B97" w:rsidP="00D93B97">
      <w:r>
        <w:t>result of [95e-08-RAN4-R18-Demod]</w:t>
      </w:r>
    </w:p>
    <w:p w14:paraId="279C5A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E6CF8" w14:textId="77777777" w:rsidR="00D93B97" w:rsidRDefault="00D93B97" w:rsidP="00D93B97">
      <w:pPr>
        <w:rPr>
          <w:rFonts w:ascii="Arial" w:hAnsi="Arial" w:cs="Arial"/>
          <w:b/>
          <w:sz w:val="24"/>
        </w:rPr>
      </w:pPr>
      <w:r>
        <w:rPr>
          <w:rFonts w:ascii="Arial" w:hAnsi="Arial" w:cs="Arial"/>
          <w:b/>
          <w:color w:val="0000FF"/>
          <w:sz w:val="24"/>
        </w:rPr>
        <w:t>RP-220723</w:t>
      </w:r>
      <w:r>
        <w:rPr>
          <w:rFonts w:ascii="Arial" w:hAnsi="Arial" w:cs="Arial"/>
          <w:b/>
          <w:color w:val="0000FF"/>
          <w:sz w:val="24"/>
        </w:rPr>
        <w:tab/>
      </w:r>
      <w:r>
        <w:rPr>
          <w:rFonts w:ascii="Arial" w:hAnsi="Arial" w:cs="Arial"/>
          <w:b/>
          <w:sz w:val="24"/>
        </w:rPr>
        <w:t>Consideration and motivation for Rel-18 new WI on UE performance requirements for advanced receiver</w:t>
      </w:r>
    </w:p>
    <w:p w14:paraId="3FB737B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E053B8" w14:textId="77777777" w:rsidR="00D93B97" w:rsidRDefault="00D93B97" w:rsidP="00D93B97">
      <w:pPr>
        <w:rPr>
          <w:rFonts w:ascii="Arial" w:hAnsi="Arial" w:cs="Arial"/>
          <w:b/>
        </w:rPr>
      </w:pPr>
      <w:r>
        <w:rPr>
          <w:rFonts w:ascii="Arial" w:hAnsi="Arial" w:cs="Arial"/>
          <w:b/>
        </w:rPr>
        <w:t xml:space="preserve">Discussion: </w:t>
      </w:r>
    </w:p>
    <w:p w14:paraId="22F8B28E" w14:textId="77777777" w:rsidR="00D93B97" w:rsidRDefault="00D93B97" w:rsidP="00D93B97">
      <w:r>
        <w:t>handled in [95e-08-RAN4-R18-Demod]</w:t>
      </w:r>
    </w:p>
    <w:p w14:paraId="39E6BD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FF19" w14:textId="77777777" w:rsidR="00D93B97" w:rsidRDefault="00D93B97" w:rsidP="00D93B97">
      <w:pPr>
        <w:rPr>
          <w:rFonts w:ascii="Arial" w:hAnsi="Arial" w:cs="Arial"/>
          <w:b/>
          <w:sz w:val="24"/>
        </w:rPr>
      </w:pPr>
      <w:r>
        <w:rPr>
          <w:rFonts w:ascii="Arial" w:hAnsi="Arial" w:cs="Arial"/>
          <w:b/>
          <w:color w:val="0000FF"/>
          <w:sz w:val="24"/>
        </w:rPr>
        <w:t>RP-220724</w:t>
      </w:r>
      <w:r>
        <w:rPr>
          <w:rFonts w:ascii="Arial" w:hAnsi="Arial" w:cs="Arial"/>
          <w:b/>
          <w:color w:val="0000FF"/>
          <w:sz w:val="24"/>
        </w:rPr>
        <w:tab/>
      </w:r>
      <w:r>
        <w:rPr>
          <w:rFonts w:ascii="Arial" w:hAnsi="Arial" w:cs="Arial"/>
          <w:b/>
          <w:sz w:val="24"/>
        </w:rPr>
        <w:t>New WI: UE demodulation performance evolution</w:t>
      </w:r>
    </w:p>
    <w:p w14:paraId="62BD537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43735CD" w14:textId="77777777" w:rsidR="00D93B97" w:rsidRDefault="00D93B97" w:rsidP="00D93B97">
      <w:pPr>
        <w:rPr>
          <w:rFonts w:ascii="Arial" w:hAnsi="Arial" w:cs="Arial"/>
          <w:b/>
        </w:rPr>
      </w:pPr>
      <w:r>
        <w:rPr>
          <w:rFonts w:ascii="Arial" w:hAnsi="Arial" w:cs="Arial"/>
          <w:b/>
        </w:rPr>
        <w:t xml:space="preserve">Discussion: </w:t>
      </w:r>
    </w:p>
    <w:p w14:paraId="2517B6D7" w14:textId="77777777" w:rsidR="00D93B97" w:rsidRDefault="00D93B97" w:rsidP="00D93B97">
      <w:r>
        <w:t>handled in [95e-08-RAN4-R18-Demod]</w:t>
      </w:r>
    </w:p>
    <w:p w14:paraId="19CE26E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6583D" w14:textId="77777777" w:rsidR="00D93B97" w:rsidRDefault="00D93B97" w:rsidP="00D93B97">
      <w:pPr>
        <w:rPr>
          <w:rFonts w:ascii="Arial" w:hAnsi="Arial" w:cs="Arial"/>
          <w:b/>
          <w:sz w:val="24"/>
        </w:rPr>
      </w:pPr>
      <w:r>
        <w:rPr>
          <w:rFonts w:ascii="Arial" w:hAnsi="Arial" w:cs="Arial"/>
          <w:b/>
          <w:color w:val="0000FF"/>
          <w:sz w:val="24"/>
        </w:rPr>
        <w:t>RP-220779</w:t>
      </w:r>
      <w:r>
        <w:rPr>
          <w:rFonts w:ascii="Arial" w:hAnsi="Arial" w:cs="Arial"/>
          <w:b/>
          <w:color w:val="0000FF"/>
          <w:sz w:val="24"/>
        </w:rPr>
        <w:tab/>
      </w:r>
      <w:r>
        <w:rPr>
          <w:rFonts w:ascii="Arial" w:hAnsi="Arial" w:cs="Arial"/>
          <w:b/>
          <w:sz w:val="24"/>
        </w:rPr>
        <w:t>Views on RAN4 Rel-18: Demodulation enhancements</w:t>
      </w:r>
    </w:p>
    <w:p w14:paraId="3263CF1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A0D52CB" w14:textId="77777777" w:rsidR="00D93B97" w:rsidRDefault="00D93B97" w:rsidP="00D93B97">
      <w:pPr>
        <w:rPr>
          <w:rFonts w:ascii="Arial" w:hAnsi="Arial" w:cs="Arial"/>
          <w:b/>
        </w:rPr>
      </w:pPr>
      <w:r>
        <w:rPr>
          <w:rFonts w:ascii="Arial" w:hAnsi="Arial" w:cs="Arial"/>
          <w:b/>
        </w:rPr>
        <w:t xml:space="preserve">Discussion: </w:t>
      </w:r>
    </w:p>
    <w:p w14:paraId="2C2E059F" w14:textId="77777777" w:rsidR="00D93B97" w:rsidRDefault="00D93B97" w:rsidP="00D93B97">
      <w:r>
        <w:lastRenderedPageBreak/>
        <w:t>handled in [95e-08-RAN4-R18-Demod]</w:t>
      </w:r>
    </w:p>
    <w:p w14:paraId="7C9A70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58430" w14:textId="77777777" w:rsidR="00D93B97" w:rsidRDefault="00D93B97" w:rsidP="00D93B97">
      <w:pPr>
        <w:rPr>
          <w:rFonts w:ascii="Arial" w:hAnsi="Arial" w:cs="Arial"/>
          <w:b/>
          <w:sz w:val="24"/>
        </w:rPr>
      </w:pPr>
      <w:r>
        <w:rPr>
          <w:rFonts w:ascii="Arial" w:hAnsi="Arial" w:cs="Arial"/>
          <w:b/>
          <w:color w:val="0000FF"/>
          <w:sz w:val="24"/>
        </w:rPr>
        <w:t>RP-220780</w:t>
      </w:r>
      <w:r>
        <w:rPr>
          <w:rFonts w:ascii="Arial" w:hAnsi="Arial" w:cs="Arial"/>
          <w:b/>
          <w:color w:val="0000FF"/>
          <w:sz w:val="24"/>
        </w:rPr>
        <w:tab/>
      </w:r>
      <w:r>
        <w:rPr>
          <w:rFonts w:ascii="Arial" w:hAnsi="Arial" w:cs="Arial"/>
          <w:b/>
          <w:sz w:val="24"/>
        </w:rPr>
        <w:t>New WI: NR demodulation performance evolution</w:t>
      </w:r>
    </w:p>
    <w:p w14:paraId="593D0E90"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14:paraId="16647E16" w14:textId="77777777" w:rsidR="00D93B97" w:rsidRDefault="00D93B97" w:rsidP="00D93B97">
      <w:pPr>
        <w:rPr>
          <w:rFonts w:ascii="Arial" w:hAnsi="Arial" w:cs="Arial"/>
          <w:b/>
        </w:rPr>
      </w:pPr>
      <w:r>
        <w:rPr>
          <w:rFonts w:ascii="Arial" w:hAnsi="Arial" w:cs="Arial"/>
          <w:b/>
        </w:rPr>
        <w:t xml:space="preserve">Discussion: </w:t>
      </w:r>
    </w:p>
    <w:p w14:paraId="2845C851" w14:textId="77777777" w:rsidR="00D93B97" w:rsidRDefault="00D93B97" w:rsidP="00D93B97">
      <w:r>
        <w:t>handled in [95e-08-RAN4-R18-Demod]</w:t>
      </w:r>
    </w:p>
    <w:p w14:paraId="182299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61E7F1" w14:textId="77777777" w:rsidR="00D93B97" w:rsidRDefault="00D93B97" w:rsidP="00D93B97">
      <w:pPr>
        <w:pStyle w:val="Heading5"/>
      </w:pPr>
      <w:bookmarkStart w:id="110" w:name="_Toc104749485"/>
      <w:bookmarkStart w:id="111" w:name="_Toc105285795"/>
      <w:r>
        <w:t>9.1.4.5</w:t>
      </w:r>
      <w:r>
        <w:tab/>
        <w:t>Results of discussion [RAN95e-RAN4-R18Prep-05] RAN4 Testing Enhancements</w:t>
      </w:r>
      <w:bookmarkEnd w:id="110"/>
      <w:bookmarkEnd w:id="111"/>
    </w:p>
    <w:p w14:paraId="010BBEA7" w14:textId="77777777" w:rsidR="00D93B97" w:rsidRDefault="00D93B97" w:rsidP="00D93B97">
      <w:pPr>
        <w:rPr>
          <w:rFonts w:ascii="Arial" w:hAnsi="Arial" w:cs="Arial"/>
          <w:b/>
          <w:sz w:val="24"/>
        </w:rPr>
      </w:pPr>
      <w:r>
        <w:rPr>
          <w:rFonts w:ascii="Arial" w:hAnsi="Arial" w:cs="Arial"/>
          <w:b/>
          <w:color w:val="0000FF"/>
          <w:sz w:val="24"/>
        </w:rPr>
        <w:t>RP-220023</w:t>
      </w:r>
      <w:r>
        <w:rPr>
          <w:rFonts w:ascii="Arial" w:hAnsi="Arial" w:cs="Arial"/>
          <w:b/>
          <w:color w:val="0000FF"/>
          <w:sz w:val="24"/>
        </w:rPr>
        <w:tab/>
      </w:r>
      <w:r>
        <w:rPr>
          <w:rFonts w:ascii="Arial" w:hAnsi="Arial" w:cs="Arial"/>
          <w:b/>
          <w:sz w:val="24"/>
        </w:rPr>
        <w:t>Moderator's summary for discussion [RAN95e-RAN4-R18Prep-05] RAN4 Testing Enhancements</w:t>
      </w:r>
    </w:p>
    <w:p w14:paraId="3A9DC5B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51B5EA8A" w14:textId="77777777" w:rsidR="00D93B97" w:rsidRDefault="00D93B97" w:rsidP="00D93B97">
      <w:pPr>
        <w:rPr>
          <w:rFonts w:ascii="Arial" w:hAnsi="Arial" w:cs="Arial"/>
          <w:b/>
        </w:rPr>
      </w:pPr>
      <w:r>
        <w:rPr>
          <w:rFonts w:ascii="Arial" w:hAnsi="Arial" w:cs="Arial"/>
          <w:b/>
        </w:rPr>
        <w:t xml:space="preserve">Abstract: </w:t>
      </w:r>
    </w:p>
    <w:p w14:paraId="4AF395A9" w14:textId="77777777" w:rsidR="00D93B97" w:rsidRDefault="00D93B97" w:rsidP="00D93B97">
      <w:r>
        <w:t>result of NWM discussion 7-11.02.22</w:t>
      </w:r>
    </w:p>
    <w:p w14:paraId="7DC152F3" w14:textId="77777777" w:rsidR="00D93B97" w:rsidRDefault="00D93B97" w:rsidP="00D93B97">
      <w:pPr>
        <w:rPr>
          <w:rFonts w:ascii="Arial" w:hAnsi="Arial" w:cs="Arial"/>
          <w:b/>
        </w:rPr>
      </w:pPr>
      <w:r>
        <w:rPr>
          <w:rFonts w:ascii="Arial" w:hAnsi="Arial" w:cs="Arial"/>
          <w:b/>
        </w:rPr>
        <w:t xml:space="preserve">Discussion: </w:t>
      </w:r>
    </w:p>
    <w:p w14:paraId="7C983D51" w14:textId="77777777" w:rsidR="00D93B97" w:rsidRDefault="00D93B97" w:rsidP="00D93B97">
      <w:r>
        <w:t>see SID RP-220054 and WID RP-220055</w:t>
      </w:r>
    </w:p>
    <w:p w14:paraId="7775552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13F7D" w14:textId="77777777" w:rsidR="00D93B97" w:rsidRDefault="00D93B97" w:rsidP="00D93B97">
      <w:pPr>
        <w:rPr>
          <w:rFonts w:ascii="Arial" w:hAnsi="Arial" w:cs="Arial"/>
          <w:b/>
          <w:sz w:val="24"/>
        </w:rPr>
      </w:pPr>
      <w:r>
        <w:rPr>
          <w:rFonts w:ascii="Arial" w:hAnsi="Arial" w:cs="Arial"/>
          <w:b/>
          <w:color w:val="0000FF"/>
          <w:sz w:val="24"/>
        </w:rPr>
        <w:t>RP-220054</w:t>
      </w:r>
      <w:r>
        <w:rPr>
          <w:rFonts w:ascii="Arial" w:hAnsi="Arial" w:cs="Arial"/>
          <w:b/>
          <w:color w:val="0000FF"/>
          <w:sz w:val="24"/>
        </w:rPr>
        <w:tab/>
      </w:r>
      <w:r>
        <w:rPr>
          <w:rFonts w:ascii="Arial" w:hAnsi="Arial" w:cs="Arial"/>
          <w:b/>
          <w:sz w:val="24"/>
        </w:rPr>
        <w:t>New SI: Study on NR frequency range 2 (FR2) Over-the-Air (OTA) testing enhancements</w:t>
      </w:r>
    </w:p>
    <w:p w14:paraId="26FD9BC4"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vice-chair (AT&amp;T)</w:t>
      </w:r>
    </w:p>
    <w:p w14:paraId="6A4D83B2" w14:textId="77777777" w:rsidR="00D93B97" w:rsidRDefault="00D93B97" w:rsidP="00D93B97">
      <w:pPr>
        <w:rPr>
          <w:rFonts w:ascii="Arial" w:hAnsi="Arial" w:cs="Arial"/>
          <w:b/>
        </w:rPr>
      </w:pPr>
      <w:r>
        <w:rPr>
          <w:rFonts w:ascii="Arial" w:hAnsi="Arial" w:cs="Arial"/>
          <w:b/>
        </w:rPr>
        <w:t xml:space="preserve">Abstract: </w:t>
      </w:r>
    </w:p>
    <w:p w14:paraId="3AC2272B" w14:textId="77777777" w:rsidR="00D93B97" w:rsidRDefault="00D93B97" w:rsidP="00D93B97">
      <w:r>
        <w:t>result of discussion [RAN95e-RAN4-R18Prep-05] RAN4 Testing Enhancements</w:t>
      </w:r>
    </w:p>
    <w:p w14:paraId="45657E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RP-220988</w:t>
      </w:r>
      <w:r>
        <w:rPr>
          <w:color w:val="993300"/>
          <w:u w:val="single"/>
        </w:rPr>
        <w:t>.</w:t>
      </w:r>
    </w:p>
    <w:p w14:paraId="61C0500E" w14:textId="77777777" w:rsidR="00D93B97" w:rsidRDefault="00D93B97" w:rsidP="00D93B97">
      <w:pPr>
        <w:rPr>
          <w:rFonts w:ascii="Arial" w:hAnsi="Arial" w:cs="Arial"/>
          <w:b/>
          <w:sz w:val="24"/>
        </w:rPr>
      </w:pPr>
      <w:r>
        <w:rPr>
          <w:rFonts w:ascii="Arial" w:hAnsi="Arial" w:cs="Arial"/>
          <w:b/>
          <w:color w:val="0000FF"/>
          <w:sz w:val="24"/>
        </w:rPr>
        <w:t>RP-220988</w:t>
      </w:r>
      <w:r>
        <w:rPr>
          <w:rFonts w:ascii="Arial" w:hAnsi="Arial" w:cs="Arial"/>
          <w:b/>
          <w:color w:val="0000FF"/>
          <w:sz w:val="24"/>
        </w:rPr>
        <w:tab/>
      </w:r>
      <w:r>
        <w:rPr>
          <w:rFonts w:ascii="Arial" w:hAnsi="Arial" w:cs="Arial"/>
          <w:b/>
          <w:sz w:val="24"/>
        </w:rPr>
        <w:t>New SI: Study on NR frequency range 2 (FR2) Over-the-Air (OTA) testing enhancements</w:t>
      </w:r>
    </w:p>
    <w:p w14:paraId="29CC0147"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1259D29E" w14:textId="77777777" w:rsidR="00D93B97" w:rsidRDefault="00D93B97" w:rsidP="00D93B97">
      <w:pPr>
        <w:rPr>
          <w:color w:val="808080"/>
        </w:rPr>
      </w:pPr>
      <w:r>
        <w:rPr>
          <w:color w:val="808080"/>
        </w:rPr>
        <w:t>(Replaces RP-220054)</w:t>
      </w:r>
    </w:p>
    <w:p w14:paraId="1AF1B85D" w14:textId="77777777" w:rsidR="00D93B97" w:rsidRDefault="00D93B97" w:rsidP="00D93B97">
      <w:pPr>
        <w:rPr>
          <w:rFonts w:ascii="Arial" w:hAnsi="Arial" w:cs="Arial"/>
          <w:b/>
        </w:rPr>
      </w:pPr>
      <w:r>
        <w:rPr>
          <w:rFonts w:ascii="Arial" w:hAnsi="Arial" w:cs="Arial"/>
          <w:b/>
        </w:rPr>
        <w:t xml:space="preserve">Discussion: </w:t>
      </w:r>
    </w:p>
    <w:p w14:paraId="463A8DC5" w14:textId="77777777" w:rsidR="00D93B97" w:rsidRDefault="00D93B97" w:rsidP="00D93B97">
      <w:r>
        <w:t>result of [95e-12-RAN4-R18-OTATest]</w:t>
      </w:r>
    </w:p>
    <w:p w14:paraId="4F5D8B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CF679" w14:textId="77777777" w:rsidR="00D93B97" w:rsidRDefault="00D93B97" w:rsidP="00D93B97">
      <w:pPr>
        <w:rPr>
          <w:rFonts w:ascii="Arial" w:hAnsi="Arial" w:cs="Arial"/>
          <w:b/>
          <w:sz w:val="24"/>
        </w:rPr>
      </w:pPr>
      <w:r>
        <w:rPr>
          <w:rFonts w:ascii="Arial" w:hAnsi="Arial" w:cs="Arial"/>
          <w:b/>
          <w:color w:val="0000FF"/>
          <w:sz w:val="24"/>
        </w:rPr>
        <w:t>RP-220872</w:t>
      </w:r>
      <w:r>
        <w:rPr>
          <w:rFonts w:ascii="Arial" w:hAnsi="Arial" w:cs="Arial"/>
          <w:b/>
          <w:color w:val="0000FF"/>
          <w:sz w:val="24"/>
        </w:rPr>
        <w:tab/>
      </w:r>
      <w:r>
        <w:rPr>
          <w:rFonts w:ascii="Arial" w:hAnsi="Arial" w:cs="Arial"/>
          <w:b/>
          <w:sz w:val="24"/>
        </w:rPr>
        <w:t>Moderator's summary for discussion [95e-12-RAN4-R18-OTATest]</w:t>
      </w:r>
    </w:p>
    <w:p w14:paraId="50785DF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34BAB18A" w14:textId="77777777" w:rsidR="00D93B97" w:rsidRDefault="00D93B97" w:rsidP="00D93B97">
      <w:pPr>
        <w:rPr>
          <w:rFonts w:ascii="Arial" w:hAnsi="Arial" w:cs="Arial"/>
          <w:b/>
        </w:rPr>
      </w:pPr>
      <w:r>
        <w:rPr>
          <w:rFonts w:ascii="Arial" w:hAnsi="Arial" w:cs="Arial"/>
          <w:b/>
        </w:rPr>
        <w:lastRenderedPageBreak/>
        <w:t xml:space="preserve">Abstract: </w:t>
      </w:r>
    </w:p>
    <w:p w14:paraId="7939D3EB" w14:textId="77777777" w:rsidR="00D93B97" w:rsidRDefault="00D93B97" w:rsidP="00D93B97">
      <w:r>
        <w:t>handled Tdocs: All related documents under 9.1.4</w:t>
      </w:r>
    </w:p>
    <w:p w14:paraId="3A83E7F1" w14:textId="77777777" w:rsidR="00D93B97" w:rsidRDefault="00D93B97" w:rsidP="00D93B97">
      <w:pPr>
        <w:rPr>
          <w:rFonts w:ascii="Arial" w:hAnsi="Arial" w:cs="Arial"/>
          <w:b/>
        </w:rPr>
      </w:pPr>
      <w:r>
        <w:rPr>
          <w:rFonts w:ascii="Arial" w:hAnsi="Arial" w:cs="Arial"/>
          <w:b/>
        </w:rPr>
        <w:t xml:space="preserve">Discussion: </w:t>
      </w:r>
    </w:p>
    <w:p w14:paraId="7165CEE8" w14:textId="77777777" w:rsidR="00D93B97" w:rsidRDefault="00D93B97" w:rsidP="00D93B97">
      <w:r>
        <w:t>moved from AI 9.1.4 to AI 9.1.4.5</w:t>
      </w:r>
    </w:p>
    <w:p w14:paraId="69BF899F" w14:textId="77777777" w:rsidR="00D93B97" w:rsidRDefault="00D93B97" w:rsidP="00D93B97">
      <w:r>
        <w:t>handled in Tue GTW</w:t>
      </w:r>
    </w:p>
    <w:p w14:paraId="740F95F7" w14:textId="77777777" w:rsidR="00D93B97" w:rsidRDefault="00D93B97" w:rsidP="00D93B97">
      <w:r>
        <w:t>RAN chair: comments on the yellow aspects</w:t>
      </w:r>
    </w:p>
    <w:p w14:paraId="14F91294" w14:textId="77777777" w:rsidR="00D93B97" w:rsidRDefault="00D93B97" w:rsidP="00D93B97">
      <w:r>
        <w:t>Nokia: unclear what is meant by "minimizing angular distance"; we actually need to maximize it to have the highest perf. gain; perfomance and complexity need to be considered</w:t>
      </w:r>
    </w:p>
    <w:p w14:paraId="324A7655" w14:textId="77777777" w:rsidR="00D93B97" w:rsidRDefault="00D93B97" w:rsidP="00D93B97">
      <w:r>
        <w:t>Qualcomm: has nothing to do with performance we look for flexibility in testing</w:t>
      </w:r>
    </w:p>
    <w:p w14:paraId="6DAA680D" w14:textId="77777777" w:rsidR="00D93B97" w:rsidRDefault="00D93B97" w:rsidP="00D93B97">
      <w:r>
        <w:t>Apple: we want to remove the "transmit"</w:t>
      </w:r>
    </w:p>
    <w:p w14:paraId="3D66BE5F" w14:textId="77777777" w:rsidR="00D93B97" w:rsidRDefault="00D93B97" w:rsidP="00D93B97">
      <w:r>
        <w:t>conclusion: result of online revision will be captured in RP-220978</w:t>
      </w:r>
    </w:p>
    <w:p w14:paraId="29A221E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RP-220978</w:t>
      </w:r>
      <w:r>
        <w:rPr>
          <w:color w:val="993300"/>
          <w:u w:val="single"/>
        </w:rPr>
        <w:t>.</w:t>
      </w:r>
    </w:p>
    <w:p w14:paraId="4BFB30CC" w14:textId="77777777" w:rsidR="00D93B97" w:rsidRDefault="00D93B97" w:rsidP="00D93B97">
      <w:pPr>
        <w:rPr>
          <w:rFonts w:ascii="Arial" w:hAnsi="Arial" w:cs="Arial"/>
          <w:b/>
          <w:sz w:val="24"/>
        </w:rPr>
      </w:pPr>
      <w:r>
        <w:rPr>
          <w:rFonts w:ascii="Arial" w:hAnsi="Arial" w:cs="Arial"/>
          <w:b/>
          <w:color w:val="0000FF"/>
          <w:sz w:val="24"/>
        </w:rPr>
        <w:t>RP-220978</w:t>
      </w:r>
      <w:r>
        <w:rPr>
          <w:rFonts w:ascii="Arial" w:hAnsi="Arial" w:cs="Arial"/>
          <w:b/>
          <w:color w:val="0000FF"/>
          <w:sz w:val="24"/>
        </w:rPr>
        <w:tab/>
      </w:r>
      <w:r>
        <w:rPr>
          <w:rFonts w:ascii="Arial" w:hAnsi="Arial" w:cs="Arial"/>
          <w:b/>
          <w:sz w:val="24"/>
        </w:rPr>
        <w:t>Moderator's summary for discussion [95e-12-RAN4-R18-OTATest]</w:t>
      </w:r>
    </w:p>
    <w:p w14:paraId="7E8BDD7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Qualcomm</w:t>
      </w:r>
    </w:p>
    <w:p w14:paraId="56BB485D" w14:textId="77777777" w:rsidR="00D93B97" w:rsidRDefault="00D93B97" w:rsidP="00D93B97">
      <w:pPr>
        <w:rPr>
          <w:color w:val="808080"/>
        </w:rPr>
      </w:pPr>
      <w:r>
        <w:rPr>
          <w:color w:val="808080"/>
        </w:rPr>
        <w:t>(Replaces RP-220872)</w:t>
      </w:r>
    </w:p>
    <w:p w14:paraId="69D3EBA1" w14:textId="77777777" w:rsidR="00D93B97" w:rsidRDefault="00D93B97" w:rsidP="00D93B97">
      <w:pPr>
        <w:rPr>
          <w:rFonts w:ascii="Arial" w:hAnsi="Arial" w:cs="Arial"/>
          <w:b/>
        </w:rPr>
      </w:pPr>
      <w:r>
        <w:rPr>
          <w:rFonts w:ascii="Arial" w:hAnsi="Arial" w:cs="Arial"/>
          <w:b/>
        </w:rPr>
        <w:t xml:space="preserve">Discussion: </w:t>
      </w:r>
    </w:p>
    <w:p w14:paraId="02036326" w14:textId="77777777" w:rsidR="00D93B97" w:rsidRDefault="00D93B97" w:rsidP="00D93B97">
      <w:r>
        <w:t>moved from AI 9.1.4 to AI 9.1.4.5</w:t>
      </w:r>
    </w:p>
    <w:p w14:paraId="56FF4C3F" w14:textId="77777777" w:rsidR="00D93B97" w:rsidRDefault="00D93B97" w:rsidP="00D93B97">
      <w:r>
        <w:t>conclusion:</w:t>
      </w:r>
    </w:p>
    <w:p w14:paraId="1B1CE382" w14:textId="77777777" w:rsidR="00D93B97" w:rsidRDefault="00D93B97" w:rsidP="00D93B97">
      <w:r>
        <w:t>The other OTA topics including Dynamic OTA testing method for FR2-1, FR2 testing framework for FWA devices (PC1/PC5), Rel-17 OTA leftovers and follow-up work for ongoing Rel-17 SISO OTA and MIMO OTA will be postponed and revisited in future RAN plenary meetings designated as the checking point by RAN chair</w:t>
      </w:r>
    </w:p>
    <w:p w14:paraId="3E50BBC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1B5E9" w14:textId="77777777" w:rsidR="00D93B97" w:rsidRDefault="00D93B97" w:rsidP="00D93B97">
      <w:pPr>
        <w:rPr>
          <w:rFonts w:ascii="Arial" w:hAnsi="Arial" w:cs="Arial"/>
          <w:b/>
          <w:sz w:val="24"/>
        </w:rPr>
      </w:pPr>
      <w:r>
        <w:rPr>
          <w:rFonts w:ascii="Arial" w:hAnsi="Arial" w:cs="Arial"/>
          <w:b/>
          <w:color w:val="0000FF"/>
          <w:sz w:val="24"/>
        </w:rPr>
        <w:t>RP-220542</w:t>
      </w:r>
      <w:r>
        <w:rPr>
          <w:rFonts w:ascii="Arial" w:hAnsi="Arial" w:cs="Arial"/>
          <w:b/>
          <w:color w:val="0000FF"/>
          <w:sz w:val="24"/>
        </w:rPr>
        <w:tab/>
      </w:r>
      <w:r>
        <w:rPr>
          <w:rFonts w:ascii="Arial" w:hAnsi="Arial" w:cs="Arial"/>
          <w:b/>
          <w:sz w:val="24"/>
        </w:rPr>
        <w:t>Views on OTA testing enhancements</w:t>
      </w:r>
    </w:p>
    <w:p w14:paraId="05EC90F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8183EE" w14:textId="77777777" w:rsidR="00D93B97" w:rsidRDefault="00D93B97" w:rsidP="00D93B97">
      <w:pPr>
        <w:rPr>
          <w:rFonts w:ascii="Arial" w:hAnsi="Arial" w:cs="Arial"/>
          <w:b/>
        </w:rPr>
      </w:pPr>
      <w:r>
        <w:rPr>
          <w:rFonts w:ascii="Arial" w:hAnsi="Arial" w:cs="Arial"/>
          <w:b/>
        </w:rPr>
        <w:t xml:space="preserve">Discussion: </w:t>
      </w:r>
    </w:p>
    <w:p w14:paraId="06AF3082" w14:textId="77777777" w:rsidR="00D93B97" w:rsidRDefault="00D93B97" w:rsidP="00D93B97">
      <w:r>
        <w:t>handled in [95e-12-RAN4-R18-OTATest]</w:t>
      </w:r>
    </w:p>
    <w:p w14:paraId="09E4A6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2E464" w14:textId="77777777" w:rsidR="00D93B97" w:rsidRDefault="00D93B97" w:rsidP="00D93B97">
      <w:pPr>
        <w:rPr>
          <w:rFonts w:ascii="Arial" w:hAnsi="Arial" w:cs="Arial"/>
          <w:b/>
          <w:sz w:val="24"/>
        </w:rPr>
      </w:pPr>
      <w:r>
        <w:rPr>
          <w:rFonts w:ascii="Arial" w:hAnsi="Arial" w:cs="Arial"/>
          <w:b/>
          <w:color w:val="0000FF"/>
          <w:sz w:val="24"/>
        </w:rPr>
        <w:t>RP-220595</w:t>
      </w:r>
      <w:r>
        <w:rPr>
          <w:rFonts w:ascii="Arial" w:hAnsi="Arial" w:cs="Arial"/>
          <w:b/>
          <w:color w:val="0000FF"/>
          <w:sz w:val="24"/>
        </w:rPr>
        <w:tab/>
      </w:r>
      <w:r>
        <w:rPr>
          <w:rFonts w:ascii="Arial" w:hAnsi="Arial" w:cs="Arial"/>
          <w:b/>
          <w:sz w:val="24"/>
        </w:rPr>
        <w:t>Discussion on OTA related topics in Rel-18</w:t>
      </w:r>
    </w:p>
    <w:p w14:paraId="06C0957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533A8FD" w14:textId="77777777" w:rsidR="00D93B97" w:rsidRDefault="00D93B97" w:rsidP="00D93B97">
      <w:pPr>
        <w:rPr>
          <w:rFonts w:ascii="Arial" w:hAnsi="Arial" w:cs="Arial"/>
          <w:b/>
        </w:rPr>
      </w:pPr>
      <w:r>
        <w:rPr>
          <w:rFonts w:ascii="Arial" w:hAnsi="Arial" w:cs="Arial"/>
          <w:b/>
        </w:rPr>
        <w:t xml:space="preserve">Discussion: </w:t>
      </w:r>
    </w:p>
    <w:p w14:paraId="49E6BDD0" w14:textId="77777777" w:rsidR="00D93B97" w:rsidRDefault="00D93B97" w:rsidP="00D93B97">
      <w:r>
        <w:t>handled in [95e-12-RAN4-R18-OTATest]</w:t>
      </w:r>
    </w:p>
    <w:p w14:paraId="340CAE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E56F5" w14:textId="77777777" w:rsidR="00D93B97" w:rsidRDefault="00D93B97" w:rsidP="00D93B97">
      <w:pPr>
        <w:rPr>
          <w:rFonts w:ascii="Arial" w:hAnsi="Arial" w:cs="Arial"/>
          <w:b/>
          <w:sz w:val="24"/>
        </w:rPr>
      </w:pPr>
      <w:r>
        <w:rPr>
          <w:rFonts w:ascii="Arial" w:hAnsi="Arial" w:cs="Arial"/>
          <w:b/>
          <w:color w:val="0000FF"/>
          <w:sz w:val="24"/>
        </w:rPr>
        <w:t>RP-220055</w:t>
      </w:r>
      <w:r>
        <w:rPr>
          <w:rFonts w:ascii="Arial" w:hAnsi="Arial" w:cs="Arial"/>
          <w:b/>
          <w:color w:val="0000FF"/>
          <w:sz w:val="24"/>
        </w:rPr>
        <w:tab/>
      </w:r>
      <w:r>
        <w:rPr>
          <w:rFonts w:ascii="Arial" w:hAnsi="Arial" w:cs="Arial"/>
          <w:b/>
          <w:sz w:val="24"/>
        </w:rPr>
        <w:t>New WI: BS/UE EMC enhancements for NR and LTE</w:t>
      </w:r>
    </w:p>
    <w:p w14:paraId="20AAF0A3" w14:textId="77777777" w:rsidR="00D93B97" w:rsidRDefault="00D93B97" w:rsidP="00D93B97">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 vice-chair (AT&amp;T)</w:t>
      </w:r>
    </w:p>
    <w:p w14:paraId="58DE6BD0" w14:textId="77777777" w:rsidR="00D93B97" w:rsidRDefault="00D93B97" w:rsidP="00D93B97">
      <w:pPr>
        <w:rPr>
          <w:rFonts w:ascii="Arial" w:hAnsi="Arial" w:cs="Arial"/>
          <w:b/>
        </w:rPr>
      </w:pPr>
      <w:r>
        <w:rPr>
          <w:rFonts w:ascii="Arial" w:hAnsi="Arial" w:cs="Arial"/>
          <w:b/>
        </w:rPr>
        <w:t xml:space="preserve">Abstract: </w:t>
      </w:r>
    </w:p>
    <w:p w14:paraId="67DAF928" w14:textId="77777777" w:rsidR="00D93B97" w:rsidRDefault="00D93B97" w:rsidP="00D93B97">
      <w:r>
        <w:t>result of discussion [RAN95e-RAN4-R18Prep-05] RAN4 Testing Enhancements</w:t>
      </w:r>
    </w:p>
    <w:p w14:paraId="569551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5B8076" w14:textId="77777777" w:rsidR="00D93B97" w:rsidRDefault="00D93B97" w:rsidP="00D93B97">
      <w:pPr>
        <w:rPr>
          <w:rFonts w:ascii="Arial" w:hAnsi="Arial" w:cs="Arial"/>
          <w:b/>
          <w:sz w:val="24"/>
        </w:rPr>
      </w:pPr>
      <w:r>
        <w:rPr>
          <w:rFonts w:ascii="Arial" w:hAnsi="Arial" w:cs="Arial"/>
          <w:b/>
          <w:color w:val="0000FF"/>
          <w:sz w:val="24"/>
        </w:rPr>
        <w:t>RP-220213</w:t>
      </w:r>
      <w:r>
        <w:rPr>
          <w:rFonts w:ascii="Arial" w:hAnsi="Arial" w:cs="Arial"/>
          <w:b/>
          <w:color w:val="0000FF"/>
          <w:sz w:val="24"/>
        </w:rPr>
        <w:tab/>
      </w:r>
      <w:r>
        <w:rPr>
          <w:rFonts w:ascii="Arial" w:hAnsi="Arial" w:cs="Arial"/>
          <w:b/>
          <w:sz w:val="24"/>
        </w:rPr>
        <w:t>motivation to EMC enhancement UE part</w:t>
      </w:r>
    </w:p>
    <w:p w14:paraId="065BF1C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0574101" w14:textId="77777777" w:rsidR="00D93B97" w:rsidRDefault="00D93B97" w:rsidP="00D93B97">
      <w:pPr>
        <w:rPr>
          <w:rFonts w:ascii="Arial" w:hAnsi="Arial" w:cs="Arial"/>
          <w:b/>
        </w:rPr>
      </w:pPr>
      <w:r>
        <w:rPr>
          <w:rFonts w:ascii="Arial" w:hAnsi="Arial" w:cs="Arial"/>
          <w:b/>
        </w:rPr>
        <w:t xml:space="preserve">Discussion: </w:t>
      </w:r>
    </w:p>
    <w:p w14:paraId="7E657171" w14:textId="77777777" w:rsidR="00D93B97" w:rsidRDefault="00D93B97" w:rsidP="00D93B97">
      <w:r>
        <w:t>handled in [95e-15-RAN4-R18-EMC]</w:t>
      </w:r>
    </w:p>
    <w:p w14:paraId="14BDF11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6CEB4" w14:textId="77777777" w:rsidR="00D93B97" w:rsidRDefault="00D93B97" w:rsidP="00D93B97">
      <w:pPr>
        <w:rPr>
          <w:rFonts w:ascii="Arial" w:hAnsi="Arial" w:cs="Arial"/>
          <w:b/>
          <w:sz w:val="24"/>
        </w:rPr>
      </w:pPr>
      <w:r>
        <w:rPr>
          <w:rFonts w:ascii="Arial" w:hAnsi="Arial" w:cs="Arial"/>
          <w:b/>
          <w:color w:val="0000FF"/>
          <w:sz w:val="24"/>
        </w:rPr>
        <w:t>RP-220458</w:t>
      </w:r>
      <w:r>
        <w:rPr>
          <w:rFonts w:ascii="Arial" w:hAnsi="Arial" w:cs="Arial"/>
          <w:b/>
          <w:color w:val="0000FF"/>
          <w:sz w:val="24"/>
        </w:rPr>
        <w:tab/>
      </w:r>
      <w:r>
        <w:rPr>
          <w:rFonts w:ascii="Arial" w:hAnsi="Arial" w:cs="Arial"/>
          <w:b/>
          <w:sz w:val="24"/>
        </w:rPr>
        <w:t>Motivation for BS EMC Test Simplification</w:t>
      </w:r>
    </w:p>
    <w:p w14:paraId="2CC4B6F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1AB1671" w14:textId="77777777" w:rsidR="00D93B97" w:rsidRDefault="00D93B97" w:rsidP="00D93B97">
      <w:pPr>
        <w:rPr>
          <w:rFonts w:ascii="Arial" w:hAnsi="Arial" w:cs="Arial"/>
          <w:b/>
        </w:rPr>
      </w:pPr>
      <w:r>
        <w:rPr>
          <w:rFonts w:ascii="Arial" w:hAnsi="Arial" w:cs="Arial"/>
          <w:b/>
        </w:rPr>
        <w:t xml:space="preserve">Abstract: </w:t>
      </w:r>
    </w:p>
    <w:p w14:paraId="6B88AD30" w14:textId="77777777" w:rsidR="00D93B97" w:rsidRDefault="00D93B97" w:rsidP="00D93B97">
      <w:r>
        <w:t>Motivation and scope of EMC Test Simplification for Rel-18 EMC enhancement</w:t>
      </w:r>
    </w:p>
    <w:p w14:paraId="7568F6DB" w14:textId="77777777" w:rsidR="00D93B97" w:rsidRDefault="00D93B97" w:rsidP="00D93B97">
      <w:pPr>
        <w:rPr>
          <w:rFonts w:ascii="Arial" w:hAnsi="Arial" w:cs="Arial"/>
          <w:b/>
        </w:rPr>
      </w:pPr>
      <w:r>
        <w:rPr>
          <w:rFonts w:ascii="Arial" w:hAnsi="Arial" w:cs="Arial"/>
          <w:b/>
        </w:rPr>
        <w:t xml:space="preserve">Discussion: </w:t>
      </w:r>
    </w:p>
    <w:p w14:paraId="56D32977" w14:textId="77777777" w:rsidR="00D93B97" w:rsidRDefault="00D93B97" w:rsidP="00D93B97">
      <w:r>
        <w:t>handled in [95e-15-RAN4-R18-EMC]</w:t>
      </w:r>
    </w:p>
    <w:p w14:paraId="7DEAA87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2509" w14:textId="77777777" w:rsidR="00D93B97" w:rsidRDefault="00D93B97" w:rsidP="00D93B97">
      <w:pPr>
        <w:rPr>
          <w:rFonts w:ascii="Arial" w:hAnsi="Arial" w:cs="Arial"/>
          <w:b/>
          <w:sz w:val="24"/>
        </w:rPr>
      </w:pPr>
      <w:r>
        <w:rPr>
          <w:rFonts w:ascii="Arial" w:hAnsi="Arial" w:cs="Arial"/>
          <w:b/>
          <w:color w:val="0000FF"/>
          <w:sz w:val="24"/>
        </w:rPr>
        <w:t>RP-220459</w:t>
      </w:r>
      <w:r>
        <w:rPr>
          <w:rFonts w:ascii="Arial" w:hAnsi="Arial" w:cs="Arial"/>
          <w:b/>
          <w:color w:val="0000FF"/>
          <w:sz w:val="24"/>
        </w:rPr>
        <w:tab/>
      </w:r>
      <w:r>
        <w:rPr>
          <w:rFonts w:ascii="Arial" w:hAnsi="Arial" w:cs="Arial"/>
          <w:b/>
          <w:sz w:val="24"/>
        </w:rPr>
        <w:t>New WI: BS/UE EMC enhancements for NR and LTE</w:t>
      </w:r>
    </w:p>
    <w:p w14:paraId="60929B6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36126D8" w14:textId="77777777" w:rsidR="00D93B97" w:rsidRDefault="00D93B97" w:rsidP="00D93B97">
      <w:pPr>
        <w:rPr>
          <w:rFonts w:ascii="Arial" w:hAnsi="Arial" w:cs="Arial"/>
          <w:b/>
        </w:rPr>
      </w:pPr>
      <w:r>
        <w:rPr>
          <w:rFonts w:ascii="Arial" w:hAnsi="Arial" w:cs="Arial"/>
          <w:b/>
        </w:rPr>
        <w:t xml:space="preserve">Abstract: </w:t>
      </w:r>
    </w:p>
    <w:p w14:paraId="711C178A" w14:textId="77777777" w:rsidR="00D93B97" w:rsidRDefault="00D93B97" w:rsidP="00D93B97">
      <w:r>
        <w:t>Approval of this WI is expected in this (March) plenary.</w:t>
      </w:r>
    </w:p>
    <w:p w14:paraId="5DBFF8B3" w14:textId="77777777" w:rsidR="00D93B97" w:rsidRDefault="00D93B97" w:rsidP="00D93B97">
      <w:pPr>
        <w:rPr>
          <w:rFonts w:ascii="Arial" w:hAnsi="Arial" w:cs="Arial"/>
          <w:b/>
        </w:rPr>
      </w:pPr>
      <w:r>
        <w:rPr>
          <w:rFonts w:ascii="Arial" w:hAnsi="Arial" w:cs="Arial"/>
          <w:b/>
        </w:rPr>
        <w:t xml:space="preserve">Discussion: </w:t>
      </w:r>
    </w:p>
    <w:p w14:paraId="28B4D6B3" w14:textId="77777777" w:rsidR="00D93B97" w:rsidRDefault="00D93B97" w:rsidP="00D93B97">
      <w:r>
        <w:t>handled in [95e-15-RAN4-R18-EMC]</w:t>
      </w:r>
    </w:p>
    <w:p w14:paraId="3C9D6B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RP-220916</w:t>
      </w:r>
      <w:r>
        <w:rPr>
          <w:color w:val="993300"/>
          <w:u w:val="single"/>
        </w:rPr>
        <w:t>.</w:t>
      </w:r>
    </w:p>
    <w:p w14:paraId="7E337727" w14:textId="77777777" w:rsidR="00D93B97" w:rsidRDefault="00D93B97" w:rsidP="00D93B97">
      <w:pPr>
        <w:rPr>
          <w:rFonts w:ascii="Arial" w:hAnsi="Arial" w:cs="Arial"/>
          <w:b/>
          <w:sz w:val="24"/>
        </w:rPr>
      </w:pPr>
      <w:r>
        <w:rPr>
          <w:rFonts w:ascii="Arial" w:hAnsi="Arial" w:cs="Arial"/>
          <w:b/>
          <w:color w:val="0000FF"/>
          <w:sz w:val="24"/>
        </w:rPr>
        <w:t>RP-220916</w:t>
      </w:r>
      <w:r>
        <w:rPr>
          <w:rFonts w:ascii="Arial" w:hAnsi="Arial" w:cs="Arial"/>
          <w:b/>
          <w:color w:val="0000FF"/>
          <w:sz w:val="24"/>
        </w:rPr>
        <w:tab/>
      </w:r>
      <w:r>
        <w:rPr>
          <w:rFonts w:ascii="Arial" w:hAnsi="Arial" w:cs="Arial"/>
          <w:b/>
          <w:sz w:val="24"/>
        </w:rPr>
        <w:t>New WI: BS/UE EMC enhancements for NR and LTE</w:t>
      </w:r>
    </w:p>
    <w:p w14:paraId="176F143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B6693EA" w14:textId="77777777" w:rsidR="00D93B97" w:rsidRDefault="00D93B97" w:rsidP="00D93B97">
      <w:pPr>
        <w:rPr>
          <w:color w:val="808080"/>
        </w:rPr>
      </w:pPr>
      <w:r>
        <w:rPr>
          <w:color w:val="808080"/>
        </w:rPr>
        <w:t>(Replaces RP-220459)</w:t>
      </w:r>
    </w:p>
    <w:p w14:paraId="49453201" w14:textId="77777777" w:rsidR="00D93B97" w:rsidRDefault="00D93B97" w:rsidP="00D93B97">
      <w:pPr>
        <w:rPr>
          <w:rFonts w:ascii="Arial" w:hAnsi="Arial" w:cs="Arial"/>
          <w:b/>
        </w:rPr>
      </w:pPr>
      <w:r>
        <w:rPr>
          <w:rFonts w:ascii="Arial" w:hAnsi="Arial" w:cs="Arial"/>
          <w:b/>
        </w:rPr>
        <w:t xml:space="preserve">Discussion: </w:t>
      </w:r>
    </w:p>
    <w:p w14:paraId="7E9C1A77" w14:textId="77777777" w:rsidR="00D93B97" w:rsidRDefault="00D93B97" w:rsidP="00D93B97">
      <w:r>
        <w:t>result of [95e-15-RAN4-R18-EMC]</w:t>
      </w:r>
    </w:p>
    <w:p w14:paraId="45B039B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336AA" w14:textId="77777777" w:rsidR="00D93B97" w:rsidRDefault="00D93B97" w:rsidP="00D93B97">
      <w:pPr>
        <w:rPr>
          <w:rFonts w:ascii="Arial" w:hAnsi="Arial" w:cs="Arial"/>
          <w:b/>
          <w:sz w:val="24"/>
        </w:rPr>
      </w:pPr>
      <w:r>
        <w:rPr>
          <w:rFonts w:ascii="Arial" w:hAnsi="Arial" w:cs="Arial"/>
          <w:b/>
          <w:color w:val="0000FF"/>
          <w:sz w:val="24"/>
        </w:rPr>
        <w:t>RP-220875</w:t>
      </w:r>
      <w:r>
        <w:rPr>
          <w:rFonts w:ascii="Arial" w:hAnsi="Arial" w:cs="Arial"/>
          <w:b/>
          <w:color w:val="0000FF"/>
          <w:sz w:val="24"/>
        </w:rPr>
        <w:tab/>
      </w:r>
      <w:r>
        <w:rPr>
          <w:rFonts w:ascii="Arial" w:hAnsi="Arial" w:cs="Arial"/>
          <w:b/>
          <w:sz w:val="24"/>
        </w:rPr>
        <w:t>Moderator's summary for discussion [95e-15-RAN4-R18-EMC]</w:t>
      </w:r>
    </w:p>
    <w:p w14:paraId="5474E40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235D03AA" w14:textId="77777777" w:rsidR="00D93B97" w:rsidRDefault="00D93B97" w:rsidP="00D93B97">
      <w:pPr>
        <w:rPr>
          <w:rFonts w:ascii="Arial" w:hAnsi="Arial" w:cs="Arial"/>
          <w:b/>
        </w:rPr>
      </w:pPr>
      <w:r>
        <w:rPr>
          <w:rFonts w:ascii="Arial" w:hAnsi="Arial" w:cs="Arial"/>
          <w:b/>
        </w:rPr>
        <w:lastRenderedPageBreak/>
        <w:t xml:space="preserve">Abstract: </w:t>
      </w:r>
    </w:p>
    <w:p w14:paraId="426254CB" w14:textId="77777777" w:rsidR="00D93B97" w:rsidRDefault="00D93B97" w:rsidP="00D93B97">
      <w:r>
        <w:t>handled Tdocs: All related documents under 9.1.4</w:t>
      </w:r>
    </w:p>
    <w:p w14:paraId="515BC6E3" w14:textId="77777777" w:rsidR="00D93B97" w:rsidRDefault="00D93B97" w:rsidP="00D93B97">
      <w:pPr>
        <w:rPr>
          <w:rFonts w:ascii="Arial" w:hAnsi="Arial" w:cs="Arial"/>
          <w:b/>
        </w:rPr>
      </w:pPr>
      <w:r>
        <w:rPr>
          <w:rFonts w:ascii="Arial" w:hAnsi="Arial" w:cs="Arial"/>
          <w:b/>
        </w:rPr>
        <w:t xml:space="preserve">Discussion: </w:t>
      </w:r>
    </w:p>
    <w:p w14:paraId="48E9D5D2" w14:textId="77777777" w:rsidR="00D93B97" w:rsidRDefault="00D93B97" w:rsidP="00D93B97">
      <w:r>
        <w:t>resulting in new WID RP-220916</w:t>
      </w:r>
    </w:p>
    <w:p w14:paraId="4DBCAD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143B" w14:textId="77777777" w:rsidR="00D93B97" w:rsidRDefault="00D93B97" w:rsidP="00D93B97">
      <w:pPr>
        <w:rPr>
          <w:rFonts w:ascii="Arial" w:hAnsi="Arial" w:cs="Arial"/>
          <w:b/>
          <w:sz w:val="24"/>
        </w:rPr>
      </w:pPr>
      <w:r>
        <w:rPr>
          <w:rFonts w:ascii="Arial" w:hAnsi="Arial" w:cs="Arial"/>
          <w:b/>
          <w:color w:val="0000FF"/>
          <w:sz w:val="24"/>
        </w:rPr>
        <w:t>RP-220184</w:t>
      </w:r>
      <w:r>
        <w:rPr>
          <w:rFonts w:ascii="Arial" w:hAnsi="Arial" w:cs="Arial"/>
          <w:b/>
          <w:color w:val="0000FF"/>
          <w:sz w:val="24"/>
        </w:rPr>
        <w:tab/>
      </w:r>
      <w:r>
        <w:rPr>
          <w:rFonts w:ascii="Arial" w:hAnsi="Arial" w:cs="Arial"/>
          <w:b/>
          <w:sz w:val="24"/>
        </w:rPr>
        <w:t>New WI: FR1 TRP TRS</w:t>
      </w:r>
    </w:p>
    <w:p w14:paraId="1980F2E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OPPO,CAICT</w:t>
      </w:r>
    </w:p>
    <w:p w14:paraId="02F254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69256" w14:textId="77777777" w:rsidR="00D93B97" w:rsidRDefault="00D93B97" w:rsidP="00D93B97">
      <w:pPr>
        <w:rPr>
          <w:rFonts w:ascii="Arial" w:hAnsi="Arial" w:cs="Arial"/>
          <w:b/>
          <w:sz w:val="24"/>
        </w:rPr>
      </w:pPr>
      <w:r>
        <w:rPr>
          <w:rFonts w:ascii="Arial" w:hAnsi="Arial" w:cs="Arial"/>
          <w:b/>
          <w:color w:val="0000FF"/>
          <w:sz w:val="24"/>
        </w:rPr>
        <w:t>RP-220185</w:t>
      </w:r>
      <w:r>
        <w:rPr>
          <w:rFonts w:ascii="Arial" w:hAnsi="Arial" w:cs="Arial"/>
          <w:b/>
          <w:color w:val="0000FF"/>
          <w:sz w:val="24"/>
        </w:rPr>
        <w:tab/>
      </w:r>
      <w:r>
        <w:rPr>
          <w:rFonts w:ascii="Arial" w:hAnsi="Arial" w:cs="Arial"/>
          <w:b/>
          <w:sz w:val="24"/>
        </w:rPr>
        <w:t>Motivation of R18 TRP TRS</w:t>
      </w:r>
    </w:p>
    <w:p w14:paraId="1C78AF7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OPPO,CAICT</w:t>
      </w:r>
    </w:p>
    <w:p w14:paraId="5CF0E2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8A1A" w14:textId="77777777" w:rsidR="00D93B97" w:rsidRDefault="00D93B97" w:rsidP="00D93B97">
      <w:pPr>
        <w:pStyle w:val="Heading5"/>
      </w:pPr>
      <w:bookmarkStart w:id="112" w:name="_Toc104749486"/>
      <w:bookmarkStart w:id="113" w:name="_Toc105285796"/>
      <w:r>
        <w:t>9.1.4.6</w:t>
      </w:r>
      <w:r>
        <w:tab/>
        <w:t>Results of discussion [RAN95e-RAN4-R18Prep-06] Other RAN4 Enhancements</w:t>
      </w:r>
      <w:bookmarkEnd w:id="112"/>
      <w:bookmarkEnd w:id="113"/>
    </w:p>
    <w:p w14:paraId="01EAD394" w14:textId="77777777" w:rsidR="00D93B97" w:rsidRDefault="00D93B97" w:rsidP="00D93B97">
      <w:pPr>
        <w:rPr>
          <w:rFonts w:ascii="Arial" w:hAnsi="Arial" w:cs="Arial"/>
          <w:b/>
          <w:sz w:val="24"/>
        </w:rPr>
      </w:pPr>
      <w:r>
        <w:rPr>
          <w:rFonts w:ascii="Arial" w:hAnsi="Arial" w:cs="Arial"/>
          <w:b/>
          <w:color w:val="0000FF"/>
          <w:sz w:val="24"/>
        </w:rPr>
        <w:t>RP-220024</w:t>
      </w:r>
      <w:r>
        <w:rPr>
          <w:rFonts w:ascii="Arial" w:hAnsi="Arial" w:cs="Arial"/>
          <w:b/>
          <w:color w:val="0000FF"/>
          <w:sz w:val="24"/>
        </w:rPr>
        <w:tab/>
      </w:r>
      <w:r>
        <w:rPr>
          <w:rFonts w:ascii="Arial" w:hAnsi="Arial" w:cs="Arial"/>
          <w:b/>
          <w:sz w:val="24"/>
        </w:rPr>
        <w:t>Moderator's summary for discussion [RAN95e-RAN4-R18Prep-06] Other RAN4 Enhancements</w:t>
      </w:r>
    </w:p>
    <w:p w14:paraId="28C376D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DB3A233" w14:textId="77777777" w:rsidR="00D93B97" w:rsidRDefault="00D93B97" w:rsidP="00D93B97">
      <w:pPr>
        <w:rPr>
          <w:rFonts w:ascii="Arial" w:hAnsi="Arial" w:cs="Arial"/>
          <w:b/>
        </w:rPr>
      </w:pPr>
      <w:r>
        <w:rPr>
          <w:rFonts w:ascii="Arial" w:hAnsi="Arial" w:cs="Arial"/>
          <w:b/>
        </w:rPr>
        <w:t xml:space="preserve">Abstract: </w:t>
      </w:r>
    </w:p>
    <w:p w14:paraId="1F626BED" w14:textId="77777777" w:rsidR="00D93B97" w:rsidRDefault="00D93B97" w:rsidP="00D93B97">
      <w:r>
        <w:t>result of NWM discussion 7-11.02.22</w:t>
      </w:r>
    </w:p>
    <w:p w14:paraId="1DD31E12" w14:textId="77777777" w:rsidR="00D93B97" w:rsidRDefault="00D93B97" w:rsidP="00D93B97">
      <w:pPr>
        <w:rPr>
          <w:rFonts w:ascii="Arial" w:hAnsi="Arial" w:cs="Arial"/>
          <w:b/>
        </w:rPr>
      </w:pPr>
      <w:r>
        <w:rPr>
          <w:rFonts w:ascii="Arial" w:hAnsi="Arial" w:cs="Arial"/>
          <w:b/>
        </w:rPr>
        <w:t xml:space="preserve">Discussion: </w:t>
      </w:r>
    </w:p>
    <w:p w14:paraId="47354A24" w14:textId="77777777" w:rsidR="00D93B97" w:rsidRDefault="00D93B97" w:rsidP="00D93B97">
      <w:r>
        <w:t>see SID RP-220059 and WID RP-220060, RP-220061, RP-220062, RP-220063, RP-220064</w:t>
      </w:r>
    </w:p>
    <w:p w14:paraId="626A2A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7D8C0" w14:textId="77777777" w:rsidR="00D93B97" w:rsidRDefault="00D93B97" w:rsidP="00D93B97">
      <w:pPr>
        <w:rPr>
          <w:rFonts w:ascii="Arial" w:hAnsi="Arial" w:cs="Arial"/>
          <w:b/>
          <w:sz w:val="24"/>
        </w:rPr>
      </w:pPr>
      <w:r>
        <w:rPr>
          <w:rFonts w:ascii="Arial" w:hAnsi="Arial" w:cs="Arial"/>
          <w:b/>
          <w:color w:val="0000FF"/>
          <w:sz w:val="24"/>
        </w:rPr>
        <w:t>RP-220058</w:t>
      </w:r>
      <w:r>
        <w:rPr>
          <w:rFonts w:ascii="Arial" w:hAnsi="Arial" w:cs="Arial"/>
          <w:b/>
          <w:color w:val="0000FF"/>
          <w:sz w:val="24"/>
        </w:rPr>
        <w:tab/>
      </w:r>
      <w:r>
        <w:rPr>
          <w:rFonts w:ascii="Arial" w:hAnsi="Arial" w:cs="Arial"/>
          <w:b/>
          <w:sz w:val="24"/>
        </w:rPr>
        <w:t>New SI: Study on simplification of band combination specification</w:t>
      </w:r>
    </w:p>
    <w:p w14:paraId="6273029B"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chair (Huawei)</w:t>
      </w:r>
    </w:p>
    <w:p w14:paraId="7137F1BC" w14:textId="77777777" w:rsidR="00D93B97" w:rsidRDefault="00D93B97" w:rsidP="00D93B97">
      <w:pPr>
        <w:rPr>
          <w:rFonts w:ascii="Arial" w:hAnsi="Arial" w:cs="Arial"/>
          <w:b/>
        </w:rPr>
      </w:pPr>
      <w:r>
        <w:rPr>
          <w:rFonts w:ascii="Arial" w:hAnsi="Arial" w:cs="Arial"/>
          <w:b/>
        </w:rPr>
        <w:t xml:space="preserve">Abstract: </w:t>
      </w:r>
    </w:p>
    <w:p w14:paraId="0A41BC0D" w14:textId="77777777" w:rsidR="00D93B97" w:rsidRDefault="00D93B97" w:rsidP="00D93B97">
      <w:r>
        <w:t>result of discussion [RAN95e-RAN4-R18Prep-06] Other RAN4 Enhancements</w:t>
      </w:r>
    </w:p>
    <w:p w14:paraId="16D7F0DA" w14:textId="77777777" w:rsidR="00D93B97" w:rsidRDefault="00D93B97" w:rsidP="00D93B97">
      <w:pPr>
        <w:rPr>
          <w:rFonts w:ascii="Arial" w:hAnsi="Arial" w:cs="Arial"/>
          <w:b/>
        </w:rPr>
      </w:pPr>
      <w:r>
        <w:rPr>
          <w:rFonts w:ascii="Arial" w:hAnsi="Arial" w:cs="Arial"/>
          <w:b/>
        </w:rPr>
        <w:t xml:space="preserve">Discussion: </w:t>
      </w:r>
    </w:p>
    <w:p w14:paraId="753FA286" w14:textId="77777777" w:rsidR="00D93B97" w:rsidRDefault="00D93B97" w:rsidP="00D93B97">
      <w:r>
        <w:t>handled in [95e-09-RAN4-R18-BandComb]</w:t>
      </w:r>
    </w:p>
    <w:p w14:paraId="254AEB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482B05" w14:textId="77777777" w:rsidR="00D93B97" w:rsidRDefault="00D93B97" w:rsidP="00D93B97">
      <w:pPr>
        <w:rPr>
          <w:rFonts w:ascii="Arial" w:hAnsi="Arial" w:cs="Arial"/>
          <w:b/>
          <w:sz w:val="24"/>
        </w:rPr>
      </w:pPr>
      <w:r>
        <w:rPr>
          <w:rFonts w:ascii="Arial" w:hAnsi="Arial" w:cs="Arial"/>
          <w:b/>
          <w:color w:val="0000FF"/>
          <w:sz w:val="24"/>
        </w:rPr>
        <w:t>RP-220168</w:t>
      </w:r>
      <w:r>
        <w:rPr>
          <w:rFonts w:ascii="Arial" w:hAnsi="Arial" w:cs="Arial"/>
          <w:b/>
          <w:color w:val="0000FF"/>
          <w:sz w:val="24"/>
        </w:rPr>
        <w:tab/>
      </w:r>
      <w:r>
        <w:rPr>
          <w:rFonts w:ascii="Arial" w:hAnsi="Arial" w:cs="Arial"/>
          <w:b/>
          <w:sz w:val="24"/>
        </w:rPr>
        <w:t>Motivation on simplification of band combination specification</w:t>
      </w:r>
    </w:p>
    <w:p w14:paraId="59A74A9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E457CC" w14:textId="77777777" w:rsidR="00D93B97" w:rsidRDefault="00D93B97" w:rsidP="00D93B97">
      <w:pPr>
        <w:rPr>
          <w:rFonts w:ascii="Arial" w:hAnsi="Arial" w:cs="Arial"/>
          <w:b/>
        </w:rPr>
      </w:pPr>
      <w:r>
        <w:rPr>
          <w:rFonts w:ascii="Arial" w:hAnsi="Arial" w:cs="Arial"/>
          <w:b/>
        </w:rPr>
        <w:t xml:space="preserve">Discussion: </w:t>
      </w:r>
    </w:p>
    <w:p w14:paraId="3008ECA6" w14:textId="77777777" w:rsidR="00D93B97" w:rsidRDefault="00D93B97" w:rsidP="00D93B97">
      <w:r>
        <w:t>moved from AI 9.1.4.5 to AI 9.1.4.6</w:t>
      </w:r>
    </w:p>
    <w:p w14:paraId="616B7758" w14:textId="77777777" w:rsidR="00D93B97" w:rsidRDefault="00D93B97" w:rsidP="00D93B97">
      <w:r>
        <w:lastRenderedPageBreak/>
        <w:t>handled in [95e-09-RAN4-R18-BandComb]</w:t>
      </w:r>
    </w:p>
    <w:p w14:paraId="72CE50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1B778" w14:textId="77777777" w:rsidR="00D93B97" w:rsidRDefault="00D93B97" w:rsidP="00D93B97">
      <w:pPr>
        <w:rPr>
          <w:rFonts w:ascii="Arial" w:hAnsi="Arial" w:cs="Arial"/>
          <w:b/>
          <w:sz w:val="24"/>
        </w:rPr>
      </w:pPr>
      <w:r>
        <w:rPr>
          <w:rFonts w:ascii="Arial" w:hAnsi="Arial" w:cs="Arial"/>
          <w:b/>
          <w:color w:val="0000FF"/>
          <w:sz w:val="24"/>
        </w:rPr>
        <w:t>RP-220725</w:t>
      </w:r>
      <w:r>
        <w:rPr>
          <w:rFonts w:ascii="Arial" w:hAnsi="Arial" w:cs="Arial"/>
          <w:b/>
          <w:color w:val="0000FF"/>
          <w:sz w:val="24"/>
        </w:rPr>
        <w:tab/>
      </w:r>
      <w:r>
        <w:rPr>
          <w:rFonts w:ascii="Arial" w:hAnsi="Arial" w:cs="Arial"/>
          <w:b/>
          <w:sz w:val="24"/>
        </w:rPr>
        <w:t>Consideration and motivation for Rel-18 new SI on simplification of band combination specification</w:t>
      </w:r>
    </w:p>
    <w:p w14:paraId="4148720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4A4A23" w14:textId="77777777" w:rsidR="00D93B97" w:rsidRDefault="00D93B97" w:rsidP="00D93B97">
      <w:pPr>
        <w:rPr>
          <w:rFonts w:ascii="Arial" w:hAnsi="Arial" w:cs="Arial"/>
          <w:b/>
        </w:rPr>
      </w:pPr>
      <w:r>
        <w:rPr>
          <w:rFonts w:ascii="Arial" w:hAnsi="Arial" w:cs="Arial"/>
          <w:b/>
        </w:rPr>
        <w:t xml:space="preserve">Discussion: </w:t>
      </w:r>
    </w:p>
    <w:p w14:paraId="240AD5EA" w14:textId="77777777" w:rsidR="00D93B97" w:rsidRDefault="00D93B97" w:rsidP="00D93B97">
      <w:r>
        <w:t>handled in [95e-09-RAN4-R18-BandComb]</w:t>
      </w:r>
    </w:p>
    <w:p w14:paraId="4EBD4A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FD7D5" w14:textId="77777777" w:rsidR="00D93B97" w:rsidRDefault="00D93B97" w:rsidP="00D93B97">
      <w:pPr>
        <w:rPr>
          <w:rFonts w:ascii="Arial" w:hAnsi="Arial" w:cs="Arial"/>
          <w:b/>
          <w:sz w:val="24"/>
        </w:rPr>
      </w:pPr>
      <w:r>
        <w:rPr>
          <w:rFonts w:ascii="Arial" w:hAnsi="Arial" w:cs="Arial"/>
          <w:b/>
          <w:color w:val="0000FF"/>
          <w:sz w:val="24"/>
        </w:rPr>
        <w:t>RP-220869</w:t>
      </w:r>
      <w:r>
        <w:rPr>
          <w:rFonts w:ascii="Arial" w:hAnsi="Arial" w:cs="Arial"/>
          <w:b/>
          <w:color w:val="0000FF"/>
          <w:sz w:val="24"/>
        </w:rPr>
        <w:tab/>
      </w:r>
      <w:r>
        <w:rPr>
          <w:rFonts w:ascii="Arial" w:hAnsi="Arial" w:cs="Arial"/>
          <w:b/>
          <w:sz w:val="24"/>
        </w:rPr>
        <w:t>Moderator's summary for discussion [95e-09-RAN4-R18-BandComb]</w:t>
      </w:r>
    </w:p>
    <w:p w14:paraId="7C67DD3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w:t>
      </w:r>
    </w:p>
    <w:p w14:paraId="379E9B31" w14:textId="77777777" w:rsidR="00D93B97" w:rsidRDefault="00D93B97" w:rsidP="00D93B97">
      <w:pPr>
        <w:rPr>
          <w:rFonts w:ascii="Arial" w:hAnsi="Arial" w:cs="Arial"/>
          <w:b/>
        </w:rPr>
      </w:pPr>
      <w:r>
        <w:rPr>
          <w:rFonts w:ascii="Arial" w:hAnsi="Arial" w:cs="Arial"/>
          <w:b/>
        </w:rPr>
        <w:t xml:space="preserve">Abstract: </w:t>
      </w:r>
    </w:p>
    <w:p w14:paraId="5AB4655D" w14:textId="77777777" w:rsidR="00D93B97" w:rsidRDefault="00D93B97" w:rsidP="00D93B97">
      <w:r>
        <w:t>handled Tdocs: All related documents under 9.1.4</w:t>
      </w:r>
    </w:p>
    <w:p w14:paraId="55A19453" w14:textId="77777777" w:rsidR="00D93B97" w:rsidRDefault="00D93B97" w:rsidP="00D93B97">
      <w:pPr>
        <w:rPr>
          <w:rFonts w:ascii="Arial" w:hAnsi="Arial" w:cs="Arial"/>
          <w:b/>
        </w:rPr>
      </w:pPr>
      <w:r>
        <w:rPr>
          <w:rFonts w:ascii="Arial" w:hAnsi="Arial" w:cs="Arial"/>
          <w:b/>
        </w:rPr>
        <w:t xml:space="preserve">Discussion: </w:t>
      </w:r>
    </w:p>
    <w:p w14:paraId="32C41170" w14:textId="77777777" w:rsidR="00D93B97" w:rsidRDefault="00D93B97" w:rsidP="00D93B97">
      <w:r>
        <w:t>moved from AI 9.1.4 to AI 9.1.4.6</w:t>
      </w:r>
    </w:p>
    <w:p w14:paraId="26DDD50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11647" w14:textId="77777777" w:rsidR="00D93B97" w:rsidRDefault="00D93B97" w:rsidP="00D93B97">
      <w:pPr>
        <w:rPr>
          <w:rFonts w:ascii="Arial" w:hAnsi="Arial" w:cs="Arial"/>
          <w:b/>
          <w:sz w:val="24"/>
        </w:rPr>
      </w:pPr>
      <w:r>
        <w:rPr>
          <w:rFonts w:ascii="Arial" w:hAnsi="Arial" w:cs="Arial"/>
          <w:b/>
          <w:color w:val="0000FF"/>
          <w:sz w:val="24"/>
        </w:rPr>
        <w:t>RP-220169</w:t>
      </w:r>
      <w:r>
        <w:rPr>
          <w:rFonts w:ascii="Arial" w:hAnsi="Arial" w:cs="Arial"/>
          <w:b/>
          <w:color w:val="0000FF"/>
          <w:sz w:val="24"/>
        </w:rPr>
        <w:tab/>
      </w:r>
      <w:r>
        <w:rPr>
          <w:rFonts w:ascii="Arial" w:hAnsi="Arial" w:cs="Arial"/>
          <w:b/>
          <w:sz w:val="24"/>
        </w:rPr>
        <w:t>New SI: Study on simplification of band combination specification</w:t>
      </w:r>
    </w:p>
    <w:p w14:paraId="07005AE4"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33ABA00A" w14:textId="77777777" w:rsidR="00D93B97" w:rsidRDefault="00D93B97" w:rsidP="00D93B97">
      <w:pPr>
        <w:rPr>
          <w:rFonts w:ascii="Arial" w:hAnsi="Arial" w:cs="Arial"/>
          <w:b/>
        </w:rPr>
      </w:pPr>
      <w:r>
        <w:rPr>
          <w:rFonts w:ascii="Arial" w:hAnsi="Arial" w:cs="Arial"/>
          <w:b/>
        </w:rPr>
        <w:t xml:space="preserve">Discussion: </w:t>
      </w:r>
    </w:p>
    <w:p w14:paraId="5A2776D9" w14:textId="77777777" w:rsidR="00D93B97" w:rsidRDefault="00D93B97" w:rsidP="00D93B97">
      <w:r>
        <w:t>moved from AI 9.1.4.5 to AI 9.1.4.6</w:t>
      </w:r>
    </w:p>
    <w:p w14:paraId="37074D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RP-220956</w:t>
      </w:r>
      <w:r>
        <w:rPr>
          <w:color w:val="993300"/>
          <w:u w:val="single"/>
        </w:rPr>
        <w:t>.</w:t>
      </w:r>
    </w:p>
    <w:p w14:paraId="2E27C7B5" w14:textId="77777777" w:rsidR="00D93B97" w:rsidRDefault="00D93B97" w:rsidP="00D93B97">
      <w:pPr>
        <w:rPr>
          <w:rFonts w:ascii="Arial" w:hAnsi="Arial" w:cs="Arial"/>
          <w:b/>
          <w:sz w:val="24"/>
        </w:rPr>
      </w:pPr>
      <w:r>
        <w:rPr>
          <w:rFonts w:ascii="Arial" w:hAnsi="Arial" w:cs="Arial"/>
          <w:b/>
          <w:color w:val="0000FF"/>
          <w:sz w:val="24"/>
        </w:rPr>
        <w:t>RP-220956</w:t>
      </w:r>
      <w:r>
        <w:rPr>
          <w:rFonts w:ascii="Arial" w:hAnsi="Arial" w:cs="Arial"/>
          <w:b/>
          <w:color w:val="0000FF"/>
          <w:sz w:val="24"/>
        </w:rPr>
        <w:tab/>
      </w:r>
      <w:r>
        <w:rPr>
          <w:rFonts w:ascii="Arial" w:hAnsi="Arial" w:cs="Arial"/>
          <w:b/>
          <w:sz w:val="24"/>
        </w:rPr>
        <w:t>New SI: Study on simplification of band combination specification</w:t>
      </w:r>
    </w:p>
    <w:p w14:paraId="47252BDE"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7810B791" w14:textId="77777777" w:rsidR="00D93B97" w:rsidRDefault="00D93B97" w:rsidP="00D93B97">
      <w:pPr>
        <w:rPr>
          <w:color w:val="808080"/>
        </w:rPr>
      </w:pPr>
      <w:r>
        <w:rPr>
          <w:color w:val="808080"/>
        </w:rPr>
        <w:t>(Replaces RP-220169)</w:t>
      </w:r>
    </w:p>
    <w:p w14:paraId="345F204D" w14:textId="77777777" w:rsidR="00D93B97" w:rsidRDefault="00D93B97" w:rsidP="00D93B97">
      <w:pPr>
        <w:rPr>
          <w:rFonts w:ascii="Arial" w:hAnsi="Arial" w:cs="Arial"/>
          <w:b/>
        </w:rPr>
      </w:pPr>
      <w:r>
        <w:rPr>
          <w:rFonts w:ascii="Arial" w:hAnsi="Arial" w:cs="Arial"/>
          <w:b/>
        </w:rPr>
        <w:t xml:space="preserve">Discussion: </w:t>
      </w:r>
    </w:p>
    <w:p w14:paraId="4066EFBB" w14:textId="77777777" w:rsidR="00D93B97" w:rsidRDefault="00D93B97" w:rsidP="00D93B97">
      <w:r>
        <w:t>result of [95e-09-RAN4-R18-BandComb]</w:t>
      </w:r>
    </w:p>
    <w:p w14:paraId="4807B6E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0407C" w14:textId="77777777" w:rsidR="00D93B97" w:rsidRDefault="00D93B97" w:rsidP="00D93B97">
      <w:pPr>
        <w:rPr>
          <w:rFonts w:ascii="Arial" w:hAnsi="Arial" w:cs="Arial"/>
          <w:b/>
          <w:sz w:val="24"/>
        </w:rPr>
      </w:pPr>
      <w:r>
        <w:rPr>
          <w:rFonts w:ascii="Arial" w:hAnsi="Arial" w:cs="Arial"/>
          <w:b/>
          <w:color w:val="0000FF"/>
          <w:sz w:val="24"/>
        </w:rPr>
        <w:t>RP-220059</w:t>
      </w:r>
      <w:r>
        <w:rPr>
          <w:rFonts w:ascii="Arial" w:hAnsi="Arial" w:cs="Arial"/>
          <w:b/>
          <w:color w:val="0000FF"/>
          <w:sz w:val="24"/>
        </w:rPr>
        <w:tab/>
      </w:r>
      <w:r>
        <w:rPr>
          <w:rFonts w:ascii="Arial" w:hAnsi="Arial" w:cs="Arial"/>
          <w:b/>
          <w:sz w:val="24"/>
        </w:rPr>
        <w:t>New SI: Study on enhancement for 700/800/900MHz band combinations</w:t>
      </w:r>
    </w:p>
    <w:p w14:paraId="03B6D853"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RAN4 chair (Huawei)</w:t>
      </w:r>
    </w:p>
    <w:p w14:paraId="1895A49F" w14:textId="77777777" w:rsidR="00D93B97" w:rsidRDefault="00D93B97" w:rsidP="00D93B97">
      <w:pPr>
        <w:rPr>
          <w:rFonts w:ascii="Arial" w:hAnsi="Arial" w:cs="Arial"/>
          <w:b/>
        </w:rPr>
      </w:pPr>
      <w:r>
        <w:rPr>
          <w:rFonts w:ascii="Arial" w:hAnsi="Arial" w:cs="Arial"/>
          <w:b/>
        </w:rPr>
        <w:t xml:space="preserve">Abstract: </w:t>
      </w:r>
    </w:p>
    <w:p w14:paraId="3FD931A4" w14:textId="77777777" w:rsidR="00D93B97" w:rsidRDefault="00D93B97" w:rsidP="00D93B97">
      <w:r>
        <w:t>result of discussion [RAN95e-RAN4-R18Prep-06] Other RAN4 Enhancements</w:t>
      </w:r>
    </w:p>
    <w:p w14:paraId="0A523E2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RP-221016</w:t>
      </w:r>
      <w:r>
        <w:rPr>
          <w:color w:val="993300"/>
          <w:u w:val="single"/>
        </w:rPr>
        <w:t>.</w:t>
      </w:r>
    </w:p>
    <w:p w14:paraId="1027A614" w14:textId="77777777" w:rsidR="00D93B97" w:rsidRDefault="00D93B97" w:rsidP="00D93B97">
      <w:pPr>
        <w:rPr>
          <w:rFonts w:ascii="Arial" w:hAnsi="Arial" w:cs="Arial"/>
          <w:b/>
          <w:sz w:val="24"/>
        </w:rPr>
      </w:pPr>
      <w:r>
        <w:rPr>
          <w:rFonts w:ascii="Arial" w:hAnsi="Arial" w:cs="Arial"/>
          <w:b/>
          <w:color w:val="0000FF"/>
          <w:sz w:val="24"/>
        </w:rPr>
        <w:t>RP-220583</w:t>
      </w:r>
      <w:r>
        <w:rPr>
          <w:rFonts w:ascii="Arial" w:hAnsi="Arial" w:cs="Arial"/>
          <w:b/>
          <w:color w:val="0000FF"/>
          <w:sz w:val="24"/>
        </w:rPr>
        <w:tab/>
      </w:r>
      <w:r>
        <w:rPr>
          <w:rFonts w:ascii="Arial" w:hAnsi="Arial" w:cs="Arial"/>
          <w:b/>
          <w:sz w:val="24"/>
        </w:rPr>
        <w:t>Views on Rel-18 study for 800+900MHz CA</w:t>
      </w:r>
    </w:p>
    <w:p w14:paraId="5C1B186B"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84A1D5" w14:textId="77777777" w:rsidR="00D93B97" w:rsidRDefault="00D93B97" w:rsidP="00D93B97">
      <w:pPr>
        <w:rPr>
          <w:rFonts w:ascii="Arial" w:hAnsi="Arial" w:cs="Arial"/>
          <w:b/>
        </w:rPr>
      </w:pPr>
      <w:r>
        <w:rPr>
          <w:rFonts w:ascii="Arial" w:hAnsi="Arial" w:cs="Arial"/>
          <w:b/>
        </w:rPr>
        <w:t xml:space="preserve">Abstract: </w:t>
      </w:r>
    </w:p>
    <w:p w14:paraId="79411D80" w14:textId="77777777" w:rsidR="00D93B97" w:rsidRDefault="00D93B97" w:rsidP="00D93B97">
      <w:r>
        <w:t>In this contribution, we provide our views on Rel-18 study for 800+900MHz CA.</w:t>
      </w:r>
    </w:p>
    <w:p w14:paraId="5215AF62" w14:textId="77777777" w:rsidR="00D93B97" w:rsidRDefault="00D93B97" w:rsidP="00D93B97">
      <w:pPr>
        <w:rPr>
          <w:rFonts w:ascii="Arial" w:hAnsi="Arial" w:cs="Arial"/>
          <w:b/>
        </w:rPr>
      </w:pPr>
      <w:r>
        <w:rPr>
          <w:rFonts w:ascii="Arial" w:hAnsi="Arial" w:cs="Arial"/>
          <w:b/>
        </w:rPr>
        <w:t xml:space="preserve">Discussion: </w:t>
      </w:r>
    </w:p>
    <w:p w14:paraId="24F6346B" w14:textId="77777777" w:rsidR="00D93B97" w:rsidRDefault="00D93B97" w:rsidP="00D93B97">
      <w:r>
        <w:t>handled in [95e-10-RAN4-R18-700800900]</w:t>
      </w:r>
    </w:p>
    <w:p w14:paraId="1445C3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3AB9C" w14:textId="77777777" w:rsidR="00D93B97" w:rsidRDefault="00D93B97" w:rsidP="00D93B97">
      <w:pPr>
        <w:rPr>
          <w:rFonts w:ascii="Arial" w:hAnsi="Arial" w:cs="Arial"/>
          <w:b/>
          <w:sz w:val="24"/>
        </w:rPr>
      </w:pPr>
      <w:r>
        <w:rPr>
          <w:rFonts w:ascii="Arial" w:hAnsi="Arial" w:cs="Arial"/>
          <w:b/>
          <w:color w:val="0000FF"/>
          <w:sz w:val="24"/>
        </w:rPr>
        <w:t>RP-220584</w:t>
      </w:r>
      <w:r>
        <w:rPr>
          <w:rFonts w:ascii="Arial" w:hAnsi="Arial" w:cs="Arial"/>
          <w:b/>
          <w:color w:val="0000FF"/>
          <w:sz w:val="24"/>
        </w:rPr>
        <w:tab/>
      </w:r>
      <w:r>
        <w:rPr>
          <w:rFonts w:ascii="Arial" w:hAnsi="Arial" w:cs="Arial"/>
          <w:b/>
          <w:sz w:val="24"/>
        </w:rPr>
        <w:t>New SI: Study on enhancement for 700/800/900MHz band combinations</w:t>
      </w:r>
    </w:p>
    <w:p w14:paraId="31BB52B2"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7A603407" w14:textId="77777777" w:rsidR="00D93B97" w:rsidRDefault="00D93B97" w:rsidP="00D93B97">
      <w:pPr>
        <w:rPr>
          <w:rFonts w:ascii="Arial" w:hAnsi="Arial" w:cs="Arial"/>
          <w:b/>
        </w:rPr>
      </w:pPr>
      <w:r>
        <w:rPr>
          <w:rFonts w:ascii="Arial" w:hAnsi="Arial" w:cs="Arial"/>
          <w:b/>
        </w:rPr>
        <w:t xml:space="preserve">Discussion: </w:t>
      </w:r>
    </w:p>
    <w:p w14:paraId="57B8E7AE" w14:textId="77777777" w:rsidR="00D93B97" w:rsidRDefault="00D93B97" w:rsidP="00D93B97">
      <w:r>
        <w:t>handled in [95e-10-RAN4-R18-700800900]</w:t>
      </w:r>
    </w:p>
    <w:p w14:paraId="6B9CD0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0548CE" w14:textId="77777777" w:rsidR="00D93B97" w:rsidRDefault="00D93B97" w:rsidP="00D93B97">
      <w:pPr>
        <w:rPr>
          <w:rFonts w:ascii="Arial" w:hAnsi="Arial" w:cs="Arial"/>
          <w:b/>
          <w:sz w:val="24"/>
        </w:rPr>
      </w:pPr>
      <w:r>
        <w:rPr>
          <w:rFonts w:ascii="Arial" w:hAnsi="Arial" w:cs="Arial"/>
          <w:b/>
          <w:color w:val="0000FF"/>
          <w:sz w:val="24"/>
        </w:rPr>
        <w:t>RP-220728</w:t>
      </w:r>
      <w:r>
        <w:rPr>
          <w:rFonts w:ascii="Arial" w:hAnsi="Arial" w:cs="Arial"/>
          <w:b/>
          <w:color w:val="0000FF"/>
          <w:sz w:val="24"/>
        </w:rPr>
        <w:tab/>
      </w:r>
      <w:r>
        <w:rPr>
          <w:rFonts w:ascii="Arial" w:hAnsi="Arial" w:cs="Arial"/>
          <w:b/>
          <w:sz w:val="24"/>
        </w:rPr>
        <w:t>Consideration and motivation for Rel-18 new SI on enhancement for 700/800/900MHz band combinations</w:t>
      </w:r>
    </w:p>
    <w:p w14:paraId="37C712B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264834" w14:textId="77777777" w:rsidR="00D93B97" w:rsidRDefault="00D93B97" w:rsidP="00D93B97">
      <w:pPr>
        <w:rPr>
          <w:rFonts w:ascii="Arial" w:hAnsi="Arial" w:cs="Arial"/>
          <w:b/>
        </w:rPr>
      </w:pPr>
      <w:r>
        <w:rPr>
          <w:rFonts w:ascii="Arial" w:hAnsi="Arial" w:cs="Arial"/>
          <w:b/>
        </w:rPr>
        <w:t xml:space="preserve">Discussion: </w:t>
      </w:r>
    </w:p>
    <w:p w14:paraId="36ACDC8A" w14:textId="77777777" w:rsidR="00D93B97" w:rsidRDefault="00D93B97" w:rsidP="00D93B97">
      <w:r>
        <w:t>handled in [95e-10-RAN4-R18-700800900]</w:t>
      </w:r>
    </w:p>
    <w:p w14:paraId="2095787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B615F" w14:textId="77777777" w:rsidR="00D93B97" w:rsidRDefault="00D93B97" w:rsidP="00D93B97">
      <w:pPr>
        <w:rPr>
          <w:rFonts w:ascii="Arial" w:hAnsi="Arial" w:cs="Arial"/>
          <w:b/>
          <w:sz w:val="24"/>
        </w:rPr>
      </w:pPr>
      <w:r>
        <w:rPr>
          <w:rFonts w:ascii="Arial" w:hAnsi="Arial" w:cs="Arial"/>
          <w:b/>
          <w:color w:val="0000FF"/>
          <w:sz w:val="24"/>
        </w:rPr>
        <w:t>RP-220729</w:t>
      </w:r>
      <w:r>
        <w:rPr>
          <w:rFonts w:ascii="Arial" w:hAnsi="Arial" w:cs="Arial"/>
          <w:b/>
          <w:color w:val="0000FF"/>
          <w:sz w:val="24"/>
        </w:rPr>
        <w:tab/>
      </w:r>
      <w:r>
        <w:rPr>
          <w:rFonts w:ascii="Arial" w:hAnsi="Arial" w:cs="Arial"/>
          <w:b/>
          <w:sz w:val="24"/>
        </w:rPr>
        <w:t>New SI: Study on enhancement for 700/800/900MHz band combinations</w:t>
      </w:r>
    </w:p>
    <w:p w14:paraId="7E1341D0"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43D0D3A1" w14:textId="77777777" w:rsidR="00D93B97" w:rsidRDefault="00D93B97" w:rsidP="00D93B97">
      <w:pPr>
        <w:rPr>
          <w:rFonts w:ascii="Arial" w:hAnsi="Arial" w:cs="Arial"/>
          <w:b/>
        </w:rPr>
      </w:pPr>
      <w:r>
        <w:rPr>
          <w:rFonts w:ascii="Arial" w:hAnsi="Arial" w:cs="Arial"/>
          <w:b/>
        </w:rPr>
        <w:t xml:space="preserve">Discussion: </w:t>
      </w:r>
    </w:p>
    <w:p w14:paraId="3D53A620" w14:textId="77777777" w:rsidR="00D93B97" w:rsidRDefault="00D93B97" w:rsidP="00D93B97">
      <w:r>
        <w:t>handled in [95e-10-RAN4-R18-700800900]</w:t>
      </w:r>
    </w:p>
    <w:p w14:paraId="4D18DC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DFB4D4" w14:textId="77777777" w:rsidR="00D93B97" w:rsidRDefault="00D93B97" w:rsidP="00D93B97">
      <w:pPr>
        <w:rPr>
          <w:rFonts w:ascii="Arial" w:hAnsi="Arial" w:cs="Arial"/>
          <w:b/>
          <w:sz w:val="24"/>
        </w:rPr>
      </w:pPr>
      <w:r>
        <w:rPr>
          <w:rFonts w:ascii="Arial" w:hAnsi="Arial" w:cs="Arial"/>
          <w:b/>
          <w:color w:val="0000FF"/>
          <w:sz w:val="24"/>
        </w:rPr>
        <w:t>RP-220870</w:t>
      </w:r>
      <w:r>
        <w:rPr>
          <w:rFonts w:ascii="Arial" w:hAnsi="Arial" w:cs="Arial"/>
          <w:b/>
          <w:color w:val="0000FF"/>
          <w:sz w:val="24"/>
        </w:rPr>
        <w:tab/>
      </w:r>
      <w:r>
        <w:rPr>
          <w:rFonts w:ascii="Arial" w:hAnsi="Arial" w:cs="Arial"/>
          <w:b/>
          <w:sz w:val="24"/>
        </w:rPr>
        <w:t>Moderator's summary for discussion [95e-10-RAN4-R18-700800900]</w:t>
      </w:r>
    </w:p>
    <w:p w14:paraId="1A290F3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CATT</w:t>
      </w:r>
    </w:p>
    <w:p w14:paraId="3439A7E5" w14:textId="77777777" w:rsidR="00D93B97" w:rsidRDefault="00D93B97" w:rsidP="00D93B97">
      <w:pPr>
        <w:rPr>
          <w:rFonts w:ascii="Arial" w:hAnsi="Arial" w:cs="Arial"/>
          <w:b/>
        </w:rPr>
      </w:pPr>
      <w:r>
        <w:rPr>
          <w:rFonts w:ascii="Arial" w:hAnsi="Arial" w:cs="Arial"/>
          <w:b/>
        </w:rPr>
        <w:t xml:space="preserve">Abstract: </w:t>
      </w:r>
    </w:p>
    <w:p w14:paraId="22EAB9C9" w14:textId="77777777" w:rsidR="00D93B97" w:rsidRDefault="00D93B97" w:rsidP="00D93B97">
      <w:r>
        <w:t>handled Tdocs: All related documents under 9.1.4</w:t>
      </w:r>
    </w:p>
    <w:p w14:paraId="21E61356" w14:textId="77777777" w:rsidR="00D93B97" w:rsidRDefault="00D93B97" w:rsidP="00D93B97">
      <w:pPr>
        <w:rPr>
          <w:rFonts w:ascii="Arial" w:hAnsi="Arial" w:cs="Arial"/>
          <w:b/>
        </w:rPr>
      </w:pPr>
      <w:r>
        <w:rPr>
          <w:rFonts w:ascii="Arial" w:hAnsi="Arial" w:cs="Arial"/>
          <w:b/>
        </w:rPr>
        <w:t xml:space="preserve">Discussion: </w:t>
      </w:r>
    </w:p>
    <w:p w14:paraId="12809061" w14:textId="77777777" w:rsidR="00D93B97" w:rsidRDefault="00D93B97" w:rsidP="00D93B97">
      <w:r>
        <w:t>moved from AI 9.1.4 to AI 9.1.4.6</w:t>
      </w:r>
    </w:p>
    <w:p w14:paraId="692F8D50" w14:textId="77777777" w:rsidR="00D93B97" w:rsidRDefault="00D93B97" w:rsidP="00D93B97">
      <w:r>
        <w:t>handled in Tue GTW</w:t>
      </w:r>
    </w:p>
    <w:p w14:paraId="604D191E" w14:textId="77777777" w:rsidR="00D93B97" w:rsidRDefault="00D93B97" w:rsidP="00D93B97">
      <w:r>
        <w:t>RAN chair: justification part seems to be acceptable, what about Note 2 for objective?</w:t>
      </w:r>
    </w:p>
    <w:p w14:paraId="08C972B0" w14:textId="77777777" w:rsidR="00D93B97" w:rsidRDefault="00D93B97" w:rsidP="00D93B97">
      <w:r>
        <w:t>Qualcomm: has some concerns about this approach</w:t>
      </w:r>
    </w:p>
    <w:p w14:paraId="334174CC" w14:textId="77777777" w:rsidR="00D93B97" w:rsidRDefault="00D93B97" w:rsidP="00D93B97">
      <w:r>
        <w:t>Skyworks: would like to avoid subband filters; full-band filters would be our preference</w:t>
      </w:r>
    </w:p>
    <w:p w14:paraId="712A8C0D" w14:textId="77777777" w:rsidR="00D93B97" w:rsidRDefault="00D93B97" w:rsidP="00D93B97">
      <w:r>
        <w:lastRenderedPageBreak/>
        <w:t>RAN chair: thinks we do not need the example and leave discussion to RAN4</w:t>
      </w:r>
    </w:p>
    <w:p w14:paraId="084BB5AE" w14:textId="77777777" w:rsidR="00D93B97" w:rsidRDefault="00D93B97" w:rsidP="00D93B97">
      <w:r>
        <w:t>Qualcomm: do we need to look for a new filter? seems to be open ended</w:t>
      </w:r>
    </w:p>
    <w:p w14:paraId="5B857780" w14:textId="77777777" w:rsidR="00D93B97" w:rsidRDefault="00D93B97" w:rsidP="00D93B97">
      <w:r>
        <w:t>CATT: we could remove Note 2 and cover the filter aspect in Note 1</w:t>
      </w:r>
    </w:p>
    <w:p w14:paraId="2A46588C" w14:textId="77777777" w:rsidR="00D93B97" w:rsidRDefault="00D93B97" w:rsidP="00D93B97">
      <w:r>
        <w:t>Qualcomm: is not keen to have this, does not want to change the filter</w:t>
      </w:r>
    </w:p>
    <w:p w14:paraId="67BFADAD" w14:textId="77777777" w:rsidR="00D93B97" w:rsidRDefault="00D93B97" w:rsidP="00D93B97">
      <w:r>
        <w:t>RAN chair: suggests to take current filter as a baseline; seems to be agreeable</w:t>
      </w:r>
    </w:p>
    <w:p w14:paraId="3F76B63E" w14:textId="77777777" w:rsidR="00D93B97" w:rsidRDefault="00D93B97" w:rsidP="00D93B97">
      <w:r>
        <w:t xml:space="preserve">Telecom Italia, China Telecom: supports to remove the yellow bullets </w:t>
      </w:r>
    </w:p>
    <w:p w14:paraId="483A2DAF" w14:textId="77777777" w:rsidR="00D93B97" w:rsidRDefault="00D93B97" w:rsidP="00D93B97">
      <w:r>
        <w:t>RAN chair: can we remove the 2 bullets?</w:t>
      </w:r>
    </w:p>
    <w:p w14:paraId="7AF75F26" w14:textId="77777777" w:rsidR="00D93B97" w:rsidRDefault="00D93B97" w:rsidP="00D93B97">
      <w:r>
        <w:t>Qualcomm: does not agree to remove the 2 bullets, we need to have some realistic</w:t>
      </w:r>
    </w:p>
    <w:p w14:paraId="7F0A2711" w14:textId="77777777" w:rsidR="00D93B97" w:rsidRDefault="00D93B97" w:rsidP="00D93B97">
      <w:r>
        <w:t>results (not 30dB MSD and 10dB AMPR ...)</w:t>
      </w:r>
    </w:p>
    <w:p w14:paraId="4389B787" w14:textId="77777777" w:rsidR="00D93B97" w:rsidRDefault="00D93B97" w:rsidP="00D93B97">
      <w:r>
        <w:t>MediaTek: supports Qualcomm</w:t>
      </w:r>
    </w:p>
    <w:p w14:paraId="155295BB" w14:textId="77777777" w:rsidR="00D93B97" w:rsidRDefault="00D93B97" w:rsidP="00D93B97">
      <w:r>
        <w:t>Skyworks: a SI has to indicate the best solutions but to formulate criterias right at the beginning will be difficult</w:t>
      </w:r>
    </w:p>
    <w:p w14:paraId="1C46D8B0" w14:textId="77777777" w:rsidR="00D93B97" w:rsidRDefault="00D93B97" w:rsidP="00D93B97">
      <w:r>
        <w:t>Huawei: citeria for the feasibility is not clear to me; so concerned if we add the bullets; these bullets added in the last minute can not be accepted</w:t>
      </w:r>
    </w:p>
    <w:p w14:paraId="64F3A2CA" w14:textId="77777777" w:rsidR="00D93B97" w:rsidRDefault="00D93B97" w:rsidP="00D93B97">
      <w:r>
        <w:t>KT: wants to have the 2 bullets added</w:t>
      </w:r>
    </w:p>
    <w:p w14:paraId="71B90AD4" w14:textId="77777777" w:rsidR="00D93B97" w:rsidRDefault="00D93B97" w:rsidP="00D93B97">
      <w:r>
        <w:t>RAN chair: maybe we could remove the 2 bullets but add a note/clarification to revisit the SID in RAN #98 and check whether additional aspects need to be added</w:t>
      </w:r>
    </w:p>
    <w:p w14:paraId="62E152FC" w14:textId="77777777" w:rsidR="00D93B97" w:rsidRDefault="00D93B97" w:rsidP="00D93B97">
      <w:r>
        <w:t>conclusion: online revisions will be captured in RP-220976</w:t>
      </w:r>
    </w:p>
    <w:p w14:paraId="7939840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RP-220976</w:t>
      </w:r>
      <w:r>
        <w:rPr>
          <w:color w:val="993300"/>
          <w:u w:val="single"/>
        </w:rPr>
        <w:t>.</w:t>
      </w:r>
    </w:p>
    <w:p w14:paraId="2E8A213C" w14:textId="77777777" w:rsidR="00D93B97" w:rsidRDefault="00D93B97" w:rsidP="00D93B97">
      <w:pPr>
        <w:rPr>
          <w:rFonts w:ascii="Arial" w:hAnsi="Arial" w:cs="Arial"/>
          <w:b/>
          <w:sz w:val="24"/>
        </w:rPr>
      </w:pPr>
      <w:r>
        <w:rPr>
          <w:rFonts w:ascii="Arial" w:hAnsi="Arial" w:cs="Arial"/>
          <w:b/>
          <w:color w:val="0000FF"/>
          <w:sz w:val="24"/>
        </w:rPr>
        <w:t>RP-220976</w:t>
      </w:r>
      <w:r>
        <w:rPr>
          <w:rFonts w:ascii="Arial" w:hAnsi="Arial" w:cs="Arial"/>
          <w:b/>
          <w:color w:val="0000FF"/>
          <w:sz w:val="24"/>
        </w:rPr>
        <w:tab/>
      </w:r>
      <w:r>
        <w:rPr>
          <w:rFonts w:ascii="Arial" w:hAnsi="Arial" w:cs="Arial"/>
          <w:b/>
          <w:sz w:val="24"/>
        </w:rPr>
        <w:t>Moderator's summary for discussion [95e-10-RAN4-R18-700800900]</w:t>
      </w:r>
    </w:p>
    <w:p w14:paraId="0429D2D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CATT</w:t>
      </w:r>
    </w:p>
    <w:p w14:paraId="538A45FD" w14:textId="77777777" w:rsidR="00D93B97" w:rsidRDefault="00D93B97" w:rsidP="00D93B97">
      <w:pPr>
        <w:rPr>
          <w:color w:val="808080"/>
        </w:rPr>
      </w:pPr>
      <w:r>
        <w:rPr>
          <w:color w:val="808080"/>
        </w:rPr>
        <w:t>(Replaces RP-220870)</w:t>
      </w:r>
    </w:p>
    <w:p w14:paraId="7AABEA7A" w14:textId="77777777" w:rsidR="00D93B97" w:rsidRDefault="00D93B97" w:rsidP="00D93B97">
      <w:pPr>
        <w:rPr>
          <w:rFonts w:ascii="Arial" w:hAnsi="Arial" w:cs="Arial"/>
          <w:b/>
        </w:rPr>
      </w:pPr>
      <w:r>
        <w:rPr>
          <w:rFonts w:ascii="Arial" w:hAnsi="Arial" w:cs="Arial"/>
          <w:b/>
        </w:rPr>
        <w:t xml:space="preserve">Discussion: </w:t>
      </w:r>
    </w:p>
    <w:p w14:paraId="304F35EB" w14:textId="77777777" w:rsidR="00D93B97" w:rsidRDefault="00D93B97" w:rsidP="00D93B97">
      <w:r>
        <w:t>moved from AI 9.1.4 to AI 9.1.4.6</w:t>
      </w:r>
    </w:p>
    <w:p w14:paraId="69D44BE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13E28" w14:textId="77777777" w:rsidR="00D93B97" w:rsidRDefault="00D93B97" w:rsidP="00D93B97">
      <w:pPr>
        <w:rPr>
          <w:rFonts w:ascii="Arial" w:hAnsi="Arial" w:cs="Arial"/>
          <w:b/>
          <w:sz w:val="24"/>
        </w:rPr>
      </w:pPr>
      <w:r>
        <w:rPr>
          <w:rFonts w:ascii="Arial" w:hAnsi="Arial" w:cs="Arial"/>
          <w:b/>
          <w:color w:val="0000FF"/>
          <w:sz w:val="24"/>
        </w:rPr>
        <w:t>RP-221016</w:t>
      </w:r>
      <w:r>
        <w:rPr>
          <w:rFonts w:ascii="Arial" w:hAnsi="Arial" w:cs="Arial"/>
          <w:b/>
          <w:color w:val="0000FF"/>
          <w:sz w:val="24"/>
        </w:rPr>
        <w:tab/>
      </w:r>
      <w:r>
        <w:rPr>
          <w:rFonts w:ascii="Arial" w:hAnsi="Arial" w:cs="Arial"/>
          <w:b/>
          <w:sz w:val="24"/>
        </w:rPr>
        <w:t>New SI: Study on enhancement for 700/800/900MHz band combinations</w:t>
      </w:r>
    </w:p>
    <w:p w14:paraId="636A3874"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D04B59E" w14:textId="77777777" w:rsidR="00D93B97" w:rsidRDefault="00D93B97" w:rsidP="00D93B97">
      <w:pPr>
        <w:rPr>
          <w:color w:val="808080"/>
        </w:rPr>
      </w:pPr>
      <w:r>
        <w:rPr>
          <w:color w:val="808080"/>
        </w:rPr>
        <w:t>(Replaces RP-220059)</w:t>
      </w:r>
    </w:p>
    <w:p w14:paraId="38B87B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1C4EF" w14:textId="77777777" w:rsidR="00D93B97" w:rsidRDefault="00D93B97" w:rsidP="00D93B97">
      <w:pPr>
        <w:rPr>
          <w:rFonts w:ascii="Arial" w:hAnsi="Arial" w:cs="Arial"/>
          <w:b/>
          <w:sz w:val="24"/>
        </w:rPr>
      </w:pPr>
      <w:r>
        <w:rPr>
          <w:rFonts w:ascii="Arial" w:hAnsi="Arial" w:cs="Arial"/>
          <w:b/>
          <w:color w:val="0000FF"/>
          <w:sz w:val="24"/>
        </w:rPr>
        <w:t>RP-220060</w:t>
      </w:r>
      <w:r>
        <w:rPr>
          <w:rFonts w:ascii="Arial" w:hAnsi="Arial" w:cs="Arial"/>
          <w:b/>
          <w:color w:val="0000FF"/>
          <w:sz w:val="24"/>
        </w:rPr>
        <w:tab/>
      </w:r>
      <w:r>
        <w:rPr>
          <w:rFonts w:ascii="Arial" w:hAnsi="Arial" w:cs="Arial"/>
          <w:b/>
          <w:sz w:val="24"/>
        </w:rPr>
        <w:t>New WI: NR BS RF requirement evolution</w:t>
      </w:r>
    </w:p>
    <w:p w14:paraId="5F9CC26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1BDB4230" w14:textId="77777777" w:rsidR="00D93B97" w:rsidRDefault="00D93B97" w:rsidP="00D93B97">
      <w:pPr>
        <w:rPr>
          <w:rFonts w:ascii="Arial" w:hAnsi="Arial" w:cs="Arial"/>
          <w:b/>
        </w:rPr>
      </w:pPr>
      <w:r>
        <w:rPr>
          <w:rFonts w:ascii="Arial" w:hAnsi="Arial" w:cs="Arial"/>
          <w:b/>
        </w:rPr>
        <w:t xml:space="preserve">Abstract: </w:t>
      </w:r>
    </w:p>
    <w:p w14:paraId="4586F192" w14:textId="77777777" w:rsidR="00D93B97" w:rsidRDefault="00D93B97" w:rsidP="00D93B97">
      <w:r>
        <w:t>result of discussion [RAN95e-RAN4-R18Prep-06] Other RAN4 Enhancements</w:t>
      </w:r>
    </w:p>
    <w:p w14:paraId="64EE48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5F5361" w14:textId="77777777" w:rsidR="00D93B97" w:rsidRDefault="00D93B97" w:rsidP="00D93B97">
      <w:pPr>
        <w:rPr>
          <w:rFonts w:ascii="Arial" w:hAnsi="Arial" w:cs="Arial"/>
          <w:b/>
          <w:sz w:val="24"/>
        </w:rPr>
      </w:pPr>
      <w:r>
        <w:rPr>
          <w:rFonts w:ascii="Arial" w:hAnsi="Arial" w:cs="Arial"/>
          <w:b/>
          <w:color w:val="0000FF"/>
          <w:sz w:val="24"/>
        </w:rPr>
        <w:t>RP-220645</w:t>
      </w:r>
      <w:r>
        <w:rPr>
          <w:rFonts w:ascii="Arial" w:hAnsi="Arial" w:cs="Arial"/>
          <w:b/>
          <w:color w:val="0000FF"/>
          <w:sz w:val="24"/>
        </w:rPr>
        <w:tab/>
      </w:r>
      <w:r>
        <w:rPr>
          <w:rFonts w:ascii="Arial" w:hAnsi="Arial" w:cs="Arial"/>
          <w:b/>
          <w:sz w:val="24"/>
        </w:rPr>
        <w:t>Disucssion on Home Base Station for NR</w:t>
      </w:r>
    </w:p>
    <w:p w14:paraId="780E68A8"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D1EC9E" w14:textId="77777777" w:rsidR="00D93B97" w:rsidRDefault="00D93B97" w:rsidP="00D93B97">
      <w:pPr>
        <w:rPr>
          <w:rFonts w:ascii="Arial" w:hAnsi="Arial" w:cs="Arial"/>
          <w:b/>
        </w:rPr>
      </w:pPr>
      <w:r>
        <w:rPr>
          <w:rFonts w:ascii="Arial" w:hAnsi="Arial" w:cs="Arial"/>
          <w:b/>
        </w:rPr>
        <w:t xml:space="preserve">Discussion: </w:t>
      </w:r>
    </w:p>
    <w:p w14:paraId="1F6F3F58" w14:textId="77777777" w:rsidR="00D93B97" w:rsidRDefault="00D93B97" w:rsidP="00D93B97">
      <w:r>
        <w:t>handled in [95e-11-RAN4-R18-BSRF]</w:t>
      </w:r>
    </w:p>
    <w:p w14:paraId="09DDD3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DE75" w14:textId="77777777" w:rsidR="00D93B97" w:rsidRDefault="00D93B97" w:rsidP="00D93B97">
      <w:pPr>
        <w:rPr>
          <w:rFonts w:ascii="Arial" w:hAnsi="Arial" w:cs="Arial"/>
          <w:b/>
          <w:sz w:val="24"/>
        </w:rPr>
      </w:pPr>
      <w:r>
        <w:rPr>
          <w:rFonts w:ascii="Arial" w:hAnsi="Arial" w:cs="Arial"/>
          <w:b/>
          <w:color w:val="0000FF"/>
          <w:sz w:val="24"/>
        </w:rPr>
        <w:t>RP-220657</w:t>
      </w:r>
      <w:r>
        <w:rPr>
          <w:rFonts w:ascii="Arial" w:hAnsi="Arial" w:cs="Arial"/>
          <w:b/>
          <w:color w:val="0000FF"/>
          <w:sz w:val="24"/>
        </w:rPr>
        <w:tab/>
      </w:r>
      <w:r>
        <w:rPr>
          <w:rFonts w:ascii="Arial" w:hAnsi="Arial" w:cs="Arial"/>
          <w:b/>
          <w:sz w:val="24"/>
        </w:rPr>
        <w:t>Further discussion on BS RF enhancement in Rel-18</w:t>
      </w:r>
    </w:p>
    <w:p w14:paraId="7BA7E93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ABFF4F" w14:textId="77777777" w:rsidR="00D93B97" w:rsidRDefault="00D93B97" w:rsidP="00D93B97">
      <w:pPr>
        <w:rPr>
          <w:rFonts w:ascii="Arial" w:hAnsi="Arial" w:cs="Arial"/>
          <w:b/>
        </w:rPr>
      </w:pPr>
      <w:r>
        <w:rPr>
          <w:rFonts w:ascii="Arial" w:hAnsi="Arial" w:cs="Arial"/>
          <w:b/>
        </w:rPr>
        <w:t xml:space="preserve">Discussion: </w:t>
      </w:r>
    </w:p>
    <w:p w14:paraId="286E696B" w14:textId="77777777" w:rsidR="00D93B97" w:rsidRDefault="00D93B97" w:rsidP="00D93B97">
      <w:r>
        <w:t>handled in [95e-11-RAN4-R18-BSRF]</w:t>
      </w:r>
    </w:p>
    <w:p w14:paraId="2ECF011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AE2B" w14:textId="77777777" w:rsidR="00D93B97" w:rsidRDefault="00D93B97" w:rsidP="00D93B97">
      <w:pPr>
        <w:rPr>
          <w:rFonts w:ascii="Arial" w:hAnsi="Arial" w:cs="Arial"/>
          <w:b/>
          <w:sz w:val="24"/>
        </w:rPr>
      </w:pPr>
      <w:r>
        <w:rPr>
          <w:rFonts w:ascii="Arial" w:hAnsi="Arial" w:cs="Arial"/>
          <w:b/>
          <w:color w:val="0000FF"/>
          <w:sz w:val="24"/>
        </w:rPr>
        <w:t>RP-220726</w:t>
      </w:r>
      <w:r>
        <w:rPr>
          <w:rFonts w:ascii="Arial" w:hAnsi="Arial" w:cs="Arial"/>
          <w:b/>
          <w:color w:val="0000FF"/>
          <w:sz w:val="24"/>
        </w:rPr>
        <w:tab/>
      </w:r>
      <w:r>
        <w:rPr>
          <w:rFonts w:ascii="Arial" w:hAnsi="Arial" w:cs="Arial"/>
          <w:b/>
          <w:sz w:val="24"/>
        </w:rPr>
        <w:t>Consideration and motivation for Rel-18 new SI on mmWave multi-band BS</w:t>
      </w:r>
    </w:p>
    <w:p w14:paraId="55A8926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050050" w14:textId="77777777" w:rsidR="00D93B97" w:rsidRDefault="00D93B97" w:rsidP="00D93B97">
      <w:pPr>
        <w:rPr>
          <w:rFonts w:ascii="Arial" w:hAnsi="Arial" w:cs="Arial"/>
          <w:b/>
        </w:rPr>
      </w:pPr>
      <w:r>
        <w:rPr>
          <w:rFonts w:ascii="Arial" w:hAnsi="Arial" w:cs="Arial"/>
          <w:b/>
        </w:rPr>
        <w:t xml:space="preserve">Discussion: </w:t>
      </w:r>
    </w:p>
    <w:p w14:paraId="3DE9CBD0" w14:textId="77777777" w:rsidR="00D93B97" w:rsidRDefault="00D93B97" w:rsidP="00D93B97">
      <w:r>
        <w:t>handled in [95e-11-RAN4-R18-BSRF]</w:t>
      </w:r>
    </w:p>
    <w:p w14:paraId="4D3CC0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9B6E" w14:textId="77777777" w:rsidR="00D93B97" w:rsidRDefault="00D93B97" w:rsidP="00D93B97">
      <w:pPr>
        <w:rPr>
          <w:rFonts w:ascii="Arial" w:hAnsi="Arial" w:cs="Arial"/>
          <w:b/>
          <w:sz w:val="24"/>
        </w:rPr>
      </w:pPr>
      <w:r>
        <w:rPr>
          <w:rFonts w:ascii="Arial" w:hAnsi="Arial" w:cs="Arial"/>
          <w:b/>
          <w:color w:val="0000FF"/>
          <w:sz w:val="24"/>
        </w:rPr>
        <w:t>RP-220727</w:t>
      </w:r>
      <w:r>
        <w:rPr>
          <w:rFonts w:ascii="Arial" w:hAnsi="Arial" w:cs="Arial"/>
          <w:b/>
          <w:color w:val="0000FF"/>
          <w:sz w:val="24"/>
        </w:rPr>
        <w:tab/>
      </w:r>
      <w:r>
        <w:rPr>
          <w:rFonts w:ascii="Arial" w:hAnsi="Arial" w:cs="Arial"/>
          <w:b/>
          <w:sz w:val="24"/>
        </w:rPr>
        <w:t>New SI: Study on mmWave MB-BS</w:t>
      </w:r>
    </w:p>
    <w:p w14:paraId="47E9881A"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5172FAD" w14:textId="77777777" w:rsidR="00D93B97" w:rsidRDefault="00D93B97" w:rsidP="00D93B97">
      <w:pPr>
        <w:rPr>
          <w:rFonts w:ascii="Arial" w:hAnsi="Arial" w:cs="Arial"/>
          <w:b/>
        </w:rPr>
      </w:pPr>
      <w:r>
        <w:rPr>
          <w:rFonts w:ascii="Arial" w:hAnsi="Arial" w:cs="Arial"/>
          <w:b/>
        </w:rPr>
        <w:t xml:space="preserve">Discussion: </w:t>
      </w:r>
    </w:p>
    <w:p w14:paraId="458CDEB5" w14:textId="77777777" w:rsidR="00D93B97" w:rsidRDefault="00D93B97" w:rsidP="00D93B97">
      <w:r>
        <w:t>handled in [95e-11-RAN4-R18-BSRF]</w:t>
      </w:r>
    </w:p>
    <w:p w14:paraId="48489D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RP-220946</w:t>
      </w:r>
      <w:r>
        <w:rPr>
          <w:color w:val="993300"/>
          <w:u w:val="single"/>
        </w:rPr>
        <w:t>.</w:t>
      </w:r>
    </w:p>
    <w:p w14:paraId="24E01EBD" w14:textId="77777777" w:rsidR="00D93B97" w:rsidRDefault="00D93B97" w:rsidP="00D93B97">
      <w:pPr>
        <w:rPr>
          <w:rFonts w:ascii="Arial" w:hAnsi="Arial" w:cs="Arial"/>
          <w:b/>
          <w:sz w:val="24"/>
        </w:rPr>
      </w:pPr>
      <w:r>
        <w:rPr>
          <w:rFonts w:ascii="Arial" w:hAnsi="Arial" w:cs="Arial"/>
          <w:b/>
          <w:color w:val="0000FF"/>
          <w:sz w:val="24"/>
        </w:rPr>
        <w:t>RP-220946</w:t>
      </w:r>
      <w:r>
        <w:rPr>
          <w:rFonts w:ascii="Arial" w:hAnsi="Arial" w:cs="Arial"/>
          <w:b/>
          <w:color w:val="0000FF"/>
          <w:sz w:val="24"/>
        </w:rPr>
        <w:tab/>
      </w:r>
      <w:r>
        <w:rPr>
          <w:rFonts w:ascii="Arial" w:hAnsi="Arial" w:cs="Arial"/>
          <w:b/>
          <w:sz w:val="24"/>
        </w:rPr>
        <w:t>New SI: Study on mmWave MB-BS</w:t>
      </w:r>
    </w:p>
    <w:p w14:paraId="4507F99F"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5E00351B" w14:textId="77777777" w:rsidR="00D93B97" w:rsidRDefault="00D93B97" w:rsidP="00D93B97">
      <w:pPr>
        <w:rPr>
          <w:color w:val="808080"/>
        </w:rPr>
      </w:pPr>
      <w:r>
        <w:rPr>
          <w:color w:val="808080"/>
        </w:rPr>
        <w:t>(Replaces RP-220727)</w:t>
      </w:r>
    </w:p>
    <w:p w14:paraId="49023FAC" w14:textId="77777777" w:rsidR="00D93B97" w:rsidRDefault="00D93B97" w:rsidP="00D93B97">
      <w:pPr>
        <w:rPr>
          <w:rFonts w:ascii="Arial" w:hAnsi="Arial" w:cs="Arial"/>
          <w:b/>
        </w:rPr>
      </w:pPr>
      <w:r>
        <w:rPr>
          <w:rFonts w:ascii="Arial" w:hAnsi="Arial" w:cs="Arial"/>
          <w:b/>
        </w:rPr>
        <w:t xml:space="preserve">Discussion: </w:t>
      </w:r>
    </w:p>
    <w:p w14:paraId="765194C7" w14:textId="77777777" w:rsidR="00D93B97" w:rsidRDefault="00D93B97" w:rsidP="00D93B97">
      <w:r>
        <w:t>result of [95e-11-RAN4-R18-BSRF]</w:t>
      </w:r>
    </w:p>
    <w:p w14:paraId="32C59AB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RP-221001</w:t>
      </w:r>
      <w:r>
        <w:rPr>
          <w:color w:val="993300"/>
          <w:u w:val="single"/>
        </w:rPr>
        <w:t>.</w:t>
      </w:r>
    </w:p>
    <w:p w14:paraId="61CC50A4" w14:textId="77777777" w:rsidR="00D93B97" w:rsidRDefault="00D93B97" w:rsidP="00D93B97">
      <w:pPr>
        <w:rPr>
          <w:rFonts w:ascii="Arial" w:hAnsi="Arial" w:cs="Arial"/>
          <w:b/>
          <w:sz w:val="24"/>
        </w:rPr>
      </w:pPr>
      <w:r>
        <w:rPr>
          <w:rFonts w:ascii="Arial" w:hAnsi="Arial" w:cs="Arial"/>
          <w:b/>
          <w:color w:val="0000FF"/>
          <w:sz w:val="24"/>
        </w:rPr>
        <w:t>RP-221001</w:t>
      </w:r>
      <w:r>
        <w:rPr>
          <w:rFonts w:ascii="Arial" w:hAnsi="Arial" w:cs="Arial"/>
          <w:b/>
          <w:color w:val="0000FF"/>
          <w:sz w:val="24"/>
        </w:rPr>
        <w:tab/>
      </w:r>
      <w:r>
        <w:rPr>
          <w:rFonts w:ascii="Arial" w:hAnsi="Arial" w:cs="Arial"/>
          <w:b/>
          <w:sz w:val="24"/>
        </w:rPr>
        <w:t>New SI: Study on mmWave MB-BS</w:t>
      </w:r>
    </w:p>
    <w:p w14:paraId="763E8355" w14:textId="77777777" w:rsidR="00D93B97" w:rsidRDefault="00D93B97" w:rsidP="00D93B97">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57415953" w14:textId="77777777" w:rsidR="00D93B97" w:rsidRDefault="00D93B97" w:rsidP="00D93B97">
      <w:pPr>
        <w:rPr>
          <w:color w:val="808080"/>
        </w:rPr>
      </w:pPr>
      <w:r>
        <w:rPr>
          <w:color w:val="808080"/>
        </w:rPr>
        <w:t>(Replaces RP-220946)</w:t>
      </w:r>
    </w:p>
    <w:p w14:paraId="010CB254" w14:textId="77777777" w:rsidR="00D93B97" w:rsidRDefault="00D93B97" w:rsidP="00D93B97">
      <w:pPr>
        <w:rPr>
          <w:rFonts w:ascii="Arial" w:hAnsi="Arial" w:cs="Arial"/>
          <w:b/>
        </w:rPr>
      </w:pPr>
      <w:r>
        <w:rPr>
          <w:rFonts w:ascii="Arial" w:hAnsi="Arial" w:cs="Arial"/>
          <w:b/>
        </w:rPr>
        <w:t xml:space="preserve">Discussion: </w:t>
      </w:r>
    </w:p>
    <w:p w14:paraId="5F21E694" w14:textId="77777777" w:rsidR="00D93B97" w:rsidRDefault="00D93B97" w:rsidP="00D93B97">
      <w:r>
        <w:t>TUs included;</w:t>
      </w:r>
    </w:p>
    <w:p w14:paraId="3297A019" w14:textId="77777777" w:rsidR="00D93B97" w:rsidRDefault="00D93B97" w:rsidP="00D93B97">
      <w:r>
        <w:lastRenderedPageBreak/>
        <w:t>result of [95e-11-RAN4-R18-BSRF]</w:t>
      </w:r>
    </w:p>
    <w:p w14:paraId="7DE5A6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B277A" w14:textId="77777777" w:rsidR="00D93B97" w:rsidRDefault="00D93B97" w:rsidP="00D93B97">
      <w:pPr>
        <w:rPr>
          <w:rFonts w:ascii="Arial" w:hAnsi="Arial" w:cs="Arial"/>
          <w:b/>
          <w:sz w:val="24"/>
        </w:rPr>
      </w:pPr>
      <w:r>
        <w:rPr>
          <w:rFonts w:ascii="Arial" w:hAnsi="Arial" w:cs="Arial"/>
          <w:b/>
          <w:color w:val="0000FF"/>
          <w:sz w:val="24"/>
        </w:rPr>
        <w:t>RP-220871</w:t>
      </w:r>
      <w:r>
        <w:rPr>
          <w:rFonts w:ascii="Arial" w:hAnsi="Arial" w:cs="Arial"/>
          <w:b/>
          <w:color w:val="0000FF"/>
          <w:sz w:val="24"/>
        </w:rPr>
        <w:tab/>
      </w:r>
      <w:r>
        <w:rPr>
          <w:rFonts w:ascii="Arial" w:hAnsi="Arial" w:cs="Arial"/>
          <w:b/>
          <w:sz w:val="24"/>
        </w:rPr>
        <w:t>Moderator's summary for discussion [95e-11-RAN4-R18-BSRF]</w:t>
      </w:r>
    </w:p>
    <w:p w14:paraId="0896657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0CBE45BE" w14:textId="77777777" w:rsidR="00D93B97" w:rsidRDefault="00D93B97" w:rsidP="00D93B97">
      <w:pPr>
        <w:rPr>
          <w:rFonts w:ascii="Arial" w:hAnsi="Arial" w:cs="Arial"/>
          <w:b/>
        </w:rPr>
      </w:pPr>
      <w:r>
        <w:rPr>
          <w:rFonts w:ascii="Arial" w:hAnsi="Arial" w:cs="Arial"/>
          <w:b/>
        </w:rPr>
        <w:t xml:space="preserve">Abstract: </w:t>
      </w:r>
    </w:p>
    <w:p w14:paraId="7A864B82" w14:textId="77777777" w:rsidR="00D93B97" w:rsidRDefault="00D93B97" w:rsidP="00D93B97">
      <w:r>
        <w:t>handled Tdocs: All related documents under 9.1.4</w:t>
      </w:r>
    </w:p>
    <w:p w14:paraId="0D0BB0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1B001" w14:textId="77777777" w:rsidR="00D93B97" w:rsidRDefault="00D93B97" w:rsidP="00D93B97">
      <w:pPr>
        <w:rPr>
          <w:rFonts w:ascii="Arial" w:hAnsi="Arial" w:cs="Arial"/>
          <w:b/>
          <w:sz w:val="24"/>
        </w:rPr>
      </w:pPr>
      <w:r>
        <w:rPr>
          <w:rFonts w:ascii="Arial" w:hAnsi="Arial" w:cs="Arial"/>
          <w:b/>
          <w:color w:val="0000FF"/>
          <w:sz w:val="24"/>
        </w:rPr>
        <w:t>RP-220064</w:t>
      </w:r>
      <w:r>
        <w:rPr>
          <w:rFonts w:ascii="Arial" w:hAnsi="Arial" w:cs="Arial"/>
          <w:b/>
          <w:color w:val="0000FF"/>
          <w:sz w:val="24"/>
        </w:rPr>
        <w:tab/>
      </w:r>
      <w:r>
        <w:rPr>
          <w:rFonts w:ascii="Arial" w:hAnsi="Arial" w:cs="Arial"/>
          <w:b/>
          <w:sz w:val="24"/>
        </w:rPr>
        <w:t>New WI: Enhanced NR support for high speed train scenario in frequency range 2 (FR2)</w:t>
      </w:r>
    </w:p>
    <w:p w14:paraId="3419E4E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606EC017" w14:textId="77777777" w:rsidR="00D93B97" w:rsidRDefault="00D93B97" w:rsidP="00D93B97">
      <w:pPr>
        <w:rPr>
          <w:rFonts w:ascii="Arial" w:hAnsi="Arial" w:cs="Arial"/>
          <w:b/>
        </w:rPr>
      </w:pPr>
      <w:r>
        <w:rPr>
          <w:rFonts w:ascii="Arial" w:hAnsi="Arial" w:cs="Arial"/>
          <w:b/>
        </w:rPr>
        <w:t xml:space="preserve">Abstract: </w:t>
      </w:r>
    </w:p>
    <w:p w14:paraId="13CC1437" w14:textId="77777777" w:rsidR="00D93B97" w:rsidRDefault="00D93B97" w:rsidP="00D93B97">
      <w:r>
        <w:t>result of discussion [RAN95e-RAN4-R18Prep-06] Other RAN4 Enhancements; compare REL-17 WI NR_HST_FR2</w:t>
      </w:r>
    </w:p>
    <w:p w14:paraId="17303E0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74C6F" w14:textId="77777777" w:rsidR="00D93B97" w:rsidRDefault="00D93B97" w:rsidP="00D93B97">
      <w:pPr>
        <w:rPr>
          <w:rFonts w:ascii="Arial" w:hAnsi="Arial" w:cs="Arial"/>
          <w:b/>
          <w:sz w:val="24"/>
        </w:rPr>
      </w:pPr>
      <w:r>
        <w:rPr>
          <w:rFonts w:ascii="Arial" w:hAnsi="Arial" w:cs="Arial"/>
          <w:b/>
          <w:color w:val="0000FF"/>
          <w:sz w:val="24"/>
        </w:rPr>
        <w:t>RP-220319</w:t>
      </w:r>
      <w:r>
        <w:rPr>
          <w:rFonts w:ascii="Arial" w:hAnsi="Arial" w:cs="Arial"/>
          <w:b/>
          <w:color w:val="0000FF"/>
          <w:sz w:val="24"/>
        </w:rPr>
        <w:tab/>
      </w:r>
      <w:r>
        <w:rPr>
          <w:rFonts w:ascii="Arial" w:hAnsi="Arial" w:cs="Arial"/>
          <w:b/>
          <w:sz w:val="24"/>
        </w:rPr>
        <w:t>Motivation for new WI on enhanced NR support for high speed train scenario in frequency range 2 (FR2)</w:t>
      </w:r>
    </w:p>
    <w:p w14:paraId="68CC0E4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4C65FF" w14:textId="77777777" w:rsidR="00D93B97" w:rsidRDefault="00D93B97" w:rsidP="00D93B97">
      <w:pPr>
        <w:rPr>
          <w:rFonts w:ascii="Arial" w:hAnsi="Arial" w:cs="Arial"/>
          <w:b/>
        </w:rPr>
      </w:pPr>
      <w:r>
        <w:rPr>
          <w:rFonts w:ascii="Arial" w:hAnsi="Arial" w:cs="Arial"/>
          <w:b/>
        </w:rPr>
        <w:t xml:space="preserve">Discussion: </w:t>
      </w:r>
    </w:p>
    <w:p w14:paraId="48F1EE48" w14:textId="77777777" w:rsidR="00D93B97" w:rsidRDefault="00D93B97" w:rsidP="00D93B97">
      <w:r>
        <w:t>handled in [95e-14-RAN4-R18-HST]</w:t>
      </w:r>
    </w:p>
    <w:p w14:paraId="044F29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C226" w14:textId="77777777" w:rsidR="00D93B97" w:rsidRDefault="00D93B97" w:rsidP="00D93B97">
      <w:pPr>
        <w:rPr>
          <w:rFonts w:ascii="Arial" w:hAnsi="Arial" w:cs="Arial"/>
          <w:b/>
          <w:sz w:val="24"/>
        </w:rPr>
      </w:pPr>
      <w:r>
        <w:rPr>
          <w:rFonts w:ascii="Arial" w:hAnsi="Arial" w:cs="Arial"/>
          <w:b/>
          <w:color w:val="0000FF"/>
          <w:sz w:val="24"/>
        </w:rPr>
        <w:t>RP-220659</w:t>
      </w:r>
      <w:r>
        <w:rPr>
          <w:rFonts w:ascii="Arial" w:hAnsi="Arial" w:cs="Arial"/>
          <w:b/>
          <w:color w:val="0000FF"/>
          <w:sz w:val="24"/>
        </w:rPr>
        <w:tab/>
      </w:r>
      <w:r>
        <w:rPr>
          <w:rFonts w:ascii="Arial" w:hAnsi="Arial" w:cs="Arial"/>
          <w:b/>
          <w:sz w:val="24"/>
        </w:rPr>
        <w:t>Further discussions on FR2 HST</w:t>
      </w:r>
    </w:p>
    <w:p w14:paraId="7425162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DCEC03C" w14:textId="77777777" w:rsidR="00D93B97" w:rsidRDefault="00D93B97" w:rsidP="00D93B97">
      <w:pPr>
        <w:rPr>
          <w:rFonts w:ascii="Arial" w:hAnsi="Arial" w:cs="Arial"/>
          <w:b/>
        </w:rPr>
      </w:pPr>
      <w:r>
        <w:rPr>
          <w:rFonts w:ascii="Arial" w:hAnsi="Arial" w:cs="Arial"/>
          <w:b/>
        </w:rPr>
        <w:t xml:space="preserve">Discussion: </w:t>
      </w:r>
    </w:p>
    <w:p w14:paraId="0FB1AC52" w14:textId="77777777" w:rsidR="00D93B97" w:rsidRDefault="00D93B97" w:rsidP="00D93B97">
      <w:r>
        <w:t>handled in [95e-14-RAN4-R18-HST]</w:t>
      </w:r>
    </w:p>
    <w:p w14:paraId="2E2C76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F1CAD" w14:textId="77777777" w:rsidR="00D93B97" w:rsidRDefault="00D93B97" w:rsidP="00D93B97">
      <w:pPr>
        <w:rPr>
          <w:rFonts w:ascii="Arial" w:hAnsi="Arial" w:cs="Arial"/>
          <w:b/>
          <w:sz w:val="24"/>
        </w:rPr>
      </w:pPr>
      <w:r>
        <w:rPr>
          <w:rFonts w:ascii="Arial" w:hAnsi="Arial" w:cs="Arial"/>
          <w:b/>
          <w:color w:val="0000FF"/>
          <w:sz w:val="24"/>
        </w:rPr>
        <w:t>RP-220874</w:t>
      </w:r>
      <w:r>
        <w:rPr>
          <w:rFonts w:ascii="Arial" w:hAnsi="Arial" w:cs="Arial"/>
          <w:b/>
          <w:color w:val="0000FF"/>
          <w:sz w:val="24"/>
        </w:rPr>
        <w:tab/>
      </w:r>
      <w:r>
        <w:rPr>
          <w:rFonts w:ascii="Arial" w:hAnsi="Arial" w:cs="Arial"/>
          <w:b/>
          <w:sz w:val="24"/>
        </w:rPr>
        <w:t>Moderator's summary for discussion [95e-14-RAN4-R18-HST]</w:t>
      </w:r>
    </w:p>
    <w:p w14:paraId="10BC01C0"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179BE19E" w14:textId="77777777" w:rsidR="00D93B97" w:rsidRDefault="00D93B97" w:rsidP="00D93B97">
      <w:pPr>
        <w:rPr>
          <w:rFonts w:ascii="Arial" w:hAnsi="Arial" w:cs="Arial"/>
          <w:b/>
        </w:rPr>
      </w:pPr>
      <w:r>
        <w:rPr>
          <w:rFonts w:ascii="Arial" w:hAnsi="Arial" w:cs="Arial"/>
          <w:b/>
        </w:rPr>
        <w:t xml:space="preserve">Abstract: </w:t>
      </w:r>
    </w:p>
    <w:p w14:paraId="522B2D15" w14:textId="77777777" w:rsidR="00D93B97" w:rsidRDefault="00D93B97" w:rsidP="00D93B97">
      <w:r>
        <w:t>handled Tdocs: All related documents under 9.1.4</w:t>
      </w:r>
    </w:p>
    <w:p w14:paraId="5D6D71CB" w14:textId="77777777" w:rsidR="00D93B97" w:rsidRDefault="00D93B97" w:rsidP="00D93B97">
      <w:pPr>
        <w:rPr>
          <w:rFonts w:ascii="Arial" w:hAnsi="Arial" w:cs="Arial"/>
          <w:b/>
        </w:rPr>
      </w:pPr>
      <w:r>
        <w:rPr>
          <w:rFonts w:ascii="Arial" w:hAnsi="Arial" w:cs="Arial"/>
          <w:b/>
        </w:rPr>
        <w:t xml:space="preserve">Discussion: </w:t>
      </w:r>
    </w:p>
    <w:p w14:paraId="4AB3598E" w14:textId="77777777" w:rsidR="00D93B97" w:rsidRDefault="00D93B97" w:rsidP="00D93B97">
      <w:r>
        <w:t>moved from AI 9.1.4 to AI 9.1.4.6</w:t>
      </w:r>
    </w:p>
    <w:p w14:paraId="5D7F6A23" w14:textId="77777777" w:rsidR="00D93B97" w:rsidRDefault="00D93B97" w:rsidP="00D93B97">
      <w:r>
        <w:t>handled in Tue GTW</w:t>
      </w:r>
    </w:p>
    <w:p w14:paraId="7C179A7A" w14:textId="77777777" w:rsidR="00D93B97" w:rsidRDefault="00D93B97" w:rsidP="00D93B97">
      <w:r>
        <w:t>Samsung (moderator): justification and objectives are stable</w:t>
      </w:r>
    </w:p>
    <w:p w14:paraId="308E2B6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3528D" w14:textId="77777777" w:rsidR="00D93B97" w:rsidRDefault="00D93B97" w:rsidP="00D93B97">
      <w:pPr>
        <w:rPr>
          <w:rFonts w:ascii="Arial" w:hAnsi="Arial" w:cs="Arial"/>
          <w:b/>
          <w:sz w:val="24"/>
        </w:rPr>
      </w:pPr>
      <w:r>
        <w:rPr>
          <w:rFonts w:ascii="Arial" w:hAnsi="Arial" w:cs="Arial"/>
          <w:b/>
          <w:color w:val="0000FF"/>
          <w:sz w:val="24"/>
        </w:rPr>
        <w:t>RP-220318</w:t>
      </w:r>
      <w:r>
        <w:rPr>
          <w:rFonts w:ascii="Arial" w:hAnsi="Arial" w:cs="Arial"/>
          <w:b/>
          <w:color w:val="0000FF"/>
          <w:sz w:val="24"/>
        </w:rPr>
        <w:tab/>
      </w:r>
      <w:r>
        <w:rPr>
          <w:rFonts w:ascii="Arial" w:hAnsi="Arial" w:cs="Arial"/>
          <w:b/>
          <w:sz w:val="24"/>
        </w:rPr>
        <w:t>New WI: Enhanced NR support for high speed train scenario in frequency range 2 (FR2)</w:t>
      </w:r>
    </w:p>
    <w:p w14:paraId="3B22C00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3F2E31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RP-220985</w:t>
      </w:r>
      <w:r>
        <w:rPr>
          <w:color w:val="993300"/>
          <w:u w:val="single"/>
        </w:rPr>
        <w:t>.</w:t>
      </w:r>
    </w:p>
    <w:p w14:paraId="6A205FC2" w14:textId="77777777" w:rsidR="00D93B97" w:rsidRDefault="00D93B97" w:rsidP="00D93B97">
      <w:pPr>
        <w:rPr>
          <w:rFonts w:ascii="Arial" w:hAnsi="Arial" w:cs="Arial"/>
          <w:b/>
          <w:sz w:val="24"/>
        </w:rPr>
      </w:pPr>
      <w:r>
        <w:rPr>
          <w:rFonts w:ascii="Arial" w:hAnsi="Arial" w:cs="Arial"/>
          <w:b/>
          <w:color w:val="0000FF"/>
          <w:sz w:val="24"/>
        </w:rPr>
        <w:t>RP-220985</w:t>
      </w:r>
      <w:r>
        <w:rPr>
          <w:rFonts w:ascii="Arial" w:hAnsi="Arial" w:cs="Arial"/>
          <w:b/>
          <w:color w:val="0000FF"/>
          <w:sz w:val="24"/>
        </w:rPr>
        <w:tab/>
      </w:r>
      <w:r>
        <w:rPr>
          <w:rFonts w:ascii="Arial" w:hAnsi="Arial" w:cs="Arial"/>
          <w:b/>
          <w:sz w:val="24"/>
        </w:rPr>
        <w:t>New WI: Enhanced NR support for high speed train scenario in frequency range 2 (FR2)</w:t>
      </w:r>
    </w:p>
    <w:p w14:paraId="77069753"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Samsung</w:t>
      </w:r>
    </w:p>
    <w:p w14:paraId="52E84309" w14:textId="77777777" w:rsidR="00D93B97" w:rsidRDefault="00D93B97" w:rsidP="00D93B97">
      <w:pPr>
        <w:rPr>
          <w:color w:val="808080"/>
        </w:rPr>
      </w:pPr>
      <w:r>
        <w:rPr>
          <w:color w:val="808080"/>
        </w:rPr>
        <w:t>(Replaces RP-220318)</w:t>
      </w:r>
    </w:p>
    <w:p w14:paraId="3360A2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6FC76" w14:textId="77777777" w:rsidR="00D93B97" w:rsidRDefault="00D93B97" w:rsidP="00D93B97">
      <w:pPr>
        <w:rPr>
          <w:rFonts w:ascii="Arial" w:hAnsi="Arial" w:cs="Arial"/>
          <w:b/>
          <w:sz w:val="24"/>
        </w:rPr>
      </w:pPr>
      <w:r>
        <w:rPr>
          <w:rFonts w:ascii="Arial" w:hAnsi="Arial" w:cs="Arial"/>
          <w:b/>
          <w:color w:val="0000FF"/>
          <w:sz w:val="24"/>
        </w:rPr>
        <w:t>RP-220061</w:t>
      </w:r>
      <w:r>
        <w:rPr>
          <w:rFonts w:ascii="Arial" w:hAnsi="Arial" w:cs="Arial"/>
          <w:b/>
          <w:color w:val="0000FF"/>
          <w:sz w:val="24"/>
        </w:rPr>
        <w:tab/>
      </w:r>
      <w:r>
        <w:rPr>
          <w:rFonts w:ascii="Arial" w:hAnsi="Arial" w:cs="Arial"/>
          <w:b/>
          <w:sz w:val="24"/>
        </w:rPr>
        <w:t>New WI: Air-to-ground network for NR</w:t>
      </w:r>
    </w:p>
    <w:p w14:paraId="618005DE"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076E0F09" w14:textId="77777777" w:rsidR="00D93B97" w:rsidRDefault="00D93B97" w:rsidP="00D93B97">
      <w:pPr>
        <w:rPr>
          <w:rFonts w:ascii="Arial" w:hAnsi="Arial" w:cs="Arial"/>
          <w:b/>
        </w:rPr>
      </w:pPr>
      <w:r>
        <w:rPr>
          <w:rFonts w:ascii="Arial" w:hAnsi="Arial" w:cs="Arial"/>
          <w:b/>
        </w:rPr>
        <w:t xml:space="preserve">Abstract: </w:t>
      </w:r>
    </w:p>
    <w:p w14:paraId="244389A3" w14:textId="77777777" w:rsidR="00D93B97" w:rsidRDefault="00D93B97" w:rsidP="00D93B97">
      <w:r>
        <w:t>result of discussion [RAN95e-RAN4-R18Prep-06] Other RAN4 Enhancements</w:t>
      </w:r>
    </w:p>
    <w:p w14:paraId="4E0402F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F37669" w14:textId="77777777" w:rsidR="00D93B97" w:rsidRDefault="00D93B97" w:rsidP="00D93B97">
      <w:pPr>
        <w:rPr>
          <w:rFonts w:ascii="Arial" w:hAnsi="Arial" w:cs="Arial"/>
          <w:b/>
          <w:sz w:val="24"/>
        </w:rPr>
      </w:pPr>
      <w:r>
        <w:rPr>
          <w:rFonts w:ascii="Arial" w:hAnsi="Arial" w:cs="Arial"/>
          <w:b/>
          <w:color w:val="0000FF"/>
          <w:sz w:val="24"/>
        </w:rPr>
        <w:t>RP-220639</w:t>
      </w:r>
      <w:r>
        <w:rPr>
          <w:rFonts w:ascii="Arial" w:hAnsi="Arial" w:cs="Arial"/>
          <w:b/>
          <w:color w:val="0000FF"/>
          <w:sz w:val="24"/>
        </w:rPr>
        <w:tab/>
      </w:r>
      <w:r>
        <w:rPr>
          <w:rFonts w:ascii="Arial" w:hAnsi="Arial" w:cs="Arial"/>
          <w:b/>
          <w:sz w:val="24"/>
        </w:rPr>
        <w:t>Motivation for new WI on air-to-ground network for NR</w:t>
      </w:r>
    </w:p>
    <w:p w14:paraId="39124D1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E247F58" w14:textId="77777777" w:rsidR="00D93B97" w:rsidRDefault="00D93B97" w:rsidP="00D93B97">
      <w:pPr>
        <w:rPr>
          <w:rFonts w:ascii="Arial" w:hAnsi="Arial" w:cs="Arial"/>
          <w:b/>
        </w:rPr>
      </w:pPr>
      <w:r>
        <w:rPr>
          <w:rFonts w:ascii="Arial" w:hAnsi="Arial" w:cs="Arial"/>
          <w:b/>
        </w:rPr>
        <w:t xml:space="preserve">Abstract: </w:t>
      </w:r>
    </w:p>
    <w:p w14:paraId="2935FC7B" w14:textId="77777777" w:rsidR="00D93B97" w:rsidRDefault="00D93B97" w:rsidP="00D93B97">
      <w:r>
        <w:t>wrong Tdoc type in Tdoc request</w:t>
      </w:r>
    </w:p>
    <w:p w14:paraId="1723C64A" w14:textId="77777777" w:rsidR="00D93B97" w:rsidRDefault="00D93B97" w:rsidP="00D93B97">
      <w:pPr>
        <w:rPr>
          <w:rFonts w:ascii="Arial" w:hAnsi="Arial" w:cs="Arial"/>
          <w:b/>
        </w:rPr>
      </w:pPr>
      <w:r>
        <w:rPr>
          <w:rFonts w:ascii="Arial" w:hAnsi="Arial" w:cs="Arial"/>
          <w:b/>
        </w:rPr>
        <w:t xml:space="preserve">Discussion: </w:t>
      </w:r>
    </w:p>
    <w:p w14:paraId="527AC2EC" w14:textId="77777777" w:rsidR="00D93B97" w:rsidRDefault="00D93B97" w:rsidP="00D93B97">
      <w:r>
        <w:t>handled in [95e-16-RAN4-R18-ATG]</w:t>
      </w:r>
    </w:p>
    <w:p w14:paraId="4A94C0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8BB1" w14:textId="77777777" w:rsidR="00D93B97" w:rsidRDefault="00D93B97" w:rsidP="00D93B97">
      <w:pPr>
        <w:rPr>
          <w:rFonts w:ascii="Arial" w:hAnsi="Arial" w:cs="Arial"/>
          <w:b/>
          <w:sz w:val="24"/>
        </w:rPr>
      </w:pPr>
      <w:r>
        <w:rPr>
          <w:rFonts w:ascii="Arial" w:hAnsi="Arial" w:cs="Arial"/>
          <w:b/>
          <w:color w:val="0000FF"/>
          <w:sz w:val="24"/>
        </w:rPr>
        <w:t>RP-220658</w:t>
      </w:r>
      <w:r>
        <w:rPr>
          <w:rFonts w:ascii="Arial" w:hAnsi="Arial" w:cs="Arial"/>
          <w:b/>
          <w:color w:val="0000FF"/>
          <w:sz w:val="24"/>
        </w:rPr>
        <w:tab/>
      </w:r>
      <w:r>
        <w:rPr>
          <w:rFonts w:ascii="Arial" w:hAnsi="Arial" w:cs="Arial"/>
          <w:b/>
          <w:sz w:val="24"/>
        </w:rPr>
        <w:t>Further discussions on ATG for 5G Advanced</w:t>
      </w:r>
    </w:p>
    <w:p w14:paraId="6776E1F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6C874D6" w14:textId="77777777" w:rsidR="00D93B97" w:rsidRDefault="00D93B97" w:rsidP="00D93B97">
      <w:pPr>
        <w:rPr>
          <w:rFonts w:ascii="Arial" w:hAnsi="Arial" w:cs="Arial"/>
          <w:b/>
        </w:rPr>
      </w:pPr>
      <w:r>
        <w:rPr>
          <w:rFonts w:ascii="Arial" w:hAnsi="Arial" w:cs="Arial"/>
          <w:b/>
        </w:rPr>
        <w:t xml:space="preserve">Discussion: </w:t>
      </w:r>
    </w:p>
    <w:p w14:paraId="63370BFC" w14:textId="77777777" w:rsidR="00D93B97" w:rsidRDefault="00D93B97" w:rsidP="00D93B97">
      <w:r>
        <w:t>handled in [95e-16-RAN4-R18-ATG]</w:t>
      </w:r>
    </w:p>
    <w:p w14:paraId="51D39F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7EF1C" w14:textId="77777777" w:rsidR="00D93B97" w:rsidRDefault="00D93B97" w:rsidP="00D93B97">
      <w:pPr>
        <w:rPr>
          <w:rFonts w:ascii="Arial" w:hAnsi="Arial" w:cs="Arial"/>
          <w:b/>
          <w:sz w:val="24"/>
        </w:rPr>
      </w:pPr>
      <w:r>
        <w:rPr>
          <w:rFonts w:ascii="Arial" w:hAnsi="Arial" w:cs="Arial"/>
          <w:b/>
          <w:color w:val="0000FF"/>
          <w:sz w:val="24"/>
        </w:rPr>
        <w:t>RP-220876</w:t>
      </w:r>
      <w:r>
        <w:rPr>
          <w:rFonts w:ascii="Arial" w:hAnsi="Arial" w:cs="Arial"/>
          <w:b/>
          <w:color w:val="0000FF"/>
          <w:sz w:val="24"/>
        </w:rPr>
        <w:tab/>
      </w:r>
      <w:r>
        <w:rPr>
          <w:rFonts w:ascii="Arial" w:hAnsi="Arial" w:cs="Arial"/>
          <w:b/>
          <w:sz w:val="24"/>
        </w:rPr>
        <w:t>Moderator's summary for discussion [95e-16-RAN4-R18-ATG]</w:t>
      </w:r>
    </w:p>
    <w:p w14:paraId="7FECE7C6"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CMCC</w:t>
      </w:r>
    </w:p>
    <w:p w14:paraId="3E8498A2" w14:textId="77777777" w:rsidR="00D93B97" w:rsidRDefault="00D93B97" w:rsidP="00D93B97">
      <w:pPr>
        <w:rPr>
          <w:rFonts w:ascii="Arial" w:hAnsi="Arial" w:cs="Arial"/>
          <w:b/>
        </w:rPr>
      </w:pPr>
      <w:r>
        <w:rPr>
          <w:rFonts w:ascii="Arial" w:hAnsi="Arial" w:cs="Arial"/>
          <w:b/>
        </w:rPr>
        <w:t xml:space="preserve">Abstract: </w:t>
      </w:r>
    </w:p>
    <w:p w14:paraId="7FE04282" w14:textId="77777777" w:rsidR="00D93B97" w:rsidRDefault="00D93B97" w:rsidP="00D93B97">
      <w:r>
        <w:t>handled Tdocs: All related documents under 9.1.4</w:t>
      </w:r>
    </w:p>
    <w:p w14:paraId="59647640" w14:textId="77777777" w:rsidR="00D93B97" w:rsidRDefault="00D93B97" w:rsidP="00D93B97">
      <w:pPr>
        <w:rPr>
          <w:rFonts w:ascii="Arial" w:hAnsi="Arial" w:cs="Arial"/>
          <w:b/>
        </w:rPr>
      </w:pPr>
      <w:r>
        <w:rPr>
          <w:rFonts w:ascii="Arial" w:hAnsi="Arial" w:cs="Arial"/>
          <w:b/>
        </w:rPr>
        <w:lastRenderedPageBreak/>
        <w:t xml:space="preserve">Discussion: </w:t>
      </w:r>
    </w:p>
    <w:p w14:paraId="7E196D5B" w14:textId="77777777" w:rsidR="00D93B97" w:rsidRDefault="00D93B97" w:rsidP="00D93B97">
      <w:r>
        <w:t>moved from AI 9.1.4 to AI 9.1.4.6</w:t>
      </w:r>
    </w:p>
    <w:p w14:paraId="308542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FBCEA" w14:textId="77777777" w:rsidR="00D93B97" w:rsidRDefault="00D93B97" w:rsidP="00D93B97">
      <w:pPr>
        <w:rPr>
          <w:rFonts w:ascii="Arial" w:hAnsi="Arial" w:cs="Arial"/>
          <w:b/>
          <w:sz w:val="24"/>
        </w:rPr>
      </w:pPr>
      <w:r>
        <w:rPr>
          <w:rFonts w:ascii="Arial" w:hAnsi="Arial" w:cs="Arial"/>
          <w:b/>
          <w:color w:val="0000FF"/>
          <w:sz w:val="24"/>
        </w:rPr>
        <w:t>RP-220640</w:t>
      </w:r>
      <w:r>
        <w:rPr>
          <w:rFonts w:ascii="Arial" w:hAnsi="Arial" w:cs="Arial"/>
          <w:b/>
          <w:color w:val="0000FF"/>
          <w:sz w:val="24"/>
        </w:rPr>
        <w:tab/>
      </w:r>
      <w:r>
        <w:rPr>
          <w:rFonts w:ascii="Arial" w:hAnsi="Arial" w:cs="Arial"/>
          <w:b/>
          <w:sz w:val="24"/>
        </w:rPr>
        <w:t>New WI: Air-to-ground network for NR</w:t>
      </w:r>
    </w:p>
    <w:p w14:paraId="0ADF10B6"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A90D655" w14:textId="77777777" w:rsidR="00D93B97" w:rsidRDefault="00D93B97" w:rsidP="00D93B97">
      <w:pPr>
        <w:rPr>
          <w:rFonts w:ascii="Arial" w:hAnsi="Arial" w:cs="Arial"/>
          <w:b/>
        </w:rPr>
      </w:pPr>
      <w:r>
        <w:rPr>
          <w:rFonts w:ascii="Arial" w:hAnsi="Arial" w:cs="Arial"/>
          <w:b/>
        </w:rPr>
        <w:t xml:space="preserve">Discussion: </w:t>
      </w:r>
    </w:p>
    <w:p w14:paraId="117B47E9" w14:textId="77777777" w:rsidR="00D93B97" w:rsidRDefault="00D93B97" w:rsidP="00D93B97">
      <w:r>
        <w:t>handled in [95e-16-RAN4-R18-ATG]</w:t>
      </w:r>
    </w:p>
    <w:p w14:paraId="41825E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RP-220962</w:t>
      </w:r>
      <w:r>
        <w:rPr>
          <w:color w:val="993300"/>
          <w:u w:val="single"/>
        </w:rPr>
        <w:t>.</w:t>
      </w:r>
    </w:p>
    <w:p w14:paraId="41752E0A" w14:textId="77777777" w:rsidR="00D93B97" w:rsidRDefault="00D93B97" w:rsidP="00D93B97">
      <w:pPr>
        <w:rPr>
          <w:rFonts w:ascii="Arial" w:hAnsi="Arial" w:cs="Arial"/>
          <w:b/>
          <w:sz w:val="24"/>
        </w:rPr>
      </w:pPr>
      <w:r>
        <w:rPr>
          <w:rFonts w:ascii="Arial" w:hAnsi="Arial" w:cs="Arial"/>
          <w:b/>
          <w:color w:val="0000FF"/>
          <w:sz w:val="24"/>
        </w:rPr>
        <w:t>RP-220962</w:t>
      </w:r>
      <w:r>
        <w:rPr>
          <w:rFonts w:ascii="Arial" w:hAnsi="Arial" w:cs="Arial"/>
          <w:b/>
          <w:color w:val="0000FF"/>
          <w:sz w:val="24"/>
        </w:rPr>
        <w:tab/>
      </w:r>
      <w:r>
        <w:rPr>
          <w:rFonts w:ascii="Arial" w:hAnsi="Arial" w:cs="Arial"/>
          <w:b/>
          <w:sz w:val="24"/>
        </w:rPr>
        <w:t>New WI: Air-to-ground network for NR</w:t>
      </w:r>
    </w:p>
    <w:p w14:paraId="47741085"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AAAA4D1" w14:textId="77777777" w:rsidR="00D93B97" w:rsidRDefault="00D93B97" w:rsidP="00D93B97">
      <w:pPr>
        <w:rPr>
          <w:color w:val="808080"/>
        </w:rPr>
      </w:pPr>
      <w:r>
        <w:rPr>
          <w:color w:val="808080"/>
        </w:rPr>
        <w:t>(Replaces RP-220640)</w:t>
      </w:r>
    </w:p>
    <w:p w14:paraId="0F81D25A" w14:textId="77777777" w:rsidR="00D93B97" w:rsidRDefault="00D93B97" w:rsidP="00D93B97">
      <w:pPr>
        <w:rPr>
          <w:rFonts w:ascii="Arial" w:hAnsi="Arial" w:cs="Arial"/>
          <w:b/>
        </w:rPr>
      </w:pPr>
      <w:r>
        <w:rPr>
          <w:rFonts w:ascii="Arial" w:hAnsi="Arial" w:cs="Arial"/>
          <w:b/>
        </w:rPr>
        <w:t xml:space="preserve">Discussion: </w:t>
      </w:r>
    </w:p>
    <w:p w14:paraId="026F73CE" w14:textId="77777777" w:rsidR="00D93B97" w:rsidRDefault="00D93B97" w:rsidP="00D93B97">
      <w:r>
        <w:t>result of [95e-16-RAN4-R18-ATG]</w:t>
      </w:r>
    </w:p>
    <w:p w14:paraId="08BA66A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0CCB7" w14:textId="77777777" w:rsidR="00D93B97" w:rsidRDefault="00D93B97" w:rsidP="00D93B97">
      <w:pPr>
        <w:rPr>
          <w:rFonts w:ascii="Arial" w:hAnsi="Arial" w:cs="Arial"/>
          <w:b/>
          <w:sz w:val="24"/>
        </w:rPr>
      </w:pPr>
      <w:r>
        <w:rPr>
          <w:rFonts w:ascii="Arial" w:hAnsi="Arial" w:cs="Arial"/>
          <w:b/>
          <w:color w:val="0000FF"/>
          <w:sz w:val="24"/>
        </w:rPr>
        <w:t>RP-220063</w:t>
      </w:r>
      <w:r>
        <w:rPr>
          <w:rFonts w:ascii="Arial" w:hAnsi="Arial" w:cs="Arial"/>
          <w:b/>
          <w:color w:val="0000FF"/>
          <w:sz w:val="24"/>
        </w:rPr>
        <w:tab/>
      </w:r>
      <w:r>
        <w:rPr>
          <w:rFonts w:ascii="Arial" w:hAnsi="Arial" w:cs="Arial"/>
          <w:b/>
          <w:sz w:val="24"/>
        </w:rPr>
        <w:t>New WI: Support of intra-band non-collocated EN-DC/NR-CA deployment</w:t>
      </w:r>
    </w:p>
    <w:p w14:paraId="23BA743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43095AB1" w14:textId="77777777" w:rsidR="00D93B97" w:rsidRDefault="00D93B97" w:rsidP="00D93B97">
      <w:pPr>
        <w:rPr>
          <w:rFonts w:ascii="Arial" w:hAnsi="Arial" w:cs="Arial"/>
          <w:b/>
        </w:rPr>
      </w:pPr>
      <w:r>
        <w:rPr>
          <w:rFonts w:ascii="Arial" w:hAnsi="Arial" w:cs="Arial"/>
          <w:b/>
        </w:rPr>
        <w:t xml:space="preserve">Abstract: </w:t>
      </w:r>
    </w:p>
    <w:p w14:paraId="58E903AD" w14:textId="77777777" w:rsidR="00D93B97" w:rsidRDefault="00D93B97" w:rsidP="00D93B97">
      <w:r>
        <w:t>result of discussion [RAN95e-RAN4-R18Prep-06] Other RAN4 Enhancements</w:t>
      </w:r>
    </w:p>
    <w:p w14:paraId="7E3EF9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RP-221012</w:t>
      </w:r>
      <w:r>
        <w:rPr>
          <w:color w:val="993300"/>
          <w:u w:val="single"/>
        </w:rPr>
        <w:t>.</w:t>
      </w:r>
    </w:p>
    <w:p w14:paraId="50FE8A3E" w14:textId="77777777" w:rsidR="00D93B97" w:rsidRDefault="00D93B97" w:rsidP="00D93B97">
      <w:pPr>
        <w:rPr>
          <w:rFonts w:ascii="Arial" w:hAnsi="Arial" w:cs="Arial"/>
          <w:b/>
          <w:sz w:val="24"/>
        </w:rPr>
      </w:pPr>
      <w:r>
        <w:rPr>
          <w:rFonts w:ascii="Arial" w:hAnsi="Arial" w:cs="Arial"/>
          <w:b/>
          <w:color w:val="0000FF"/>
          <w:sz w:val="24"/>
        </w:rPr>
        <w:t>RP-220730</w:t>
      </w:r>
      <w:r>
        <w:rPr>
          <w:rFonts w:ascii="Arial" w:hAnsi="Arial" w:cs="Arial"/>
          <w:b/>
          <w:color w:val="0000FF"/>
          <w:sz w:val="24"/>
        </w:rPr>
        <w:tab/>
      </w:r>
      <w:r>
        <w:rPr>
          <w:rFonts w:ascii="Arial" w:hAnsi="Arial" w:cs="Arial"/>
          <w:b/>
          <w:sz w:val="24"/>
        </w:rPr>
        <w:t>Intra-band non-collocated EN-DC/NR-CA</w:t>
      </w:r>
    </w:p>
    <w:p w14:paraId="500A3F2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 LG Uplus, NTT DOCOMO, INC., SoftBank Corp.</w:t>
      </w:r>
    </w:p>
    <w:p w14:paraId="34263BE0" w14:textId="77777777" w:rsidR="00D93B97" w:rsidRDefault="00D93B97" w:rsidP="00D93B97">
      <w:pPr>
        <w:rPr>
          <w:rFonts w:ascii="Arial" w:hAnsi="Arial" w:cs="Arial"/>
          <w:b/>
        </w:rPr>
      </w:pPr>
      <w:r>
        <w:rPr>
          <w:rFonts w:ascii="Arial" w:hAnsi="Arial" w:cs="Arial"/>
          <w:b/>
        </w:rPr>
        <w:t xml:space="preserve">Discussion: </w:t>
      </w:r>
    </w:p>
    <w:p w14:paraId="39D3BF64" w14:textId="77777777" w:rsidR="00D93B97" w:rsidRDefault="00D93B97" w:rsidP="00D93B97">
      <w:r>
        <w:t>handled in [95e-13-RAN4-R18-NonColloc]</w:t>
      </w:r>
    </w:p>
    <w:p w14:paraId="0B622F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66833" w14:textId="77777777" w:rsidR="00D93B97" w:rsidRDefault="00D93B97" w:rsidP="00D93B97">
      <w:pPr>
        <w:rPr>
          <w:rFonts w:ascii="Arial" w:hAnsi="Arial" w:cs="Arial"/>
          <w:b/>
          <w:sz w:val="24"/>
        </w:rPr>
      </w:pPr>
      <w:r>
        <w:rPr>
          <w:rFonts w:ascii="Arial" w:hAnsi="Arial" w:cs="Arial"/>
          <w:b/>
          <w:color w:val="0000FF"/>
          <w:sz w:val="24"/>
        </w:rPr>
        <w:t>RP-220873</w:t>
      </w:r>
      <w:r>
        <w:rPr>
          <w:rFonts w:ascii="Arial" w:hAnsi="Arial" w:cs="Arial"/>
          <w:b/>
          <w:color w:val="0000FF"/>
          <w:sz w:val="24"/>
        </w:rPr>
        <w:tab/>
      </w:r>
      <w:r>
        <w:rPr>
          <w:rFonts w:ascii="Arial" w:hAnsi="Arial" w:cs="Arial"/>
          <w:b/>
          <w:sz w:val="24"/>
        </w:rPr>
        <w:t>Moderator's summary for discussion [95e-13-RAN4-R18-NonColloc]</w:t>
      </w:r>
    </w:p>
    <w:p w14:paraId="4C684E1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KDDI</w:t>
      </w:r>
    </w:p>
    <w:p w14:paraId="58886880" w14:textId="77777777" w:rsidR="00D93B97" w:rsidRDefault="00D93B97" w:rsidP="00D93B97">
      <w:pPr>
        <w:rPr>
          <w:rFonts w:ascii="Arial" w:hAnsi="Arial" w:cs="Arial"/>
          <w:b/>
        </w:rPr>
      </w:pPr>
      <w:r>
        <w:rPr>
          <w:rFonts w:ascii="Arial" w:hAnsi="Arial" w:cs="Arial"/>
          <w:b/>
        </w:rPr>
        <w:t xml:space="preserve">Abstract: </w:t>
      </w:r>
    </w:p>
    <w:p w14:paraId="041DCD6C" w14:textId="77777777" w:rsidR="00D93B97" w:rsidRDefault="00D93B97" w:rsidP="00D93B97">
      <w:r>
        <w:t>handled Tdocs: All related documents under 9.1.4</w:t>
      </w:r>
    </w:p>
    <w:p w14:paraId="065E5053" w14:textId="77777777" w:rsidR="00D93B97" w:rsidRDefault="00D93B97" w:rsidP="00D93B97">
      <w:pPr>
        <w:rPr>
          <w:rFonts w:ascii="Arial" w:hAnsi="Arial" w:cs="Arial"/>
          <w:b/>
        </w:rPr>
      </w:pPr>
      <w:r>
        <w:rPr>
          <w:rFonts w:ascii="Arial" w:hAnsi="Arial" w:cs="Arial"/>
          <w:b/>
        </w:rPr>
        <w:t xml:space="preserve">Discussion: </w:t>
      </w:r>
    </w:p>
    <w:p w14:paraId="6B3C3A72" w14:textId="77777777" w:rsidR="00D93B97" w:rsidRDefault="00D93B97" w:rsidP="00D93B97">
      <w:r>
        <w:t>moved from AI 9.1.4 to AI 9.1.4.6</w:t>
      </w:r>
    </w:p>
    <w:p w14:paraId="009B0D65" w14:textId="77777777" w:rsidR="00D93B97" w:rsidRDefault="00D93B97" w:rsidP="00D93B97">
      <w:r>
        <w:t>handled in Tue GTW</w:t>
      </w:r>
    </w:p>
    <w:p w14:paraId="575D9768" w14:textId="77777777" w:rsidR="00D93B97" w:rsidRDefault="00D93B97" w:rsidP="00D93B97">
      <w:r>
        <w:lastRenderedPageBreak/>
        <w:t>RAN chair: is slide 2 acceptable?</w:t>
      </w:r>
    </w:p>
    <w:p w14:paraId="3C866812" w14:textId="77777777" w:rsidR="00D93B97" w:rsidRDefault="00D93B97" w:rsidP="00D93B97">
      <w:r>
        <w:t>Qualcomm: "If not. study..." bullet need to be removed, this is already possible so no need to study</w:t>
      </w:r>
    </w:p>
    <w:p w14:paraId="0B534013" w14:textId="77777777" w:rsidR="00D93B97" w:rsidRDefault="00D93B97" w:rsidP="00D93B97">
      <w:r>
        <w:t>RAN chair: we could revisit "4Rx chains with up to 4-layer MIMO" in Sep.22</w:t>
      </w:r>
    </w:p>
    <w:p w14:paraId="13CDE1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RP-221004</w:t>
      </w:r>
      <w:r>
        <w:rPr>
          <w:color w:val="993300"/>
          <w:u w:val="single"/>
        </w:rPr>
        <w:t>.</w:t>
      </w:r>
    </w:p>
    <w:p w14:paraId="5C6251AA" w14:textId="77777777" w:rsidR="00D93B97" w:rsidRDefault="00D93B97" w:rsidP="00D93B97">
      <w:pPr>
        <w:rPr>
          <w:rFonts w:ascii="Arial" w:hAnsi="Arial" w:cs="Arial"/>
          <w:b/>
          <w:sz w:val="24"/>
        </w:rPr>
      </w:pPr>
      <w:r>
        <w:rPr>
          <w:rFonts w:ascii="Arial" w:hAnsi="Arial" w:cs="Arial"/>
          <w:b/>
          <w:color w:val="0000FF"/>
          <w:sz w:val="24"/>
        </w:rPr>
        <w:t>RP-221004</w:t>
      </w:r>
      <w:r>
        <w:rPr>
          <w:rFonts w:ascii="Arial" w:hAnsi="Arial" w:cs="Arial"/>
          <w:b/>
          <w:color w:val="0000FF"/>
          <w:sz w:val="24"/>
        </w:rPr>
        <w:tab/>
      </w:r>
      <w:r>
        <w:rPr>
          <w:rFonts w:ascii="Arial" w:hAnsi="Arial" w:cs="Arial"/>
          <w:b/>
          <w:sz w:val="24"/>
        </w:rPr>
        <w:t>Moderator's summary for discussion [95e-13-RAN4-R18-NonColloc]</w:t>
      </w:r>
    </w:p>
    <w:p w14:paraId="42E3C28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KDDI</w:t>
      </w:r>
    </w:p>
    <w:p w14:paraId="36AB3BE4" w14:textId="77777777" w:rsidR="00D93B97" w:rsidRDefault="00D93B97" w:rsidP="00D93B97">
      <w:pPr>
        <w:rPr>
          <w:color w:val="808080"/>
        </w:rPr>
      </w:pPr>
      <w:r>
        <w:rPr>
          <w:color w:val="808080"/>
        </w:rPr>
        <w:t>(Replaces RP-220873)</w:t>
      </w:r>
    </w:p>
    <w:p w14:paraId="62257B29" w14:textId="77777777" w:rsidR="00D93B97" w:rsidRDefault="00D93B97" w:rsidP="00D93B97">
      <w:pPr>
        <w:rPr>
          <w:rFonts w:ascii="Arial" w:hAnsi="Arial" w:cs="Arial"/>
          <w:b/>
        </w:rPr>
      </w:pPr>
      <w:r>
        <w:rPr>
          <w:rFonts w:ascii="Arial" w:hAnsi="Arial" w:cs="Arial"/>
          <w:b/>
        </w:rPr>
        <w:t xml:space="preserve">Discussion: </w:t>
      </w:r>
    </w:p>
    <w:p w14:paraId="52F2ABDC" w14:textId="77777777" w:rsidR="00D93B97" w:rsidRDefault="00D93B97" w:rsidP="00D93B97">
      <w:r>
        <w:t>moved from AI 9.1.4 to AI 9.1.4.6</w:t>
      </w:r>
    </w:p>
    <w:p w14:paraId="42B7FA3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66A38" w14:textId="77777777" w:rsidR="00D93B97" w:rsidRDefault="00D93B97" w:rsidP="00D93B97">
      <w:pPr>
        <w:rPr>
          <w:rFonts w:ascii="Arial" w:hAnsi="Arial" w:cs="Arial"/>
          <w:b/>
          <w:sz w:val="24"/>
        </w:rPr>
      </w:pPr>
      <w:r>
        <w:rPr>
          <w:rFonts w:ascii="Arial" w:hAnsi="Arial" w:cs="Arial"/>
          <w:b/>
          <w:color w:val="0000FF"/>
          <w:sz w:val="24"/>
        </w:rPr>
        <w:t>RP-221012</w:t>
      </w:r>
      <w:r>
        <w:rPr>
          <w:rFonts w:ascii="Arial" w:hAnsi="Arial" w:cs="Arial"/>
          <w:b/>
          <w:color w:val="0000FF"/>
          <w:sz w:val="24"/>
        </w:rPr>
        <w:tab/>
      </w:r>
      <w:r>
        <w:rPr>
          <w:rFonts w:ascii="Arial" w:hAnsi="Arial" w:cs="Arial"/>
          <w:b/>
          <w:sz w:val="24"/>
        </w:rPr>
        <w:t>New WI: Support of intra-band non-collocated EN-DC/NR-CA deployment</w:t>
      </w:r>
    </w:p>
    <w:p w14:paraId="3C25AB3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w:t>
      </w:r>
    </w:p>
    <w:p w14:paraId="0C25C0F6" w14:textId="77777777" w:rsidR="00D93B97" w:rsidRDefault="00D93B97" w:rsidP="00D93B97">
      <w:pPr>
        <w:rPr>
          <w:color w:val="808080"/>
        </w:rPr>
      </w:pPr>
      <w:r>
        <w:rPr>
          <w:color w:val="808080"/>
        </w:rPr>
        <w:t>(Replaces RP-220063)</w:t>
      </w:r>
    </w:p>
    <w:p w14:paraId="1F685365" w14:textId="77777777" w:rsidR="00D93B97" w:rsidRDefault="00D93B97" w:rsidP="00D93B97">
      <w:pPr>
        <w:rPr>
          <w:rFonts w:ascii="Arial" w:hAnsi="Arial" w:cs="Arial"/>
          <w:b/>
        </w:rPr>
      </w:pPr>
      <w:r>
        <w:rPr>
          <w:rFonts w:ascii="Arial" w:hAnsi="Arial" w:cs="Arial"/>
          <w:b/>
        </w:rPr>
        <w:t xml:space="preserve">Discussion: </w:t>
      </w:r>
    </w:p>
    <w:p w14:paraId="0053FBBF" w14:textId="77777777" w:rsidR="00D93B97" w:rsidRDefault="00D93B97" w:rsidP="00D93B97">
      <w:r>
        <w:t>result of [95e-13-RAN4-R18-NonColloc]</w:t>
      </w:r>
    </w:p>
    <w:p w14:paraId="30ED8EC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A36B7" w14:textId="77777777" w:rsidR="00D93B97" w:rsidRDefault="00D93B97" w:rsidP="00D93B97">
      <w:pPr>
        <w:rPr>
          <w:rFonts w:ascii="Arial" w:hAnsi="Arial" w:cs="Arial"/>
          <w:b/>
          <w:sz w:val="24"/>
        </w:rPr>
      </w:pPr>
      <w:r>
        <w:rPr>
          <w:rFonts w:ascii="Arial" w:hAnsi="Arial" w:cs="Arial"/>
          <w:b/>
          <w:color w:val="0000FF"/>
          <w:sz w:val="24"/>
        </w:rPr>
        <w:t>RP-220062</w:t>
      </w:r>
      <w:r>
        <w:rPr>
          <w:rFonts w:ascii="Arial" w:hAnsi="Arial" w:cs="Arial"/>
          <w:b/>
          <w:color w:val="0000FF"/>
          <w:sz w:val="24"/>
        </w:rPr>
        <w:tab/>
      </w:r>
      <w:r>
        <w:rPr>
          <w:rFonts w:ascii="Arial" w:hAnsi="Arial" w:cs="Arial"/>
          <w:b/>
          <w:sz w:val="24"/>
        </w:rPr>
        <w:t>New WI: Adjacent channel High Altitude Platform Station (HAPS) for NR</w:t>
      </w:r>
    </w:p>
    <w:p w14:paraId="6561DFF9"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RAN4 chair (Huawei)</w:t>
      </w:r>
    </w:p>
    <w:p w14:paraId="76DA36F5" w14:textId="77777777" w:rsidR="00D93B97" w:rsidRDefault="00D93B97" w:rsidP="00D93B97">
      <w:pPr>
        <w:rPr>
          <w:rFonts w:ascii="Arial" w:hAnsi="Arial" w:cs="Arial"/>
          <w:b/>
        </w:rPr>
      </w:pPr>
      <w:r>
        <w:rPr>
          <w:rFonts w:ascii="Arial" w:hAnsi="Arial" w:cs="Arial"/>
          <w:b/>
        </w:rPr>
        <w:t xml:space="preserve">Abstract: </w:t>
      </w:r>
    </w:p>
    <w:p w14:paraId="2C7B5D9A" w14:textId="77777777" w:rsidR="00D93B97" w:rsidRDefault="00D93B97" w:rsidP="00D93B97">
      <w:r>
        <w:t>result of discussion [RAN95e-RAN4-R18Prep-06] Other RAN4 Enhancements</w:t>
      </w:r>
    </w:p>
    <w:p w14:paraId="13C295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EC81D" w14:textId="77777777" w:rsidR="00D93B97" w:rsidRDefault="00D93B97" w:rsidP="00D93B97">
      <w:pPr>
        <w:rPr>
          <w:rFonts w:ascii="Arial" w:hAnsi="Arial" w:cs="Arial"/>
          <w:b/>
          <w:sz w:val="24"/>
        </w:rPr>
      </w:pPr>
      <w:r>
        <w:rPr>
          <w:rFonts w:ascii="Arial" w:hAnsi="Arial" w:cs="Arial"/>
          <w:b/>
          <w:color w:val="0000FF"/>
          <w:sz w:val="24"/>
        </w:rPr>
        <w:t>RP-220392</w:t>
      </w:r>
      <w:r>
        <w:rPr>
          <w:rFonts w:ascii="Arial" w:hAnsi="Arial" w:cs="Arial"/>
          <w:b/>
          <w:color w:val="0000FF"/>
          <w:sz w:val="24"/>
        </w:rPr>
        <w:tab/>
      </w:r>
      <w:r>
        <w:rPr>
          <w:rFonts w:ascii="Arial" w:hAnsi="Arial" w:cs="Arial"/>
          <w:b/>
          <w:sz w:val="24"/>
        </w:rPr>
        <w:t>Motivation on New WID on Adjacent channel High Altitude Platform Station (HAPS) for NR</w:t>
      </w:r>
    </w:p>
    <w:p w14:paraId="257FCE3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3317BB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0DFF6" w14:textId="77777777" w:rsidR="00D93B97" w:rsidRDefault="00D93B97" w:rsidP="00D93B97">
      <w:pPr>
        <w:rPr>
          <w:rFonts w:ascii="Arial" w:hAnsi="Arial" w:cs="Arial"/>
          <w:b/>
          <w:sz w:val="24"/>
        </w:rPr>
      </w:pPr>
      <w:r>
        <w:rPr>
          <w:rFonts w:ascii="Arial" w:hAnsi="Arial" w:cs="Arial"/>
          <w:b/>
          <w:color w:val="0000FF"/>
          <w:sz w:val="24"/>
        </w:rPr>
        <w:t>RP-220390</w:t>
      </w:r>
      <w:r>
        <w:rPr>
          <w:rFonts w:ascii="Arial" w:hAnsi="Arial" w:cs="Arial"/>
          <w:b/>
          <w:color w:val="0000FF"/>
          <w:sz w:val="24"/>
        </w:rPr>
        <w:tab/>
      </w:r>
      <w:r>
        <w:rPr>
          <w:rFonts w:ascii="Arial" w:hAnsi="Arial" w:cs="Arial"/>
          <w:b/>
          <w:sz w:val="24"/>
        </w:rPr>
        <w:t>New WI: Adjacent channel High Altitude Platform Station (HAPS) for NR</w:t>
      </w:r>
    </w:p>
    <w:p w14:paraId="5B1CBEA0"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78C9ED4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14909" w14:textId="77777777" w:rsidR="00D93B97" w:rsidRDefault="00D93B97" w:rsidP="00D93B97">
      <w:pPr>
        <w:pStyle w:val="Heading5"/>
      </w:pPr>
      <w:bookmarkStart w:id="114" w:name="_Toc104749487"/>
      <w:bookmarkStart w:id="115" w:name="_Toc105285797"/>
      <w:r>
        <w:t>9.1.4.7</w:t>
      </w:r>
      <w:r>
        <w:tab/>
        <w:t>Other non-spectrum related proposals</w:t>
      </w:r>
      <w:bookmarkEnd w:id="114"/>
      <w:bookmarkEnd w:id="115"/>
    </w:p>
    <w:p w14:paraId="477BC299" w14:textId="77777777" w:rsidR="00D93B97" w:rsidRDefault="00D93B97" w:rsidP="00D93B97">
      <w:pPr>
        <w:rPr>
          <w:rFonts w:ascii="Arial" w:hAnsi="Arial" w:cs="Arial"/>
          <w:b/>
          <w:sz w:val="24"/>
        </w:rPr>
      </w:pPr>
      <w:r>
        <w:rPr>
          <w:rFonts w:ascii="Arial" w:hAnsi="Arial" w:cs="Arial"/>
          <w:b/>
          <w:color w:val="0000FF"/>
          <w:sz w:val="24"/>
        </w:rPr>
        <w:t>RP-220453</w:t>
      </w:r>
      <w:r>
        <w:rPr>
          <w:rFonts w:ascii="Arial" w:hAnsi="Arial" w:cs="Arial"/>
          <w:b/>
          <w:color w:val="0000FF"/>
          <w:sz w:val="24"/>
        </w:rPr>
        <w:tab/>
      </w:r>
      <w:r>
        <w:rPr>
          <w:rFonts w:ascii="Arial" w:hAnsi="Arial" w:cs="Arial"/>
          <w:b/>
          <w:sz w:val="24"/>
        </w:rPr>
        <w:t>Conditional non-simultaneous Rx/Tx operation as a mitigation for high MSD</w:t>
      </w:r>
    </w:p>
    <w:p w14:paraId="71E549CF"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44D8F6D" w14:textId="77777777" w:rsidR="00D93B97" w:rsidRDefault="00D93B97" w:rsidP="00D93B97">
      <w:pPr>
        <w:rPr>
          <w:rFonts w:ascii="Arial" w:hAnsi="Arial" w:cs="Arial"/>
          <w:b/>
        </w:rPr>
      </w:pPr>
      <w:r>
        <w:rPr>
          <w:rFonts w:ascii="Arial" w:hAnsi="Arial" w:cs="Arial"/>
          <w:b/>
        </w:rPr>
        <w:t xml:space="preserve">Abstract: </w:t>
      </w:r>
    </w:p>
    <w:p w14:paraId="2E83FA94" w14:textId="77777777" w:rsidR="00D93B97" w:rsidRDefault="00D93B97" w:rsidP="00D93B97">
      <w:r>
        <w:t>Technical input for the Rel-18 MSD enhancement WI</w:t>
      </w:r>
    </w:p>
    <w:p w14:paraId="1830B9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38FB" w14:textId="77777777" w:rsidR="00D93B97" w:rsidRDefault="00D93B97" w:rsidP="00D93B97">
      <w:pPr>
        <w:rPr>
          <w:rFonts w:ascii="Arial" w:hAnsi="Arial" w:cs="Arial"/>
          <w:b/>
          <w:sz w:val="24"/>
        </w:rPr>
      </w:pPr>
      <w:r>
        <w:rPr>
          <w:rFonts w:ascii="Arial" w:hAnsi="Arial" w:cs="Arial"/>
          <w:b/>
          <w:color w:val="0000FF"/>
          <w:sz w:val="24"/>
        </w:rPr>
        <w:t>RP-220513</w:t>
      </w:r>
      <w:r>
        <w:rPr>
          <w:rFonts w:ascii="Arial" w:hAnsi="Arial" w:cs="Arial"/>
          <w:b/>
          <w:color w:val="0000FF"/>
          <w:sz w:val="24"/>
        </w:rPr>
        <w:tab/>
      </w:r>
      <w:r>
        <w:rPr>
          <w:rFonts w:ascii="Arial" w:hAnsi="Arial" w:cs="Arial"/>
          <w:b/>
          <w:sz w:val="24"/>
        </w:rPr>
        <w:t>New WI: Optimizations of pi2 BPSK uplink power in NR FR1 for PC2</w:t>
      </w:r>
    </w:p>
    <w:p w14:paraId="4162BBE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03CFEBD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0C77" w14:textId="77777777" w:rsidR="00D93B97" w:rsidRDefault="00D93B97" w:rsidP="00D93B97">
      <w:pPr>
        <w:pStyle w:val="Heading5"/>
      </w:pPr>
      <w:bookmarkStart w:id="116" w:name="_Toc104749488"/>
      <w:bookmarkStart w:id="117" w:name="_Toc105285798"/>
      <w:r>
        <w:t>9.1.4.8</w:t>
      </w:r>
      <w:r>
        <w:tab/>
        <w:t>Other spectrum related proposals</w:t>
      </w:r>
      <w:bookmarkEnd w:id="116"/>
      <w:bookmarkEnd w:id="117"/>
    </w:p>
    <w:p w14:paraId="6FC61302" w14:textId="77777777" w:rsidR="00D93B97" w:rsidRDefault="00D93B97" w:rsidP="00D93B97">
      <w:pPr>
        <w:rPr>
          <w:rFonts w:ascii="Arial" w:hAnsi="Arial" w:cs="Arial"/>
          <w:b/>
          <w:sz w:val="24"/>
        </w:rPr>
      </w:pPr>
      <w:r>
        <w:rPr>
          <w:rFonts w:ascii="Arial" w:hAnsi="Arial" w:cs="Arial"/>
          <w:b/>
          <w:color w:val="0000FF"/>
          <w:sz w:val="24"/>
        </w:rPr>
        <w:t>RP-220163</w:t>
      </w:r>
      <w:r>
        <w:rPr>
          <w:rFonts w:ascii="Arial" w:hAnsi="Arial" w:cs="Arial"/>
          <w:b/>
          <w:color w:val="0000FF"/>
          <w:sz w:val="24"/>
        </w:rPr>
        <w:tab/>
      </w:r>
      <w:r>
        <w:rPr>
          <w:rFonts w:ascii="Arial" w:hAnsi="Arial" w:cs="Arial"/>
          <w:b/>
          <w:sz w:val="24"/>
        </w:rPr>
        <w:t>New Basket WI: Adding new channel bandwidth(s) support to existing NR bands</w:t>
      </w:r>
    </w:p>
    <w:p w14:paraId="1CD4358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1415606C" w14:textId="77777777" w:rsidR="00D93B97" w:rsidRDefault="00D93B97" w:rsidP="00D93B97">
      <w:pPr>
        <w:rPr>
          <w:rFonts w:ascii="Arial" w:hAnsi="Arial" w:cs="Arial"/>
          <w:b/>
        </w:rPr>
      </w:pPr>
      <w:r>
        <w:rPr>
          <w:rFonts w:ascii="Arial" w:hAnsi="Arial" w:cs="Arial"/>
          <w:b/>
        </w:rPr>
        <w:t xml:space="preserve">Abstract: </w:t>
      </w:r>
    </w:p>
    <w:p w14:paraId="1320B873" w14:textId="77777777" w:rsidR="00D93B97" w:rsidRDefault="00D93B97" w:rsidP="00D93B97">
      <w:r>
        <w:t>For information in Rel-18</w:t>
      </w:r>
    </w:p>
    <w:p w14:paraId="6950C3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920C0" w14:textId="77777777" w:rsidR="00D93B97" w:rsidRDefault="00D93B97" w:rsidP="00D93B97">
      <w:pPr>
        <w:rPr>
          <w:rFonts w:ascii="Arial" w:hAnsi="Arial" w:cs="Arial"/>
          <w:b/>
          <w:sz w:val="24"/>
        </w:rPr>
      </w:pPr>
      <w:r>
        <w:rPr>
          <w:rFonts w:ascii="Arial" w:hAnsi="Arial" w:cs="Arial"/>
          <w:b/>
          <w:color w:val="0000FF"/>
          <w:sz w:val="24"/>
        </w:rPr>
        <w:t>RP-220447</w:t>
      </w:r>
      <w:r>
        <w:rPr>
          <w:rFonts w:ascii="Arial" w:hAnsi="Arial" w:cs="Arial"/>
          <w:b/>
          <w:color w:val="0000FF"/>
          <w:sz w:val="24"/>
        </w:rPr>
        <w:tab/>
      </w:r>
      <w:r>
        <w:rPr>
          <w:rFonts w:ascii="Arial" w:hAnsi="Arial" w:cs="Arial"/>
          <w:b/>
          <w:sz w:val="24"/>
        </w:rPr>
        <w:t>Motivation paper for new WI on evolved unlicensed 6GHz band</w:t>
      </w:r>
    </w:p>
    <w:p w14:paraId="0E1A4D6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173DBC" w14:textId="77777777" w:rsidR="00D93B97" w:rsidRDefault="00D93B97" w:rsidP="00D93B97">
      <w:pPr>
        <w:rPr>
          <w:rFonts w:ascii="Arial" w:hAnsi="Arial" w:cs="Arial"/>
          <w:b/>
        </w:rPr>
      </w:pPr>
      <w:r>
        <w:rPr>
          <w:rFonts w:ascii="Arial" w:hAnsi="Arial" w:cs="Arial"/>
          <w:b/>
        </w:rPr>
        <w:t xml:space="preserve">Abstract: </w:t>
      </w:r>
    </w:p>
    <w:p w14:paraId="70A81150" w14:textId="77777777" w:rsidR="00D93B97" w:rsidRDefault="00D93B97" w:rsidP="00D93B97">
      <w:r>
        <w:t>wrong Tdoc type in Tdoc request</w:t>
      </w:r>
    </w:p>
    <w:p w14:paraId="7AAD16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2C5DE" w14:textId="77777777" w:rsidR="00D93B97" w:rsidRDefault="00D93B97" w:rsidP="00D93B97">
      <w:pPr>
        <w:rPr>
          <w:rFonts w:ascii="Arial" w:hAnsi="Arial" w:cs="Arial"/>
          <w:b/>
          <w:sz w:val="24"/>
        </w:rPr>
      </w:pPr>
      <w:r>
        <w:rPr>
          <w:rFonts w:ascii="Arial" w:hAnsi="Arial" w:cs="Arial"/>
          <w:b/>
          <w:color w:val="0000FF"/>
          <w:sz w:val="24"/>
        </w:rPr>
        <w:t>RP-220448</w:t>
      </w:r>
      <w:r>
        <w:rPr>
          <w:rFonts w:ascii="Arial" w:hAnsi="Arial" w:cs="Arial"/>
          <w:b/>
          <w:color w:val="0000FF"/>
          <w:sz w:val="24"/>
        </w:rPr>
        <w:tab/>
      </w:r>
      <w:r>
        <w:rPr>
          <w:rFonts w:ascii="Arial" w:hAnsi="Arial" w:cs="Arial"/>
          <w:b/>
          <w:sz w:val="24"/>
        </w:rPr>
        <w:t>New WID: Evolved unlicensed 6GHz band</w:t>
      </w:r>
    </w:p>
    <w:p w14:paraId="4B7DCEA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46DEA49" w14:textId="77777777" w:rsidR="00D93B97" w:rsidRDefault="00D93B97" w:rsidP="00D93B97">
      <w:pPr>
        <w:rPr>
          <w:rFonts w:ascii="Arial" w:hAnsi="Arial" w:cs="Arial"/>
          <w:b/>
        </w:rPr>
      </w:pPr>
      <w:r>
        <w:rPr>
          <w:rFonts w:ascii="Arial" w:hAnsi="Arial" w:cs="Arial"/>
          <w:b/>
        </w:rPr>
        <w:t xml:space="preserve">Abstract: </w:t>
      </w:r>
    </w:p>
    <w:p w14:paraId="77C1B188" w14:textId="77777777" w:rsidR="00D93B97" w:rsidRDefault="00D93B97" w:rsidP="00D93B97">
      <w:r>
        <w:t>Motivation paper for a new WI proposal on the evolved 6GHz band</w:t>
      </w:r>
    </w:p>
    <w:p w14:paraId="5CC4A5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D83F" w14:textId="77777777" w:rsidR="00D93B97" w:rsidRDefault="00D93B97" w:rsidP="00D93B97">
      <w:pPr>
        <w:rPr>
          <w:rFonts w:ascii="Arial" w:hAnsi="Arial" w:cs="Arial"/>
          <w:b/>
          <w:sz w:val="24"/>
        </w:rPr>
      </w:pPr>
      <w:r>
        <w:rPr>
          <w:rFonts w:ascii="Arial" w:hAnsi="Arial" w:cs="Arial"/>
          <w:b/>
          <w:color w:val="0000FF"/>
          <w:sz w:val="24"/>
        </w:rPr>
        <w:t>RP-220660</w:t>
      </w:r>
      <w:r>
        <w:rPr>
          <w:rFonts w:ascii="Arial" w:hAnsi="Arial" w:cs="Arial"/>
          <w:b/>
          <w:color w:val="0000FF"/>
          <w:sz w:val="24"/>
        </w:rPr>
        <w:tab/>
      </w:r>
      <w:r>
        <w:rPr>
          <w:rFonts w:ascii="Arial" w:hAnsi="Arial" w:cs="Arial"/>
          <w:b/>
          <w:sz w:val="24"/>
        </w:rPr>
        <w:t>Motivation on basket WID on 4Rx and 8Rx bands</w:t>
      </w:r>
    </w:p>
    <w:p w14:paraId="37B9F0C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57FB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5E56A" w14:textId="77777777" w:rsidR="00D93B97" w:rsidRDefault="00D93B97" w:rsidP="00D93B97">
      <w:pPr>
        <w:rPr>
          <w:rFonts w:ascii="Arial" w:hAnsi="Arial" w:cs="Arial"/>
          <w:b/>
          <w:sz w:val="24"/>
        </w:rPr>
      </w:pPr>
      <w:r>
        <w:rPr>
          <w:rFonts w:ascii="Arial" w:hAnsi="Arial" w:cs="Arial"/>
          <w:b/>
          <w:color w:val="0000FF"/>
          <w:sz w:val="24"/>
        </w:rPr>
        <w:t>RP-220661</w:t>
      </w:r>
      <w:r>
        <w:rPr>
          <w:rFonts w:ascii="Arial" w:hAnsi="Arial" w:cs="Arial"/>
          <w:b/>
          <w:color w:val="0000FF"/>
          <w:sz w:val="24"/>
        </w:rPr>
        <w:tab/>
      </w:r>
      <w:r>
        <w:rPr>
          <w:rFonts w:ascii="Arial" w:hAnsi="Arial" w:cs="Arial"/>
          <w:b/>
          <w:sz w:val="24"/>
        </w:rPr>
        <w:t>New WID on 4Rx_8Rx support for NR bands</w:t>
      </w:r>
    </w:p>
    <w:p w14:paraId="0D1ED9D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98E2A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B112E" w14:textId="77777777" w:rsidR="00D93B97" w:rsidRDefault="00D93B97" w:rsidP="00D93B97">
      <w:pPr>
        <w:rPr>
          <w:rFonts w:ascii="Arial" w:hAnsi="Arial" w:cs="Arial"/>
          <w:b/>
          <w:sz w:val="24"/>
        </w:rPr>
      </w:pPr>
      <w:r>
        <w:rPr>
          <w:rFonts w:ascii="Arial" w:hAnsi="Arial" w:cs="Arial"/>
          <w:b/>
          <w:color w:val="0000FF"/>
          <w:sz w:val="24"/>
        </w:rPr>
        <w:lastRenderedPageBreak/>
        <w:t>RP-220393</w:t>
      </w:r>
      <w:r>
        <w:rPr>
          <w:rFonts w:ascii="Arial" w:hAnsi="Arial" w:cs="Arial"/>
          <w:b/>
          <w:color w:val="0000FF"/>
          <w:sz w:val="24"/>
        </w:rPr>
        <w:tab/>
      </w:r>
      <w:r>
        <w:rPr>
          <w:rFonts w:ascii="Arial" w:hAnsi="Arial" w:cs="Arial"/>
          <w:b/>
          <w:sz w:val="24"/>
        </w:rPr>
        <w:t>New Basket WID on high power UE (power class 2) for NR FDD band</w:t>
      </w:r>
    </w:p>
    <w:p w14:paraId="340EF1B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C5B07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829E" w14:textId="77777777" w:rsidR="00D93B97" w:rsidRDefault="00D93B97" w:rsidP="00D93B97">
      <w:pPr>
        <w:rPr>
          <w:rFonts w:ascii="Arial" w:hAnsi="Arial" w:cs="Arial"/>
          <w:b/>
          <w:sz w:val="24"/>
        </w:rPr>
      </w:pPr>
      <w:r>
        <w:rPr>
          <w:rFonts w:ascii="Arial" w:hAnsi="Arial" w:cs="Arial"/>
          <w:b/>
          <w:color w:val="0000FF"/>
          <w:sz w:val="24"/>
        </w:rPr>
        <w:t>RP-220397</w:t>
      </w:r>
      <w:r>
        <w:rPr>
          <w:rFonts w:ascii="Arial" w:hAnsi="Arial" w:cs="Arial"/>
          <w:b/>
          <w:color w:val="0000FF"/>
          <w:sz w:val="24"/>
        </w:rPr>
        <w:tab/>
      </w:r>
      <w:r>
        <w:rPr>
          <w:rFonts w:ascii="Arial" w:hAnsi="Arial" w:cs="Arial"/>
          <w:b/>
          <w:sz w:val="24"/>
        </w:rPr>
        <w:t>New Basket WID on high power UE for NR inter-band CA with 2 bands UL and 2 bands DL with 26dBm on FDD band</w:t>
      </w:r>
    </w:p>
    <w:p w14:paraId="5226ADF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0ED541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F00DF" w14:textId="77777777" w:rsidR="00D93B97" w:rsidRDefault="00D93B97" w:rsidP="00D93B97">
      <w:pPr>
        <w:rPr>
          <w:rFonts w:ascii="Arial" w:hAnsi="Arial" w:cs="Arial"/>
          <w:b/>
          <w:sz w:val="24"/>
        </w:rPr>
      </w:pPr>
      <w:r>
        <w:rPr>
          <w:rFonts w:ascii="Arial" w:hAnsi="Arial" w:cs="Arial"/>
          <w:b/>
          <w:color w:val="0000FF"/>
          <w:sz w:val="24"/>
        </w:rPr>
        <w:t>RP-220307</w:t>
      </w:r>
      <w:r>
        <w:rPr>
          <w:rFonts w:ascii="Arial" w:hAnsi="Arial" w:cs="Arial"/>
          <w:b/>
          <w:color w:val="0000FF"/>
          <w:sz w:val="24"/>
        </w:rPr>
        <w:tab/>
      </w:r>
      <w:r>
        <w:rPr>
          <w:rFonts w:ascii="Arial" w:hAnsi="Arial" w:cs="Arial"/>
          <w:b/>
          <w:sz w:val="24"/>
        </w:rPr>
        <w:t>Rel-18 basket WI arrangement</w:t>
      </w:r>
    </w:p>
    <w:p w14:paraId="099125A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05F66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7B87" w14:textId="77777777" w:rsidR="00D93B97" w:rsidRDefault="00D93B97" w:rsidP="00D93B97">
      <w:pPr>
        <w:pStyle w:val="Heading3"/>
      </w:pPr>
      <w:bookmarkStart w:id="118" w:name="_Toc104749489"/>
      <w:bookmarkStart w:id="119" w:name="_Toc105285799"/>
      <w:r>
        <w:t>9.2</w:t>
      </w:r>
      <w:r>
        <w:tab/>
        <w:t>Open REL-18 NR or NR+LTE SIs</w:t>
      </w:r>
      <w:bookmarkEnd w:id="118"/>
      <w:bookmarkEnd w:id="119"/>
    </w:p>
    <w:p w14:paraId="1F798F82" w14:textId="77777777" w:rsidR="00D93B97" w:rsidRDefault="00D93B97" w:rsidP="00D93B97">
      <w:pPr>
        <w:pStyle w:val="Heading4"/>
      </w:pPr>
      <w:bookmarkStart w:id="120" w:name="_Toc104749490"/>
      <w:bookmarkStart w:id="121" w:name="_Toc105285800"/>
      <w:r>
        <w:t>9.2.1</w:t>
      </w:r>
      <w:r>
        <w:tab/>
        <w:t>Study on network energy savings for NR [New RAN1 SI: FS_Netw_Energy_NR]</w:t>
      </w:r>
      <w:bookmarkEnd w:id="120"/>
      <w:bookmarkEnd w:id="121"/>
    </w:p>
    <w:p w14:paraId="1583412D" w14:textId="77777777" w:rsidR="00D93B97" w:rsidRDefault="00D93B97" w:rsidP="00D93B97">
      <w:pPr>
        <w:rPr>
          <w:rFonts w:ascii="Arial" w:hAnsi="Arial" w:cs="Arial"/>
          <w:b/>
          <w:sz w:val="24"/>
        </w:rPr>
      </w:pPr>
      <w:r>
        <w:rPr>
          <w:rFonts w:ascii="Arial" w:hAnsi="Arial" w:cs="Arial"/>
          <w:b/>
          <w:color w:val="0000FF"/>
          <w:sz w:val="24"/>
        </w:rPr>
        <w:t>RP-220296</w:t>
      </w:r>
      <w:r>
        <w:rPr>
          <w:rFonts w:ascii="Arial" w:hAnsi="Arial" w:cs="Arial"/>
          <w:b/>
          <w:color w:val="0000FF"/>
          <w:sz w:val="24"/>
        </w:rPr>
        <w:tab/>
      </w:r>
      <w:r>
        <w:rPr>
          <w:rFonts w:ascii="Arial" w:hAnsi="Arial" w:cs="Arial"/>
          <w:b/>
          <w:sz w:val="24"/>
        </w:rPr>
        <w:t>Status report for SI: Study on network energy savings for NR; rapporteur: Huawei</w:t>
      </w:r>
    </w:p>
    <w:p w14:paraId="676811B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E7DA1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11947" w14:textId="77777777" w:rsidR="00D93B97" w:rsidRDefault="00D93B97" w:rsidP="00D93B97">
      <w:pPr>
        <w:rPr>
          <w:rFonts w:ascii="Arial" w:hAnsi="Arial" w:cs="Arial"/>
          <w:b/>
          <w:sz w:val="24"/>
        </w:rPr>
      </w:pPr>
      <w:r>
        <w:rPr>
          <w:rFonts w:ascii="Arial" w:hAnsi="Arial" w:cs="Arial"/>
          <w:b/>
          <w:color w:val="0000FF"/>
          <w:sz w:val="24"/>
        </w:rPr>
        <w:t>RP-220297</w:t>
      </w:r>
      <w:r>
        <w:rPr>
          <w:rFonts w:ascii="Arial" w:hAnsi="Arial" w:cs="Arial"/>
          <w:b/>
          <w:color w:val="0000FF"/>
          <w:sz w:val="24"/>
        </w:rPr>
        <w:tab/>
      </w:r>
      <w:r>
        <w:rPr>
          <w:rFonts w:ascii="Arial" w:hAnsi="Arial" w:cs="Arial"/>
          <w:b/>
          <w:sz w:val="24"/>
        </w:rPr>
        <w:t>Revised SID: Study on network energy savings for NR</w:t>
      </w:r>
    </w:p>
    <w:p w14:paraId="435395A1"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78A01D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2D3B2" w14:textId="77777777" w:rsidR="00D93B97" w:rsidRDefault="00D93B97" w:rsidP="00D93B97">
      <w:pPr>
        <w:pStyle w:val="Heading4"/>
      </w:pPr>
      <w:bookmarkStart w:id="122" w:name="_Toc104749491"/>
      <w:bookmarkStart w:id="123" w:name="_Toc105285801"/>
      <w:r>
        <w:t>9.2.2</w:t>
      </w:r>
      <w:r>
        <w:tab/>
        <w:t>Study on expanded and improved NR positioning [New RAN1 SI: FS_NR_pos_enh2]</w:t>
      </w:r>
      <w:bookmarkEnd w:id="122"/>
      <w:bookmarkEnd w:id="123"/>
    </w:p>
    <w:p w14:paraId="68D030F3" w14:textId="77777777" w:rsidR="00D93B97" w:rsidRDefault="00D93B97" w:rsidP="00D93B97">
      <w:pPr>
        <w:rPr>
          <w:rFonts w:ascii="Arial" w:hAnsi="Arial" w:cs="Arial"/>
          <w:b/>
          <w:sz w:val="24"/>
        </w:rPr>
      </w:pPr>
      <w:r>
        <w:rPr>
          <w:rFonts w:ascii="Arial" w:hAnsi="Arial" w:cs="Arial"/>
          <w:b/>
          <w:color w:val="0000FF"/>
          <w:sz w:val="24"/>
        </w:rPr>
        <w:t>RP-220199</w:t>
      </w:r>
      <w:r>
        <w:rPr>
          <w:rFonts w:ascii="Arial" w:hAnsi="Arial" w:cs="Arial"/>
          <w:b/>
          <w:color w:val="0000FF"/>
          <w:sz w:val="24"/>
        </w:rPr>
        <w:tab/>
      </w:r>
      <w:r>
        <w:rPr>
          <w:rFonts w:ascii="Arial" w:hAnsi="Arial" w:cs="Arial"/>
          <w:b/>
          <w:sz w:val="24"/>
        </w:rPr>
        <w:t>Status report of SI: Study on expanded and improved NR positioning; rapporteur: Intel Corporation</w:t>
      </w:r>
    </w:p>
    <w:p w14:paraId="15F2B99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BC68B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45073" w14:textId="77777777" w:rsidR="00D93B97" w:rsidRDefault="00D93B97" w:rsidP="00D93B97">
      <w:pPr>
        <w:rPr>
          <w:rFonts w:ascii="Arial" w:hAnsi="Arial" w:cs="Arial"/>
          <w:b/>
          <w:sz w:val="24"/>
        </w:rPr>
      </w:pPr>
      <w:r>
        <w:rPr>
          <w:rFonts w:ascii="Arial" w:hAnsi="Arial" w:cs="Arial"/>
          <w:b/>
          <w:color w:val="0000FF"/>
          <w:sz w:val="24"/>
        </w:rPr>
        <w:t>RP-220679</w:t>
      </w:r>
      <w:r>
        <w:rPr>
          <w:rFonts w:ascii="Arial" w:hAnsi="Arial" w:cs="Arial"/>
          <w:b/>
          <w:color w:val="0000FF"/>
          <w:sz w:val="24"/>
        </w:rPr>
        <w:tab/>
      </w:r>
      <w:r>
        <w:rPr>
          <w:rFonts w:ascii="Arial" w:hAnsi="Arial" w:cs="Arial"/>
          <w:b/>
          <w:sz w:val="24"/>
        </w:rPr>
        <w:t>Continuation of GNSS Integrity in Rel-18</w:t>
      </w:r>
    </w:p>
    <w:p w14:paraId="2E1F0EF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Swift Navigation, ESA, Fraunhofer IIS, Fraunhofer HHI, Deutsche Telekom, Intel</w:t>
      </w:r>
    </w:p>
    <w:p w14:paraId="788ED7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FD0F3" w14:textId="77777777" w:rsidR="00D93B97" w:rsidRDefault="00D93B97" w:rsidP="00D93B97">
      <w:pPr>
        <w:pStyle w:val="Heading4"/>
      </w:pPr>
      <w:bookmarkStart w:id="124" w:name="_Toc104749492"/>
      <w:bookmarkStart w:id="125" w:name="_Toc105285802"/>
      <w:r>
        <w:lastRenderedPageBreak/>
        <w:t>9.2.3</w:t>
      </w:r>
      <w:r>
        <w:tab/>
        <w:t>Study on evolution of NR duplex operation [New RAN1 SI: FS_NR_duplex_evo]</w:t>
      </w:r>
      <w:bookmarkEnd w:id="124"/>
      <w:bookmarkEnd w:id="125"/>
    </w:p>
    <w:p w14:paraId="175FCA87" w14:textId="77777777" w:rsidR="00D93B97" w:rsidRDefault="00D93B97" w:rsidP="00D93B97">
      <w:pPr>
        <w:rPr>
          <w:rFonts w:ascii="Arial" w:hAnsi="Arial" w:cs="Arial"/>
          <w:b/>
          <w:sz w:val="24"/>
        </w:rPr>
      </w:pPr>
      <w:r>
        <w:rPr>
          <w:rFonts w:ascii="Arial" w:hAnsi="Arial" w:cs="Arial"/>
          <w:b/>
          <w:color w:val="0000FF"/>
          <w:sz w:val="24"/>
        </w:rPr>
        <w:t>RP-220632</w:t>
      </w:r>
      <w:r>
        <w:rPr>
          <w:rFonts w:ascii="Arial" w:hAnsi="Arial" w:cs="Arial"/>
          <w:b/>
          <w:color w:val="0000FF"/>
          <w:sz w:val="24"/>
        </w:rPr>
        <w:tab/>
      </w:r>
      <w:r>
        <w:rPr>
          <w:rFonts w:ascii="Arial" w:hAnsi="Arial" w:cs="Arial"/>
          <w:b/>
          <w:sz w:val="24"/>
        </w:rPr>
        <w:t>Status Report for SI Study on evolution of NR duplex operation;rapporteur: CMCC</w:t>
      </w:r>
    </w:p>
    <w:p w14:paraId="50E9652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4D94C6D" w14:textId="77777777" w:rsidR="00D93B97" w:rsidRDefault="00D93B97" w:rsidP="00D93B97">
      <w:pPr>
        <w:rPr>
          <w:rFonts w:ascii="Arial" w:hAnsi="Arial" w:cs="Arial"/>
          <w:b/>
        </w:rPr>
      </w:pPr>
      <w:r>
        <w:rPr>
          <w:rFonts w:ascii="Arial" w:hAnsi="Arial" w:cs="Arial"/>
          <w:b/>
        </w:rPr>
        <w:t xml:space="preserve">Abstract: </w:t>
      </w:r>
    </w:p>
    <w:p w14:paraId="3F55B63B" w14:textId="77777777" w:rsidR="00D93B97" w:rsidRDefault="00D93B97" w:rsidP="00D93B97">
      <w:r>
        <w:t>Modify TU budget</w:t>
      </w:r>
    </w:p>
    <w:p w14:paraId="563CDDF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BE8C0" w14:textId="77777777" w:rsidR="00D93B97" w:rsidRDefault="00D93B97" w:rsidP="00D93B97">
      <w:pPr>
        <w:rPr>
          <w:rFonts w:ascii="Arial" w:hAnsi="Arial" w:cs="Arial"/>
          <w:b/>
          <w:sz w:val="24"/>
        </w:rPr>
      </w:pPr>
      <w:r>
        <w:rPr>
          <w:rFonts w:ascii="Arial" w:hAnsi="Arial" w:cs="Arial"/>
          <w:b/>
          <w:color w:val="0000FF"/>
          <w:sz w:val="24"/>
        </w:rPr>
        <w:t>RP-220633</w:t>
      </w:r>
      <w:r>
        <w:rPr>
          <w:rFonts w:ascii="Arial" w:hAnsi="Arial" w:cs="Arial"/>
          <w:b/>
          <w:color w:val="0000FF"/>
          <w:sz w:val="24"/>
        </w:rPr>
        <w:tab/>
      </w:r>
      <w:r>
        <w:rPr>
          <w:rFonts w:ascii="Arial" w:hAnsi="Arial" w:cs="Arial"/>
          <w:b/>
          <w:sz w:val="24"/>
        </w:rPr>
        <w:t>Revised SID: Study on evolution of NR duplex operation</w:t>
      </w:r>
    </w:p>
    <w:p w14:paraId="61BD0B67"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2C6B5FC9" w14:textId="77777777" w:rsidR="00D93B97" w:rsidRDefault="00D93B97" w:rsidP="00D93B97">
      <w:pPr>
        <w:rPr>
          <w:color w:val="808080"/>
        </w:rPr>
      </w:pPr>
      <w:r>
        <w:rPr>
          <w:color w:val="808080"/>
        </w:rPr>
        <w:t>(Replaces RP-213591)</w:t>
      </w:r>
    </w:p>
    <w:p w14:paraId="2E46750B" w14:textId="77777777" w:rsidR="00D93B97" w:rsidRDefault="00D93B97" w:rsidP="00D93B97">
      <w:pPr>
        <w:rPr>
          <w:rFonts w:ascii="Arial" w:hAnsi="Arial" w:cs="Arial"/>
          <w:b/>
        </w:rPr>
      </w:pPr>
      <w:r>
        <w:rPr>
          <w:rFonts w:ascii="Arial" w:hAnsi="Arial" w:cs="Arial"/>
          <w:b/>
        </w:rPr>
        <w:t xml:space="preserve">Abstract: </w:t>
      </w:r>
    </w:p>
    <w:p w14:paraId="6004E45C" w14:textId="77777777" w:rsidR="00D93B97" w:rsidRDefault="00D93B97" w:rsidP="00D93B97">
      <w:r>
        <w:t>Update acronym,unique ID and TR number</w:t>
      </w:r>
    </w:p>
    <w:p w14:paraId="36B9948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50473" w14:textId="77777777" w:rsidR="00D93B97" w:rsidRDefault="00D93B97" w:rsidP="00D93B97">
      <w:pPr>
        <w:pStyle w:val="Heading4"/>
      </w:pPr>
      <w:bookmarkStart w:id="126" w:name="_Toc104749493"/>
      <w:bookmarkStart w:id="127" w:name="_Toc105285803"/>
      <w:r>
        <w:t>9.2.4</w:t>
      </w:r>
      <w:r>
        <w:tab/>
        <w:t>Study on NR network-controlled repeaters [New RAN1 SI: FS_NR_netcon_repeater]</w:t>
      </w:r>
      <w:bookmarkEnd w:id="126"/>
      <w:bookmarkEnd w:id="127"/>
    </w:p>
    <w:p w14:paraId="720862BA" w14:textId="77777777" w:rsidR="00D93B97" w:rsidRDefault="00D93B97" w:rsidP="00D93B97">
      <w:pPr>
        <w:rPr>
          <w:rFonts w:ascii="Arial" w:hAnsi="Arial" w:cs="Arial"/>
          <w:b/>
          <w:sz w:val="24"/>
        </w:rPr>
      </w:pPr>
      <w:r>
        <w:rPr>
          <w:rFonts w:ascii="Arial" w:hAnsi="Arial" w:cs="Arial"/>
          <w:b/>
          <w:color w:val="0000FF"/>
          <w:sz w:val="24"/>
        </w:rPr>
        <w:t>RP-220214</w:t>
      </w:r>
      <w:r>
        <w:rPr>
          <w:rFonts w:ascii="Arial" w:hAnsi="Arial" w:cs="Arial"/>
          <w:b/>
          <w:color w:val="0000FF"/>
          <w:sz w:val="24"/>
        </w:rPr>
        <w:tab/>
      </w:r>
      <w:r>
        <w:rPr>
          <w:rFonts w:ascii="Arial" w:hAnsi="Arial" w:cs="Arial"/>
          <w:b/>
          <w:sz w:val="24"/>
        </w:rPr>
        <w:t>Status report of SI: Study on NR network-controlled repeaters; rapporteur: ZTE</w:t>
      </w:r>
    </w:p>
    <w:p w14:paraId="46C0673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E4392B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A252" w14:textId="77777777" w:rsidR="00D93B97" w:rsidRDefault="00D93B97" w:rsidP="00D93B97">
      <w:pPr>
        <w:pStyle w:val="Heading4"/>
      </w:pPr>
      <w:bookmarkStart w:id="128" w:name="_Toc104749494"/>
      <w:bookmarkStart w:id="129" w:name="_Toc105285804"/>
      <w:r>
        <w:t>9.2.5</w:t>
      </w:r>
      <w:r>
        <w:tab/>
        <w:t>Study on AI/ML for NR air interface[New RAN1 SI: FS_NR_AIML_air]</w:t>
      </w:r>
      <w:bookmarkEnd w:id="128"/>
      <w:bookmarkEnd w:id="129"/>
    </w:p>
    <w:p w14:paraId="799D0412" w14:textId="77777777" w:rsidR="00D93B97" w:rsidRDefault="00D93B97" w:rsidP="00D93B97">
      <w:pPr>
        <w:rPr>
          <w:rFonts w:ascii="Arial" w:hAnsi="Arial" w:cs="Arial"/>
          <w:b/>
          <w:sz w:val="24"/>
        </w:rPr>
      </w:pPr>
      <w:r>
        <w:rPr>
          <w:rFonts w:ascii="Arial" w:hAnsi="Arial" w:cs="Arial"/>
          <w:b/>
          <w:color w:val="0000FF"/>
          <w:sz w:val="24"/>
        </w:rPr>
        <w:t>RP-220534</w:t>
      </w:r>
      <w:r>
        <w:rPr>
          <w:rFonts w:ascii="Arial" w:hAnsi="Arial" w:cs="Arial"/>
          <w:b/>
          <w:color w:val="0000FF"/>
          <w:sz w:val="24"/>
        </w:rPr>
        <w:tab/>
      </w:r>
      <w:r>
        <w:rPr>
          <w:rFonts w:ascii="Arial" w:hAnsi="Arial" w:cs="Arial"/>
          <w:b/>
          <w:sz w:val="24"/>
        </w:rPr>
        <w:t>Status report for SI Study on AI/ML for NR air interface; rapporteur: Qualcomm</w:t>
      </w:r>
    </w:p>
    <w:p w14:paraId="17B2100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51E1F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9E930" w14:textId="77777777" w:rsidR="00D93B97" w:rsidRDefault="00D93B97" w:rsidP="00D93B97">
      <w:pPr>
        <w:rPr>
          <w:rFonts w:ascii="Arial" w:hAnsi="Arial" w:cs="Arial"/>
          <w:b/>
          <w:sz w:val="24"/>
        </w:rPr>
      </w:pPr>
      <w:r>
        <w:rPr>
          <w:rFonts w:ascii="Arial" w:hAnsi="Arial" w:cs="Arial"/>
          <w:b/>
          <w:color w:val="0000FF"/>
          <w:sz w:val="24"/>
        </w:rPr>
        <w:t>RP-220226</w:t>
      </w:r>
      <w:r>
        <w:rPr>
          <w:rFonts w:ascii="Arial" w:hAnsi="Arial" w:cs="Arial"/>
          <w:b/>
          <w:color w:val="0000FF"/>
          <w:sz w:val="24"/>
        </w:rPr>
        <w:tab/>
      </w:r>
      <w:r>
        <w:rPr>
          <w:rFonts w:ascii="Arial" w:hAnsi="Arial" w:cs="Arial"/>
          <w:b/>
          <w:sz w:val="24"/>
        </w:rPr>
        <w:t>Views on the AI/ML for NR Air-interface in Rel-18</w:t>
      </w:r>
    </w:p>
    <w:p w14:paraId="6A337FD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 Communication</w:t>
      </w:r>
    </w:p>
    <w:p w14:paraId="54BD79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82A41" w14:textId="77777777" w:rsidR="00D93B97" w:rsidRDefault="00D93B97" w:rsidP="00D93B97">
      <w:pPr>
        <w:pStyle w:val="Heading4"/>
      </w:pPr>
      <w:bookmarkStart w:id="130" w:name="_Toc104749495"/>
      <w:bookmarkStart w:id="131" w:name="_Toc105285805"/>
      <w:r>
        <w:t>9.2.6</w:t>
      </w:r>
      <w:r>
        <w:tab/>
        <w:t>Study on low-power wake-up signal and receiver for NR [New RAN1 SI: FS_NR_LPWUS]</w:t>
      </w:r>
      <w:bookmarkEnd w:id="130"/>
      <w:bookmarkEnd w:id="131"/>
    </w:p>
    <w:p w14:paraId="16D9C201" w14:textId="77777777" w:rsidR="00D93B97" w:rsidRDefault="00D93B97" w:rsidP="00D93B97">
      <w:pPr>
        <w:rPr>
          <w:rFonts w:ascii="Arial" w:hAnsi="Arial" w:cs="Arial"/>
          <w:b/>
          <w:sz w:val="24"/>
        </w:rPr>
      </w:pPr>
      <w:r>
        <w:rPr>
          <w:rFonts w:ascii="Arial" w:hAnsi="Arial" w:cs="Arial"/>
          <w:b/>
          <w:color w:val="0000FF"/>
          <w:sz w:val="24"/>
        </w:rPr>
        <w:t>RP-220596</w:t>
      </w:r>
      <w:r>
        <w:rPr>
          <w:rFonts w:ascii="Arial" w:hAnsi="Arial" w:cs="Arial"/>
          <w:b/>
          <w:color w:val="0000FF"/>
          <w:sz w:val="24"/>
        </w:rPr>
        <w:tab/>
      </w:r>
      <w:r>
        <w:rPr>
          <w:rFonts w:ascii="Arial" w:hAnsi="Arial" w:cs="Arial"/>
          <w:b/>
          <w:sz w:val="24"/>
        </w:rPr>
        <w:t>Status report for SI: Study on low-power wake-up signal and receiver for NR; rapporteur: vivo</w:t>
      </w:r>
    </w:p>
    <w:p w14:paraId="3AF4514B"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9DF75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F0B67" w14:textId="77777777" w:rsidR="00D93B97" w:rsidRDefault="00D93B97" w:rsidP="00D93B97">
      <w:pPr>
        <w:pStyle w:val="Heading4"/>
      </w:pPr>
      <w:bookmarkStart w:id="132" w:name="_Toc104749496"/>
      <w:bookmarkStart w:id="133" w:name="_Toc105285806"/>
      <w:r>
        <w:t>9.2.7</w:t>
      </w:r>
      <w:r>
        <w:tab/>
        <w:t>Study on further NR RedCap UE complexity reduction [New RAN1 SI: FS_NR_redcap_enh]</w:t>
      </w:r>
      <w:bookmarkEnd w:id="132"/>
      <w:bookmarkEnd w:id="133"/>
    </w:p>
    <w:p w14:paraId="1C852FE8" w14:textId="77777777" w:rsidR="00D93B97" w:rsidRDefault="00D93B97" w:rsidP="00D93B97">
      <w:pPr>
        <w:rPr>
          <w:rFonts w:ascii="Arial" w:hAnsi="Arial" w:cs="Arial"/>
          <w:b/>
          <w:sz w:val="24"/>
        </w:rPr>
      </w:pPr>
      <w:r>
        <w:rPr>
          <w:rFonts w:ascii="Arial" w:hAnsi="Arial" w:cs="Arial"/>
          <w:b/>
          <w:color w:val="0000FF"/>
          <w:sz w:val="24"/>
        </w:rPr>
        <w:t>RP-220470</w:t>
      </w:r>
      <w:r>
        <w:rPr>
          <w:rFonts w:ascii="Arial" w:hAnsi="Arial" w:cs="Arial"/>
          <w:b/>
          <w:color w:val="0000FF"/>
          <w:sz w:val="24"/>
        </w:rPr>
        <w:tab/>
      </w:r>
      <w:r>
        <w:rPr>
          <w:rFonts w:ascii="Arial" w:hAnsi="Arial" w:cs="Arial"/>
          <w:b/>
          <w:sz w:val="24"/>
        </w:rPr>
        <w:t>Status report for SI Study on further NR RedCap UE complexity reduction; rapporteur: Ericsson</w:t>
      </w:r>
    </w:p>
    <w:p w14:paraId="3C8BA7A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4AC94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F62FD" w14:textId="77777777" w:rsidR="00D93B97" w:rsidRDefault="00D93B97" w:rsidP="00D93B97">
      <w:pPr>
        <w:rPr>
          <w:rFonts w:ascii="Arial" w:hAnsi="Arial" w:cs="Arial"/>
          <w:b/>
          <w:sz w:val="24"/>
        </w:rPr>
      </w:pPr>
      <w:r>
        <w:rPr>
          <w:rFonts w:ascii="Arial" w:hAnsi="Arial" w:cs="Arial"/>
          <w:b/>
          <w:color w:val="0000FF"/>
          <w:sz w:val="24"/>
        </w:rPr>
        <w:t>RP-220597</w:t>
      </w:r>
      <w:r>
        <w:rPr>
          <w:rFonts w:ascii="Arial" w:hAnsi="Arial" w:cs="Arial"/>
          <w:b/>
          <w:color w:val="0000FF"/>
          <w:sz w:val="24"/>
        </w:rPr>
        <w:tab/>
      </w:r>
      <w:r>
        <w:rPr>
          <w:rFonts w:ascii="Arial" w:hAnsi="Arial" w:cs="Arial"/>
          <w:b/>
          <w:sz w:val="24"/>
        </w:rPr>
        <w:t>Discussion on NCD-SSB in idle/inactive for eRedCap</w:t>
      </w:r>
    </w:p>
    <w:p w14:paraId="78456FA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AD961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48450" w14:textId="77777777" w:rsidR="00D93B97" w:rsidRDefault="00D93B97" w:rsidP="00D93B97">
      <w:pPr>
        <w:rPr>
          <w:rFonts w:ascii="Arial" w:hAnsi="Arial" w:cs="Arial"/>
          <w:b/>
          <w:sz w:val="24"/>
        </w:rPr>
      </w:pPr>
      <w:r>
        <w:rPr>
          <w:rFonts w:ascii="Arial" w:hAnsi="Arial" w:cs="Arial"/>
          <w:b/>
          <w:color w:val="0000FF"/>
          <w:sz w:val="24"/>
        </w:rPr>
        <w:t>RP-220610</w:t>
      </w:r>
      <w:r>
        <w:rPr>
          <w:rFonts w:ascii="Arial" w:hAnsi="Arial" w:cs="Arial"/>
          <w:b/>
          <w:color w:val="0000FF"/>
          <w:sz w:val="24"/>
        </w:rPr>
        <w:tab/>
      </w:r>
      <w:r>
        <w:rPr>
          <w:rFonts w:ascii="Arial" w:hAnsi="Arial" w:cs="Arial"/>
          <w:b/>
          <w:sz w:val="24"/>
        </w:rPr>
        <w:t>NCD-SSB in RRC Idle/Inactive for Rel-18 eRedCap UEs</w:t>
      </w:r>
    </w:p>
    <w:p w14:paraId="16D4A47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6B633E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3556" w14:textId="77777777" w:rsidR="00D93B97" w:rsidRDefault="00D93B97" w:rsidP="00D93B97">
      <w:pPr>
        <w:pStyle w:val="Heading4"/>
      </w:pPr>
      <w:bookmarkStart w:id="134" w:name="_Toc104749497"/>
      <w:bookmarkStart w:id="135" w:name="_Toc105285807"/>
      <w:r>
        <w:t>9.2.8</w:t>
      </w:r>
      <w:r>
        <w:tab/>
        <w:t>Study on XR enhancements for NR [New RAN2 SI: FS_NR_XR_enh]</w:t>
      </w:r>
      <w:bookmarkEnd w:id="134"/>
      <w:bookmarkEnd w:id="135"/>
    </w:p>
    <w:p w14:paraId="7B51F217" w14:textId="77777777" w:rsidR="00D93B97" w:rsidRDefault="00D93B97" w:rsidP="00D93B97">
      <w:pPr>
        <w:rPr>
          <w:rFonts w:ascii="Arial" w:hAnsi="Arial" w:cs="Arial"/>
          <w:b/>
          <w:sz w:val="24"/>
        </w:rPr>
      </w:pPr>
      <w:r>
        <w:rPr>
          <w:rFonts w:ascii="Arial" w:hAnsi="Arial" w:cs="Arial"/>
          <w:b/>
          <w:color w:val="0000FF"/>
          <w:sz w:val="24"/>
        </w:rPr>
        <w:t>RP-220511</w:t>
      </w:r>
      <w:r>
        <w:rPr>
          <w:rFonts w:ascii="Arial" w:hAnsi="Arial" w:cs="Arial"/>
          <w:b/>
          <w:color w:val="0000FF"/>
          <w:sz w:val="24"/>
        </w:rPr>
        <w:tab/>
      </w:r>
      <w:r>
        <w:rPr>
          <w:rFonts w:ascii="Arial" w:hAnsi="Arial" w:cs="Arial"/>
          <w:b/>
          <w:sz w:val="24"/>
        </w:rPr>
        <w:t>Status Report for SI Study on XR Enhancements for NR; rapporteur: Nokia</w:t>
      </w:r>
    </w:p>
    <w:p w14:paraId="11C151F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735E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A3950" w14:textId="77777777" w:rsidR="00D93B97" w:rsidRDefault="00D93B97" w:rsidP="00D93B97">
      <w:pPr>
        <w:rPr>
          <w:rFonts w:ascii="Arial" w:hAnsi="Arial" w:cs="Arial"/>
          <w:b/>
          <w:sz w:val="24"/>
        </w:rPr>
      </w:pPr>
      <w:r>
        <w:rPr>
          <w:rFonts w:ascii="Arial" w:hAnsi="Arial" w:cs="Arial"/>
          <w:b/>
          <w:color w:val="0000FF"/>
          <w:sz w:val="24"/>
        </w:rPr>
        <w:t>RP-220227</w:t>
      </w:r>
      <w:r>
        <w:rPr>
          <w:rFonts w:ascii="Arial" w:hAnsi="Arial" w:cs="Arial"/>
          <w:b/>
          <w:color w:val="0000FF"/>
          <w:sz w:val="24"/>
        </w:rPr>
        <w:tab/>
      </w:r>
      <w:r>
        <w:rPr>
          <w:rFonts w:ascii="Arial" w:hAnsi="Arial" w:cs="Arial"/>
          <w:b/>
          <w:sz w:val="24"/>
        </w:rPr>
        <w:t>Discussion on XR enhancements for NR</w:t>
      </w:r>
    </w:p>
    <w:p w14:paraId="48A5699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w:t>
      </w:r>
    </w:p>
    <w:p w14:paraId="0CD069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7E53" w14:textId="77777777" w:rsidR="00D93B97" w:rsidRDefault="00D93B97" w:rsidP="00D93B97">
      <w:pPr>
        <w:rPr>
          <w:rFonts w:ascii="Arial" w:hAnsi="Arial" w:cs="Arial"/>
          <w:b/>
          <w:sz w:val="24"/>
        </w:rPr>
      </w:pPr>
      <w:r>
        <w:rPr>
          <w:rFonts w:ascii="Arial" w:hAnsi="Arial" w:cs="Arial"/>
          <w:b/>
          <w:color w:val="0000FF"/>
          <w:sz w:val="24"/>
        </w:rPr>
        <w:t>RP-220285</w:t>
      </w:r>
      <w:r>
        <w:rPr>
          <w:rFonts w:ascii="Arial" w:hAnsi="Arial" w:cs="Arial"/>
          <w:b/>
          <w:color w:val="0000FF"/>
          <w:sz w:val="24"/>
        </w:rPr>
        <w:tab/>
      </w:r>
      <w:r>
        <w:rPr>
          <w:rFonts w:ascii="Arial" w:hAnsi="Arial" w:cs="Arial"/>
          <w:b/>
          <w:sz w:val="24"/>
        </w:rPr>
        <w:t>Revised SID : Study on XR Enhancements for NR</w:t>
      </w:r>
    </w:p>
    <w:p w14:paraId="5392F23E"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 (Rapporteur)</w:t>
      </w:r>
    </w:p>
    <w:p w14:paraId="4764284A" w14:textId="77777777" w:rsidR="00D93B97" w:rsidRDefault="00D93B97" w:rsidP="00D93B97">
      <w:pPr>
        <w:rPr>
          <w:color w:val="808080"/>
        </w:rPr>
      </w:pPr>
      <w:r>
        <w:rPr>
          <w:color w:val="808080"/>
        </w:rPr>
        <w:t>(Replaces RP-213587)</w:t>
      </w:r>
    </w:p>
    <w:p w14:paraId="686A6A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C9B10" w14:textId="77777777" w:rsidR="00D93B97" w:rsidRDefault="00D93B97" w:rsidP="00D93B97">
      <w:pPr>
        <w:pStyle w:val="Heading4"/>
      </w:pPr>
      <w:bookmarkStart w:id="136" w:name="_Toc104749498"/>
      <w:bookmarkStart w:id="137" w:name="_Toc105285808"/>
      <w:r>
        <w:t>9.2.9</w:t>
      </w:r>
      <w:r>
        <w:tab/>
        <w:t>Study on enhancement for resiliency of gNB-CU-CP [New RAN3 SI: FS_gNB_CU_CP_resiliency]</w:t>
      </w:r>
      <w:bookmarkEnd w:id="136"/>
      <w:bookmarkEnd w:id="137"/>
    </w:p>
    <w:p w14:paraId="0E259194" w14:textId="77777777" w:rsidR="00D93B97" w:rsidRDefault="00D93B97" w:rsidP="00D93B97">
      <w:pPr>
        <w:rPr>
          <w:rFonts w:ascii="Arial" w:hAnsi="Arial" w:cs="Arial"/>
          <w:b/>
          <w:sz w:val="24"/>
        </w:rPr>
      </w:pPr>
      <w:r>
        <w:rPr>
          <w:rFonts w:ascii="Arial" w:hAnsi="Arial" w:cs="Arial"/>
          <w:b/>
          <w:color w:val="0000FF"/>
          <w:sz w:val="24"/>
        </w:rPr>
        <w:t>RP-220555</w:t>
      </w:r>
      <w:r>
        <w:rPr>
          <w:rFonts w:ascii="Arial" w:hAnsi="Arial" w:cs="Arial"/>
          <w:b/>
          <w:color w:val="0000FF"/>
          <w:sz w:val="24"/>
        </w:rPr>
        <w:tab/>
      </w:r>
      <w:r>
        <w:rPr>
          <w:rFonts w:ascii="Arial" w:hAnsi="Arial" w:cs="Arial"/>
          <w:b/>
          <w:sz w:val="24"/>
        </w:rPr>
        <w:t>Status Report for SI: Study on enhancement for resiliency of gNB-CU-CP; rapporteur: NTT DOCOMO</w:t>
      </w:r>
    </w:p>
    <w:p w14:paraId="524E894C"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9F5FABC" w14:textId="77777777" w:rsidR="00D93B97" w:rsidRDefault="00D93B97" w:rsidP="00D93B97">
      <w:pPr>
        <w:rPr>
          <w:rFonts w:ascii="Arial" w:hAnsi="Arial" w:cs="Arial"/>
          <w:b/>
        </w:rPr>
      </w:pPr>
      <w:r>
        <w:rPr>
          <w:rFonts w:ascii="Arial" w:hAnsi="Arial" w:cs="Arial"/>
          <w:b/>
        </w:rPr>
        <w:t xml:space="preserve">Discussion: </w:t>
      </w:r>
    </w:p>
    <w:p w14:paraId="5CA0B4C5" w14:textId="77777777" w:rsidR="00D93B97" w:rsidRDefault="00D93B97" w:rsidP="00D93B97">
      <w:r>
        <w:t>MCC: target date shifted +12 months</w:t>
      </w:r>
    </w:p>
    <w:p w14:paraId="1C43C5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9DAF5" w14:textId="77777777" w:rsidR="00D93B97" w:rsidRDefault="00D93B97" w:rsidP="00D93B97">
      <w:pPr>
        <w:pStyle w:val="Heading3"/>
      </w:pPr>
      <w:bookmarkStart w:id="138" w:name="_Toc104749499"/>
      <w:bookmarkStart w:id="139" w:name="_Toc105285809"/>
      <w:r>
        <w:t>9.3</w:t>
      </w:r>
      <w:r>
        <w:tab/>
        <w:t>Open REL-18 NR or NR+LTE WIs (not spectrum related)</w:t>
      </w:r>
      <w:bookmarkEnd w:id="138"/>
      <w:bookmarkEnd w:id="139"/>
    </w:p>
    <w:p w14:paraId="0251EC95" w14:textId="77777777" w:rsidR="00D93B97" w:rsidRDefault="00D93B97" w:rsidP="00D93B97">
      <w:pPr>
        <w:pStyle w:val="Heading4"/>
      </w:pPr>
      <w:bookmarkStart w:id="140" w:name="_Toc104749500"/>
      <w:bookmarkStart w:id="141" w:name="_Toc105285810"/>
      <w:r>
        <w:t>9.3.1</w:t>
      </w:r>
      <w:r>
        <w:tab/>
        <w:t>RAN1 led WIs</w:t>
      </w:r>
      <w:bookmarkEnd w:id="140"/>
      <w:bookmarkEnd w:id="141"/>
    </w:p>
    <w:p w14:paraId="1BEDC21C" w14:textId="77777777" w:rsidR="00D93B97" w:rsidRDefault="00D93B97" w:rsidP="00D93B97">
      <w:r>
        <w:t>9.3.1.1</w:t>
      </w:r>
      <w:r>
        <w:tab/>
        <w:t>Enhancement of NR DSS [New RAN1 WI: NR_DSS_enh]</w:t>
      </w:r>
    </w:p>
    <w:p w14:paraId="0B3C6593" w14:textId="77777777" w:rsidR="00D93B97" w:rsidRDefault="00D93B97" w:rsidP="00D93B97">
      <w:pPr>
        <w:rPr>
          <w:rFonts w:ascii="Arial" w:hAnsi="Arial" w:cs="Arial"/>
          <w:b/>
          <w:sz w:val="24"/>
        </w:rPr>
      </w:pPr>
      <w:r>
        <w:rPr>
          <w:rFonts w:ascii="Arial" w:hAnsi="Arial" w:cs="Arial"/>
          <w:b/>
          <w:color w:val="0000FF"/>
          <w:sz w:val="24"/>
        </w:rPr>
        <w:t>RP-220589</w:t>
      </w:r>
      <w:r>
        <w:rPr>
          <w:rFonts w:ascii="Arial" w:hAnsi="Arial" w:cs="Arial"/>
          <w:b/>
          <w:color w:val="0000FF"/>
          <w:sz w:val="24"/>
        </w:rPr>
        <w:tab/>
      </w:r>
      <w:r>
        <w:rPr>
          <w:rFonts w:ascii="Arial" w:hAnsi="Arial" w:cs="Arial"/>
          <w:b/>
          <w:sz w:val="24"/>
        </w:rPr>
        <w:t>Status report for WI: Enhancement of NR Dynamic spectrum sharing (DSS); rapporteur: Ericsson</w:t>
      </w:r>
    </w:p>
    <w:p w14:paraId="271161C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0E059D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4864C" w14:textId="77777777" w:rsidR="00D93B97" w:rsidRDefault="00D93B97" w:rsidP="00D93B97">
      <w:pPr>
        <w:pStyle w:val="Heading5"/>
      </w:pPr>
      <w:bookmarkStart w:id="142" w:name="_Toc104749501"/>
      <w:bookmarkStart w:id="143" w:name="_Toc105285811"/>
      <w:r>
        <w:t>9.3.1.2</w:t>
      </w:r>
      <w:r>
        <w:tab/>
        <w:t>Multi-carrier enhancements for NR [New RAN1 WI: NR_MC_enh]</w:t>
      </w:r>
      <w:bookmarkEnd w:id="142"/>
      <w:bookmarkEnd w:id="143"/>
    </w:p>
    <w:p w14:paraId="6F00D39E" w14:textId="77777777" w:rsidR="00D93B97" w:rsidRDefault="00D93B97" w:rsidP="00D93B97">
      <w:pPr>
        <w:rPr>
          <w:rFonts w:ascii="Arial" w:hAnsi="Arial" w:cs="Arial"/>
          <w:b/>
          <w:sz w:val="24"/>
        </w:rPr>
      </w:pPr>
      <w:r>
        <w:rPr>
          <w:rFonts w:ascii="Arial" w:hAnsi="Arial" w:cs="Arial"/>
          <w:b/>
          <w:color w:val="0000FF"/>
          <w:sz w:val="24"/>
        </w:rPr>
        <w:t>RP-220616</w:t>
      </w:r>
      <w:r>
        <w:rPr>
          <w:rFonts w:ascii="Arial" w:hAnsi="Arial" w:cs="Arial"/>
          <w:b/>
          <w:color w:val="0000FF"/>
          <w:sz w:val="24"/>
        </w:rPr>
        <w:tab/>
      </w:r>
      <w:r>
        <w:rPr>
          <w:rFonts w:ascii="Arial" w:hAnsi="Arial" w:cs="Arial"/>
          <w:b/>
          <w:sz w:val="24"/>
        </w:rPr>
        <w:t>Status report for WI: Multi-carrier enhancements for NR; rapporteur: NTT DOCOMO</w:t>
      </w:r>
    </w:p>
    <w:p w14:paraId="0DC3559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9B6C7F0" w14:textId="77777777" w:rsidR="00D93B97" w:rsidRDefault="00D93B97" w:rsidP="00D93B97">
      <w:pPr>
        <w:rPr>
          <w:rFonts w:ascii="Arial" w:hAnsi="Arial" w:cs="Arial"/>
          <w:b/>
        </w:rPr>
      </w:pPr>
      <w:r>
        <w:rPr>
          <w:rFonts w:ascii="Arial" w:hAnsi="Arial" w:cs="Arial"/>
          <w:b/>
        </w:rPr>
        <w:t xml:space="preserve">Discussion: </w:t>
      </w:r>
    </w:p>
    <w:p w14:paraId="14210C5F" w14:textId="77777777" w:rsidR="00D93B97" w:rsidRDefault="00D93B97" w:rsidP="00D93B97">
      <w:r>
        <w:t>conclusion:revised to align target date with REL-18 freeze date</w:t>
      </w:r>
    </w:p>
    <w:p w14:paraId="52E445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RP-220833</w:t>
      </w:r>
      <w:r>
        <w:rPr>
          <w:color w:val="993300"/>
          <w:u w:val="single"/>
        </w:rPr>
        <w:t>.</w:t>
      </w:r>
    </w:p>
    <w:p w14:paraId="1A414639" w14:textId="77777777" w:rsidR="00D93B97" w:rsidRDefault="00D93B97" w:rsidP="00D93B97">
      <w:pPr>
        <w:rPr>
          <w:rFonts w:ascii="Arial" w:hAnsi="Arial" w:cs="Arial"/>
          <w:b/>
          <w:sz w:val="24"/>
        </w:rPr>
      </w:pPr>
      <w:r>
        <w:rPr>
          <w:rFonts w:ascii="Arial" w:hAnsi="Arial" w:cs="Arial"/>
          <w:b/>
          <w:color w:val="0000FF"/>
          <w:sz w:val="24"/>
        </w:rPr>
        <w:t>RP-220833</w:t>
      </w:r>
      <w:r>
        <w:rPr>
          <w:rFonts w:ascii="Arial" w:hAnsi="Arial" w:cs="Arial"/>
          <w:b/>
          <w:color w:val="0000FF"/>
          <w:sz w:val="24"/>
        </w:rPr>
        <w:tab/>
      </w:r>
      <w:r>
        <w:rPr>
          <w:rFonts w:ascii="Arial" w:hAnsi="Arial" w:cs="Arial"/>
          <w:b/>
          <w:sz w:val="24"/>
        </w:rPr>
        <w:t>Status report for WI: Multi-carrier enhancements for NR; rapporteur: NTT DOCOMO</w:t>
      </w:r>
    </w:p>
    <w:p w14:paraId="552FC55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4B32D4B" w14:textId="77777777" w:rsidR="00D93B97" w:rsidRDefault="00D93B97" w:rsidP="00D93B97">
      <w:pPr>
        <w:rPr>
          <w:color w:val="808080"/>
        </w:rPr>
      </w:pPr>
      <w:r>
        <w:rPr>
          <w:color w:val="808080"/>
        </w:rPr>
        <w:t>(Replaces RP-220616)</w:t>
      </w:r>
    </w:p>
    <w:p w14:paraId="08DD6C0B" w14:textId="77777777" w:rsidR="00D93B97" w:rsidRDefault="00D93B97" w:rsidP="00D93B97">
      <w:pPr>
        <w:rPr>
          <w:rFonts w:ascii="Arial" w:hAnsi="Arial" w:cs="Arial"/>
          <w:b/>
        </w:rPr>
      </w:pPr>
      <w:r>
        <w:rPr>
          <w:rFonts w:ascii="Arial" w:hAnsi="Arial" w:cs="Arial"/>
          <w:b/>
        </w:rPr>
        <w:t xml:space="preserve">Discussion: </w:t>
      </w:r>
    </w:p>
    <w:p w14:paraId="318694A6" w14:textId="77777777" w:rsidR="00D93B97" w:rsidRDefault="00D93B97" w:rsidP="00D93B97">
      <w:r>
        <w:t>MCC: late submission</w:t>
      </w:r>
    </w:p>
    <w:p w14:paraId="130176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AB115" w14:textId="77777777" w:rsidR="00D93B97" w:rsidRDefault="00D93B97" w:rsidP="00D93B97">
      <w:pPr>
        <w:rPr>
          <w:rFonts w:ascii="Arial" w:hAnsi="Arial" w:cs="Arial"/>
          <w:b/>
          <w:sz w:val="24"/>
        </w:rPr>
      </w:pPr>
      <w:r>
        <w:rPr>
          <w:rFonts w:ascii="Arial" w:hAnsi="Arial" w:cs="Arial"/>
          <w:b/>
          <w:color w:val="0000FF"/>
          <w:sz w:val="24"/>
        </w:rPr>
        <w:t>RP-220614</w:t>
      </w:r>
      <w:r>
        <w:rPr>
          <w:rFonts w:ascii="Arial" w:hAnsi="Arial" w:cs="Arial"/>
          <w:b/>
          <w:color w:val="0000FF"/>
          <w:sz w:val="24"/>
        </w:rPr>
        <w:tab/>
      </w:r>
      <w:r>
        <w:rPr>
          <w:rFonts w:ascii="Arial" w:hAnsi="Arial" w:cs="Arial"/>
          <w:b/>
          <w:sz w:val="24"/>
        </w:rPr>
        <w:t>Revised WID on Multi-carrier enhancements</w:t>
      </w:r>
    </w:p>
    <w:p w14:paraId="2D083CBC"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300EC46D" w14:textId="77777777" w:rsidR="00D93B97" w:rsidRDefault="00D93B97" w:rsidP="00D93B97">
      <w:pPr>
        <w:rPr>
          <w:rFonts w:ascii="Arial" w:hAnsi="Arial" w:cs="Arial"/>
          <w:b/>
        </w:rPr>
      </w:pPr>
      <w:r>
        <w:rPr>
          <w:rFonts w:ascii="Arial" w:hAnsi="Arial" w:cs="Arial"/>
          <w:b/>
        </w:rPr>
        <w:t xml:space="preserve">Abstract: </w:t>
      </w:r>
    </w:p>
    <w:p w14:paraId="4192520E" w14:textId="77777777" w:rsidR="00D93B97" w:rsidRDefault="00D93B97" w:rsidP="00D93B97">
      <w:r>
        <w:t>last approved WID: RP-213577</w:t>
      </w:r>
    </w:p>
    <w:p w14:paraId="2562AF5D" w14:textId="77777777" w:rsidR="00D93B97" w:rsidRDefault="00D93B97" w:rsidP="00D93B97">
      <w:pPr>
        <w:rPr>
          <w:rFonts w:ascii="Arial" w:hAnsi="Arial" w:cs="Arial"/>
          <w:b/>
        </w:rPr>
      </w:pPr>
      <w:r>
        <w:rPr>
          <w:rFonts w:ascii="Arial" w:hAnsi="Arial" w:cs="Arial"/>
          <w:b/>
        </w:rPr>
        <w:t xml:space="preserve">Discussion: </w:t>
      </w:r>
    </w:p>
    <w:p w14:paraId="55EE592D" w14:textId="77777777" w:rsidR="00D93B97" w:rsidRDefault="00D93B97" w:rsidP="00D93B97">
      <w:r>
        <w:t>conclusion:revised to align target date with REL-18 freeze date</w:t>
      </w:r>
    </w:p>
    <w:p w14:paraId="33DFFDBF"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RP-220834</w:t>
      </w:r>
      <w:r>
        <w:rPr>
          <w:color w:val="993300"/>
          <w:u w:val="single"/>
        </w:rPr>
        <w:t>.</w:t>
      </w:r>
    </w:p>
    <w:p w14:paraId="33165F88" w14:textId="77777777" w:rsidR="00D93B97" w:rsidRDefault="00D93B97" w:rsidP="00D93B97">
      <w:pPr>
        <w:rPr>
          <w:rFonts w:ascii="Arial" w:hAnsi="Arial" w:cs="Arial"/>
          <w:b/>
          <w:sz w:val="24"/>
        </w:rPr>
      </w:pPr>
      <w:r>
        <w:rPr>
          <w:rFonts w:ascii="Arial" w:hAnsi="Arial" w:cs="Arial"/>
          <w:b/>
          <w:color w:val="0000FF"/>
          <w:sz w:val="24"/>
        </w:rPr>
        <w:t>RP-220834</w:t>
      </w:r>
      <w:r>
        <w:rPr>
          <w:rFonts w:ascii="Arial" w:hAnsi="Arial" w:cs="Arial"/>
          <w:b/>
          <w:color w:val="0000FF"/>
          <w:sz w:val="24"/>
        </w:rPr>
        <w:tab/>
      </w:r>
      <w:r>
        <w:rPr>
          <w:rFonts w:ascii="Arial" w:hAnsi="Arial" w:cs="Arial"/>
          <w:b/>
          <w:sz w:val="24"/>
        </w:rPr>
        <w:t>Revised WID on Multi-carrier enhancements</w:t>
      </w:r>
    </w:p>
    <w:p w14:paraId="7C5BA16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624B9A59" w14:textId="77777777" w:rsidR="00D93B97" w:rsidRDefault="00D93B97" w:rsidP="00D93B97">
      <w:pPr>
        <w:rPr>
          <w:color w:val="808080"/>
        </w:rPr>
      </w:pPr>
      <w:r>
        <w:rPr>
          <w:color w:val="808080"/>
        </w:rPr>
        <w:t>(Replaces RP-220614)</w:t>
      </w:r>
    </w:p>
    <w:p w14:paraId="096D2F83" w14:textId="77777777" w:rsidR="00D93B97" w:rsidRDefault="00D93B97" w:rsidP="00D93B97">
      <w:pPr>
        <w:rPr>
          <w:rFonts w:ascii="Arial" w:hAnsi="Arial" w:cs="Arial"/>
          <w:b/>
        </w:rPr>
      </w:pPr>
      <w:r>
        <w:rPr>
          <w:rFonts w:ascii="Arial" w:hAnsi="Arial" w:cs="Arial"/>
          <w:b/>
        </w:rPr>
        <w:t xml:space="preserve">Discussion: </w:t>
      </w:r>
    </w:p>
    <w:p w14:paraId="3CC46CA3" w14:textId="77777777" w:rsidR="00D93B97" w:rsidRDefault="00D93B97" w:rsidP="00D93B97">
      <w:r>
        <w:t>MCC: late submission</w:t>
      </w:r>
    </w:p>
    <w:p w14:paraId="56887DF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50A8D" w14:textId="77777777" w:rsidR="00D93B97" w:rsidRDefault="00D93B97" w:rsidP="00D93B97">
      <w:pPr>
        <w:pStyle w:val="Heading5"/>
      </w:pPr>
      <w:bookmarkStart w:id="144" w:name="_Toc104749502"/>
      <w:bookmarkStart w:id="145" w:name="_Toc105285812"/>
      <w:r>
        <w:t>9.3.1.3</w:t>
      </w:r>
      <w:r>
        <w:tab/>
        <w:t>Further NR coverage enhancements [New RAN1 WI: NR_cov_enh2]</w:t>
      </w:r>
      <w:bookmarkEnd w:id="144"/>
      <w:bookmarkEnd w:id="145"/>
    </w:p>
    <w:p w14:paraId="5282A84D" w14:textId="77777777" w:rsidR="00D93B97" w:rsidRDefault="00D93B97" w:rsidP="00D93B97">
      <w:pPr>
        <w:rPr>
          <w:rFonts w:ascii="Arial" w:hAnsi="Arial" w:cs="Arial"/>
          <w:b/>
          <w:sz w:val="24"/>
        </w:rPr>
      </w:pPr>
      <w:r>
        <w:rPr>
          <w:rFonts w:ascii="Arial" w:hAnsi="Arial" w:cs="Arial"/>
          <w:b/>
          <w:color w:val="0000FF"/>
          <w:sz w:val="24"/>
        </w:rPr>
        <w:t>RP-220566</w:t>
      </w:r>
      <w:r>
        <w:rPr>
          <w:rFonts w:ascii="Arial" w:hAnsi="Arial" w:cs="Arial"/>
          <w:b/>
          <w:color w:val="0000FF"/>
          <w:sz w:val="24"/>
        </w:rPr>
        <w:tab/>
      </w:r>
      <w:r>
        <w:rPr>
          <w:rFonts w:ascii="Arial" w:hAnsi="Arial" w:cs="Arial"/>
          <w:b/>
          <w:sz w:val="24"/>
        </w:rPr>
        <w:t>Status report for WI Further NR coverage enhancements; rapporteur: China Telecom</w:t>
      </w:r>
    </w:p>
    <w:p w14:paraId="797F6D1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888BA0A" w14:textId="77777777" w:rsidR="00D93B97" w:rsidRDefault="00D93B97" w:rsidP="00D93B97">
      <w:pPr>
        <w:rPr>
          <w:rFonts w:ascii="Arial" w:hAnsi="Arial" w:cs="Arial"/>
          <w:b/>
        </w:rPr>
      </w:pPr>
      <w:r>
        <w:rPr>
          <w:rFonts w:ascii="Arial" w:hAnsi="Arial" w:cs="Arial"/>
          <w:b/>
        </w:rPr>
        <w:t xml:space="preserve">Abstract: </w:t>
      </w:r>
    </w:p>
    <w:p w14:paraId="2055CB68" w14:textId="77777777" w:rsidR="00D93B97" w:rsidRDefault="00D93B97" w:rsidP="00D93B97">
      <w:r>
        <w:t>WI 0%</w:t>
      </w:r>
    </w:p>
    <w:p w14:paraId="166909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0BAAC" w14:textId="77777777" w:rsidR="00D93B97" w:rsidRDefault="00D93B97" w:rsidP="00D93B97">
      <w:pPr>
        <w:rPr>
          <w:rFonts w:ascii="Arial" w:hAnsi="Arial" w:cs="Arial"/>
          <w:b/>
          <w:sz w:val="24"/>
        </w:rPr>
      </w:pPr>
      <w:r>
        <w:rPr>
          <w:rFonts w:ascii="Arial" w:hAnsi="Arial" w:cs="Arial"/>
          <w:b/>
          <w:color w:val="0000FF"/>
          <w:sz w:val="24"/>
        </w:rPr>
        <w:t>RP-220143</w:t>
      </w:r>
      <w:r>
        <w:rPr>
          <w:rFonts w:ascii="Arial" w:hAnsi="Arial" w:cs="Arial"/>
          <w:b/>
          <w:color w:val="0000FF"/>
          <w:sz w:val="24"/>
        </w:rPr>
        <w:tab/>
      </w:r>
      <w:r>
        <w:rPr>
          <w:rFonts w:ascii="Arial" w:hAnsi="Arial" w:cs="Arial"/>
          <w:b/>
          <w:sz w:val="24"/>
        </w:rPr>
        <w:t>Coverage enhancement in Rel-18</w:t>
      </w:r>
    </w:p>
    <w:p w14:paraId="54F6462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T-Mobile USA</w:t>
      </w:r>
    </w:p>
    <w:p w14:paraId="06EF29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9F412" w14:textId="77777777" w:rsidR="00D93B97" w:rsidRDefault="00D93B97" w:rsidP="00D93B97">
      <w:pPr>
        <w:rPr>
          <w:rFonts w:ascii="Arial" w:hAnsi="Arial" w:cs="Arial"/>
          <w:b/>
          <w:sz w:val="24"/>
        </w:rPr>
      </w:pPr>
      <w:r>
        <w:rPr>
          <w:rFonts w:ascii="Arial" w:hAnsi="Arial" w:cs="Arial"/>
          <w:b/>
          <w:color w:val="0000FF"/>
          <w:sz w:val="24"/>
        </w:rPr>
        <w:t>RP-220565</w:t>
      </w:r>
      <w:r>
        <w:rPr>
          <w:rFonts w:ascii="Arial" w:hAnsi="Arial" w:cs="Arial"/>
          <w:b/>
          <w:color w:val="0000FF"/>
          <w:sz w:val="24"/>
        </w:rPr>
        <w:tab/>
      </w:r>
      <w:r>
        <w:rPr>
          <w:rFonts w:ascii="Arial" w:hAnsi="Arial" w:cs="Arial"/>
          <w:b/>
          <w:sz w:val="24"/>
        </w:rPr>
        <w:t>Revised WID on further NR coverage enhancements</w:t>
      </w:r>
    </w:p>
    <w:p w14:paraId="1EB514F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3F1BA3F" w14:textId="77777777" w:rsidR="00D93B97" w:rsidRDefault="00D93B97" w:rsidP="00D93B97">
      <w:pPr>
        <w:rPr>
          <w:rFonts w:ascii="Arial" w:hAnsi="Arial" w:cs="Arial"/>
          <w:b/>
        </w:rPr>
      </w:pPr>
      <w:r>
        <w:rPr>
          <w:rFonts w:ascii="Arial" w:hAnsi="Arial" w:cs="Arial"/>
          <w:b/>
        </w:rPr>
        <w:t xml:space="preserve">Abstract: </w:t>
      </w:r>
    </w:p>
    <w:p w14:paraId="0B82C20E" w14:textId="77777777" w:rsidR="00D93B97" w:rsidRDefault="00D93B97" w:rsidP="00D93B97">
      <w:r>
        <w:t>last approved WID: RP-213579</w:t>
      </w:r>
    </w:p>
    <w:p w14:paraId="325B4B49" w14:textId="77777777" w:rsidR="00D93B97" w:rsidRDefault="00D93B97" w:rsidP="00D93B97">
      <w:pPr>
        <w:rPr>
          <w:rFonts w:ascii="Arial" w:hAnsi="Arial" w:cs="Arial"/>
          <w:b/>
        </w:rPr>
      </w:pPr>
      <w:r>
        <w:rPr>
          <w:rFonts w:ascii="Arial" w:hAnsi="Arial" w:cs="Arial"/>
          <w:b/>
        </w:rPr>
        <w:t xml:space="preserve">Discussion: </w:t>
      </w:r>
    </w:p>
    <w:p w14:paraId="7363EBD6" w14:textId="77777777" w:rsidR="00D93B97" w:rsidRDefault="00D93B97" w:rsidP="00D93B97">
      <w:r>
        <w:t>revised to add more supporting companies</w:t>
      </w:r>
    </w:p>
    <w:p w14:paraId="5B5B53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RP-220937</w:t>
      </w:r>
      <w:r>
        <w:rPr>
          <w:color w:val="993300"/>
          <w:u w:val="single"/>
        </w:rPr>
        <w:t>.</w:t>
      </w:r>
    </w:p>
    <w:p w14:paraId="598DD930" w14:textId="77777777" w:rsidR="00D93B97" w:rsidRDefault="00D93B97" w:rsidP="00D93B97">
      <w:pPr>
        <w:rPr>
          <w:rFonts w:ascii="Arial" w:hAnsi="Arial" w:cs="Arial"/>
          <w:b/>
          <w:sz w:val="24"/>
        </w:rPr>
      </w:pPr>
      <w:r>
        <w:rPr>
          <w:rFonts w:ascii="Arial" w:hAnsi="Arial" w:cs="Arial"/>
          <w:b/>
          <w:color w:val="0000FF"/>
          <w:sz w:val="24"/>
        </w:rPr>
        <w:t>RP-220937</w:t>
      </w:r>
      <w:r>
        <w:rPr>
          <w:rFonts w:ascii="Arial" w:hAnsi="Arial" w:cs="Arial"/>
          <w:b/>
          <w:color w:val="0000FF"/>
          <w:sz w:val="24"/>
        </w:rPr>
        <w:tab/>
      </w:r>
      <w:r>
        <w:rPr>
          <w:rFonts w:ascii="Arial" w:hAnsi="Arial" w:cs="Arial"/>
          <w:b/>
          <w:sz w:val="24"/>
        </w:rPr>
        <w:t>Revised WID on further NR coverage enhancements</w:t>
      </w:r>
    </w:p>
    <w:p w14:paraId="31D1DA8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AB87F6C" w14:textId="77777777" w:rsidR="00D93B97" w:rsidRDefault="00D93B97" w:rsidP="00D93B97">
      <w:pPr>
        <w:rPr>
          <w:color w:val="808080"/>
        </w:rPr>
      </w:pPr>
      <w:r>
        <w:rPr>
          <w:color w:val="808080"/>
        </w:rPr>
        <w:t>(Replaces RP-220565)</w:t>
      </w:r>
    </w:p>
    <w:p w14:paraId="72FD360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EF55F" w14:textId="77777777" w:rsidR="00D93B97" w:rsidRDefault="00D93B97" w:rsidP="00D93B97">
      <w:pPr>
        <w:pStyle w:val="Heading5"/>
      </w:pPr>
      <w:bookmarkStart w:id="146" w:name="_Toc104749503"/>
      <w:bookmarkStart w:id="147" w:name="_Toc105285813"/>
      <w:r>
        <w:t>9.3.1.4</w:t>
      </w:r>
      <w:r>
        <w:tab/>
        <w:t>NR MIMO evolution for DL and UL [New RAN1 WI: NR_MIMO_evo_DL_UL]</w:t>
      </w:r>
      <w:bookmarkEnd w:id="146"/>
      <w:bookmarkEnd w:id="147"/>
    </w:p>
    <w:p w14:paraId="13E83254" w14:textId="77777777" w:rsidR="00D93B97" w:rsidRDefault="00D93B97" w:rsidP="00D93B97">
      <w:pPr>
        <w:rPr>
          <w:rFonts w:ascii="Arial" w:hAnsi="Arial" w:cs="Arial"/>
          <w:b/>
          <w:sz w:val="24"/>
        </w:rPr>
      </w:pPr>
      <w:r>
        <w:rPr>
          <w:rFonts w:ascii="Arial" w:hAnsi="Arial" w:cs="Arial"/>
          <w:b/>
          <w:color w:val="0000FF"/>
          <w:sz w:val="24"/>
        </w:rPr>
        <w:t>RP-220669</w:t>
      </w:r>
      <w:r>
        <w:rPr>
          <w:rFonts w:ascii="Arial" w:hAnsi="Arial" w:cs="Arial"/>
          <w:b/>
          <w:color w:val="0000FF"/>
          <w:sz w:val="24"/>
        </w:rPr>
        <w:tab/>
      </w:r>
      <w:r>
        <w:rPr>
          <w:rFonts w:ascii="Arial" w:hAnsi="Arial" w:cs="Arial"/>
          <w:b/>
          <w:sz w:val="24"/>
        </w:rPr>
        <w:t>Status report for WI NR MIMO evolution for downlink and uplink; rapporteur: Samsung</w:t>
      </w:r>
    </w:p>
    <w:p w14:paraId="4DDF7AE2"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17A1D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9333F" w14:textId="77777777" w:rsidR="00D93B97" w:rsidRDefault="00D93B97" w:rsidP="00D93B97">
      <w:pPr>
        <w:rPr>
          <w:rFonts w:ascii="Arial" w:hAnsi="Arial" w:cs="Arial"/>
          <w:b/>
          <w:sz w:val="24"/>
        </w:rPr>
      </w:pPr>
      <w:r>
        <w:rPr>
          <w:rFonts w:ascii="Arial" w:hAnsi="Arial" w:cs="Arial"/>
          <w:b/>
          <w:color w:val="0000FF"/>
          <w:sz w:val="24"/>
        </w:rPr>
        <w:t>RP-220550</w:t>
      </w:r>
      <w:r>
        <w:rPr>
          <w:rFonts w:ascii="Arial" w:hAnsi="Arial" w:cs="Arial"/>
          <w:b/>
          <w:color w:val="0000FF"/>
          <w:sz w:val="24"/>
        </w:rPr>
        <w:tab/>
      </w:r>
      <w:r>
        <w:rPr>
          <w:rFonts w:ascii="Arial" w:hAnsi="Arial" w:cs="Arial"/>
          <w:b/>
          <w:sz w:val="24"/>
        </w:rPr>
        <w:t>Comments on Rel-18 MIMO WID</w:t>
      </w:r>
    </w:p>
    <w:p w14:paraId="1FEFC23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Software Tech</w:t>
      </w:r>
    </w:p>
    <w:p w14:paraId="4BFA9903" w14:textId="77777777" w:rsidR="00D93B97" w:rsidRDefault="00D93B97" w:rsidP="00D93B97">
      <w:pPr>
        <w:rPr>
          <w:rFonts w:ascii="Arial" w:hAnsi="Arial" w:cs="Arial"/>
          <w:b/>
        </w:rPr>
      </w:pPr>
      <w:r>
        <w:rPr>
          <w:rFonts w:ascii="Arial" w:hAnsi="Arial" w:cs="Arial"/>
          <w:b/>
        </w:rPr>
        <w:t xml:space="preserve">Abstract: </w:t>
      </w:r>
    </w:p>
    <w:p w14:paraId="67CCEA8B" w14:textId="77777777" w:rsidR="00D93B97" w:rsidRDefault="00D93B97" w:rsidP="00D93B97">
      <w:r>
        <w:t>Some comments on Rel-18 MIMO WID and the corresponding objectives needs to be revised.</w:t>
      </w:r>
    </w:p>
    <w:p w14:paraId="3B4ECA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2382B" w14:textId="77777777" w:rsidR="00D93B97" w:rsidRDefault="00D93B97" w:rsidP="00D93B97">
      <w:pPr>
        <w:pStyle w:val="Heading5"/>
      </w:pPr>
      <w:bookmarkStart w:id="148" w:name="_Toc104749504"/>
      <w:bookmarkStart w:id="149" w:name="_Toc105285814"/>
      <w:r>
        <w:t>9.3.1.5</w:t>
      </w:r>
      <w:r>
        <w:tab/>
        <w:t>NR sidelink evolution [New RAN1 WI: NR_SL_enh2]</w:t>
      </w:r>
      <w:bookmarkEnd w:id="148"/>
      <w:bookmarkEnd w:id="149"/>
    </w:p>
    <w:p w14:paraId="48219C91" w14:textId="77777777" w:rsidR="00D93B97" w:rsidRDefault="00D93B97" w:rsidP="00D93B97">
      <w:pPr>
        <w:rPr>
          <w:rFonts w:ascii="Arial" w:hAnsi="Arial" w:cs="Arial"/>
          <w:b/>
          <w:sz w:val="24"/>
        </w:rPr>
      </w:pPr>
      <w:r>
        <w:rPr>
          <w:rFonts w:ascii="Arial" w:hAnsi="Arial" w:cs="Arial"/>
          <w:b/>
          <w:color w:val="0000FF"/>
          <w:sz w:val="24"/>
        </w:rPr>
        <w:t>RP-220320</w:t>
      </w:r>
      <w:r>
        <w:rPr>
          <w:rFonts w:ascii="Arial" w:hAnsi="Arial" w:cs="Arial"/>
          <w:b/>
          <w:color w:val="0000FF"/>
          <w:sz w:val="24"/>
        </w:rPr>
        <w:tab/>
      </w:r>
      <w:r>
        <w:rPr>
          <w:rFonts w:ascii="Arial" w:hAnsi="Arial" w:cs="Arial"/>
          <w:b/>
          <w:sz w:val="24"/>
        </w:rPr>
        <w:t>Status report for WI NR sidelink evolution; rapporteur: OPPO</w:t>
      </w:r>
    </w:p>
    <w:p w14:paraId="4C80437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FA7F4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CA41" w14:textId="77777777" w:rsidR="00D93B97" w:rsidRDefault="00D93B97" w:rsidP="00D93B97">
      <w:pPr>
        <w:rPr>
          <w:rFonts w:ascii="Arial" w:hAnsi="Arial" w:cs="Arial"/>
          <w:b/>
          <w:sz w:val="24"/>
        </w:rPr>
      </w:pPr>
      <w:r>
        <w:rPr>
          <w:rFonts w:ascii="Arial" w:hAnsi="Arial" w:cs="Arial"/>
          <w:b/>
          <w:color w:val="0000FF"/>
          <w:sz w:val="24"/>
        </w:rPr>
        <w:t>RP-220300</w:t>
      </w:r>
      <w:r>
        <w:rPr>
          <w:rFonts w:ascii="Arial" w:hAnsi="Arial" w:cs="Arial"/>
          <w:b/>
          <w:color w:val="0000FF"/>
          <w:sz w:val="24"/>
        </w:rPr>
        <w:tab/>
      </w:r>
      <w:r>
        <w:rPr>
          <w:rFonts w:ascii="Arial" w:hAnsi="Arial" w:cs="Arial"/>
          <w:b/>
          <w:sz w:val="24"/>
        </w:rPr>
        <w:t>Revised WID: NR sidelink evolution</w:t>
      </w:r>
    </w:p>
    <w:p w14:paraId="6481D61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63FEE5DA" w14:textId="77777777" w:rsidR="00D93B97" w:rsidRDefault="00D93B97" w:rsidP="00D93B97">
      <w:pPr>
        <w:rPr>
          <w:color w:val="808080"/>
        </w:rPr>
      </w:pPr>
      <w:r>
        <w:rPr>
          <w:color w:val="808080"/>
        </w:rPr>
        <w:t>(Replaces RP-213678)</w:t>
      </w:r>
    </w:p>
    <w:p w14:paraId="44C4D08F" w14:textId="77777777" w:rsidR="00D93B97" w:rsidRDefault="00D93B97" w:rsidP="00D93B97">
      <w:pPr>
        <w:rPr>
          <w:rFonts w:ascii="Arial" w:hAnsi="Arial" w:cs="Arial"/>
          <w:b/>
        </w:rPr>
      </w:pPr>
      <w:r>
        <w:rPr>
          <w:rFonts w:ascii="Arial" w:hAnsi="Arial" w:cs="Arial"/>
          <w:b/>
        </w:rPr>
        <w:t xml:space="preserve">Abstract: </w:t>
      </w:r>
    </w:p>
    <w:p w14:paraId="4D81DB29" w14:textId="77777777" w:rsidR="00D93B97" w:rsidRDefault="00D93B97" w:rsidP="00D93B97">
      <w:r>
        <w:t>Updating WI acronym, UID and support IM</w:t>
      </w:r>
    </w:p>
    <w:p w14:paraId="09C18C3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DB98E" w14:textId="77777777" w:rsidR="00D93B97" w:rsidRDefault="00D93B97" w:rsidP="00D93B97">
      <w:pPr>
        <w:pStyle w:val="Heading4"/>
      </w:pPr>
      <w:bookmarkStart w:id="150" w:name="_Toc104749505"/>
      <w:bookmarkStart w:id="151" w:name="_Toc105285815"/>
      <w:r>
        <w:t>9.3.2</w:t>
      </w:r>
      <w:r>
        <w:tab/>
        <w:t>RAN2 led WIs</w:t>
      </w:r>
      <w:bookmarkEnd w:id="150"/>
      <w:bookmarkEnd w:id="151"/>
    </w:p>
    <w:p w14:paraId="32345BAC" w14:textId="77777777" w:rsidR="00D93B97" w:rsidRDefault="00D93B97" w:rsidP="00D93B97">
      <w:pPr>
        <w:pStyle w:val="Heading5"/>
      </w:pPr>
      <w:bookmarkStart w:id="152" w:name="_Toc104749506"/>
      <w:bookmarkStart w:id="153" w:name="_Toc105285816"/>
      <w:r>
        <w:t>9.3.2.1</w:t>
      </w:r>
      <w:r>
        <w:tab/>
        <w:t>Further NR mobility enhancements [New RAN2 WI: NR_Mob_enh2]</w:t>
      </w:r>
      <w:bookmarkEnd w:id="152"/>
      <w:bookmarkEnd w:id="153"/>
    </w:p>
    <w:p w14:paraId="1DAD9C38" w14:textId="77777777" w:rsidR="00D93B97" w:rsidRDefault="00D93B97" w:rsidP="00D93B97">
      <w:pPr>
        <w:rPr>
          <w:rFonts w:ascii="Arial" w:hAnsi="Arial" w:cs="Arial"/>
          <w:b/>
          <w:sz w:val="24"/>
        </w:rPr>
      </w:pPr>
      <w:r>
        <w:rPr>
          <w:rFonts w:ascii="Arial" w:hAnsi="Arial" w:cs="Arial"/>
          <w:b/>
          <w:color w:val="0000FF"/>
          <w:sz w:val="24"/>
        </w:rPr>
        <w:t>RP-220760</w:t>
      </w:r>
      <w:r>
        <w:rPr>
          <w:rFonts w:ascii="Arial" w:hAnsi="Arial" w:cs="Arial"/>
          <w:b/>
          <w:color w:val="0000FF"/>
          <w:sz w:val="24"/>
        </w:rPr>
        <w:tab/>
      </w:r>
      <w:r>
        <w:rPr>
          <w:rFonts w:ascii="Arial" w:hAnsi="Arial" w:cs="Arial"/>
          <w:b/>
          <w:sz w:val="24"/>
        </w:rPr>
        <w:t>Status report for WI Further NR mobility enhancements; rapporteur: MediaTek</w:t>
      </w:r>
    </w:p>
    <w:p w14:paraId="284ED5C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36D01E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F9C84" w14:textId="77777777" w:rsidR="00D93B97" w:rsidRDefault="00D93B97" w:rsidP="00D93B97">
      <w:pPr>
        <w:rPr>
          <w:rFonts w:ascii="Arial" w:hAnsi="Arial" w:cs="Arial"/>
          <w:b/>
          <w:sz w:val="24"/>
        </w:rPr>
      </w:pPr>
      <w:r>
        <w:rPr>
          <w:rFonts w:ascii="Arial" w:hAnsi="Arial" w:cs="Arial"/>
          <w:b/>
          <w:color w:val="0000FF"/>
          <w:sz w:val="24"/>
        </w:rPr>
        <w:t>RP-220548</w:t>
      </w:r>
      <w:r>
        <w:rPr>
          <w:rFonts w:ascii="Arial" w:hAnsi="Arial" w:cs="Arial"/>
          <w:b/>
          <w:color w:val="0000FF"/>
          <w:sz w:val="24"/>
        </w:rPr>
        <w:tab/>
      </w:r>
      <w:r>
        <w:rPr>
          <w:rFonts w:ascii="Arial" w:hAnsi="Arial" w:cs="Arial"/>
          <w:b/>
          <w:sz w:val="24"/>
        </w:rPr>
        <w:t>Discussion on Rel-18 WID Further NR mobility enhancements</w:t>
      </w:r>
    </w:p>
    <w:p w14:paraId="7E544F7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037873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699DB" w14:textId="77777777" w:rsidR="00D93B97" w:rsidRDefault="00D93B97" w:rsidP="00D93B97">
      <w:pPr>
        <w:pStyle w:val="Heading5"/>
      </w:pPr>
      <w:bookmarkStart w:id="154" w:name="_Toc104749507"/>
      <w:bookmarkStart w:id="155" w:name="_Toc105285817"/>
      <w:r>
        <w:t>9.3.2.2</w:t>
      </w:r>
      <w:r>
        <w:tab/>
        <w:t>Core part: MT-SDT for NR [New RAN2 WI: NR_MT_SDT-Core]</w:t>
      </w:r>
      <w:bookmarkEnd w:id="154"/>
      <w:bookmarkEnd w:id="155"/>
    </w:p>
    <w:p w14:paraId="15793D07" w14:textId="77777777" w:rsidR="00D93B97" w:rsidRDefault="00D93B97" w:rsidP="00D93B97">
      <w:pPr>
        <w:rPr>
          <w:rFonts w:ascii="Arial" w:hAnsi="Arial" w:cs="Arial"/>
          <w:b/>
          <w:sz w:val="24"/>
        </w:rPr>
      </w:pPr>
      <w:r>
        <w:rPr>
          <w:rFonts w:ascii="Arial" w:hAnsi="Arial" w:cs="Arial"/>
          <w:b/>
          <w:color w:val="0000FF"/>
          <w:sz w:val="24"/>
        </w:rPr>
        <w:t>RP-220215</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6727008B"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E4CCDE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31478" w14:textId="77777777" w:rsidR="00D93B97" w:rsidRDefault="00D93B97" w:rsidP="00D93B97">
      <w:pPr>
        <w:pStyle w:val="Heading5"/>
      </w:pPr>
      <w:bookmarkStart w:id="156" w:name="_Toc104749508"/>
      <w:bookmarkStart w:id="157" w:name="_Toc105285818"/>
      <w:r>
        <w:t>9.3.2.3</w:t>
      </w:r>
      <w:r>
        <w:tab/>
        <w:t>Core part: Dual Tx/Rx Multi-SIM for NR [New RAN2 WI: NR_DualTxRx_MUSIM-Core]</w:t>
      </w:r>
      <w:bookmarkEnd w:id="156"/>
      <w:bookmarkEnd w:id="157"/>
    </w:p>
    <w:p w14:paraId="16B5105F" w14:textId="77777777" w:rsidR="00D93B97" w:rsidRDefault="00D93B97" w:rsidP="00D93B97">
      <w:pPr>
        <w:rPr>
          <w:rFonts w:ascii="Arial" w:hAnsi="Arial" w:cs="Arial"/>
          <w:b/>
          <w:sz w:val="24"/>
        </w:rPr>
      </w:pPr>
      <w:r>
        <w:rPr>
          <w:rFonts w:ascii="Arial" w:hAnsi="Arial" w:cs="Arial"/>
          <w:b/>
          <w:color w:val="0000FF"/>
          <w:sz w:val="24"/>
        </w:rPr>
        <w:t>RP-220600</w:t>
      </w:r>
      <w:r>
        <w:rPr>
          <w:rFonts w:ascii="Arial" w:hAnsi="Arial" w:cs="Arial"/>
          <w:b/>
          <w:color w:val="0000FF"/>
          <w:sz w:val="24"/>
        </w:rPr>
        <w:tab/>
      </w:r>
      <w:r>
        <w:rPr>
          <w:rFonts w:ascii="Arial" w:hAnsi="Arial" w:cs="Arial"/>
          <w:b/>
          <w:sz w:val="24"/>
        </w:rPr>
        <w:t>Status report for WI Dual Transmission/Reception (Tx/Rx) Multi-SIM for NR; rapporteur: vivo</w:t>
      </w:r>
    </w:p>
    <w:p w14:paraId="3B41B8A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3556B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RP-220989</w:t>
      </w:r>
      <w:r>
        <w:rPr>
          <w:color w:val="993300"/>
          <w:u w:val="single"/>
        </w:rPr>
        <w:t>.</w:t>
      </w:r>
    </w:p>
    <w:p w14:paraId="5F008A3B" w14:textId="77777777" w:rsidR="00D93B97" w:rsidRDefault="00D93B97" w:rsidP="00D93B97">
      <w:pPr>
        <w:rPr>
          <w:rFonts w:ascii="Arial" w:hAnsi="Arial" w:cs="Arial"/>
          <w:b/>
          <w:sz w:val="24"/>
        </w:rPr>
      </w:pPr>
      <w:r>
        <w:rPr>
          <w:rFonts w:ascii="Arial" w:hAnsi="Arial" w:cs="Arial"/>
          <w:b/>
          <w:color w:val="0000FF"/>
          <w:sz w:val="24"/>
        </w:rPr>
        <w:t>RP-220989</w:t>
      </w:r>
      <w:r>
        <w:rPr>
          <w:rFonts w:ascii="Arial" w:hAnsi="Arial" w:cs="Arial"/>
          <w:b/>
          <w:color w:val="0000FF"/>
          <w:sz w:val="24"/>
        </w:rPr>
        <w:tab/>
      </w:r>
      <w:r>
        <w:rPr>
          <w:rFonts w:ascii="Arial" w:hAnsi="Arial" w:cs="Arial"/>
          <w:b/>
          <w:sz w:val="24"/>
        </w:rPr>
        <w:t>Status report for WI Dual Transmission/Reception (Tx/Rx) Multi-SIM for NR; rapporteur: vivo</w:t>
      </w:r>
    </w:p>
    <w:p w14:paraId="32C3EFA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1CE6517" w14:textId="77777777" w:rsidR="00D93B97" w:rsidRDefault="00D93B97" w:rsidP="00D93B97">
      <w:pPr>
        <w:rPr>
          <w:color w:val="808080"/>
        </w:rPr>
      </w:pPr>
      <w:r>
        <w:rPr>
          <w:color w:val="808080"/>
        </w:rPr>
        <w:t>(Replaces RP-220600)</w:t>
      </w:r>
    </w:p>
    <w:p w14:paraId="0608E166" w14:textId="77777777" w:rsidR="00D93B97" w:rsidRDefault="00D93B97" w:rsidP="00D93B97">
      <w:pPr>
        <w:rPr>
          <w:rFonts w:ascii="Arial" w:hAnsi="Arial" w:cs="Arial"/>
          <w:b/>
        </w:rPr>
      </w:pPr>
      <w:r>
        <w:rPr>
          <w:rFonts w:ascii="Arial" w:hAnsi="Arial" w:cs="Arial"/>
          <w:b/>
        </w:rPr>
        <w:t xml:space="preserve">Discussion: </w:t>
      </w:r>
    </w:p>
    <w:p w14:paraId="1DBBC8D1" w14:textId="77777777" w:rsidR="00D93B97" w:rsidRDefault="00D93B97" w:rsidP="00D93B97">
      <w:r>
        <w:t>result of [95e-23-R18-MUSIM-RAN4]</w:t>
      </w:r>
    </w:p>
    <w:p w14:paraId="4813CDB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RP-221002</w:t>
      </w:r>
      <w:r>
        <w:rPr>
          <w:color w:val="993300"/>
          <w:u w:val="single"/>
        </w:rPr>
        <w:t>.</w:t>
      </w:r>
    </w:p>
    <w:p w14:paraId="3AC7025A" w14:textId="77777777" w:rsidR="00D93B97" w:rsidRDefault="00D93B97" w:rsidP="00D93B97">
      <w:pPr>
        <w:rPr>
          <w:rFonts w:ascii="Arial" w:hAnsi="Arial" w:cs="Arial"/>
          <w:b/>
          <w:sz w:val="24"/>
        </w:rPr>
      </w:pPr>
      <w:r>
        <w:rPr>
          <w:rFonts w:ascii="Arial" w:hAnsi="Arial" w:cs="Arial"/>
          <w:b/>
          <w:color w:val="0000FF"/>
          <w:sz w:val="24"/>
        </w:rPr>
        <w:t>RP-221002</w:t>
      </w:r>
      <w:r>
        <w:rPr>
          <w:rFonts w:ascii="Arial" w:hAnsi="Arial" w:cs="Arial"/>
          <w:b/>
          <w:color w:val="0000FF"/>
          <w:sz w:val="24"/>
        </w:rPr>
        <w:tab/>
      </w:r>
      <w:r>
        <w:rPr>
          <w:rFonts w:ascii="Arial" w:hAnsi="Arial" w:cs="Arial"/>
          <w:b/>
          <w:sz w:val="24"/>
        </w:rPr>
        <w:t>Status report for WI Dual Transmission/Reception (Tx/Rx) Multi-SIM for NR; rapporteur: vivo</w:t>
      </w:r>
    </w:p>
    <w:p w14:paraId="7FB2049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6B681E00" w14:textId="77777777" w:rsidR="00D93B97" w:rsidRDefault="00D93B97" w:rsidP="00D93B97">
      <w:pPr>
        <w:rPr>
          <w:color w:val="808080"/>
        </w:rPr>
      </w:pPr>
      <w:r>
        <w:rPr>
          <w:color w:val="808080"/>
        </w:rPr>
        <w:t>(Replaces RP-220989)</w:t>
      </w:r>
    </w:p>
    <w:p w14:paraId="1453E8E7" w14:textId="77777777" w:rsidR="00D93B97" w:rsidRDefault="00D93B97" w:rsidP="00D93B97">
      <w:pPr>
        <w:rPr>
          <w:rFonts w:ascii="Arial" w:hAnsi="Arial" w:cs="Arial"/>
          <w:b/>
        </w:rPr>
      </w:pPr>
      <w:r>
        <w:rPr>
          <w:rFonts w:ascii="Arial" w:hAnsi="Arial" w:cs="Arial"/>
          <w:b/>
        </w:rPr>
        <w:t xml:space="preserve">Discussion: </w:t>
      </w:r>
    </w:p>
    <w:p w14:paraId="721AA5FB" w14:textId="77777777" w:rsidR="00D93B97" w:rsidRDefault="00D93B97" w:rsidP="00D93B97">
      <w:r>
        <w:t>TUs updated</w:t>
      </w:r>
    </w:p>
    <w:p w14:paraId="035E73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70BF4" w14:textId="77777777" w:rsidR="00D93B97" w:rsidRDefault="00D93B97" w:rsidP="00D93B97">
      <w:pPr>
        <w:rPr>
          <w:rFonts w:ascii="Arial" w:hAnsi="Arial" w:cs="Arial"/>
          <w:b/>
          <w:sz w:val="24"/>
        </w:rPr>
      </w:pPr>
      <w:r>
        <w:rPr>
          <w:rFonts w:ascii="Arial" w:hAnsi="Arial" w:cs="Arial"/>
          <w:b/>
          <w:color w:val="0000FF"/>
          <w:sz w:val="24"/>
        </w:rPr>
        <w:t>RP-220598</w:t>
      </w:r>
      <w:r>
        <w:rPr>
          <w:rFonts w:ascii="Arial" w:hAnsi="Arial" w:cs="Arial"/>
          <w:b/>
          <w:color w:val="0000FF"/>
          <w:sz w:val="24"/>
        </w:rPr>
        <w:tab/>
      </w:r>
      <w:r>
        <w:rPr>
          <w:rFonts w:ascii="Arial" w:hAnsi="Arial" w:cs="Arial"/>
          <w:b/>
          <w:sz w:val="24"/>
        </w:rPr>
        <w:t>Discussion on RRM requirements for Rel-17 MUSIM features in Rel-18</w:t>
      </w:r>
    </w:p>
    <w:p w14:paraId="2CE2846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FD56E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CAC31" w14:textId="77777777" w:rsidR="00D93B97" w:rsidRDefault="00D93B97" w:rsidP="00D93B97">
      <w:pPr>
        <w:rPr>
          <w:rFonts w:ascii="Arial" w:hAnsi="Arial" w:cs="Arial"/>
          <w:b/>
          <w:sz w:val="24"/>
        </w:rPr>
      </w:pPr>
      <w:r>
        <w:rPr>
          <w:rFonts w:ascii="Arial" w:hAnsi="Arial" w:cs="Arial"/>
          <w:b/>
          <w:color w:val="0000FF"/>
          <w:sz w:val="24"/>
        </w:rPr>
        <w:t>RP-220599</w:t>
      </w:r>
      <w:r>
        <w:rPr>
          <w:rFonts w:ascii="Arial" w:hAnsi="Arial" w:cs="Arial"/>
          <w:b/>
          <w:color w:val="0000FF"/>
          <w:sz w:val="24"/>
        </w:rPr>
        <w:tab/>
      </w:r>
      <w:r>
        <w:rPr>
          <w:rFonts w:ascii="Arial" w:hAnsi="Arial" w:cs="Arial"/>
          <w:b/>
          <w:sz w:val="24"/>
        </w:rPr>
        <w:t>Revised WID: Dual Transmission/Reception (Tx/Rx) Multi-SIM for NR</w:t>
      </w:r>
    </w:p>
    <w:p w14:paraId="6D66DBC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E0AEE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RP-220955</w:t>
      </w:r>
      <w:r>
        <w:rPr>
          <w:color w:val="993300"/>
          <w:u w:val="single"/>
        </w:rPr>
        <w:t>.</w:t>
      </w:r>
    </w:p>
    <w:p w14:paraId="2472A33C" w14:textId="77777777" w:rsidR="00D93B97" w:rsidRDefault="00D93B97" w:rsidP="00D93B97">
      <w:pPr>
        <w:rPr>
          <w:rFonts w:ascii="Arial" w:hAnsi="Arial" w:cs="Arial"/>
          <w:b/>
          <w:sz w:val="24"/>
        </w:rPr>
      </w:pPr>
      <w:r>
        <w:rPr>
          <w:rFonts w:ascii="Arial" w:hAnsi="Arial" w:cs="Arial"/>
          <w:b/>
          <w:color w:val="0000FF"/>
          <w:sz w:val="24"/>
        </w:rPr>
        <w:t>RP-220955</w:t>
      </w:r>
      <w:r>
        <w:rPr>
          <w:rFonts w:ascii="Arial" w:hAnsi="Arial" w:cs="Arial"/>
          <w:b/>
          <w:color w:val="0000FF"/>
          <w:sz w:val="24"/>
        </w:rPr>
        <w:tab/>
      </w:r>
      <w:r>
        <w:rPr>
          <w:rFonts w:ascii="Arial" w:hAnsi="Arial" w:cs="Arial"/>
          <w:b/>
          <w:sz w:val="24"/>
        </w:rPr>
        <w:t>Revised WID: Dual Transmission/Reception (Tx/Rx) Multi-SIM for NR</w:t>
      </w:r>
    </w:p>
    <w:p w14:paraId="5CED067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C1E02FD" w14:textId="77777777" w:rsidR="00D93B97" w:rsidRDefault="00D93B97" w:rsidP="00D93B97">
      <w:pPr>
        <w:rPr>
          <w:color w:val="808080"/>
        </w:rPr>
      </w:pPr>
      <w:r>
        <w:rPr>
          <w:color w:val="808080"/>
        </w:rPr>
        <w:t>(Replaces RP-220599)</w:t>
      </w:r>
    </w:p>
    <w:p w14:paraId="76654BC5" w14:textId="77777777" w:rsidR="00D93B97" w:rsidRDefault="00D93B97" w:rsidP="00D93B97">
      <w:pPr>
        <w:rPr>
          <w:rFonts w:ascii="Arial" w:hAnsi="Arial" w:cs="Arial"/>
          <w:b/>
        </w:rPr>
      </w:pPr>
      <w:r>
        <w:rPr>
          <w:rFonts w:ascii="Arial" w:hAnsi="Arial" w:cs="Arial"/>
          <w:b/>
        </w:rPr>
        <w:lastRenderedPageBreak/>
        <w:t xml:space="preserve">Discussion: </w:t>
      </w:r>
    </w:p>
    <w:p w14:paraId="2718B6AF" w14:textId="77777777" w:rsidR="00D93B97" w:rsidRDefault="00D93B97" w:rsidP="00D93B97">
      <w:r>
        <w:t>result of [95e-23-R18-MUSIM-RAN4]</w:t>
      </w:r>
    </w:p>
    <w:p w14:paraId="7A2523A0" w14:textId="77777777" w:rsidR="00D93B97" w:rsidRDefault="00D93B97" w:rsidP="00D93B97">
      <w:r>
        <w:t>Note: This revised WID is introducing a new Perf. part WI NR_DualTxRx_MUSIM-Perf.</w:t>
      </w:r>
    </w:p>
    <w:p w14:paraId="7DD498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D7F5E" w14:textId="77777777" w:rsidR="00D93B97" w:rsidRDefault="00D93B97" w:rsidP="00D93B97">
      <w:pPr>
        <w:rPr>
          <w:rFonts w:ascii="Arial" w:hAnsi="Arial" w:cs="Arial"/>
          <w:b/>
          <w:sz w:val="24"/>
        </w:rPr>
      </w:pPr>
      <w:r>
        <w:rPr>
          <w:rFonts w:ascii="Arial" w:hAnsi="Arial" w:cs="Arial"/>
          <w:b/>
          <w:color w:val="0000FF"/>
          <w:sz w:val="24"/>
        </w:rPr>
        <w:t>RP-220883</w:t>
      </w:r>
      <w:r>
        <w:rPr>
          <w:rFonts w:ascii="Arial" w:hAnsi="Arial" w:cs="Arial"/>
          <w:b/>
          <w:color w:val="0000FF"/>
          <w:sz w:val="24"/>
        </w:rPr>
        <w:tab/>
      </w:r>
      <w:r>
        <w:rPr>
          <w:rFonts w:ascii="Arial" w:hAnsi="Arial" w:cs="Arial"/>
          <w:b/>
          <w:sz w:val="24"/>
        </w:rPr>
        <w:t>Moderator's summary for discussion [95e-23-R18-MUSIM-RAN4]</w:t>
      </w:r>
    </w:p>
    <w:p w14:paraId="1B0C1D2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(Intel)</w:t>
      </w:r>
    </w:p>
    <w:p w14:paraId="3AC833FF" w14:textId="77777777" w:rsidR="00D93B97" w:rsidRDefault="00D93B97" w:rsidP="00D93B97">
      <w:pPr>
        <w:rPr>
          <w:rFonts w:ascii="Arial" w:hAnsi="Arial" w:cs="Arial"/>
          <w:b/>
        </w:rPr>
      </w:pPr>
      <w:r>
        <w:rPr>
          <w:rFonts w:ascii="Arial" w:hAnsi="Arial" w:cs="Arial"/>
          <w:b/>
        </w:rPr>
        <w:t xml:space="preserve">Abstract: </w:t>
      </w:r>
    </w:p>
    <w:p w14:paraId="2D7F7FA6" w14:textId="77777777" w:rsidR="00D93B97" w:rsidRDefault="00D93B97" w:rsidP="00D93B97">
      <w:r>
        <w:t>handled Tdocs: RP-220598, 0599</w:t>
      </w:r>
    </w:p>
    <w:p w14:paraId="0F50DE1F" w14:textId="77777777" w:rsidR="00D93B97" w:rsidRDefault="00D93B97" w:rsidP="00D93B97">
      <w:pPr>
        <w:rPr>
          <w:rFonts w:ascii="Arial" w:hAnsi="Arial" w:cs="Arial"/>
          <w:b/>
        </w:rPr>
      </w:pPr>
      <w:r>
        <w:rPr>
          <w:rFonts w:ascii="Arial" w:hAnsi="Arial" w:cs="Arial"/>
          <w:b/>
        </w:rPr>
        <w:t xml:space="preserve">Discussion: </w:t>
      </w:r>
    </w:p>
    <w:p w14:paraId="2C66046F" w14:textId="77777777" w:rsidR="00D93B97" w:rsidRDefault="00D93B97" w:rsidP="00D93B97">
      <w:r>
        <w:t>conclusion: proposals #1/#2/#3 in RP-220883 are endorsed</w:t>
      </w:r>
    </w:p>
    <w:p w14:paraId="60C4E0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87F5" w14:textId="77777777" w:rsidR="00D93B97" w:rsidRDefault="00D93B97" w:rsidP="00D93B97">
      <w:pPr>
        <w:pStyle w:val="Heading5"/>
      </w:pPr>
      <w:bookmarkStart w:id="158" w:name="_Toc104749509"/>
      <w:bookmarkStart w:id="159" w:name="_Toc105285819"/>
      <w:r>
        <w:t>9.3.2.4</w:t>
      </w:r>
      <w:r>
        <w:tab/>
        <w:t>NR sidelink relay enhancements [New RAN2 WI: NR_SL_relay_enh]</w:t>
      </w:r>
      <w:bookmarkEnd w:id="158"/>
      <w:bookmarkEnd w:id="159"/>
    </w:p>
    <w:p w14:paraId="2F9DACB4" w14:textId="77777777" w:rsidR="00D93B97" w:rsidRDefault="00D93B97" w:rsidP="00D93B97">
      <w:pPr>
        <w:rPr>
          <w:rFonts w:ascii="Arial" w:hAnsi="Arial" w:cs="Arial"/>
          <w:b/>
          <w:sz w:val="24"/>
        </w:rPr>
      </w:pPr>
      <w:r>
        <w:rPr>
          <w:rFonts w:ascii="Arial" w:hAnsi="Arial" w:cs="Arial"/>
          <w:b/>
          <w:color w:val="0000FF"/>
          <w:sz w:val="24"/>
        </w:rPr>
        <w:t>RP-220524</w:t>
      </w:r>
      <w:r>
        <w:rPr>
          <w:rFonts w:ascii="Arial" w:hAnsi="Arial" w:cs="Arial"/>
          <w:b/>
          <w:color w:val="0000FF"/>
          <w:sz w:val="24"/>
        </w:rPr>
        <w:tab/>
      </w:r>
      <w:r>
        <w:rPr>
          <w:rFonts w:ascii="Arial" w:hAnsi="Arial" w:cs="Arial"/>
          <w:b/>
          <w:sz w:val="24"/>
        </w:rPr>
        <w:t>Status report of WI NR sidelink relay enhancement; rapporteur: LG Electronics</w:t>
      </w:r>
    </w:p>
    <w:p w14:paraId="4EF7420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EAD72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C8471" w14:textId="77777777" w:rsidR="00D93B97" w:rsidRDefault="00D93B97" w:rsidP="00D93B97">
      <w:pPr>
        <w:rPr>
          <w:rFonts w:ascii="Arial" w:hAnsi="Arial" w:cs="Arial"/>
          <w:b/>
          <w:sz w:val="24"/>
        </w:rPr>
      </w:pPr>
      <w:r>
        <w:rPr>
          <w:rFonts w:ascii="Arial" w:hAnsi="Arial" w:cs="Arial"/>
          <w:b/>
          <w:color w:val="0000FF"/>
          <w:sz w:val="24"/>
        </w:rPr>
        <w:t>RP-220180</w:t>
      </w:r>
      <w:r>
        <w:rPr>
          <w:rFonts w:ascii="Arial" w:hAnsi="Arial" w:cs="Arial"/>
          <w:b/>
          <w:color w:val="0000FF"/>
          <w:sz w:val="24"/>
        </w:rPr>
        <w:tab/>
      </w:r>
      <w:r>
        <w:rPr>
          <w:rFonts w:ascii="Arial" w:hAnsi="Arial" w:cs="Arial"/>
          <w:b/>
          <w:sz w:val="24"/>
        </w:rPr>
        <w:t>Discussion on SL-DRX for L2 U2N Relay</w:t>
      </w:r>
    </w:p>
    <w:p w14:paraId="6411BC2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OPPO,LG Electronics, Huawei, HiSilicon, Apple, ZTE, MediaTek</w:t>
      </w:r>
    </w:p>
    <w:p w14:paraId="176B89CC" w14:textId="77777777" w:rsidR="00D93B97" w:rsidRDefault="00D93B97" w:rsidP="00D93B97">
      <w:pPr>
        <w:rPr>
          <w:rFonts w:ascii="Arial" w:hAnsi="Arial" w:cs="Arial"/>
          <w:b/>
        </w:rPr>
      </w:pPr>
      <w:r>
        <w:rPr>
          <w:rFonts w:ascii="Arial" w:hAnsi="Arial" w:cs="Arial"/>
          <w:b/>
        </w:rPr>
        <w:t xml:space="preserve">Discussion: </w:t>
      </w:r>
    </w:p>
    <w:p w14:paraId="13920CFC" w14:textId="77777777" w:rsidR="00D93B97" w:rsidRDefault="00D93B97" w:rsidP="00D93B97">
      <w:r>
        <w:t>handled in [95e-24-R18-SLRelay-DRX]</w:t>
      </w:r>
    </w:p>
    <w:p w14:paraId="6508EA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6D727" w14:textId="77777777" w:rsidR="00D93B97" w:rsidRDefault="00D93B97" w:rsidP="00D93B97">
      <w:pPr>
        <w:rPr>
          <w:rFonts w:ascii="Arial" w:hAnsi="Arial" w:cs="Arial"/>
          <w:b/>
          <w:sz w:val="24"/>
        </w:rPr>
      </w:pPr>
      <w:r>
        <w:rPr>
          <w:rFonts w:ascii="Arial" w:hAnsi="Arial" w:cs="Arial"/>
          <w:b/>
          <w:color w:val="0000FF"/>
          <w:sz w:val="24"/>
        </w:rPr>
        <w:t>RP-220664</w:t>
      </w:r>
      <w:r>
        <w:rPr>
          <w:rFonts w:ascii="Arial" w:hAnsi="Arial" w:cs="Arial"/>
          <w:b/>
          <w:color w:val="0000FF"/>
          <w:sz w:val="24"/>
        </w:rPr>
        <w:tab/>
      </w:r>
      <w:r>
        <w:rPr>
          <w:rFonts w:ascii="Arial" w:hAnsi="Arial" w:cs="Arial"/>
          <w:b/>
          <w:sz w:val="24"/>
        </w:rPr>
        <w:t>Discussion on the sidelink DRX support for Layer-2 U2N relay</w:t>
      </w:r>
    </w:p>
    <w:p w14:paraId="7B78A70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EAC38F7" w14:textId="77777777" w:rsidR="00D93B97" w:rsidRDefault="00D93B97" w:rsidP="00D93B97">
      <w:pPr>
        <w:rPr>
          <w:rFonts w:ascii="Arial" w:hAnsi="Arial" w:cs="Arial"/>
          <w:b/>
        </w:rPr>
      </w:pPr>
      <w:r>
        <w:rPr>
          <w:rFonts w:ascii="Arial" w:hAnsi="Arial" w:cs="Arial"/>
          <w:b/>
        </w:rPr>
        <w:t xml:space="preserve">Discussion: </w:t>
      </w:r>
    </w:p>
    <w:p w14:paraId="101246F5" w14:textId="77777777" w:rsidR="00D93B97" w:rsidRDefault="00D93B97" w:rsidP="00D93B97">
      <w:r>
        <w:t>handled in [95e-24-R18-SLRelay-DRX]</w:t>
      </w:r>
    </w:p>
    <w:p w14:paraId="2838D5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B5D24" w14:textId="77777777" w:rsidR="00D93B97" w:rsidRDefault="00D93B97" w:rsidP="00D93B97">
      <w:pPr>
        <w:rPr>
          <w:rFonts w:ascii="Arial" w:hAnsi="Arial" w:cs="Arial"/>
          <w:b/>
          <w:sz w:val="24"/>
        </w:rPr>
      </w:pPr>
      <w:r>
        <w:rPr>
          <w:rFonts w:ascii="Arial" w:hAnsi="Arial" w:cs="Arial"/>
          <w:b/>
          <w:color w:val="0000FF"/>
          <w:sz w:val="24"/>
        </w:rPr>
        <w:t>RP-220733</w:t>
      </w:r>
      <w:r>
        <w:rPr>
          <w:rFonts w:ascii="Arial" w:hAnsi="Arial" w:cs="Arial"/>
          <w:b/>
          <w:color w:val="0000FF"/>
          <w:sz w:val="24"/>
        </w:rPr>
        <w:tab/>
      </w:r>
      <w:r>
        <w:rPr>
          <w:rFonts w:ascii="Arial" w:hAnsi="Arial" w:cs="Arial"/>
          <w:b/>
          <w:sz w:val="24"/>
        </w:rPr>
        <w:t>SL DRX Support for L2 U2N Relay in Rel-18</w:t>
      </w:r>
    </w:p>
    <w:p w14:paraId="5CE1067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FC2F680" w14:textId="77777777" w:rsidR="00D93B97" w:rsidRDefault="00D93B97" w:rsidP="00D93B97">
      <w:pPr>
        <w:rPr>
          <w:rFonts w:ascii="Arial" w:hAnsi="Arial" w:cs="Arial"/>
          <w:b/>
        </w:rPr>
      </w:pPr>
      <w:r>
        <w:rPr>
          <w:rFonts w:ascii="Arial" w:hAnsi="Arial" w:cs="Arial"/>
          <w:b/>
        </w:rPr>
        <w:t xml:space="preserve">Discussion: </w:t>
      </w:r>
    </w:p>
    <w:p w14:paraId="35776777" w14:textId="77777777" w:rsidR="00D93B97" w:rsidRDefault="00D93B97" w:rsidP="00D93B97">
      <w:r>
        <w:t>handled in [95e-24-R18-SLRelay-DRX]</w:t>
      </w:r>
    </w:p>
    <w:p w14:paraId="40C907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568A" w14:textId="77777777" w:rsidR="00D93B97" w:rsidRDefault="00D93B97" w:rsidP="00D93B97">
      <w:pPr>
        <w:rPr>
          <w:rFonts w:ascii="Arial" w:hAnsi="Arial" w:cs="Arial"/>
          <w:b/>
          <w:sz w:val="24"/>
        </w:rPr>
      </w:pPr>
      <w:r>
        <w:rPr>
          <w:rFonts w:ascii="Arial" w:hAnsi="Arial" w:cs="Arial"/>
          <w:b/>
          <w:color w:val="0000FF"/>
          <w:sz w:val="24"/>
        </w:rPr>
        <w:lastRenderedPageBreak/>
        <w:t>RP-220523</w:t>
      </w:r>
      <w:r>
        <w:rPr>
          <w:rFonts w:ascii="Arial" w:hAnsi="Arial" w:cs="Arial"/>
          <w:b/>
          <w:color w:val="0000FF"/>
          <w:sz w:val="24"/>
        </w:rPr>
        <w:tab/>
      </w:r>
      <w:r>
        <w:rPr>
          <w:rFonts w:ascii="Arial" w:hAnsi="Arial" w:cs="Arial"/>
          <w:b/>
          <w:sz w:val="24"/>
        </w:rPr>
        <w:t>Revised WID on NR sidelink relay enhancements</w:t>
      </w:r>
    </w:p>
    <w:p w14:paraId="48A3E657"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52C87B56" w14:textId="77777777" w:rsidR="00D93B97" w:rsidRDefault="00D93B97" w:rsidP="00D93B97">
      <w:pPr>
        <w:rPr>
          <w:rFonts w:ascii="Arial" w:hAnsi="Arial" w:cs="Arial"/>
          <w:b/>
        </w:rPr>
      </w:pPr>
      <w:r>
        <w:rPr>
          <w:rFonts w:ascii="Arial" w:hAnsi="Arial" w:cs="Arial"/>
          <w:b/>
        </w:rPr>
        <w:t xml:space="preserve">Discussion: </w:t>
      </w:r>
    </w:p>
    <w:p w14:paraId="70306303" w14:textId="77777777" w:rsidR="00D93B97" w:rsidRDefault="00D93B97" w:rsidP="00D93B97">
      <w:r>
        <w:t>conclusion: only change meeting 95 to 96</w:t>
      </w:r>
    </w:p>
    <w:p w14:paraId="0B5362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RP-221010</w:t>
      </w:r>
      <w:r>
        <w:rPr>
          <w:color w:val="993300"/>
          <w:u w:val="single"/>
        </w:rPr>
        <w:t>.</w:t>
      </w:r>
    </w:p>
    <w:p w14:paraId="1907DDAB" w14:textId="77777777" w:rsidR="00D93B97" w:rsidRDefault="00D93B97" w:rsidP="00D93B97">
      <w:pPr>
        <w:rPr>
          <w:rFonts w:ascii="Arial" w:hAnsi="Arial" w:cs="Arial"/>
          <w:b/>
          <w:sz w:val="24"/>
        </w:rPr>
      </w:pPr>
      <w:r>
        <w:rPr>
          <w:rFonts w:ascii="Arial" w:hAnsi="Arial" w:cs="Arial"/>
          <w:b/>
          <w:color w:val="0000FF"/>
          <w:sz w:val="24"/>
        </w:rPr>
        <w:t>RP-221010</w:t>
      </w:r>
      <w:r>
        <w:rPr>
          <w:rFonts w:ascii="Arial" w:hAnsi="Arial" w:cs="Arial"/>
          <w:b/>
          <w:color w:val="0000FF"/>
          <w:sz w:val="24"/>
        </w:rPr>
        <w:tab/>
      </w:r>
      <w:r>
        <w:rPr>
          <w:rFonts w:ascii="Arial" w:hAnsi="Arial" w:cs="Arial"/>
          <w:b/>
          <w:sz w:val="24"/>
        </w:rPr>
        <w:t>Revised WID on NR sidelink relay enhancements</w:t>
      </w:r>
    </w:p>
    <w:p w14:paraId="5DCFB75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04B99D17" w14:textId="77777777" w:rsidR="00D93B97" w:rsidRDefault="00D93B97" w:rsidP="00D93B97">
      <w:pPr>
        <w:rPr>
          <w:color w:val="808080"/>
        </w:rPr>
      </w:pPr>
      <w:r>
        <w:rPr>
          <w:color w:val="808080"/>
        </w:rPr>
        <w:t>(Replaces RP-220523)</w:t>
      </w:r>
    </w:p>
    <w:p w14:paraId="5FCC20F8" w14:textId="77777777" w:rsidR="00D93B97" w:rsidRDefault="00D93B97" w:rsidP="00D93B97">
      <w:pPr>
        <w:rPr>
          <w:rFonts w:ascii="Arial" w:hAnsi="Arial" w:cs="Arial"/>
          <w:b/>
        </w:rPr>
      </w:pPr>
      <w:r>
        <w:rPr>
          <w:rFonts w:ascii="Arial" w:hAnsi="Arial" w:cs="Arial"/>
          <w:b/>
        </w:rPr>
        <w:t xml:space="preserve">Discussion: </w:t>
      </w:r>
    </w:p>
    <w:p w14:paraId="3519AAFA" w14:textId="77777777" w:rsidR="00D93B97" w:rsidRDefault="00D93B97" w:rsidP="00D93B97">
      <w:r>
        <w:t>result of [95e-24-R18-SLRelay-DRX]</w:t>
      </w:r>
    </w:p>
    <w:p w14:paraId="34C10D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9983F" w14:textId="77777777" w:rsidR="00D93B97" w:rsidRDefault="00D93B97" w:rsidP="00D93B97">
      <w:pPr>
        <w:rPr>
          <w:rFonts w:ascii="Arial" w:hAnsi="Arial" w:cs="Arial"/>
          <w:b/>
          <w:sz w:val="24"/>
        </w:rPr>
      </w:pPr>
      <w:r>
        <w:rPr>
          <w:rFonts w:ascii="Arial" w:hAnsi="Arial" w:cs="Arial"/>
          <w:b/>
          <w:color w:val="0000FF"/>
          <w:sz w:val="24"/>
        </w:rPr>
        <w:t>RP-220884</w:t>
      </w:r>
      <w:r>
        <w:rPr>
          <w:rFonts w:ascii="Arial" w:hAnsi="Arial" w:cs="Arial"/>
          <w:b/>
          <w:color w:val="0000FF"/>
          <w:sz w:val="24"/>
        </w:rPr>
        <w:tab/>
      </w:r>
      <w:r>
        <w:rPr>
          <w:rFonts w:ascii="Arial" w:hAnsi="Arial" w:cs="Arial"/>
          <w:b/>
          <w:sz w:val="24"/>
        </w:rPr>
        <w:t>Moderator's summary for discussion [95e-24-R18-SLRelay-DRX]</w:t>
      </w:r>
    </w:p>
    <w:p w14:paraId="6FC29A5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LG Electronics</w:t>
      </w:r>
    </w:p>
    <w:p w14:paraId="17A762A8" w14:textId="77777777" w:rsidR="00D93B97" w:rsidRDefault="00D93B97" w:rsidP="00D93B97">
      <w:pPr>
        <w:rPr>
          <w:rFonts w:ascii="Arial" w:hAnsi="Arial" w:cs="Arial"/>
          <w:b/>
        </w:rPr>
      </w:pPr>
      <w:r>
        <w:rPr>
          <w:rFonts w:ascii="Arial" w:hAnsi="Arial" w:cs="Arial"/>
          <w:b/>
        </w:rPr>
        <w:t xml:space="preserve">Abstract: </w:t>
      </w:r>
    </w:p>
    <w:p w14:paraId="0B808E4B" w14:textId="77777777" w:rsidR="00D93B97" w:rsidRDefault="00D93B97" w:rsidP="00D93B97">
      <w:r>
        <w:t>handled Tdocs: RP-220180, 0523, 0664, 0733</w:t>
      </w:r>
    </w:p>
    <w:p w14:paraId="5DDF7CC1" w14:textId="77777777" w:rsidR="00D93B97" w:rsidRDefault="00D93B97" w:rsidP="00D93B97">
      <w:pPr>
        <w:rPr>
          <w:rFonts w:ascii="Arial" w:hAnsi="Arial" w:cs="Arial"/>
          <w:b/>
        </w:rPr>
      </w:pPr>
      <w:r>
        <w:rPr>
          <w:rFonts w:ascii="Arial" w:hAnsi="Arial" w:cs="Arial"/>
          <w:b/>
        </w:rPr>
        <w:t xml:space="preserve">Discussion: </w:t>
      </w:r>
    </w:p>
    <w:p w14:paraId="61C1EA14" w14:textId="77777777" w:rsidR="00D93B97" w:rsidRDefault="00D93B97" w:rsidP="00D93B97">
      <w:r>
        <w:t>hanlded in Wed GTW</w:t>
      </w:r>
    </w:p>
    <w:p w14:paraId="673DE5AB" w14:textId="77777777" w:rsidR="00D93B97" w:rsidRDefault="00D93B97" w:rsidP="00D93B97">
      <w:r>
        <w:t>Qualcomm: we had a clear objective, we seem to go to removing it or deprioritization; we would object to this</w:t>
      </w:r>
    </w:p>
    <w:p w14:paraId="4CA0BA3F" w14:textId="77777777" w:rsidR="00D93B97" w:rsidRDefault="00D93B97" w:rsidP="00D93B97">
      <w:r>
        <w:t>Mediatek: procedures related to relay are there, DRX for L2-relay could be brought to REL-18</w:t>
      </w:r>
    </w:p>
    <w:p w14:paraId="4D15D6A8" w14:textId="77777777" w:rsidR="00D93B97" w:rsidRDefault="00D93B97" w:rsidP="00D93B97">
      <w:r>
        <w:t>RAN chair: is a REL-18 issue so we come back to this at RAN #96</w:t>
      </w:r>
    </w:p>
    <w:p w14:paraId="59D8C7B7" w14:textId="77777777" w:rsidR="00D93B97" w:rsidRDefault="00D93B97" w:rsidP="00D93B97">
      <w:r>
        <w:t>conclusion: WID RP-220523 will be revised in RP-221010</w:t>
      </w:r>
    </w:p>
    <w:p w14:paraId="6C72ABC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47AD0" w14:textId="77777777" w:rsidR="00D93B97" w:rsidRDefault="00D93B97" w:rsidP="00D93B97">
      <w:pPr>
        <w:pStyle w:val="Heading5"/>
      </w:pPr>
      <w:bookmarkStart w:id="160" w:name="_Toc104749510"/>
      <w:bookmarkStart w:id="161" w:name="_Toc105285820"/>
      <w:r>
        <w:t>9.3.2.5</w:t>
      </w:r>
      <w:r>
        <w:tab/>
        <w:t>Core part: IDC enhancements for NR and MR-DC [New RAN2 WI: NR_IDC_enh-Core]</w:t>
      </w:r>
      <w:bookmarkEnd w:id="160"/>
      <w:bookmarkEnd w:id="161"/>
    </w:p>
    <w:p w14:paraId="265833BD" w14:textId="77777777" w:rsidR="00D93B97" w:rsidRDefault="00D93B97" w:rsidP="00D93B97">
      <w:pPr>
        <w:rPr>
          <w:rFonts w:ascii="Arial" w:hAnsi="Arial" w:cs="Arial"/>
          <w:b/>
          <w:sz w:val="24"/>
        </w:rPr>
      </w:pPr>
      <w:r>
        <w:rPr>
          <w:rFonts w:ascii="Arial" w:hAnsi="Arial" w:cs="Arial"/>
          <w:b/>
          <w:color w:val="0000FF"/>
          <w:sz w:val="24"/>
        </w:rPr>
        <w:t>RP-220831</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20C599A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7A453CA" w14:textId="77777777" w:rsidR="00D93B97" w:rsidRDefault="00D93B97" w:rsidP="00D93B97">
      <w:pPr>
        <w:rPr>
          <w:rFonts w:ascii="Arial" w:hAnsi="Arial" w:cs="Arial"/>
          <w:b/>
        </w:rPr>
      </w:pPr>
      <w:r>
        <w:rPr>
          <w:rFonts w:ascii="Arial" w:hAnsi="Arial" w:cs="Arial"/>
          <w:b/>
        </w:rPr>
        <w:t xml:space="preserve">Discussion: </w:t>
      </w:r>
    </w:p>
    <w:p w14:paraId="562F4818" w14:textId="77777777" w:rsidR="00D93B97" w:rsidRDefault="00D93B97" w:rsidP="00D93B97">
      <w:r>
        <w:t>MCC: late submission</w:t>
      </w:r>
    </w:p>
    <w:p w14:paraId="6EEDA72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21BE5" w14:textId="77777777" w:rsidR="00D93B97" w:rsidRDefault="00D93B97" w:rsidP="00D93B97">
      <w:pPr>
        <w:pStyle w:val="Heading5"/>
      </w:pPr>
      <w:bookmarkStart w:id="162" w:name="_Toc104749511"/>
      <w:bookmarkStart w:id="163" w:name="_Toc105285821"/>
      <w:r>
        <w:lastRenderedPageBreak/>
        <w:t>9.3.2.6</w:t>
      </w:r>
      <w:r>
        <w:tab/>
        <w:t>Core part: NR support for UAV [New RAN2 WI: NR_UAV-Core]</w:t>
      </w:r>
      <w:bookmarkEnd w:id="162"/>
      <w:bookmarkEnd w:id="163"/>
    </w:p>
    <w:p w14:paraId="5364F7EE" w14:textId="77777777" w:rsidR="00D93B97" w:rsidRDefault="00D93B97" w:rsidP="00D93B97">
      <w:pPr>
        <w:rPr>
          <w:rFonts w:ascii="Arial" w:hAnsi="Arial" w:cs="Arial"/>
          <w:b/>
          <w:sz w:val="24"/>
        </w:rPr>
      </w:pPr>
      <w:r>
        <w:rPr>
          <w:rFonts w:ascii="Arial" w:hAnsi="Arial" w:cs="Arial"/>
          <w:b/>
          <w:color w:val="0000FF"/>
          <w:sz w:val="24"/>
        </w:rPr>
        <w:t>RP-220329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63885A3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0F9303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B9813" w14:textId="77777777" w:rsidR="00D93B97" w:rsidRDefault="00D93B97" w:rsidP="00D93B97">
      <w:pPr>
        <w:pStyle w:val="Heading5"/>
      </w:pPr>
      <w:bookmarkStart w:id="164" w:name="_Toc104749512"/>
      <w:bookmarkStart w:id="165" w:name="_Toc105285822"/>
      <w:r>
        <w:t>9.3.2.7</w:t>
      </w:r>
      <w:r>
        <w:tab/>
        <w:t>NR NTN enhancements [New RAN2 WI: NR_NTN_enh]</w:t>
      </w:r>
      <w:bookmarkEnd w:id="164"/>
      <w:bookmarkEnd w:id="165"/>
    </w:p>
    <w:p w14:paraId="21C618E7" w14:textId="77777777" w:rsidR="00D93B97" w:rsidRDefault="00D93B97" w:rsidP="00D93B97">
      <w:pPr>
        <w:rPr>
          <w:rFonts w:ascii="Arial" w:hAnsi="Arial" w:cs="Arial"/>
          <w:b/>
          <w:sz w:val="24"/>
        </w:rPr>
      </w:pPr>
      <w:r>
        <w:rPr>
          <w:rFonts w:ascii="Arial" w:hAnsi="Arial" w:cs="Arial"/>
          <w:b/>
          <w:color w:val="0000FF"/>
          <w:sz w:val="24"/>
        </w:rPr>
        <w:t>RP-220383</w:t>
      </w:r>
      <w:r>
        <w:rPr>
          <w:rFonts w:ascii="Arial" w:hAnsi="Arial" w:cs="Arial"/>
          <w:b/>
          <w:color w:val="0000FF"/>
          <w:sz w:val="24"/>
        </w:rPr>
        <w:tab/>
      </w:r>
      <w:r>
        <w:rPr>
          <w:rFonts w:ascii="Arial" w:hAnsi="Arial" w:cs="Arial"/>
          <w:b/>
          <w:sz w:val="24"/>
        </w:rPr>
        <w:t>Status report for WI: NR NTN (Non-Terrestrial Networks) enhancements; rapporteur:Thales</w:t>
      </w:r>
    </w:p>
    <w:p w14:paraId="47B608A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D767AA8" w14:textId="77777777" w:rsidR="00D93B97" w:rsidRDefault="00D93B97" w:rsidP="00D93B97">
      <w:pPr>
        <w:rPr>
          <w:rFonts w:ascii="Arial" w:hAnsi="Arial" w:cs="Arial"/>
          <w:b/>
        </w:rPr>
      </w:pPr>
      <w:r>
        <w:rPr>
          <w:rFonts w:ascii="Arial" w:hAnsi="Arial" w:cs="Arial"/>
          <w:b/>
        </w:rPr>
        <w:t xml:space="preserve">Discussion: </w:t>
      </w:r>
    </w:p>
    <w:p w14:paraId="354C5B45" w14:textId="77777777" w:rsidR="00D93B97" w:rsidRDefault="00D93B97" w:rsidP="00D93B97">
      <w:r>
        <w:t>MCC: missing % complete for Perf. part and wrong WI code</w:t>
      </w:r>
    </w:p>
    <w:p w14:paraId="4D5630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RP-220855</w:t>
      </w:r>
      <w:r>
        <w:rPr>
          <w:color w:val="993300"/>
          <w:u w:val="single"/>
        </w:rPr>
        <w:t>.</w:t>
      </w:r>
    </w:p>
    <w:p w14:paraId="7E913376" w14:textId="77777777" w:rsidR="00D93B97" w:rsidRDefault="00D93B97" w:rsidP="00D93B97">
      <w:pPr>
        <w:rPr>
          <w:rFonts w:ascii="Arial" w:hAnsi="Arial" w:cs="Arial"/>
          <w:b/>
          <w:sz w:val="24"/>
        </w:rPr>
      </w:pPr>
      <w:r>
        <w:rPr>
          <w:rFonts w:ascii="Arial" w:hAnsi="Arial" w:cs="Arial"/>
          <w:b/>
          <w:color w:val="0000FF"/>
          <w:sz w:val="24"/>
        </w:rPr>
        <w:t>RP-220855</w:t>
      </w:r>
      <w:r>
        <w:rPr>
          <w:rFonts w:ascii="Arial" w:hAnsi="Arial" w:cs="Arial"/>
          <w:b/>
          <w:color w:val="0000FF"/>
          <w:sz w:val="24"/>
        </w:rPr>
        <w:tab/>
      </w:r>
      <w:r>
        <w:rPr>
          <w:rFonts w:ascii="Arial" w:hAnsi="Arial" w:cs="Arial"/>
          <w:b/>
          <w:sz w:val="24"/>
        </w:rPr>
        <w:t>Status report for WI: NR NTN (Non-Terrestrial Networks) enhancements; rapporteur:Thales</w:t>
      </w:r>
    </w:p>
    <w:p w14:paraId="2370367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22E58191" w14:textId="77777777" w:rsidR="00D93B97" w:rsidRDefault="00D93B97" w:rsidP="00D93B97">
      <w:pPr>
        <w:rPr>
          <w:color w:val="808080"/>
        </w:rPr>
      </w:pPr>
      <w:r>
        <w:rPr>
          <w:color w:val="808080"/>
        </w:rPr>
        <w:t>(Replaces RP-220383)</w:t>
      </w:r>
    </w:p>
    <w:p w14:paraId="59A85C75" w14:textId="77777777" w:rsidR="00D93B97" w:rsidRDefault="00D93B97" w:rsidP="00D93B97">
      <w:pPr>
        <w:rPr>
          <w:rFonts w:ascii="Arial" w:hAnsi="Arial" w:cs="Arial"/>
          <w:b/>
        </w:rPr>
      </w:pPr>
      <w:r>
        <w:rPr>
          <w:rFonts w:ascii="Arial" w:hAnsi="Arial" w:cs="Arial"/>
          <w:b/>
        </w:rPr>
        <w:t xml:space="preserve">Discussion: </w:t>
      </w:r>
    </w:p>
    <w:p w14:paraId="2AEFEAF8" w14:textId="77777777" w:rsidR="00D93B97" w:rsidRDefault="00D93B97" w:rsidP="00D93B97">
      <w:r>
        <w:t>MCC: late submission</w:t>
      </w:r>
    </w:p>
    <w:p w14:paraId="5115E63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E8A33" w14:textId="77777777" w:rsidR="00D93B97" w:rsidRDefault="00D93B97" w:rsidP="00D93B97">
      <w:pPr>
        <w:rPr>
          <w:rFonts w:ascii="Arial" w:hAnsi="Arial" w:cs="Arial"/>
          <w:b/>
          <w:sz w:val="24"/>
        </w:rPr>
      </w:pPr>
      <w:r>
        <w:rPr>
          <w:rFonts w:ascii="Arial" w:hAnsi="Arial" w:cs="Arial"/>
          <w:b/>
          <w:color w:val="0000FF"/>
          <w:sz w:val="24"/>
        </w:rPr>
        <w:t>RP-220139</w:t>
      </w:r>
      <w:r>
        <w:rPr>
          <w:rFonts w:ascii="Arial" w:hAnsi="Arial" w:cs="Arial"/>
          <w:b/>
          <w:color w:val="0000FF"/>
          <w:sz w:val="24"/>
        </w:rPr>
        <w:tab/>
      </w:r>
      <w:r>
        <w:rPr>
          <w:rFonts w:ascii="Arial" w:hAnsi="Arial" w:cs="Arial"/>
          <w:b/>
          <w:sz w:val="24"/>
        </w:rPr>
        <w:t>Network verified UE location aspects</w:t>
      </w:r>
    </w:p>
    <w:p w14:paraId="2478B0C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45228B7F" w14:textId="77777777" w:rsidR="00D93B97" w:rsidRDefault="00D93B97" w:rsidP="00D93B97">
      <w:pPr>
        <w:rPr>
          <w:rFonts w:ascii="Arial" w:hAnsi="Arial" w:cs="Arial"/>
          <w:b/>
        </w:rPr>
      </w:pPr>
      <w:r>
        <w:rPr>
          <w:rFonts w:ascii="Arial" w:hAnsi="Arial" w:cs="Arial"/>
          <w:b/>
        </w:rPr>
        <w:t xml:space="preserve">Discussion: </w:t>
      </w:r>
    </w:p>
    <w:p w14:paraId="594E72BC" w14:textId="77777777" w:rsidR="00D93B97" w:rsidRDefault="00D93B97" w:rsidP="00D93B97">
      <w:r>
        <w:t>handled in [95e-25-R18-NR-NTN-WI]</w:t>
      </w:r>
    </w:p>
    <w:p w14:paraId="319469D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D4B41" w14:textId="77777777" w:rsidR="00D93B97" w:rsidRDefault="00D93B97" w:rsidP="00D93B97">
      <w:pPr>
        <w:rPr>
          <w:rFonts w:ascii="Arial" w:hAnsi="Arial" w:cs="Arial"/>
          <w:b/>
          <w:sz w:val="24"/>
        </w:rPr>
      </w:pPr>
      <w:r>
        <w:rPr>
          <w:rFonts w:ascii="Arial" w:hAnsi="Arial" w:cs="Arial"/>
          <w:b/>
          <w:color w:val="0000FF"/>
          <w:sz w:val="24"/>
        </w:rPr>
        <w:t>RP-220174</w:t>
      </w:r>
      <w:r>
        <w:rPr>
          <w:rFonts w:ascii="Arial" w:hAnsi="Arial" w:cs="Arial"/>
          <w:b/>
          <w:color w:val="0000FF"/>
          <w:sz w:val="24"/>
        </w:rPr>
        <w:tab/>
      </w:r>
      <w:r>
        <w:rPr>
          <w:rFonts w:ascii="Arial" w:hAnsi="Arial" w:cs="Arial"/>
          <w:b/>
          <w:sz w:val="24"/>
        </w:rPr>
        <w:t>Network verification of UE location in NTN</w:t>
      </w:r>
    </w:p>
    <w:p w14:paraId="042CB08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17D7340" w14:textId="77777777" w:rsidR="00D93B97" w:rsidRDefault="00D93B97" w:rsidP="00D93B97">
      <w:pPr>
        <w:rPr>
          <w:rFonts w:ascii="Arial" w:hAnsi="Arial" w:cs="Arial"/>
          <w:b/>
        </w:rPr>
      </w:pPr>
      <w:r>
        <w:rPr>
          <w:rFonts w:ascii="Arial" w:hAnsi="Arial" w:cs="Arial"/>
          <w:b/>
        </w:rPr>
        <w:t xml:space="preserve">Discussion: </w:t>
      </w:r>
    </w:p>
    <w:p w14:paraId="04BB4548" w14:textId="77777777" w:rsidR="00D93B97" w:rsidRDefault="00D93B97" w:rsidP="00D93B97">
      <w:r>
        <w:t>handled in [95e-25-R18-NR-NTN-WI]</w:t>
      </w:r>
    </w:p>
    <w:p w14:paraId="1F5D854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E5EB0" w14:textId="77777777" w:rsidR="00D93B97" w:rsidRDefault="00D93B97" w:rsidP="00D93B97">
      <w:pPr>
        <w:rPr>
          <w:rFonts w:ascii="Arial" w:hAnsi="Arial" w:cs="Arial"/>
          <w:b/>
          <w:sz w:val="24"/>
        </w:rPr>
      </w:pPr>
      <w:r>
        <w:rPr>
          <w:rFonts w:ascii="Arial" w:hAnsi="Arial" w:cs="Arial"/>
          <w:b/>
          <w:color w:val="0000FF"/>
          <w:sz w:val="24"/>
        </w:rPr>
        <w:t>RP-220200</w:t>
      </w:r>
      <w:r>
        <w:rPr>
          <w:rFonts w:ascii="Arial" w:hAnsi="Arial" w:cs="Arial"/>
          <w:b/>
          <w:color w:val="0000FF"/>
          <w:sz w:val="24"/>
        </w:rPr>
        <w:tab/>
      </w:r>
      <w:r>
        <w:rPr>
          <w:rFonts w:ascii="Arial" w:hAnsi="Arial" w:cs="Arial"/>
          <w:b/>
          <w:sz w:val="24"/>
        </w:rPr>
        <w:t>On Network-verified UE location for NR NTN</w:t>
      </w:r>
    </w:p>
    <w:p w14:paraId="45136FB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5B26B6C" w14:textId="77777777" w:rsidR="00D93B97" w:rsidRDefault="00D93B97" w:rsidP="00D93B97">
      <w:pPr>
        <w:rPr>
          <w:rFonts w:ascii="Arial" w:hAnsi="Arial" w:cs="Arial"/>
          <w:b/>
        </w:rPr>
      </w:pPr>
      <w:r>
        <w:rPr>
          <w:rFonts w:ascii="Arial" w:hAnsi="Arial" w:cs="Arial"/>
          <w:b/>
        </w:rPr>
        <w:lastRenderedPageBreak/>
        <w:t xml:space="preserve">Discussion: </w:t>
      </w:r>
    </w:p>
    <w:p w14:paraId="78CFC5D4" w14:textId="77777777" w:rsidR="00D93B97" w:rsidRDefault="00D93B97" w:rsidP="00D93B97">
      <w:r>
        <w:t>handled in [95e-25-R18-NR-NTN-WI]</w:t>
      </w:r>
    </w:p>
    <w:p w14:paraId="55E54D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C2D5" w14:textId="77777777" w:rsidR="00D93B97" w:rsidRDefault="00D93B97" w:rsidP="00D93B97">
      <w:pPr>
        <w:rPr>
          <w:rFonts w:ascii="Arial" w:hAnsi="Arial" w:cs="Arial"/>
          <w:b/>
          <w:sz w:val="24"/>
        </w:rPr>
      </w:pPr>
      <w:r>
        <w:rPr>
          <w:rFonts w:ascii="Arial" w:hAnsi="Arial" w:cs="Arial"/>
          <w:b/>
          <w:color w:val="0000FF"/>
          <w:sz w:val="24"/>
        </w:rPr>
        <w:t>RP-220421</w:t>
      </w:r>
      <w:r>
        <w:rPr>
          <w:rFonts w:ascii="Arial" w:hAnsi="Arial" w:cs="Arial"/>
          <w:b/>
          <w:color w:val="0000FF"/>
          <w:sz w:val="24"/>
        </w:rPr>
        <w:tab/>
      </w:r>
      <w:r>
        <w:rPr>
          <w:rFonts w:ascii="Arial" w:hAnsi="Arial" w:cs="Arial"/>
          <w:b/>
          <w:sz w:val="24"/>
        </w:rPr>
        <w:t>Discussion on network-verified UE location for NR NTN</w:t>
      </w:r>
    </w:p>
    <w:p w14:paraId="67FC4F2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765D78" w14:textId="77777777" w:rsidR="00D93B97" w:rsidRDefault="00D93B97" w:rsidP="00D93B97">
      <w:pPr>
        <w:rPr>
          <w:rFonts w:ascii="Arial" w:hAnsi="Arial" w:cs="Arial"/>
          <w:b/>
        </w:rPr>
      </w:pPr>
      <w:r>
        <w:rPr>
          <w:rFonts w:ascii="Arial" w:hAnsi="Arial" w:cs="Arial"/>
          <w:b/>
        </w:rPr>
        <w:t xml:space="preserve">Discussion: </w:t>
      </w:r>
    </w:p>
    <w:p w14:paraId="38ECA28E" w14:textId="77777777" w:rsidR="00D93B97" w:rsidRDefault="00D93B97" w:rsidP="00D93B97">
      <w:r>
        <w:t>handled in [95e-25-R18-NR-NTN-WI]</w:t>
      </w:r>
    </w:p>
    <w:p w14:paraId="6924F2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6A503" w14:textId="77777777" w:rsidR="00D93B97" w:rsidRDefault="00D93B97" w:rsidP="00D93B97">
      <w:pPr>
        <w:rPr>
          <w:rFonts w:ascii="Arial" w:hAnsi="Arial" w:cs="Arial"/>
          <w:b/>
          <w:sz w:val="24"/>
        </w:rPr>
      </w:pPr>
      <w:r>
        <w:rPr>
          <w:rFonts w:ascii="Arial" w:hAnsi="Arial" w:cs="Arial"/>
          <w:b/>
          <w:color w:val="0000FF"/>
          <w:sz w:val="24"/>
        </w:rPr>
        <w:t>RP-220525</w:t>
      </w:r>
      <w:r>
        <w:rPr>
          <w:rFonts w:ascii="Arial" w:hAnsi="Arial" w:cs="Arial"/>
          <w:b/>
          <w:color w:val="0000FF"/>
          <w:sz w:val="24"/>
        </w:rPr>
        <w:tab/>
      </w:r>
      <w:r>
        <w:rPr>
          <w:rFonts w:ascii="Arial" w:hAnsi="Arial" w:cs="Arial"/>
          <w:b/>
          <w:sz w:val="24"/>
        </w:rPr>
        <w:t>skeleton for "NR; Network verified UE location for NTN"</w:t>
      </w:r>
    </w:p>
    <w:p w14:paraId="4D7546E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THALES</w:t>
      </w:r>
    </w:p>
    <w:p w14:paraId="272E959E" w14:textId="77777777" w:rsidR="00D93B97" w:rsidRDefault="00D93B97" w:rsidP="00D93B97">
      <w:pPr>
        <w:rPr>
          <w:rFonts w:ascii="Arial" w:hAnsi="Arial" w:cs="Arial"/>
          <w:b/>
        </w:rPr>
      </w:pPr>
      <w:r>
        <w:rPr>
          <w:rFonts w:ascii="Arial" w:hAnsi="Arial" w:cs="Arial"/>
          <w:b/>
        </w:rPr>
        <w:t xml:space="preserve">Discussion: </w:t>
      </w:r>
    </w:p>
    <w:p w14:paraId="412E859F" w14:textId="77777777" w:rsidR="00D93B97" w:rsidRDefault="00D93B97" w:rsidP="00D93B97">
      <w:r>
        <w:t>MCC: we can not have a RAN led TR in a RAN2 led WI; the maximum RAN can work on is a RAN led SI TR</w:t>
      </w:r>
    </w:p>
    <w:p w14:paraId="30C8F995" w14:textId="77777777" w:rsidR="00D93B97" w:rsidRDefault="00D93B97" w:rsidP="00D93B97">
      <w:r>
        <w:t>handled in [95e-25-R18-NR-NTN-WI]</w:t>
      </w:r>
    </w:p>
    <w:p w14:paraId="291B944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RP-220959</w:t>
      </w:r>
      <w:r>
        <w:rPr>
          <w:color w:val="993300"/>
          <w:u w:val="single"/>
        </w:rPr>
        <w:t>.</w:t>
      </w:r>
    </w:p>
    <w:p w14:paraId="22146F1E" w14:textId="77777777" w:rsidR="00D93B97" w:rsidRDefault="00D93B97" w:rsidP="00D93B97">
      <w:pPr>
        <w:rPr>
          <w:rFonts w:ascii="Arial" w:hAnsi="Arial" w:cs="Arial"/>
          <w:b/>
          <w:sz w:val="24"/>
        </w:rPr>
      </w:pPr>
      <w:r>
        <w:rPr>
          <w:rFonts w:ascii="Arial" w:hAnsi="Arial" w:cs="Arial"/>
          <w:b/>
          <w:color w:val="0000FF"/>
          <w:sz w:val="24"/>
        </w:rPr>
        <w:t>RP-220959</w:t>
      </w:r>
      <w:r>
        <w:rPr>
          <w:rFonts w:ascii="Arial" w:hAnsi="Arial" w:cs="Arial"/>
          <w:b/>
          <w:color w:val="0000FF"/>
          <w:sz w:val="24"/>
        </w:rPr>
        <w:tab/>
      </w:r>
      <w:r>
        <w:rPr>
          <w:rFonts w:ascii="Arial" w:hAnsi="Arial" w:cs="Arial"/>
          <w:b/>
          <w:sz w:val="24"/>
        </w:rPr>
        <w:t>skeleton for "NR; Network verified UE location for NTN"</w:t>
      </w:r>
    </w:p>
    <w:p w14:paraId="04F7870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THALES</w:t>
      </w:r>
    </w:p>
    <w:p w14:paraId="2703C2B4" w14:textId="77777777" w:rsidR="00D93B97" w:rsidRDefault="00D93B97" w:rsidP="00D93B97">
      <w:pPr>
        <w:rPr>
          <w:color w:val="808080"/>
        </w:rPr>
      </w:pPr>
      <w:r>
        <w:rPr>
          <w:color w:val="808080"/>
        </w:rPr>
        <w:t>(Replaces RP-220525)</w:t>
      </w:r>
    </w:p>
    <w:p w14:paraId="56513ED8" w14:textId="77777777" w:rsidR="00D93B97" w:rsidRDefault="00D93B97" w:rsidP="00D93B97">
      <w:pPr>
        <w:rPr>
          <w:rFonts w:ascii="Arial" w:hAnsi="Arial" w:cs="Arial"/>
          <w:b/>
        </w:rPr>
      </w:pPr>
      <w:r>
        <w:rPr>
          <w:rFonts w:ascii="Arial" w:hAnsi="Arial" w:cs="Arial"/>
          <w:b/>
        </w:rPr>
        <w:t xml:space="preserve">Discussion: </w:t>
      </w:r>
    </w:p>
    <w:p w14:paraId="05E4BAF1" w14:textId="77777777" w:rsidR="00D93B97" w:rsidRDefault="00D93B97" w:rsidP="00D93B97">
      <w:r>
        <w:t>handled in [95e-25-R18-NR-NTN-WI]</w:t>
      </w:r>
    </w:p>
    <w:p w14:paraId="32E45431" w14:textId="77777777" w:rsidR="00D93B97" w:rsidRDefault="00D93B97" w:rsidP="00D93B97">
      <w:r>
        <w:t>conclusion: skeleton contents endorsed</w:t>
      </w:r>
    </w:p>
    <w:p w14:paraId="7C7EAE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59205" w14:textId="77777777" w:rsidR="00D93B97" w:rsidRDefault="00D93B97" w:rsidP="00D93B97">
      <w:pPr>
        <w:rPr>
          <w:rFonts w:ascii="Arial" w:hAnsi="Arial" w:cs="Arial"/>
          <w:b/>
          <w:sz w:val="24"/>
        </w:rPr>
      </w:pPr>
      <w:r>
        <w:rPr>
          <w:rFonts w:ascii="Arial" w:hAnsi="Arial" w:cs="Arial"/>
          <w:b/>
          <w:color w:val="0000FF"/>
          <w:sz w:val="24"/>
        </w:rPr>
        <w:t>RP-220646</w:t>
      </w:r>
      <w:r>
        <w:rPr>
          <w:rFonts w:ascii="Arial" w:hAnsi="Arial" w:cs="Arial"/>
          <w:b/>
          <w:color w:val="0000FF"/>
          <w:sz w:val="24"/>
        </w:rPr>
        <w:tab/>
      </w:r>
      <w:r>
        <w:rPr>
          <w:rFonts w:ascii="Arial" w:hAnsi="Arial" w:cs="Arial"/>
          <w:b/>
          <w:sz w:val="24"/>
        </w:rPr>
        <w:t>R18 NR-NTN-enh WID revisions related to Nwk verified UE loc</w:t>
      </w:r>
    </w:p>
    <w:p w14:paraId="27BF9AA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7C9D4538" w14:textId="77777777" w:rsidR="00D93B97" w:rsidRDefault="00D93B97" w:rsidP="00D93B97">
      <w:pPr>
        <w:rPr>
          <w:rFonts w:ascii="Arial" w:hAnsi="Arial" w:cs="Arial"/>
          <w:b/>
        </w:rPr>
      </w:pPr>
      <w:r>
        <w:rPr>
          <w:rFonts w:ascii="Arial" w:hAnsi="Arial" w:cs="Arial"/>
          <w:b/>
        </w:rPr>
        <w:t xml:space="preserve">Discussion: </w:t>
      </w:r>
    </w:p>
    <w:p w14:paraId="387570E7" w14:textId="77777777" w:rsidR="00D93B97" w:rsidRDefault="00D93B97" w:rsidP="00D93B97">
      <w:r>
        <w:t>handled in [95e-25-R18-NR-NTN-WI]</w:t>
      </w:r>
    </w:p>
    <w:p w14:paraId="0C7915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F6E73" w14:textId="77777777" w:rsidR="00D93B97" w:rsidRDefault="00D93B97" w:rsidP="00D93B97">
      <w:pPr>
        <w:rPr>
          <w:rFonts w:ascii="Arial" w:hAnsi="Arial" w:cs="Arial"/>
          <w:b/>
          <w:sz w:val="24"/>
        </w:rPr>
      </w:pPr>
      <w:r>
        <w:rPr>
          <w:rFonts w:ascii="Arial" w:hAnsi="Arial" w:cs="Arial"/>
          <w:b/>
          <w:color w:val="0000FF"/>
          <w:sz w:val="24"/>
        </w:rPr>
        <w:t>RP-220422</w:t>
      </w:r>
      <w:r>
        <w:rPr>
          <w:rFonts w:ascii="Arial" w:hAnsi="Arial" w:cs="Arial"/>
          <w:b/>
          <w:color w:val="0000FF"/>
          <w:sz w:val="24"/>
        </w:rPr>
        <w:tab/>
      </w:r>
      <w:r>
        <w:rPr>
          <w:rFonts w:ascii="Arial" w:hAnsi="Arial" w:cs="Arial"/>
          <w:b/>
          <w:sz w:val="24"/>
        </w:rPr>
        <w:t>Discussion on NTN-TN and NTN-NTN mobility and service continuity</w:t>
      </w:r>
    </w:p>
    <w:p w14:paraId="487CE4A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5CC151" w14:textId="77777777" w:rsidR="00D93B97" w:rsidRDefault="00D93B97" w:rsidP="00D93B97">
      <w:pPr>
        <w:rPr>
          <w:rFonts w:ascii="Arial" w:hAnsi="Arial" w:cs="Arial"/>
          <w:b/>
        </w:rPr>
      </w:pPr>
      <w:r>
        <w:rPr>
          <w:rFonts w:ascii="Arial" w:hAnsi="Arial" w:cs="Arial"/>
          <w:b/>
        </w:rPr>
        <w:t xml:space="preserve">Discussion: </w:t>
      </w:r>
    </w:p>
    <w:p w14:paraId="53713AC8" w14:textId="77777777" w:rsidR="00D93B97" w:rsidRDefault="00D93B97" w:rsidP="00D93B97">
      <w:r>
        <w:t>handled in [95e-25-R18-NR-NTN-WI]</w:t>
      </w:r>
    </w:p>
    <w:p w14:paraId="39E8FC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4C4AF" w14:textId="77777777" w:rsidR="00D93B97" w:rsidRDefault="00D93B97" w:rsidP="00D93B97">
      <w:pPr>
        <w:rPr>
          <w:rFonts w:ascii="Arial" w:hAnsi="Arial" w:cs="Arial"/>
          <w:b/>
          <w:sz w:val="24"/>
        </w:rPr>
      </w:pPr>
      <w:r>
        <w:rPr>
          <w:rFonts w:ascii="Arial" w:hAnsi="Arial" w:cs="Arial"/>
          <w:b/>
          <w:color w:val="0000FF"/>
          <w:sz w:val="24"/>
        </w:rPr>
        <w:lastRenderedPageBreak/>
        <w:t>RP-220601</w:t>
      </w:r>
      <w:r>
        <w:rPr>
          <w:rFonts w:ascii="Arial" w:hAnsi="Arial" w:cs="Arial"/>
          <w:b/>
          <w:color w:val="0000FF"/>
          <w:sz w:val="24"/>
        </w:rPr>
        <w:tab/>
      </w:r>
      <w:r>
        <w:rPr>
          <w:rFonts w:ascii="Arial" w:hAnsi="Arial" w:cs="Arial"/>
          <w:b/>
          <w:sz w:val="24"/>
        </w:rPr>
        <w:t>Discussion on NTN-TN and NTN-NTN measurement/mobility and service continuity enhancements</w:t>
      </w:r>
    </w:p>
    <w:p w14:paraId="2F9A40D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B58A8F" w14:textId="77777777" w:rsidR="00D93B97" w:rsidRDefault="00D93B97" w:rsidP="00D93B97">
      <w:pPr>
        <w:rPr>
          <w:rFonts w:ascii="Arial" w:hAnsi="Arial" w:cs="Arial"/>
          <w:b/>
        </w:rPr>
      </w:pPr>
      <w:r>
        <w:rPr>
          <w:rFonts w:ascii="Arial" w:hAnsi="Arial" w:cs="Arial"/>
          <w:b/>
        </w:rPr>
        <w:t xml:space="preserve">Discussion: </w:t>
      </w:r>
    </w:p>
    <w:p w14:paraId="0E917ABA" w14:textId="77777777" w:rsidR="00D93B97" w:rsidRDefault="00D93B97" w:rsidP="00D93B97">
      <w:r>
        <w:t>handled in [95e-25-R18-NR-NTN-WI]</w:t>
      </w:r>
    </w:p>
    <w:p w14:paraId="7E1DDE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A39C4" w14:textId="77777777" w:rsidR="00D93B97" w:rsidRDefault="00D93B97" w:rsidP="00D93B97">
      <w:pPr>
        <w:rPr>
          <w:rFonts w:ascii="Arial" w:hAnsi="Arial" w:cs="Arial"/>
          <w:b/>
          <w:sz w:val="24"/>
        </w:rPr>
      </w:pPr>
      <w:r>
        <w:rPr>
          <w:rFonts w:ascii="Arial" w:hAnsi="Arial" w:cs="Arial"/>
          <w:b/>
          <w:color w:val="0000FF"/>
          <w:sz w:val="24"/>
        </w:rPr>
        <w:t>RP-220516</w:t>
      </w:r>
      <w:r>
        <w:rPr>
          <w:rFonts w:ascii="Arial" w:hAnsi="Arial" w:cs="Arial"/>
          <w:b/>
          <w:color w:val="0000FF"/>
          <w:sz w:val="24"/>
        </w:rPr>
        <w:tab/>
      </w:r>
      <w:r>
        <w:rPr>
          <w:rFonts w:ascii="Arial" w:hAnsi="Arial" w:cs="Arial"/>
          <w:b/>
          <w:sz w:val="24"/>
        </w:rPr>
        <w:t>R18 NR-NTN-enh WID revisions related to NR NTN deployment in above 10 GHz</w:t>
      </w:r>
    </w:p>
    <w:p w14:paraId="4C86EA7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6EDCF3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B7C3" w14:textId="77777777" w:rsidR="00D93B97" w:rsidRDefault="00D93B97" w:rsidP="00D93B97">
      <w:pPr>
        <w:rPr>
          <w:rFonts w:ascii="Arial" w:hAnsi="Arial" w:cs="Arial"/>
          <w:b/>
          <w:sz w:val="24"/>
        </w:rPr>
      </w:pPr>
      <w:r>
        <w:rPr>
          <w:rFonts w:ascii="Arial" w:hAnsi="Arial" w:cs="Arial"/>
          <w:b/>
          <w:color w:val="0000FF"/>
          <w:sz w:val="24"/>
        </w:rPr>
        <w:t>RP-220559</w:t>
      </w:r>
      <w:r>
        <w:rPr>
          <w:rFonts w:ascii="Arial" w:hAnsi="Arial" w:cs="Arial"/>
          <w:b/>
          <w:color w:val="0000FF"/>
          <w:sz w:val="24"/>
        </w:rPr>
        <w:tab/>
      </w:r>
      <w:r>
        <w:rPr>
          <w:rFonts w:ascii="Arial" w:hAnsi="Arial" w:cs="Arial"/>
          <w:b/>
          <w:sz w:val="24"/>
        </w:rPr>
        <w:t>Discussion on the scope of Rel-18 NR NTN enhancements</w:t>
      </w:r>
    </w:p>
    <w:p w14:paraId="578A702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w:t>
      </w:r>
    </w:p>
    <w:p w14:paraId="74FD90D6" w14:textId="77777777" w:rsidR="00D93B97" w:rsidRDefault="00D93B97" w:rsidP="00D93B97">
      <w:pPr>
        <w:rPr>
          <w:rFonts w:ascii="Arial" w:hAnsi="Arial" w:cs="Arial"/>
          <w:b/>
        </w:rPr>
      </w:pPr>
      <w:r>
        <w:rPr>
          <w:rFonts w:ascii="Arial" w:hAnsi="Arial" w:cs="Arial"/>
          <w:b/>
        </w:rPr>
        <w:t xml:space="preserve">Discussion: </w:t>
      </w:r>
    </w:p>
    <w:p w14:paraId="3EAA4792" w14:textId="77777777" w:rsidR="00D93B97" w:rsidRDefault="00D93B97" w:rsidP="00D93B97">
      <w:r>
        <w:t>handled in [95e-25-R18-NR-NTN-WI]</w:t>
      </w:r>
    </w:p>
    <w:p w14:paraId="258880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A643E" w14:textId="77777777" w:rsidR="00D93B97" w:rsidRDefault="00D93B97" w:rsidP="00D93B97">
      <w:pPr>
        <w:rPr>
          <w:rFonts w:ascii="Arial" w:hAnsi="Arial" w:cs="Arial"/>
          <w:b/>
          <w:sz w:val="24"/>
        </w:rPr>
      </w:pPr>
      <w:r>
        <w:rPr>
          <w:rFonts w:ascii="Arial" w:hAnsi="Arial" w:cs="Arial"/>
          <w:b/>
          <w:color w:val="0000FF"/>
          <w:sz w:val="24"/>
        </w:rPr>
        <w:t>RP-220615</w:t>
      </w:r>
      <w:r>
        <w:rPr>
          <w:rFonts w:ascii="Arial" w:hAnsi="Arial" w:cs="Arial"/>
          <w:b/>
          <w:color w:val="0000FF"/>
          <w:sz w:val="24"/>
        </w:rPr>
        <w:tab/>
      </w:r>
      <w:r>
        <w:rPr>
          <w:rFonts w:ascii="Arial" w:hAnsi="Arial" w:cs="Arial"/>
          <w:b/>
          <w:sz w:val="24"/>
        </w:rPr>
        <w:t>Views on NR NTN enhancements</w:t>
      </w:r>
    </w:p>
    <w:p w14:paraId="23D457D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43AD196" w14:textId="77777777" w:rsidR="00D93B97" w:rsidRDefault="00D93B97" w:rsidP="00D93B97">
      <w:pPr>
        <w:rPr>
          <w:rFonts w:ascii="Arial" w:hAnsi="Arial" w:cs="Arial"/>
          <w:b/>
        </w:rPr>
      </w:pPr>
      <w:r>
        <w:rPr>
          <w:rFonts w:ascii="Arial" w:hAnsi="Arial" w:cs="Arial"/>
          <w:b/>
        </w:rPr>
        <w:t xml:space="preserve">Discussion: </w:t>
      </w:r>
    </w:p>
    <w:p w14:paraId="7F873DD8" w14:textId="77777777" w:rsidR="00D93B97" w:rsidRDefault="00D93B97" w:rsidP="00D93B97">
      <w:r>
        <w:t>handled in [95e-25-R18-NR-NTN-WI]</w:t>
      </w:r>
    </w:p>
    <w:p w14:paraId="025C81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35DBC" w14:textId="77777777" w:rsidR="00D93B97" w:rsidRDefault="00D93B97" w:rsidP="00D93B97">
      <w:pPr>
        <w:rPr>
          <w:rFonts w:ascii="Arial" w:hAnsi="Arial" w:cs="Arial"/>
          <w:b/>
          <w:sz w:val="24"/>
        </w:rPr>
      </w:pPr>
      <w:r>
        <w:rPr>
          <w:rFonts w:ascii="Arial" w:hAnsi="Arial" w:cs="Arial"/>
          <w:b/>
          <w:color w:val="0000FF"/>
          <w:sz w:val="24"/>
        </w:rPr>
        <w:t>RP-220618</w:t>
      </w:r>
      <w:r>
        <w:rPr>
          <w:rFonts w:ascii="Arial" w:hAnsi="Arial" w:cs="Arial"/>
          <w:b/>
          <w:color w:val="0000FF"/>
          <w:sz w:val="24"/>
        </w:rPr>
        <w:tab/>
      </w:r>
      <w:r>
        <w:rPr>
          <w:rFonts w:ascii="Arial" w:hAnsi="Arial" w:cs="Arial"/>
          <w:b/>
          <w:sz w:val="24"/>
        </w:rPr>
        <w:t>R18 WI NR-NTN-enh initial work plan at RAN4</w:t>
      </w:r>
    </w:p>
    <w:p w14:paraId="7A8FC8C4" w14:textId="77777777" w:rsidR="00D93B97" w:rsidRDefault="00D93B97" w:rsidP="00D93B97">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NTT DOCOMO, INC.</w:t>
      </w:r>
    </w:p>
    <w:p w14:paraId="791605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955F2" w14:textId="77777777" w:rsidR="00D93B97" w:rsidRDefault="00D93B97" w:rsidP="00D93B97">
      <w:pPr>
        <w:rPr>
          <w:rFonts w:ascii="Arial" w:hAnsi="Arial" w:cs="Arial"/>
          <w:b/>
          <w:sz w:val="24"/>
        </w:rPr>
      </w:pPr>
      <w:r>
        <w:rPr>
          <w:rFonts w:ascii="Arial" w:hAnsi="Arial" w:cs="Arial"/>
          <w:b/>
          <w:color w:val="0000FF"/>
          <w:sz w:val="24"/>
        </w:rPr>
        <w:t>RP-220740</w:t>
      </w:r>
      <w:r>
        <w:rPr>
          <w:rFonts w:ascii="Arial" w:hAnsi="Arial" w:cs="Arial"/>
          <w:b/>
          <w:color w:val="0000FF"/>
          <w:sz w:val="24"/>
        </w:rPr>
        <w:tab/>
      </w:r>
      <w:r>
        <w:rPr>
          <w:rFonts w:ascii="Arial" w:hAnsi="Arial" w:cs="Arial"/>
          <w:b/>
          <w:sz w:val="24"/>
        </w:rPr>
        <w:t>Further clarifications on the objectives of Rel-18 NR NTN WID</w:t>
      </w:r>
    </w:p>
    <w:p w14:paraId="18C2FA8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B130B08" w14:textId="77777777" w:rsidR="00D93B97" w:rsidRDefault="00D93B97" w:rsidP="00D93B97">
      <w:pPr>
        <w:rPr>
          <w:rFonts w:ascii="Arial" w:hAnsi="Arial" w:cs="Arial"/>
          <w:b/>
        </w:rPr>
      </w:pPr>
      <w:r>
        <w:rPr>
          <w:rFonts w:ascii="Arial" w:hAnsi="Arial" w:cs="Arial"/>
          <w:b/>
        </w:rPr>
        <w:t xml:space="preserve">Discussion: </w:t>
      </w:r>
    </w:p>
    <w:p w14:paraId="749AE587" w14:textId="77777777" w:rsidR="00D93B97" w:rsidRDefault="00D93B97" w:rsidP="00D93B97">
      <w:r>
        <w:t>handled in [95e-25-R18-NR-NTN-WI]</w:t>
      </w:r>
    </w:p>
    <w:p w14:paraId="7564720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6D49A" w14:textId="77777777" w:rsidR="00D93B97" w:rsidRDefault="00D93B97" w:rsidP="00D93B97">
      <w:pPr>
        <w:rPr>
          <w:rFonts w:ascii="Arial" w:hAnsi="Arial" w:cs="Arial"/>
          <w:b/>
          <w:sz w:val="24"/>
        </w:rPr>
      </w:pPr>
      <w:r>
        <w:rPr>
          <w:rFonts w:ascii="Arial" w:hAnsi="Arial" w:cs="Arial"/>
          <w:b/>
          <w:color w:val="0000FF"/>
          <w:sz w:val="24"/>
        </w:rPr>
        <w:t>RP-220389</w:t>
      </w:r>
      <w:r>
        <w:rPr>
          <w:rFonts w:ascii="Arial" w:hAnsi="Arial" w:cs="Arial"/>
          <w:b/>
          <w:color w:val="0000FF"/>
          <w:sz w:val="24"/>
        </w:rPr>
        <w:tab/>
      </w:r>
      <w:r>
        <w:rPr>
          <w:rFonts w:ascii="Arial" w:hAnsi="Arial" w:cs="Arial"/>
          <w:b/>
          <w:sz w:val="24"/>
        </w:rPr>
        <w:t>R18 WI NR-NTN-enh initial work plan at RAN1, 2 and 3</w:t>
      </w:r>
    </w:p>
    <w:p w14:paraId="4EC6E6FE" w14:textId="77777777" w:rsidR="00D93B97" w:rsidRDefault="00D93B97" w:rsidP="00D93B97">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THALES</w:t>
      </w:r>
    </w:p>
    <w:p w14:paraId="3F9890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5386F" w14:textId="77777777" w:rsidR="00D93B97" w:rsidRDefault="00D93B97" w:rsidP="00D93B97">
      <w:pPr>
        <w:rPr>
          <w:rFonts w:ascii="Arial" w:hAnsi="Arial" w:cs="Arial"/>
          <w:b/>
          <w:sz w:val="24"/>
        </w:rPr>
      </w:pPr>
      <w:r>
        <w:rPr>
          <w:rFonts w:ascii="Arial" w:hAnsi="Arial" w:cs="Arial"/>
          <w:b/>
          <w:color w:val="0000FF"/>
          <w:sz w:val="24"/>
        </w:rPr>
        <w:lastRenderedPageBreak/>
        <w:t>RP-220138</w:t>
      </w:r>
      <w:r>
        <w:rPr>
          <w:rFonts w:ascii="Arial" w:hAnsi="Arial" w:cs="Arial"/>
          <w:b/>
          <w:color w:val="0000FF"/>
          <w:sz w:val="24"/>
        </w:rPr>
        <w:tab/>
      </w:r>
      <w:r>
        <w:rPr>
          <w:rFonts w:ascii="Arial" w:hAnsi="Arial" w:cs="Arial"/>
          <w:b/>
          <w:sz w:val="24"/>
        </w:rPr>
        <w:t>Rel-18 WID NR-NTN-enh rationale for corrections</w:t>
      </w:r>
    </w:p>
    <w:p w14:paraId="26B2DF5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372E6DA9" w14:textId="77777777" w:rsidR="00D93B97" w:rsidRDefault="00D93B97" w:rsidP="00D93B97">
      <w:pPr>
        <w:rPr>
          <w:rFonts w:ascii="Arial" w:hAnsi="Arial" w:cs="Arial"/>
          <w:b/>
        </w:rPr>
      </w:pPr>
      <w:r>
        <w:rPr>
          <w:rFonts w:ascii="Arial" w:hAnsi="Arial" w:cs="Arial"/>
          <w:b/>
        </w:rPr>
        <w:t xml:space="preserve">Discussion: </w:t>
      </w:r>
    </w:p>
    <w:p w14:paraId="0B31C590" w14:textId="77777777" w:rsidR="00D93B97" w:rsidRDefault="00D93B97" w:rsidP="00D93B97">
      <w:r>
        <w:t>handled in [95e-25-R18-NR-NTN-WI]</w:t>
      </w:r>
    </w:p>
    <w:p w14:paraId="0F74DE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C4F8" w14:textId="77777777" w:rsidR="00D93B97" w:rsidRDefault="00D93B97" w:rsidP="00D93B97">
      <w:pPr>
        <w:rPr>
          <w:rFonts w:ascii="Arial" w:hAnsi="Arial" w:cs="Arial"/>
          <w:b/>
          <w:sz w:val="24"/>
        </w:rPr>
      </w:pPr>
      <w:r>
        <w:rPr>
          <w:rFonts w:ascii="Arial" w:hAnsi="Arial" w:cs="Arial"/>
          <w:b/>
          <w:color w:val="0000FF"/>
          <w:sz w:val="24"/>
        </w:rPr>
        <w:t>RP-220137</w:t>
      </w:r>
      <w:r>
        <w:rPr>
          <w:rFonts w:ascii="Arial" w:hAnsi="Arial" w:cs="Arial"/>
          <w:b/>
          <w:color w:val="0000FF"/>
          <w:sz w:val="24"/>
        </w:rPr>
        <w:tab/>
      </w:r>
      <w:r>
        <w:rPr>
          <w:rFonts w:ascii="Arial" w:hAnsi="Arial" w:cs="Arial"/>
          <w:b/>
          <w:sz w:val="24"/>
        </w:rPr>
        <w:t>Revised WID NR-NTN-enh</w:t>
      </w:r>
    </w:p>
    <w:p w14:paraId="06CA28F3"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491B75D" w14:textId="77777777" w:rsidR="00D93B97" w:rsidRDefault="00D93B97" w:rsidP="00D93B97">
      <w:pPr>
        <w:rPr>
          <w:rFonts w:ascii="Arial" w:hAnsi="Arial" w:cs="Arial"/>
          <w:b/>
        </w:rPr>
      </w:pPr>
      <w:r>
        <w:rPr>
          <w:rFonts w:ascii="Arial" w:hAnsi="Arial" w:cs="Arial"/>
          <w:b/>
        </w:rPr>
        <w:t xml:space="preserve">Discussion: </w:t>
      </w:r>
    </w:p>
    <w:p w14:paraId="35343065" w14:textId="77777777" w:rsidR="00D93B97" w:rsidRDefault="00D93B97" w:rsidP="00D93B97">
      <w:r>
        <w:t>handled in [95e-25-R18-NR-NTN-WI]</w:t>
      </w:r>
    </w:p>
    <w:p w14:paraId="2E3162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RP-220953</w:t>
      </w:r>
      <w:r>
        <w:rPr>
          <w:color w:val="993300"/>
          <w:u w:val="single"/>
        </w:rPr>
        <w:t>.</w:t>
      </w:r>
    </w:p>
    <w:p w14:paraId="37A4E005" w14:textId="77777777" w:rsidR="00D93B97" w:rsidRDefault="00D93B97" w:rsidP="00D93B97">
      <w:pPr>
        <w:rPr>
          <w:rFonts w:ascii="Arial" w:hAnsi="Arial" w:cs="Arial"/>
          <w:b/>
          <w:sz w:val="24"/>
        </w:rPr>
      </w:pPr>
      <w:r>
        <w:rPr>
          <w:rFonts w:ascii="Arial" w:hAnsi="Arial" w:cs="Arial"/>
          <w:b/>
          <w:color w:val="0000FF"/>
          <w:sz w:val="24"/>
        </w:rPr>
        <w:t>RP-220953</w:t>
      </w:r>
      <w:r>
        <w:rPr>
          <w:rFonts w:ascii="Arial" w:hAnsi="Arial" w:cs="Arial"/>
          <w:b/>
          <w:color w:val="0000FF"/>
          <w:sz w:val="24"/>
        </w:rPr>
        <w:tab/>
      </w:r>
      <w:r>
        <w:rPr>
          <w:rFonts w:ascii="Arial" w:hAnsi="Arial" w:cs="Arial"/>
          <w:b/>
          <w:sz w:val="24"/>
        </w:rPr>
        <w:t>Revised WID NR-NTN-enh</w:t>
      </w:r>
    </w:p>
    <w:p w14:paraId="4B32FBF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DF98FB1" w14:textId="77777777" w:rsidR="00D93B97" w:rsidRDefault="00D93B97" w:rsidP="00D93B97">
      <w:pPr>
        <w:rPr>
          <w:color w:val="808080"/>
        </w:rPr>
      </w:pPr>
      <w:r>
        <w:rPr>
          <w:color w:val="808080"/>
        </w:rPr>
        <w:t>(Replaces RP-220137)</w:t>
      </w:r>
    </w:p>
    <w:p w14:paraId="6A0A6C63" w14:textId="77777777" w:rsidR="00D93B97" w:rsidRDefault="00D93B97" w:rsidP="00D93B97">
      <w:pPr>
        <w:rPr>
          <w:rFonts w:ascii="Arial" w:hAnsi="Arial" w:cs="Arial"/>
          <w:b/>
        </w:rPr>
      </w:pPr>
      <w:r>
        <w:rPr>
          <w:rFonts w:ascii="Arial" w:hAnsi="Arial" w:cs="Arial"/>
          <w:b/>
        </w:rPr>
        <w:t xml:space="preserve">Discussion: </w:t>
      </w:r>
    </w:p>
    <w:p w14:paraId="2CED122B" w14:textId="77777777" w:rsidR="00D93B97" w:rsidRDefault="00D93B97" w:rsidP="00D93B97">
      <w:r>
        <w:t>result of [95e-25-R18-NR-NTN-WI]</w:t>
      </w:r>
    </w:p>
    <w:p w14:paraId="1DDECD4C" w14:textId="77777777" w:rsidR="00D93B97" w:rsidRDefault="00D93B97" w:rsidP="00D93B97">
      <w:r>
        <w:t>Note: MCC indicated that the RAN led study on regulatory requirements for network-verified UE location within REL-18 WI NR_NTN_enh will need to be transferred into a separate RAN led SI at RAN #96. This is necessary to avoid precedence cases of RAN contributing to normative WIs of RAN WGs and to avoid creating problems e.g. for corresponding reporting processes.</w:t>
      </w:r>
    </w:p>
    <w:p w14:paraId="07768F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12E70" w14:textId="77777777" w:rsidR="00D93B97" w:rsidRDefault="00D93B97" w:rsidP="00D93B97">
      <w:pPr>
        <w:rPr>
          <w:rFonts w:ascii="Arial" w:hAnsi="Arial" w:cs="Arial"/>
          <w:b/>
          <w:sz w:val="24"/>
        </w:rPr>
      </w:pPr>
      <w:r>
        <w:rPr>
          <w:rFonts w:ascii="Arial" w:hAnsi="Arial" w:cs="Arial"/>
          <w:b/>
          <w:color w:val="0000FF"/>
          <w:sz w:val="24"/>
        </w:rPr>
        <w:t>RP-220885</w:t>
      </w:r>
      <w:r>
        <w:rPr>
          <w:rFonts w:ascii="Arial" w:hAnsi="Arial" w:cs="Arial"/>
          <w:b/>
          <w:color w:val="0000FF"/>
          <w:sz w:val="24"/>
        </w:rPr>
        <w:tab/>
      </w:r>
      <w:r>
        <w:rPr>
          <w:rFonts w:ascii="Arial" w:hAnsi="Arial" w:cs="Arial"/>
          <w:b/>
          <w:sz w:val="24"/>
        </w:rPr>
        <w:t>Moderator's summary for discussion [95e-25-R18-NR-NTN-WI]</w:t>
      </w:r>
    </w:p>
    <w:p w14:paraId="130F70C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52675AD0" w14:textId="77777777" w:rsidR="00D93B97" w:rsidRDefault="00D93B97" w:rsidP="00D93B97">
      <w:pPr>
        <w:rPr>
          <w:rFonts w:ascii="Arial" w:hAnsi="Arial" w:cs="Arial"/>
          <w:b/>
        </w:rPr>
      </w:pPr>
      <w:r>
        <w:rPr>
          <w:rFonts w:ascii="Arial" w:hAnsi="Arial" w:cs="Arial"/>
          <w:b/>
        </w:rPr>
        <w:t xml:space="preserve">Abstract: </w:t>
      </w:r>
    </w:p>
    <w:p w14:paraId="6213BE71" w14:textId="77777777" w:rsidR="00D93B97" w:rsidRDefault="00D93B97" w:rsidP="00D93B97">
      <w:r>
        <w:t>handled Tdocs: RP-220137, 0138, 0139, 0174, 0200, 0421, 0422, 0525, 0559, 0601, 0615, 0646, 0740 (excluding the CP part)</w:t>
      </w:r>
    </w:p>
    <w:p w14:paraId="2A7DEFEF" w14:textId="77777777" w:rsidR="00D93B97" w:rsidRDefault="00D93B97" w:rsidP="00D93B97">
      <w:pPr>
        <w:rPr>
          <w:rFonts w:ascii="Arial" w:hAnsi="Arial" w:cs="Arial"/>
          <w:b/>
        </w:rPr>
      </w:pPr>
      <w:r>
        <w:rPr>
          <w:rFonts w:ascii="Arial" w:hAnsi="Arial" w:cs="Arial"/>
          <w:b/>
        </w:rPr>
        <w:t xml:space="preserve">Discussion: </w:t>
      </w:r>
    </w:p>
    <w:p w14:paraId="3C6A7978" w14:textId="77777777" w:rsidR="00D93B97" w:rsidRDefault="00D93B97" w:rsidP="00D93B97">
      <w:r>
        <w:t>handled in Wed GTW</w:t>
      </w:r>
    </w:p>
    <w:p w14:paraId="5BC2BBAC" w14:textId="77777777" w:rsidR="00D93B97" w:rsidRDefault="00D93B97" w:rsidP="00D93B97">
      <w:r>
        <w:t>RAN chair: slide 2 and 3 can be endorsed? seems so</w:t>
      </w:r>
    </w:p>
    <w:p w14:paraId="58A68F79" w14:textId="77777777" w:rsidR="00D93B97" w:rsidRDefault="00D93B97" w:rsidP="00D93B97">
      <w:r>
        <w:t>RAN chair: comments to slide 6</w:t>
      </w:r>
    </w:p>
    <w:p w14:paraId="08DAF492" w14:textId="77777777" w:rsidR="00D93B97" w:rsidRDefault="00D93B97" w:rsidP="00D93B97">
      <w:r>
        <w:t>Hughes: no need to prioritize NTN-TN mobility</w:t>
      </w:r>
    </w:p>
    <w:p w14:paraId="52E52FD3" w14:textId="77777777" w:rsidR="00D93B97" w:rsidRDefault="00D93B97" w:rsidP="00D93B97">
      <w:r>
        <w:t>Ericsson: no need for prioritization now</w:t>
      </w:r>
    </w:p>
    <w:p w14:paraId="3D6880A1" w14:textId="77777777" w:rsidR="00D93B97" w:rsidRDefault="00D93B97" w:rsidP="00D93B97">
      <w:r>
        <w:t>Apple: we studied cell selection/reselection in REL-17, we are for option 1 and could accept option 3</w:t>
      </w:r>
    </w:p>
    <w:p w14:paraId="6D1B6532" w14:textId="77777777" w:rsidR="00D93B97" w:rsidRDefault="00D93B97" w:rsidP="00D93B97">
      <w:r>
        <w:t>vivo: we should focus on option 1 but could accept option 3</w:t>
      </w:r>
    </w:p>
    <w:p w14:paraId="4F061EA8" w14:textId="77777777" w:rsidR="00D93B97" w:rsidRDefault="00D93B97" w:rsidP="00D93B97">
      <w:r>
        <w:t>Nokia: NTN-NTN we did in REL-17, so option 3 was a compromise</w:t>
      </w:r>
    </w:p>
    <w:p w14:paraId="38D2F7A9" w14:textId="77777777" w:rsidR="00D93B97" w:rsidRDefault="00D93B97" w:rsidP="00D93B97">
      <w:r>
        <w:lastRenderedPageBreak/>
        <w:t>Ericsson: "study and if needed specify" is unclear</w:t>
      </w:r>
    </w:p>
    <w:p w14:paraId="1073E610" w14:textId="77777777" w:rsidR="00D93B97" w:rsidRDefault="00D93B97" w:rsidP="00D93B97">
      <w:r>
        <w:t>Nokia: decentralized architecture was not studied much so far</w:t>
      </w:r>
    </w:p>
    <w:p w14:paraId="494DBB38" w14:textId="77777777" w:rsidR="00D93B97" w:rsidRDefault="00D93B97" w:rsidP="00D93B97">
      <w:r>
        <w:t>Ericsson: it may be cleaner to strike it out than to make it vague</w:t>
      </w:r>
    </w:p>
    <w:p w14:paraId="46143127" w14:textId="77777777" w:rsidR="00D93B97" w:rsidRDefault="00D93B97" w:rsidP="00D93B97">
      <w:r>
        <w:t>RAN chair: can we agree to slide 6</w:t>
      </w:r>
    </w:p>
    <w:p w14:paraId="0FAE8EE5" w14:textId="77777777" w:rsidR="00D93B97" w:rsidRDefault="00D93B97" w:rsidP="00D93B97">
      <w:r>
        <w:t>conclusion: proposals from slides 2/3/6 are endorsed;</w:t>
      </w:r>
    </w:p>
    <w:p w14:paraId="36ACA5FB" w14:textId="77777777" w:rsidR="00D93B97" w:rsidRDefault="00D93B97" w:rsidP="00D93B97">
      <w:r>
        <w:t>revWID RP-220953 approved</w:t>
      </w:r>
    </w:p>
    <w:p w14:paraId="18687044" w14:textId="77777777" w:rsidR="00D93B97" w:rsidRDefault="00D93B97" w:rsidP="00D93B97">
      <w:r>
        <w:t>RP-220959 noted, but skeleton contents endorsed</w:t>
      </w:r>
    </w:p>
    <w:p w14:paraId="79A7B1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RP-221013</w:t>
      </w:r>
      <w:r>
        <w:rPr>
          <w:color w:val="993300"/>
          <w:u w:val="single"/>
        </w:rPr>
        <w:t>.</w:t>
      </w:r>
    </w:p>
    <w:p w14:paraId="3156278F" w14:textId="77777777" w:rsidR="00D93B97" w:rsidRDefault="00D93B97" w:rsidP="00D93B97">
      <w:pPr>
        <w:rPr>
          <w:rFonts w:ascii="Arial" w:hAnsi="Arial" w:cs="Arial"/>
          <w:b/>
          <w:sz w:val="24"/>
        </w:rPr>
      </w:pPr>
      <w:r>
        <w:rPr>
          <w:rFonts w:ascii="Arial" w:hAnsi="Arial" w:cs="Arial"/>
          <w:b/>
          <w:color w:val="0000FF"/>
          <w:sz w:val="24"/>
        </w:rPr>
        <w:t>RP-221013</w:t>
      </w:r>
      <w:r>
        <w:rPr>
          <w:rFonts w:ascii="Arial" w:hAnsi="Arial" w:cs="Arial"/>
          <w:b/>
          <w:color w:val="0000FF"/>
          <w:sz w:val="24"/>
        </w:rPr>
        <w:tab/>
      </w:r>
      <w:r>
        <w:rPr>
          <w:rFonts w:ascii="Arial" w:hAnsi="Arial" w:cs="Arial"/>
          <w:b/>
          <w:sz w:val="24"/>
        </w:rPr>
        <w:t>Moderator's summary for discussion [95e-25-R18-NR-NTN-WI]</w:t>
      </w:r>
    </w:p>
    <w:p w14:paraId="51386A1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(AT&amp;T)</w:t>
      </w:r>
    </w:p>
    <w:p w14:paraId="7C4B100E" w14:textId="77777777" w:rsidR="00D93B97" w:rsidRDefault="00D93B97" w:rsidP="00D93B97">
      <w:pPr>
        <w:rPr>
          <w:color w:val="808080"/>
        </w:rPr>
      </w:pPr>
      <w:r>
        <w:rPr>
          <w:color w:val="808080"/>
        </w:rPr>
        <w:t>(Replaces RP-220885)</w:t>
      </w:r>
    </w:p>
    <w:p w14:paraId="66B3D428" w14:textId="77777777" w:rsidR="00D93B97" w:rsidRDefault="00D93B97" w:rsidP="00D93B97">
      <w:pPr>
        <w:rPr>
          <w:rFonts w:ascii="Arial" w:hAnsi="Arial" w:cs="Arial"/>
          <w:b/>
        </w:rPr>
      </w:pPr>
      <w:r>
        <w:rPr>
          <w:rFonts w:ascii="Arial" w:hAnsi="Arial" w:cs="Arial"/>
          <w:b/>
        </w:rPr>
        <w:t xml:space="preserve">Discussion: </w:t>
      </w:r>
    </w:p>
    <w:p w14:paraId="1BDEF21A" w14:textId="77777777" w:rsidR="00D93B97" w:rsidRDefault="00D93B97" w:rsidP="00D93B97">
      <w:r>
        <w:t>conclusion: slides 2, 3, and 6</w:t>
      </w:r>
    </w:p>
    <w:p w14:paraId="52FA94A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6AAC1" w14:textId="535F0936" w:rsidR="00D93B97" w:rsidRDefault="00D93B97" w:rsidP="00D93B97">
      <w:pPr>
        <w:pStyle w:val="Heading5"/>
      </w:pPr>
      <w:bookmarkStart w:id="166" w:name="_Toc104749513"/>
      <w:bookmarkStart w:id="167" w:name="_Toc105285823"/>
      <w:r>
        <w:t>9.3.2.8</w:t>
      </w:r>
      <w:r>
        <w:tab/>
        <w:t>Core part: Enhancements of NR Multicast and Broadcast Services [New RAN</w:t>
      </w:r>
      <w:r w:rsidR="007E3F95">
        <w:t>2</w:t>
      </w:r>
      <w:r>
        <w:t xml:space="preserve"> WI: NR_MBS_enh-Core]</w:t>
      </w:r>
      <w:bookmarkEnd w:id="166"/>
      <w:bookmarkEnd w:id="167"/>
    </w:p>
    <w:p w14:paraId="50719C42" w14:textId="77777777" w:rsidR="00D93B97" w:rsidRDefault="00D93B97" w:rsidP="00D93B97">
      <w:pPr>
        <w:rPr>
          <w:rFonts w:ascii="Arial" w:hAnsi="Arial" w:cs="Arial"/>
          <w:b/>
          <w:sz w:val="24"/>
        </w:rPr>
      </w:pPr>
      <w:r>
        <w:rPr>
          <w:rFonts w:ascii="Arial" w:hAnsi="Arial" w:cs="Arial"/>
          <w:b/>
          <w:color w:val="0000FF"/>
          <w:sz w:val="24"/>
        </w:rPr>
        <w:t>RP-220734</w:t>
      </w:r>
      <w:r>
        <w:rPr>
          <w:rFonts w:ascii="Arial" w:hAnsi="Arial" w:cs="Arial"/>
          <w:b/>
          <w:color w:val="0000FF"/>
          <w:sz w:val="24"/>
        </w:rPr>
        <w:tab/>
      </w:r>
      <w:r>
        <w:rPr>
          <w:rFonts w:ascii="Arial" w:hAnsi="Arial" w:cs="Arial"/>
          <w:b/>
          <w:sz w:val="24"/>
        </w:rPr>
        <w:t>Status report for WI Enhancements of NR Multicast and Broadcast Services; rapporteur: CATT</w:t>
      </w:r>
    </w:p>
    <w:p w14:paraId="31846A6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F34790" w14:textId="77777777" w:rsidR="00D93B97" w:rsidRDefault="00D93B97" w:rsidP="00D93B97">
      <w:pPr>
        <w:rPr>
          <w:rFonts w:ascii="Arial" w:hAnsi="Arial" w:cs="Arial"/>
          <w:b/>
        </w:rPr>
      </w:pPr>
      <w:r>
        <w:rPr>
          <w:rFonts w:ascii="Arial" w:hAnsi="Arial" w:cs="Arial"/>
          <w:b/>
        </w:rPr>
        <w:t xml:space="preserve">Abstract: </w:t>
      </w:r>
    </w:p>
    <w:p w14:paraId="730D3E18" w14:textId="77777777" w:rsidR="00D93B97" w:rsidRDefault="00D93B97" w:rsidP="00D93B97">
      <w:r>
        <w:t>Core: 0%; Target Date: December 2023</w:t>
      </w:r>
    </w:p>
    <w:p w14:paraId="5E14164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88447" w14:textId="77777777" w:rsidR="00D93B97" w:rsidRDefault="00D93B97" w:rsidP="00D93B97">
      <w:pPr>
        <w:pStyle w:val="Heading4"/>
      </w:pPr>
      <w:bookmarkStart w:id="168" w:name="_Toc104749514"/>
      <w:bookmarkStart w:id="169" w:name="_Toc105285824"/>
      <w:r>
        <w:t>9.3.3</w:t>
      </w:r>
      <w:r>
        <w:tab/>
        <w:t>RAN3 led WIs</w:t>
      </w:r>
      <w:bookmarkEnd w:id="168"/>
      <w:bookmarkEnd w:id="169"/>
    </w:p>
    <w:p w14:paraId="32E77EBF" w14:textId="77777777" w:rsidR="00D93B97" w:rsidRDefault="00D93B97" w:rsidP="00D93B97">
      <w:pPr>
        <w:pStyle w:val="Heading5"/>
      </w:pPr>
      <w:bookmarkStart w:id="170" w:name="_Toc104749515"/>
      <w:bookmarkStart w:id="171" w:name="_Toc105285825"/>
      <w:r>
        <w:t>9.3.3.1</w:t>
      </w:r>
      <w:r>
        <w:tab/>
        <w:t>Core part: Further enhancement of data collection for SON/MDT in NR and EN-DC [New RAN3 WI: NR_ENDC_SON_MDT_enh2-Core]</w:t>
      </w:r>
      <w:bookmarkEnd w:id="170"/>
      <w:bookmarkEnd w:id="171"/>
    </w:p>
    <w:p w14:paraId="75F62EE3" w14:textId="77777777" w:rsidR="00D93B97" w:rsidRDefault="00D93B97" w:rsidP="00D93B97">
      <w:pPr>
        <w:rPr>
          <w:rFonts w:ascii="Arial" w:hAnsi="Arial" w:cs="Arial"/>
          <w:b/>
          <w:sz w:val="24"/>
        </w:rPr>
      </w:pPr>
      <w:r>
        <w:rPr>
          <w:rFonts w:ascii="Arial" w:hAnsi="Arial" w:cs="Arial"/>
          <w:b/>
          <w:color w:val="0000FF"/>
          <w:sz w:val="24"/>
        </w:rPr>
        <w:t>RP-220818</w:t>
      </w:r>
      <w:r>
        <w:rPr>
          <w:rFonts w:ascii="Arial" w:hAnsi="Arial" w:cs="Arial"/>
          <w:b/>
          <w:color w:val="0000FF"/>
          <w:sz w:val="24"/>
        </w:rPr>
        <w:tab/>
      </w:r>
      <w:r>
        <w:rPr>
          <w:rFonts w:ascii="Arial" w:hAnsi="Arial" w:cs="Arial"/>
          <w:b/>
          <w:sz w:val="24"/>
        </w:rPr>
        <w:t>Status report for WI Core part: Further enhancement of data collection for SON (Self-Organising Networks)/MDT (Minimization of Drive Tests) in NR and EN-DC; rapporteur: CMCC</w:t>
      </w:r>
    </w:p>
    <w:p w14:paraId="0071C1F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729D740" w14:textId="77777777" w:rsidR="00D93B97" w:rsidRDefault="00D93B97" w:rsidP="00D93B97">
      <w:pPr>
        <w:rPr>
          <w:rFonts w:ascii="Arial" w:hAnsi="Arial" w:cs="Arial"/>
          <w:b/>
        </w:rPr>
      </w:pPr>
      <w:r>
        <w:rPr>
          <w:rFonts w:ascii="Arial" w:hAnsi="Arial" w:cs="Arial"/>
          <w:b/>
        </w:rPr>
        <w:t xml:space="preserve">Discussion: </w:t>
      </w:r>
    </w:p>
    <w:p w14:paraId="0B337B89" w14:textId="77777777" w:rsidR="00D93B97" w:rsidRDefault="00D93B97" w:rsidP="00D93B97">
      <w:r>
        <w:t>MCC: late submission</w:t>
      </w:r>
    </w:p>
    <w:p w14:paraId="5116E8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3583E" w14:textId="77777777" w:rsidR="00D93B97" w:rsidRDefault="00D93B97" w:rsidP="00D93B97">
      <w:pPr>
        <w:rPr>
          <w:rFonts w:ascii="Arial" w:hAnsi="Arial" w:cs="Arial"/>
          <w:b/>
          <w:sz w:val="24"/>
        </w:rPr>
      </w:pPr>
      <w:r>
        <w:rPr>
          <w:rFonts w:ascii="Arial" w:hAnsi="Arial" w:cs="Arial"/>
          <w:b/>
          <w:color w:val="0000FF"/>
          <w:sz w:val="24"/>
        </w:rPr>
        <w:t>RP-220471</w:t>
      </w:r>
      <w:r>
        <w:rPr>
          <w:rFonts w:ascii="Arial" w:hAnsi="Arial" w:cs="Arial"/>
          <w:b/>
          <w:color w:val="0000FF"/>
          <w:sz w:val="24"/>
        </w:rPr>
        <w:tab/>
      </w:r>
      <w:r>
        <w:rPr>
          <w:rFonts w:ascii="Arial" w:hAnsi="Arial" w:cs="Arial"/>
          <w:b/>
          <w:sz w:val="24"/>
        </w:rPr>
        <w:t>Editorial clarification to SON/MDT WID</w:t>
      </w:r>
    </w:p>
    <w:p w14:paraId="24ED316B"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A8DA91E" w14:textId="77777777" w:rsidR="00D93B97" w:rsidRDefault="00D93B97" w:rsidP="00D93B97">
      <w:pPr>
        <w:rPr>
          <w:rFonts w:ascii="Arial" w:hAnsi="Arial" w:cs="Arial"/>
          <w:b/>
        </w:rPr>
      </w:pPr>
      <w:r>
        <w:rPr>
          <w:rFonts w:ascii="Arial" w:hAnsi="Arial" w:cs="Arial"/>
          <w:b/>
        </w:rPr>
        <w:t xml:space="preserve">Discussion: </w:t>
      </w:r>
    </w:p>
    <w:p w14:paraId="679DB62B" w14:textId="77777777" w:rsidR="00D93B97" w:rsidRDefault="00D93B97" w:rsidP="00D93B97">
      <w:r>
        <w:t>handled in [95e-26-R18-SONMDT-WI]</w:t>
      </w:r>
    </w:p>
    <w:p w14:paraId="28627A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E484F" w14:textId="77777777" w:rsidR="00D93B97" w:rsidRDefault="00D93B97" w:rsidP="00D93B97">
      <w:pPr>
        <w:rPr>
          <w:rFonts w:ascii="Arial" w:hAnsi="Arial" w:cs="Arial"/>
          <w:b/>
          <w:sz w:val="24"/>
        </w:rPr>
      </w:pPr>
      <w:r>
        <w:rPr>
          <w:rFonts w:ascii="Arial" w:hAnsi="Arial" w:cs="Arial"/>
          <w:b/>
          <w:color w:val="0000FF"/>
          <w:sz w:val="24"/>
        </w:rPr>
        <w:t>RP-220670</w:t>
      </w:r>
      <w:r>
        <w:rPr>
          <w:rFonts w:ascii="Arial" w:hAnsi="Arial" w:cs="Arial"/>
          <w:b/>
          <w:color w:val="0000FF"/>
          <w:sz w:val="24"/>
        </w:rPr>
        <w:tab/>
      </w:r>
      <w:r>
        <w:rPr>
          <w:rFonts w:ascii="Arial" w:hAnsi="Arial" w:cs="Arial"/>
          <w:b/>
          <w:sz w:val="24"/>
        </w:rPr>
        <w:t>Proposed updates for Rel-18 SON / MDT enhancements WID</w:t>
      </w:r>
    </w:p>
    <w:p w14:paraId="0A28F3D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01E48BA" w14:textId="77777777" w:rsidR="00D93B97" w:rsidRDefault="00D93B97" w:rsidP="00D93B97">
      <w:pPr>
        <w:rPr>
          <w:rFonts w:ascii="Arial" w:hAnsi="Arial" w:cs="Arial"/>
          <w:b/>
        </w:rPr>
      </w:pPr>
      <w:r>
        <w:rPr>
          <w:rFonts w:ascii="Arial" w:hAnsi="Arial" w:cs="Arial"/>
          <w:b/>
        </w:rPr>
        <w:t xml:space="preserve">Discussion: </w:t>
      </w:r>
    </w:p>
    <w:p w14:paraId="04D9036E" w14:textId="77777777" w:rsidR="00D93B97" w:rsidRDefault="00D93B97" w:rsidP="00D93B97">
      <w:r>
        <w:t>handled in [95e-26-R18-SONMDT-WI]</w:t>
      </w:r>
    </w:p>
    <w:p w14:paraId="146550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ED7AE" w14:textId="77777777" w:rsidR="00D93B97" w:rsidRDefault="00D93B97" w:rsidP="00D93B97">
      <w:pPr>
        <w:rPr>
          <w:rFonts w:ascii="Arial" w:hAnsi="Arial" w:cs="Arial"/>
          <w:b/>
          <w:sz w:val="24"/>
        </w:rPr>
      </w:pPr>
      <w:r>
        <w:rPr>
          <w:rFonts w:ascii="Arial" w:hAnsi="Arial" w:cs="Arial"/>
          <w:b/>
          <w:color w:val="0000FF"/>
          <w:sz w:val="24"/>
        </w:rPr>
        <w:t>RP-220741</w:t>
      </w:r>
      <w:r>
        <w:rPr>
          <w:rFonts w:ascii="Arial" w:hAnsi="Arial" w:cs="Arial"/>
          <w:b/>
          <w:color w:val="0000FF"/>
          <w:sz w:val="24"/>
        </w:rPr>
        <w:tab/>
      </w:r>
      <w:r>
        <w:rPr>
          <w:rFonts w:ascii="Arial" w:hAnsi="Arial" w:cs="Arial"/>
          <w:b/>
          <w:sz w:val="24"/>
        </w:rPr>
        <w:t>Considerations on the objectives of Rel-18 SON and MDT enhancement WID</w:t>
      </w:r>
    </w:p>
    <w:p w14:paraId="6D64E6B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F385F2" w14:textId="77777777" w:rsidR="00D93B97" w:rsidRDefault="00D93B97" w:rsidP="00D93B97">
      <w:pPr>
        <w:rPr>
          <w:rFonts w:ascii="Arial" w:hAnsi="Arial" w:cs="Arial"/>
          <w:b/>
        </w:rPr>
      </w:pPr>
      <w:r>
        <w:rPr>
          <w:rFonts w:ascii="Arial" w:hAnsi="Arial" w:cs="Arial"/>
          <w:b/>
        </w:rPr>
        <w:t xml:space="preserve">Discussion: </w:t>
      </w:r>
    </w:p>
    <w:p w14:paraId="636666CF" w14:textId="77777777" w:rsidR="00D93B97" w:rsidRDefault="00D93B97" w:rsidP="00D93B97">
      <w:r>
        <w:t>handled in [95e-26-R18-SONMDT-WI]</w:t>
      </w:r>
    </w:p>
    <w:p w14:paraId="6A8301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D2700" w14:textId="77777777" w:rsidR="00D93B97" w:rsidRDefault="00D93B97" w:rsidP="00D93B97">
      <w:pPr>
        <w:rPr>
          <w:rFonts w:ascii="Arial" w:hAnsi="Arial" w:cs="Arial"/>
          <w:b/>
          <w:sz w:val="24"/>
        </w:rPr>
      </w:pPr>
      <w:r>
        <w:rPr>
          <w:rFonts w:ascii="Arial" w:hAnsi="Arial" w:cs="Arial"/>
          <w:b/>
          <w:color w:val="0000FF"/>
          <w:sz w:val="24"/>
        </w:rPr>
        <w:t>RP-220819</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452DF7E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F8B3427" w14:textId="77777777" w:rsidR="00D93B97" w:rsidRDefault="00D93B97" w:rsidP="00D93B97">
      <w:pPr>
        <w:rPr>
          <w:rFonts w:ascii="Arial" w:hAnsi="Arial" w:cs="Arial"/>
          <w:b/>
        </w:rPr>
      </w:pPr>
      <w:r>
        <w:rPr>
          <w:rFonts w:ascii="Arial" w:hAnsi="Arial" w:cs="Arial"/>
          <w:b/>
        </w:rPr>
        <w:t xml:space="preserve">Abstract: </w:t>
      </w:r>
    </w:p>
    <w:p w14:paraId="6A5C8598" w14:textId="77777777" w:rsidR="00D93B97" w:rsidRDefault="00D93B97" w:rsidP="00D93B97">
      <w:r>
        <w:t>WI title updated (WI code cannot be modified anymore)</w:t>
      </w:r>
    </w:p>
    <w:p w14:paraId="7A7E18B8" w14:textId="77777777" w:rsidR="00D93B97" w:rsidRDefault="00D93B97" w:rsidP="00D93B97">
      <w:r>
        <w:t>Note: MR-DC = EN-DC, NE-DC and NR-DC</w:t>
      </w:r>
    </w:p>
    <w:p w14:paraId="52873863" w14:textId="77777777" w:rsidR="00D93B97" w:rsidRDefault="00D93B97" w:rsidP="00D93B97">
      <w:pPr>
        <w:rPr>
          <w:rFonts w:ascii="Arial" w:hAnsi="Arial" w:cs="Arial"/>
          <w:b/>
        </w:rPr>
      </w:pPr>
      <w:r>
        <w:rPr>
          <w:rFonts w:ascii="Arial" w:hAnsi="Arial" w:cs="Arial"/>
          <w:b/>
        </w:rPr>
        <w:t xml:space="preserve">Discussion: </w:t>
      </w:r>
    </w:p>
    <w:p w14:paraId="288B1D63" w14:textId="77777777" w:rsidR="00D93B97" w:rsidRDefault="00D93B97" w:rsidP="00D93B97">
      <w:r>
        <w:t>MCC: late submission</w:t>
      </w:r>
    </w:p>
    <w:p w14:paraId="7BF316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RP-220981</w:t>
      </w:r>
      <w:r>
        <w:rPr>
          <w:color w:val="993300"/>
          <w:u w:val="single"/>
        </w:rPr>
        <w:t>.</w:t>
      </w:r>
    </w:p>
    <w:p w14:paraId="37A9E421" w14:textId="77777777" w:rsidR="00D93B97" w:rsidRDefault="00D93B97" w:rsidP="00D93B97">
      <w:pPr>
        <w:rPr>
          <w:rFonts w:ascii="Arial" w:hAnsi="Arial" w:cs="Arial"/>
          <w:b/>
          <w:sz w:val="24"/>
        </w:rPr>
      </w:pPr>
      <w:r>
        <w:rPr>
          <w:rFonts w:ascii="Arial" w:hAnsi="Arial" w:cs="Arial"/>
          <w:b/>
          <w:color w:val="0000FF"/>
          <w:sz w:val="24"/>
        </w:rPr>
        <w:t>RP-220981</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0BA18D1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Deutsche Telekom, CMCC</w:t>
      </w:r>
    </w:p>
    <w:p w14:paraId="4FAEBA05" w14:textId="77777777" w:rsidR="00D93B97" w:rsidRDefault="00D93B97" w:rsidP="00D93B97">
      <w:pPr>
        <w:rPr>
          <w:color w:val="808080"/>
        </w:rPr>
      </w:pPr>
      <w:r>
        <w:rPr>
          <w:color w:val="808080"/>
        </w:rPr>
        <w:t>(Replaces RP-220819)</w:t>
      </w:r>
    </w:p>
    <w:p w14:paraId="7D2325A8" w14:textId="77777777" w:rsidR="00D93B97" w:rsidRDefault="00D93B97" w:rsidP="00D93B97">
      <w:pPr>
        <w:rPr>
          <w:rFonts w:ascii="Arial" w:hAnsi="Arial" w:cs="Arial"/>
          <w:b/>
        </w:rPr>
      </w:pPr>
      <w:r>
        <w:rPr>
          <w:rFonts w:ascii="Arial" w:hAnsi="Arial" w:cs="Arial"/>
          <w:b/>
        </w:rPr>
        <w:t xml:space="preserve">Discussion: </w:t>
      </w:r>
    </w:p>
    <w:p w14:paraId="4868A80D" w14:textId="77777777" w:rsidR="00D93B97" w:rsidRDefault="00D93B97" w:rsidP="00D93B97">
      <w:r>
        <w:t>result of [95e-26-R18-SONMDT-WI]</w:t>
      </w:r>
    </w:p>
    <w:p w14:paraId="7203C4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RP-221000</w:t>
      </w:r>
      <w:r>
        <w:rPr>
          <w:color w:val="993300"/>
          <w:u w:val="single"/>
        </w:rPr>
        <w:t>.</w:t>
      </w:r>
    </w:p>
    <w:p w14:paraId="159D0568" w14:textId="77777777" w:rsidR="00D93B97" w:rsidRDefault="00D93B97" w:rsidP="00D93B97">
      <w:pPr>
        <w:rPr>
          <w:rFonts w:ascii="Arial" w:hAnsi="Arial" w:cs="Arial"/>
          <w:b/>
          <w:sz w:val="24"/>
        </w:rPr>
      </w:pPr>
      <w:r>
        <w:rPr>
          <w:rFonts w:ascii="Arial" w:hAnsi="Arial" w:cs="Arial"/>
          <w:b/>
          <w:color w:val="0000FF"/>
          <w:sz w:val="24"/>
        </w:rPr>
        <w:lastRenderedPageBreak/>
        <w:t>RP-221000</w:t>
      </w:r>
      <w:r>
        <w:rPr>
          <w:rFonts w:ascii="Arial" w:hAnsi="Arial" w:cs="Arial"/>
          <w:b/>
          <w:color w:val="0000FF"/>
          <w:sz w:val="24"/>
        </w:rPr>
        <w:tab/>
      </w:r>
      <w:r>
        <w:rPr>
          <w:rFonts w:ascii="Arial" w:hAnsi="Arial" w:cs="Arial"/>
          <w:b/>
          <w:sz w:val="24"/>
        </w:rPr>
        <w:t>Revised WID: Further enhancement of data collection for SON (Self-Organising Networks)/MDT (Minimization of Drive Tests) in NR standalone and MR-DC (Multi-Radio Dual Connectivity)</w:t>
      </w:r>
    </w:p>
    <w:p w14:paraId="43E5114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Deutsche Telekom, CMCC</w:t>
      </w:r>
    </w:p>
    <w:p w14:paraId="45D4372B" w14:textId="77777777" w:rsidR="00D93B97" w:rsidRDefault="00D93B97" w:rsidP="00D93B97">
      <w:pPr>
        <w:rPr>
          <w:color w:val="808080"/>
        </w:rPr>
      </w:pPr>
      <w:r>
        <w:rPr>
          <w:color w:val="808080"/>
        </w:rPr>
        <w:t>(Replaces RP-220981)</w:t>
      </w:r>
    </w:p>
    <w:p w14:paraId="795541D0" w14:textId="77777777" w:rsidR="00D93B97" w:rsidRDefault="00D93B97" w:rsidP="00D93B97">
      <w:pPr>
        <w:rPr>
          <w:rFonts w:ascii="Arial" w:hAnsi="Arial" w:cs="Arial"/>
          <w:b/>
        </w:rPr>
      </w:pPr>
      <w:r>
        <w:rPr>
          <w:rFonts w:ascii="Arial" w:hAnsi="Arial" w:cs="Arial"/>
          <w:b/>
        </w:rPr>
        <w:t xml:space="preserve">Discussion: </w:t>
      </w:r>
    </w:p>
    <w:p w14:paraId="56CAB68E" w14:textId="77777777" w:rsidR="00D93B97" w:rsidRDefault="00D93B97" w:rsidP="00D93B97">
      <w:r>
        <w:t>result of [95e-26-R18-SONMDT-WI]</w:t>
      </w:r>
    </w:p>
    <w:p w14:paraId="39CA58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A5F56" w14:textId="77777777" w:rsidR="00D93B97" w:rsidRDefault="00D93B97" w:rsidP="00D93B97">
      <w:pPr>
        <w:rPr>
          <w:rFonts w:ascii="Arial" w:hAnsi="Arial" w:cs="Arial"/>
          <w:b/>
          <w:sz w:val="24"/>
        </w:rPr>
      </w:pPr>
      <w:r>
        <w:rPr>
          <w:rFonts w:ascii="Arial" w:hAnsi="Arial" w:cs="Arial"/>
          <w:b/>
          <w:color w:val="0000FF"/>
          <w:sz w:val="24"/>
        </w:rPr>
        <w:t>RP-220886</w:t>
      </w:r>
      <w:r>
        <w:rPr>
          <w:rFonts w:ascii="Arial" w:hAnsi="Arial" w:cs="Arial"/>
          <w:b/>
          <w:color w:val="0000FF"/>
          <w:sz w:val="24"/>
        </w:rPr>
        <w:tab/>
      </w:r>
      <w:r>
        <w:rPr>
          <w:rFonts w:ascii="Arial" w:hAnsi="Arial" w:cs="Arial"/>
          <w:b/>
          <w:sz w:val="24"/>
        </w:rPr>
        <w:t>Moderator's summary for discussion [95e-26-R18-SONMDT-WI]</w:t>
      </w:r>
    </w:p>
    <w:p w14:paraId="7D18262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(Deutsche Telekom)</w:t>
      </w:r>
    </w:p>
    <w:p w14:paraId="227CA40D" w14:textId="77777777" w:rsidR="00D93B97" w:rsidRDefault="00D93B97" w:rsidP="00D93B97">
      <w:pPr>
        <w:rPr>
          <w:rFonts w:ascii="Arial" w:hAnsi="Arial" w:cs="Arial"/>
          <w:b/>
        </w:rPr>
      </w:pPr>
      <w:r>
        <w:rPr>
          <w:rFonts w:ascii="Arial" w:hAnsi="Arial" w:cs="Arial"/>
          <w:b/>
        </w:rPr>
        <w:t xml:space="preserve">Abstract: </w:t>
      </w:r>
    </w:p>
    <w:p w14:paraId="22AE4032" w14:textId="77777777" w:rsidR="00D93B97" w:rsidRDefault="00D93B97" w:rsidP="00D93B97">
      <w:r>
        <w:t>handled Tdocs: RP-220471, 0670, 0741, 0819</w:t>
      </w:r>
    </w:p>
    <w:p w14:paraId="11E17D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5FD2C" w14:textId="77777777" w:rsidR="00D93B97" w:rsidRDefault="00D93B97" w:rsidP="00D93B97">
      <w:pPr>
        <w:pStyle w:val="Heading5"/>
      </w:pPr>
      <w:bookmarkStart w:id="172" w:name="_Toc104749516"/>
      <w:bookmarkStart w:id="173" w:name="_Toc105285826"/>
      <w:r>
        <w:t>9.3.3.2</w:t>
      </w:r>
      <w:r>
        <w:tab/>
        <w:t>Core part: Enhancement on NR QoE management and optimizations for diverse services [New RAN3 WI: NR_QoE_enh-Core]</w:t>
      </w:r>
      <w:bookmarkEnd w:id="172"/>
      <w:bookmarkEnd w:id="173"/>
    </w:p>
    <w:p w14:paraId="04EE46D2" w14:textId="77777777" w:rsidR="00D93B97" w:rsidRDefault="00D93B97" w:rsidP="00D93B97">
      <w:pPr>
        <w:rPr>
          <w:rFonts w:ascii="Arial" w:hAnsi="Arial" w:cs="Arial"/>
          <w:b/>
          <w:sz w:val="24"/>
        </w:rPr>
      </w:pPr>
      <w:r>
        <w:rPr>
          <w:rFonts w:ascii="Arial" w:hAnsi="Arial" w:cs="Arial"/>
          <w:b/>
          <w:color w:val="0000FF"/>
          <w:sz w:val="24"/>
        </w:rPr>
        <w:t>RP-220799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441FA4D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D0432BD" w14:textId="77777777" w:rsidR="00D93B97" w:rsidRDefault="00D93B97" w:rsidP="00D93B97">
      <w:pPr>
        <w:rPr>
          <w:rFonts w:ascii="Arial" w:hAnsi="Arial" w:cs="Arial"/>
          <w:b/>
        </w:rPr>
      </w:pPr>
      <w:r>
        <w:rPr>
          <w:rFonts w:ascii="Arial" w:hAnsi="Arial" w:cs="Arial"/>
          <w:b/>
        </w:rPr>
        <w:t xml:space="preserve">Discussion: </w:t>
      </w:r>
    </w:p>
    <w:p w14:paraId="751B3394" w14:textId="77777777" w:rsidR="00D93B97" w:rsidRDefault="00D93B97" w:rsidP="00D93B97">
      <w:r>
        <w:t>MCC: late submission</w:t>
      </w:r>
    </w:p>
    <w:p w14:paraId="2F96BA70" w14:textId="77777777" w:rsidR="00D93B97" w:rsidRDefault="00D93B97" w:rsidP="00D93B97">
      <w:r>
        <w:t>Note: Spotted after RAN #95e: REL-18 WI NR_QoE_enh has no Perf. part (see WID RP-213594). Therefore reporting about a Perf. part in RP-220799 makes no sense.</w:t>
      </w:r>
    </w:p>
    <w:p w14:paraId="447B36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FED9C" w14:textId="77777777" w:rsidR="00D93B97" w:rsidRDefault="00D93B97" w:rsidP="00D93B97">
      <w:pPr>
        <w:rPr>
          <w:rFonts w:ascii="Arial" w:hAnsi="Arial" w:cs="Arial"/>
          <w:b/>
          <w:sz w:val="24"/>
        </w:rPr>
      </w:pPr>
      <w:r>
        <w:rPr>
          <w:rFonts w:ascii="Arial" w:hAnsi="Arial" w:cs="Arial"/>
          <w:b/>
          <w:color w:val="0000FF"/>
          <w:sz w:val="24"/>
        </w:rPr>
        <w:t>RP-220764</w:t>
      </w:r>
      <w:r>
        <w:rPr>
          <w:rFonts w:ascii="Arial" w:hAnsi="Arial" w:cs="Arial"/>
          <w:b/>
          <w:color w:val="0000FF"/>
          <w:sz w:val="24"/>
        </w:rPr>
        <w:tab/>
      </w:r>
      <w:r>
        <w:rPr>
          <w:rFonts w:ascii="Arial" w:hAnsi="Arial" w:cs="Arial"/>
          <w:b/>
          <w:sz w:val="24"/>
        </w:rPr>
        <w:t>Revised WID: Enhancement on NR QoE management and optimizations for diverse services WI</w:t>
      </w:r>
    </w:p>
    <w:p w14:paraId="3AAB633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C0B3F1A" w14:textId="77777777" w:rsidR="00D93B97" w:rsidRDefault="00D93B97" w:rsidP="00D93B97">
      <w:pPr>
        <w:rPr>
          <w:rFonts w:ascii="Arial" w:hAnsi="Arial" w:cs="Arial"/>
          <w:b/>
        </w:rPr>
      </w:pPr>
      <w:r>
        <w:rPr>
          <w:rFonts w:ascii="Arial" w:hAnsi="Arial" w:cs="Arial"/>
          <w:b/>
        </w:rPr>
        <w:t xml:space="preserve">Abstract: </w:t>
      </w:r>
    </w:p>
    <w:p w14:paraId="3680B2C5" w14:textId="77777777" w:rsidR="00D93B97" w:rsidRDefault="00D93B97" w:rsidP="00D93B97">
      <w:r>
        <w:t>last approved WID: RP-213594</w:t>
      </w:r>
    </w:p>
    <w:p w14:paraId="0256FFBE" w14:textId="77777777" w:rsidR="00D93B97" w:rsidRDefault="00D93B97" w:rsidP="00D93B97">
      <w:pPr>
        <w:rPr>
          <w:rFonts w:ascii="Arial" w:hAnsi="Arial" w:cs="Arial"/>
          <w:b/>
        </w:rPr>
      </w:pPr>
      <w:r>
        <w:rPr>
          <w:rFonts w:ascii="Arial" w:hAnsi="Arial" w:cs="Arial"/>
          <w:b/>
        </w:rPr>
        <w:t xml:space="preserve">Discussion: </w:t>
      </w:r>
    </w:p>
    <w:p w14:paraId="5E9DDD22" w14:textId="77777777" w:rsidR="00D93B97" w:rsidRDefault="00D93B97" w:rsidP="00D93B97">
      <w:r>
        <w:t>MCC: revised WID without rev marks</w:t>
      </w:r>
    </w:p>
    <w:p w14:paraId="69395B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RP-220849</w:t>
      </w:r>
      <w:r>
        <w:rPr>
          <w:color w:val="993300"/>
          <w:u w:val="single"/>
        </w:rPr>
        <w:t>.</w:t>
      </w:r>
    </w:p>
    <w:p w14:paraId="587D577A" w14:textId="77777777" w:rsidR="00D93B97" w:rsidRDefault="00D93B97" w:rsidP="00D93B97">
      <w:pPr>
        <w:rPr>
          <w:rFonts w:ascii="Arial" w:hAnsi="Arial" w:cs="Arial"/>
          <w:b/>
          <w:sz w:val="24"/>
        </w:rPr>
      </w:pPr>
      <w:r>
        <w:rPr>
          <w:rFonts w:ascii="Arial" w:hAnsi="Arial" w:cs="Arial"/>
          <w:b/>
          <w:color w:val="0000FF"/>
          <w:sz w:val="24"/>
        </w:rPr>
        <w:t>RP-220849</w:t>
      </w:r>
      <w:r>
        <w:rPr>
          <w:rFonts w:ascii="Arial" w:hAnsi="Arial" w:cs="Arial"/>
          <w:b/>
          <w:color w:val="0000FF"/>
          <w:sz w:val="24"/>
        </w:rPr>
        <w:tab/>
      </w:r>
      <w:r>
        <w:rPr>
          <w:rFonts w:ascii="Arial" w:hAnsi="Arial" w:cs="Arial"/>
          <w:b/>
          <w:sz w:val="24"/>
        </w:rPr>
        <w:t>Revised WID: Enhancement on NR QoE management and optimizations for diverse services WI</w:t>
      </w:r>
    </w:p>
    <w:p w14:paraId="5B91C64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2714FCB" w14:textId="77777777" w:rsidR="00D93B97" w:rsidRDefault="00D93B97" w:rsidP="00D93B97">
      <w:pPr>
        <w:rPr>
          <w:color w:val="808080"/>
        </w:rPr>
      </w:pPr>
      <w:r>
        <w:rPr>
          <w:color w:val="808080"/>
        </w:rPr>
        <w:lastRenderedPageBreak/>
        <w:t>(Replaces RP-220764)</w:t>
      </w:r>
    </w:p>
    <w:p w14:paraId="500ECDBA" w14:textId="77777777" w:rsidR="00D93B97" w:rsidRDefault="00D93B97" w:rsidP="00D93B97">
      <w:pPr>
        <w:rPr>
          <w:rFonts w:ascii="Arial" w:hAnsi="Arial" w:cs="Arial"/>
          <w:b/>
        </w:rPr>
      </w:pPr>
      <w:r>
        <w:rPr>
          <w:rFonts w:ascii="Arial" w:hAnsi="Arial" w:cs="Arial"/>
          <w:b/>
        </w:rPr>
        <w:t xml:space="preserve">Discussion: </w:t>
      </w:r>
    </w:p>
    <w:p w14:paraId="62F72E24" w14:textId="77777777" w:rsidR="00D93B97" w:rsidRDefault="00D93B97" w:rsidP="00D93B97">
      <w:r>
        <w:t>MCC: late submission</w:t>
      </w:r>
    </w:p>
    <w:p w14:paraId="3FB1F6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E8AD9" w14:textId="77777777" w:rsidR="00D93B97" w:rsidRDefault="00D93B97" w:rsidP="00D93B97">
      <w:pPr>
        <w:pStyle w:val="Heading5"/>
      </w:pPr>
      <w:bookmarkStart w:id="174" w:name="_Toc104749517"/>
      <w:bookmarkStart w:id="175" w:name="_Toc105285827"/>
      <w:r>
        <w:t>9.3.3.3</w:t>
      </w:r>
      <w:r>
        <w:tab/>
        <w:t>Mobile IAB for NR [New RAN3 WI: NR_mobile_IAB]</w:t>
      </w:r>
      <w:bookmarkEnd w:id="174"/>
      <w:bookmarkEnd w:id="175"/>
    </w:p>
    <w:p w14:paraId="5F616086" w14:textId="77777777" w:rsidR="00D93B97" w:rsidRDefault="00D93B97" w:rsidP="00D93B97">
      <w:pPr>
        <w:rPr>
          <w:rFonts w:ascii="Arial" w:hAnsi="Arial" w:cs="Arial"/>
          <w:b/>
          <w:sz w:val="24"/>
        </w:rPr>
      </w:pPr>
      <w:r>
        <w:rPr>
          <w:rFonts w:ascii="Arial" w:hAnsi="Arial" w:cs="Arial"/>
          <w:b/>
          <w:color w:val="0000FF"/>
          <w:sz w:val="24"/>
        </w:rPr>
        <w:t>RP-220034</w:t>
      </w:r>
      <w:r>
        <w:rPr>
          <w:rFonts w:ascii="Arial" w:hAnsi="Arial" w:cs="Arial"/>
          <w:b/>
          <w:color w:val="0000FF"/>
          <w:sz w:val="24"/>
        </w:rPr>
        <w:tab/>
      </w:r>
      <w:r>
        <w:rPr>
          <w:rFonts w:ascii="Arial" w:hAnsi="Arial" w:cs="Arial"/>
          <w:b/>
          <w:sz w:val="24"/>
        </w:rPr>
        <w:t>LS on IAB support of NR satellite access (S2-2201578; to: RAN; cc: RAN3; contact: Rakuten)</w:t>
      </w:r>
    </w:p>
    <w:p w14:paraId="35C0EFA3"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S2-2201578, to RAN, cc RAN3</w:t>
      </w:r>
      <w:r>
        <w:rPr>
          <w:i/>
        </w:rPr>
        <w:br/>
      </w:r>
      <w:r>
        <w:rPr>
          <w:i/>
        </w:rPr>
        <w:tab/>
      </w:r>
      <w:r>
        <w:rPr>
          <w:i/>
        </w:rPr>
        <w:tab/>
      </w:r>
      <w:r>
        <w:rPr>
          <w:i/>
        </w:rPr>
        <w:tab/>
      </w:r>
      <w:r>
        <w:rPr>
          <w:i/>
        </w:rPr>
        <w:tab/>
      </w:r>
      <w:r>
        <w:rPr>
          <w:i/>
        </w:rPr>
        <w:tab/>
        <w:t>Source: SA2</w:t>
      </w:r>
    </w:p>
    <w:p w14:paraId="45B61CD4" w14:textId="77777777" w:rsidR="00D93B97" w:rsidRDefault="00D93B97" w:rsidP="00D93B97">
      <w:pPr>
        <w:rPr>
          <w:rFonts w:ascii="Arial" w:hAnsi="Arial" w:cs="Arial"/>
          <w:b/>
        </w:rPr>
      </w:pPr>
      <w:r>
        <w:rPr>
          <w:rFonts w:ascii="Arial" w:hAnsi="Arial" w:cs="Arial"/>
          <w:b/>
        </w:rPr>
        <w:t xml:space="preserve">Abstract: </w:t>
      </w:r>
    </w:p>
    <w:p w14:paraId="767CB7F8" w14:textId="77777777" w:rsidR="00D93B97" w:rsidRDefault="00D93B97" w:rsidP="00D93B97">
      <w:r>
        <w:t>RAN action requested; see draft reply LS in RP-220178</w:t>
      </w:r>
    </w:p>
    <w:p w14:paraId="29AAA5D2" w14:textId="77777777" w:rsidR="00D93B97" w:rsidRDefault="00D93B97" w:rsidP="00D93B97">
      <w:pPr>
        <w:rPr>
          <w:rFonts w:ascii="Arial" w:hAnsi="Arial" w:cs="Arial"/>
          <w:b/>
        </w:rPr>
      </w:pPr>
      <w:r>
        <w:rPr>
          <w:rFonts w:ascii="Arial" w:hAnsi="Arial" w:cs="Arial"/>
          <w:b/>
        </w:rPr>
        <w:t xml:space="preserve">Discussion: </w:t>
      </w:r>
    </w:p>
    <w:p w14:paraId="12A84587" w14:textId="77777777" w:rsidR="00D93B97" w:rsidRDefault="00D93B97" w:rsidP="00D93B97">
      <w:r>
        <w:t>handled in [95e-21-LS-IAB-Sat]</w:t>
      </w:r>
    </w:p>
    <w:p w14:paraId="5C8016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RP-220947</w:t>
      </w:r>
      <w:r>
        <w:rPr>
          <w:color w:val="993300"/>
          <w:u w:val="single"/>
        </w:rPr>
        <w:t>.</w:t>
      </w:r>
    </w:p>
    <w:p w14:paraId="38ECDB49" w14:textId="77777777" w:rsidR="00D93B97" w:rsidRDefault="00D93B97" w:rsidP="00D93B97">
      <w:pPr>
        <w:rPr>
          <w:rFonts w:ascii="Arial" w:hAnsi="Arial" w:cs="Arial"/>
          <w:b/>
          <w:sz w:val="24"/>
        </w:rPr>
      </w:pPr>
      <w:r>
        <w:rPr>
          <w:rFonts w:ascii="Arial" w:hAnsi="Arial" w:cs="Arial"/>
          <w:b/>
          <w:color w:val="0000FF"/>
          <w:sz w:val="24"/>
        </w:rPr>
        <w:t>RP-220662</w:t>
      </w:r>
      <w:r>
        <w:rPr>
          <w:rFonts w:ascii="Arial" w:hAnsi="Arial" w:cs="Arial"/>
          <w:b/>
          <w:color w:val="0000FF"/>
          <w:sz w:val="24"/>
        </w:rPr>
        <w:tab/>
      </w:r>
      <w:r>
        <w:rPr>
          <w:rFonts w:ascii="Arial" w:hAnsi="Arial" w:cs="Arial"/>
          <w:b/>
          <w:sz w:val="24"/>
        </w:rPr>
        <w:t>Discussion on the LS for IAB support of NR satellite access</w:t>
      </w:r>
    </w:p>
    <w:p w14:paraId="71A559B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F704F72" w14:textId="77777777" w:rsidR="00D93B97" w:rsidRDefault="00D93B97" w:rsidP="00D93B97">
      <w:pPr>
        <w:rPr>
          <w:rFonts w:ascii="Arial" w:hAnsi="Arial" w:cs="Arial"/>
          <w:b/>
        </w:rPr>
      </w:pPr>
      <w:r>
        <w:rPr>
          <w:rFonts w:ascii="Arial" w:hAnsi="Arial" w:cs="Arial"/>
          <w:b/>
        </w:rPr>
        <w:t xml:space="preserve">Discussion: </w:t>
      </w:r>
    </w:p>
    <w:p w14:paraId="42A4B3A3" w14:textId="77777777" w:rsidR="00D93B97" w:rsidRDefault="00D93B97" w:rsidP="00D93B97">
      <w:r>
        <w:t>handled in [95e-21-LS-IAB-Sat]</w:t>
      </w:r>
    </w:p>
    <w:p w14:paraId="438C4B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3C569" w14:textId="77777777" w:rsidR="00D93B97" w:rsidRDefault="00D93B97" w:rsidP="00D93B97">
      <w:pPr>
        <w:rPr>
          <w:rFonts w:ascii="Arial" w:hAnsi="Arial" w:cs="Arial"/>
          <w:b/>
          <w:sz w:val="24"/>
        </w:rPr>
      </w:pPr>
      <w:r>
        <w:rPr>
          <w:rFonts w:ascii="Arial" w:hAnsi="Arial" w:cs="Arial"/>
          <w:b/>
          <w:color w:val="0000FF"/>
          <w:sz w:val="24"/>
        </w:rPr>
        <w:t>RP-220178</w:t>
      </w:r>
      <w:r>
        <w:rPr>
          <w:rFonts w:ascii="Arial" w:hAnsi="Arial" w:cs="Arial"/>
          <w:b/>
          <w:color w:val="0000FF"/>
          <w:sz w:val="24"/>
        </w:rPr>
        <w:tab/>
      </w:r>
      <w:r>
        <w:rPr>
          <w:rFonts w:ascii="Arial" w:hAnsi="Arial" w:cs="Arial"/>
          <w:b/>
          <w:sz w:val="24"/>
        </w:rPr>
        <w:t>Draft Reply LS to S2-2201578 = RP-220034 on IAB support of NR satellite access (to: SA2; cc: RAN3; contact: Qualcomm)</w:t>
      </w:r>
    </w:p>
    <w:p w14:paraId="752947CD"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Qualcomm Incorporated</w:t>
      </w:r>
    </w:p>
    <w:p w14:paraId="4BB46AA6" w14:textId="77777777" w:rsidR="00D93B97" w:rsidRDefault="00D93B97" w:rsidP="00D93B97">
      <w:pPr>
        <w:rPr>
          <w:rFonts w:ascii="Arial" w:hAnsi="Arial" w:cs="Arial"/>
          <w:b/>
        </w:rPr>
      </w:pPr>
      <w:r>
        <w:rPr>
          <w:rFonts w:ascii="Arial" w:hAnsi="Arial" w:cs="Arial"/>
          <w:b/>
        </w:rPr>
        <w:t xml:space="preserve">Discussion: </w:t>
      </w:r>
    </w:p>
    <w:p w14:paraId="636C40CA" w14:textId="77777777" w:rsidR="00D93B97" w:rsidRDefault="00D93B97" w:rsidP="00D93B97">
      <w:r>
        <w:t>handled in [95e-21-LS-IAB-Sat]</w:t>
      </w:r>
    </w:p>
    <w:p w14:paraId="4AFE61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RP-220947</w:t>
      </w:r>
      <w:r>
        <w:rPr>
          <w:color w:val="993300"/>
          <w:u w:val="single"/>
        </w:rPr>
        <w:t>.</w:t>
      </w:r>
    </w:p>
    <w:p w14:paraId="1BDFBC26" w14:textId="77777777" w:rsidR="00D93B97" w:rsidRDefault="00D93B97" w:rsidP="00D93B97">
      <w:pPr>
        <w:rPr>
          <w:rFonts w:ascii="Arial" w:hAnsi="Arial" w:cs="Arial"/>
          <w:b/>
          <w:sz w:val="24"/>
        </w:rPr>
      </w:pPr>
      <w:r>
        <w:rPr>
          <w:rFonts w:ascii="Arial" w:hAnsi="Arial" w:cs="Arial"/>
          <w:b/>
          <w:color w:val="0000FF"/>
          <w:sz w:val="24"/>
        </w:rPr>
        <w:t>RP-220947</w:t>
      </w:r>
      <w:r>
        <w:rPr>
          <w:rFonts w:ascii="Arial" w:hAnsi="Arial" w:cs="Arial"/>
          <w:b/>
          <w:color w:val="0000FF"/>
          <w:sz w:val="24"/>
        </w:rPr>
        <w:tab/>
      </w:r>
      <w:r>
        <w:rPr>
          <w:rFonts w:ascii="Arial" w:hAnsi="Arial" w:cs="Arial"/>
          <w:b/>
          <w:sz w:val="24"/>
        </w:rPr>
        <w:t>Draft Reply to S2-2201578 = RP-220034 on IAB support of NR satellite access (to: SA2; cc: RAN3; contact: Qualcomm)</w:t>
      </w:r>
    </w:p>
    <w:p w14:paraId="7141BCE4"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Qualcomm</w:t>
      </w:r>
    </w:p>
    <w:p w14:paraId="01F874C9" w14:textId="77777777" w:rsidR="00D93B97" w:rsidRDefault="00D93B97" w:rsidP="00D93B97">
      <w:pPr>
        <w:rPr>
          <w:color w:val="808080"/>
        </w:rPr>
      </w:pPr>
      <w:r>
        <w:rPr>
          <w:color w:val="808080"/>
        </w:rPr>
        <w:t>(Replaces RP-220178)</w:t>
      </w:r>
    </w:p>
    <w:p w14:paraId="33A50389" w14:textId="77777777" w:rsidR="00D93B97" w:rsidRDefault="00D93B97" w:rsidP="00D93B97">
      <w:pPr>
        <w:rPr>
          <w:rFonts w:ascii="Arial" w:hAnsi="Arial" w:cs="Arial"/>
          <w:b/>
        </w:rPr>
      </w:pPr>
      <w:r>
        <w:rPr>
          <w:rFonts w:ascii="Arial" w:hAnsi="Arial" w:cs="Arial"/>
          <w:b/>
        </w:rPr>
        <w:t xml:space="preserve">Discussion: </w:t>
      </w:r>
    </w:p>
    <w:p w14:paraId="5C85614F" w14:textId="77777777" w:rsidR="00D93B97" w:rsidRDefault="00D93B97" w:rsidP="00D93B97">
      <w:r>
        <w:t>result of [95e-21-LS-IAB-Sat]</w:t>
      </w:r>
    </w:p>
    <w:p w14:paraId="03F2E9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RP-220963</w:t>
      </w:r>
      <w:r>
        <w:rPr>
          <w:color w:val="993300"/>
          <w:u w:val="single"/>
        </w:rPr>
        <w:t>.</w:t>
      </w:r>
    </w:p>
    <w:p w14:paraId="18F73FA9" w14:textId="77777777" w:rsidR="00D93B97" w:rsidRDefault="00D93B97" w:rsidP="00D93B97">
      <w:pPr>
        <w:rPr>
          <w:rFonts w:ascii="Arial" w:hAnsi="Arial" w:cs="Arial"/>
          <w:b/>
          <w:sz w:val="24"/>
        </w:rPr>
      </w:pPr>
      <w:r>
        <w:rPr>
          <w:rFonts w:ascii="Arial" w:hAnsi="Arial" w:cs="Arial"/>
          <w:b/>
          <w:color w:val="0000FF"/>
          <w:sz w:val="24"/>
        </w:rPr>
        <w:lastRenderedPageBreak/>
        <w:t>RP-220963</w:t>
      </w:r>
      <w:r>
        <w:rPr>
          <w:rFonts w:ascii="Arial" w:hAnsi="Arial" w:cs="Arial"/>
          <w:b/>
          <w:color w:val="0000FF"/>
          <w:sz w:val="24"/>
        </w:rPr>
        <w:tab/>
      </w:r>
      <w:r>
        <w:rPr>
          <w:rFonts w:ascii="Arial" w:hAnsi="Arial" w:cs="Arial"/>
          <w:b/>
          <w:sz w:val="24"/>
        </w:rPr>
        <w:t>Reply to S2-2201578 = RP-220034 on IAB support of NR satellite access (to: SA2; cc: RAN3; contact: Qualcomm)</w:t>
      </w:r>
    </w:p>
    <w:p w14:paraId="60520405"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RAN</w:t>
      </w:r>
    </w:p>
    <w:p w14:paraId="4571148C" w14:textId="77777777" w:rsidR="00D93B97" w:rsidRDefault="00D93B97" w:rsidP="00D93B97">
      <w:pPr>
        <w:rPr>
          <w:color w:val="808080"/>
        </w:rPr>
      </w:pPr>
      <w:r>
        <w:rPr>
          <w:color w:val="808080"/>
        </w:rPr>
        <w:t>(Replaces RP-220947)</w:t>
      </w:r>
    </w:p>
    <w:p w14:paraId="1E2E2BCF" w14:textId="77777777" w:rsidR="00D93B97" w:rsidRDefault="00D93B97" w:rsidP="00D93B97">
      <w:pPr>
        <w:rPr>
          <w:rFonts w:ascii="Arial" w:hAnsi="Arial" w:cs="Arial"/>
          <w:b/>
        </w:rPr>
      </w:pPr>
      <w:r>
        <w:rPr>
          <w:rFonts w:ascii="Arial" w:hAnsi="Arial" w:cs="Arial"/>
          <w:b/>
        </w:rPr>
        <w:t xml:space="preserve">Discussion: </w:t>
      </w:r>
    </w:p>
    <w:p w14:paraId="6C535BB8" w14:textId="77777777" w:rsidR="00D93B97" w:rsidRDefault="00D93B97" w:rsidP="00D93B97">
      <w:r>
        <w:t>result of [95e-21-LS-IAB-Sat]</w:t>
      </w:r>
    </w:p>
    <w:p w14:paraId="54F2928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C72CC" w14:textId="77777777" w:rsidR="00D93B97" w:rsidRDefault="00D93B97" w:rsidP="00D93B97">
      <w:pPr>
        <w:rPr>
          <w:rFonts w:ascii="Arial" w:hAnsi="Arial" w:cs="Arial"/>
          <w:b/>
          <w:sz w:val="24"/>
        </w:rPr>
      </w:pPr>
      <w:r>
        <w:rPr>
          <w:rFonts w:ascii="Arial" w:hAnsi="Arial" w:cs="Arial"/>
          <w:b/>
          <w:color w:val="0000FF"/>
          <w:sz w:val="24"/>
        </w:rPr>
        <w:t>RP-220881</w:t>
      </w:r>
      <w:r>
        <w:rPr>
          <w:rFonts w:ascii="Arial" w:hAnsi="Arial" w:cs="Arial"/>
          <w:b/>
          <w:color w:val="0000FF"/>
          <w:sz w:val="24"/>
        </w:rPr>
        <w:tab/>
      </w:r>
      <w:r>
        <w:rPr>
          <w:rFonts w:ascii="Arial" w:hAnsi="Arial" w:cs="Arial"/>
          <w:b/>
          <w:sz w:val="24"/>
        </w:rPr>
        <w:t>Moderator's summary for discussion [95e-21-LS-IAB-Sat]</w:t>
      </w:r>
    </w:p>
    <w:p w14:paraId="21FD04EE"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02B2EC04" w14:textId="77777777" w:rsidR="00D93B97" w:rsidRDefault="00D93B97" w:rsidP="00D93B97">
      <w:pPr>
        <w:rPr>
          <w:rFonts w:ascii="Arial" w:hAnsi="Arial" w:cs="Arial"/>
          <w:b/>
        </w:rPr>
      </w:pPr>
      <w:r>
        <w:rPr>
          <w:rFonts w:ascii="Arial" w:hAnsi="Arial" w:cs="Arial"/>
          <w:b/>
        </w:rPr>
        <w:t xml:space="preserve">Abstract: </w:t>
      </w:r>
    </w:p>
    <w:p w14:paraId="251508DB" w14:textId="77777777" w:rsidR="00D93B97" w:rsidRDefault="00D93B97" w:rsidP="00D93B97">
      <w:r>
        <w:t>handled Tdocs: RP-220034, 0178, 0662</w:t>
      </w:r>
    </w:p>
    <w:p w14:paraId="330184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F2DA" w14:textId="77777777" w:rsidR="00D93B97" w:rsidRDefault="00D93B97" w:rsidP="00D93B97">
      <w:pPr>
        <w:rPr>
          <w:rFonts w:ascii="Arial" w:hAnsi="Arial" w:cs="Arial"/>
          <w:b/>
          <w:sz w:val="24"/>
        </w:rPr>
      </w:pPr>
      <w:r>
        <w:rPr>
          <w:rFonts w:ascii="Arial" w:hAnsi="Arial" w:cs="Arial"/>
          <w:b/>
          <w:color w:val="0000FF"/>
          <w:sz w:val="24"/>
        </w:rPr>
        <w:t>RP-220430</w:t>
      </w:r>
      <w:r>
        <w:rPr>
          <w:rFonts w:ascii="Arial" w:hAnsi="Arial" w:cs="Arial"/>
          <w:b/>
          <w:color w:val="0000FF"/>
          <w:sz w:val="24"/>
        </w:rPr>
        <w:tab/>
      </w:r>
      <w:r>
        <w:rPr>
          <w:rFonts w:ascii="Arial" w:hAnsi="Arial" w:cs="Arial"/>
          <w:b/>
          <w:sz w:val="24"/>
        </w:rPr>
        <w:t>Status report for WI Mobile IAB for NR; rapporteur: Qualcomm</w:t>
      </w:r>
    </w:p>
    <w:p w14:paraId="02E0805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9A880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5ECAF" w14:textId="77777777" w:rsidR="00D93B97" w:rsidRDefault="00D93B97" w:rsidP="00D93B97">
      <w:pPr>
        <w:rPr>
          <w:rFonts w:ascii="Arial" w:hAnsi="Arial" w:cs="Arial"/>
          <w:b/>
          <w:sz w:val="24"/>
        </w:rPr>
      </w:pPr>
      <w:r>
        <w:rPr>
          <w:rFonts w:ascii="Arial" w:hAnsi="Arial" w:cs="Arial"/>
          <w:b/>
          <w:color w:val="0000FF"/>
          <w:sz w:val="24"/>
        </w:rPr>
        <w:t>RP-220663</w:t>
      </w:r>
      <w:r>
        <w:rPr>
          <w:rFonts w:ascii="Arial" w:hAnsi="Arial" w:cs="Arial"/>
          <w:b/>
          <w:color w:val="0000FF"/>
          <w:sz w:val="24"/>
        </w:rPr>
        <w:tab/>
      </w:r>
      <w:r>
        <w:rPr>
          <w:rFonts w:ascii="Arial" w:hAnsi="Arial" w:cs="Arial"/>
          <w:b/>
          <w:sz w:val="24"/>
        </w:rPr>
        <w:t>Discussion on the R17 solutions for R18 mobile IAB</w:t>
      </w:r>
    </w:p>
    <w:p w14:paraId="2595E4B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7342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9220D" w14:textId="77777777" w:rsidR="00D93B97" w:rsidRDefault="00D93B97" w:rsidP="00D93B97">
      <w:pPr>
        <w:rPr>
          <w:rFonts w:ascii="Arial" w:hAnsi="Arial" w:cs="Arial"/>
          <w:b/>
          <w:sz w:val="24"/>
        </w:rPr>
      </w:pPr>
      <w:r>
        <w:rPr>
          <w:rFonts w:ascii="Arial" w:hAnsi="Arial" w:cs="Arial"/>
          <w:b/>
          <w:color w:val="0000FF"/>
          <w:sz w:val="24"/>
        </w:rPr>
        <w:t>RP-220306</w:t>
      </w:r>
      <w:r>
        <w:rPr>
          <w:rFonts w:ascii="Arial" w:hAnsi="Arial" w:cs="Arial"/>
          <w:b/>
          <w:color w:val="0000FF"/>
          <w:sz w:val="24"/>
        </w:rPr>
        <w:tab/>
      </w:r>
      <w:r>
        <w:rPr>
          <w:rFonts w:ascii="Arial" w:hAnsi="Arial" w:cs="Arial"/>
          <w:b/>
          <w:sz w:val="24"/>
        </w:rPr>
        <w:t>Revised WID on Mobile IAB for NR</w:t>
      </w:r>
    </w:p>
    <w:p w14:paraId="312C124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02C54E0A" w14:textId="77777777" w:rsidR="00D93B97" w:rsidRDefault="00D93B97" w:rsidP="00D93B97">
      <w:pPr>
        <w:rPr>
          <w:color w:val="808080"/>
        </w:rPr>
      </w:pPr>
      <w:r>
        <w:rPr>
          <w:color w:val="808080"/>
        </w:rPr>
        <w:t>(Replaces RP-213601)</w:t>
      </w:r>
    </w:p>
    <w:p w14:paraId="664F83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RP-220843</w:t>
      </w:r>
      <w:r>
        <w:rPr>
          <w:color w:val="993300"/>
          <w:u w:val="single"/>
        </w:rPr>
        <w:t>.</w:t>
      </w:r>
    </w:p>
    <w:p w14:paraId="138291E7" w14:textId="77777777" w:rsidR="00D93B97" w:rsidRDefault="00D93B97" w:rsidP="00D93B97">
      <w:pPr>
        <w:rPr>
          <w:rFonts w:ascii="Arial" w:hAnsi="Arial" w:cs="Arial"/>
          <w:b/>
          <w:sz w:val="24"/>
        </w:rPr>
      </w:pPr>
      <w:r>
        <w:rPr>
          <w:rFonts w:ascii="Arial" w:hAnsi="Arial" w:cs="Arial"/>
          <w:b/>
          <w:color w:val="0000FF"/>
          <w:sz w:val="24"/>
        </w:rPr>
        <w:t>RP-220843</w:t>
      </w:r>
      <w:r>
        <w:rPr>
          <w:rFonts w:ascii="Arial" w:hAnsi="Arial" w:cs="Arial"/>
          <w:b/>
          <w:color w:val="0000FF"/>
          <w:sz w:val="24"/>
        </w:rPr>
        <w:tab/>
      </w:r>
      <w:r>
        <w:rPr>
          <w:rFonts w:ascii="Arial" w:hAnsi="Arial" w:cs="Arial"/>
          <w:b/>
          <w:sz w:val="24"/>
        </w:rPr>
        <w:t>Revised WID on Mobile IAB for NR</w:t>
      </w:r>
    </w:p>
    <w:p w14:paraId="1324028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7815340" w14:textId="77777777" w:rsidR="00D93B97" w:rsidRDefault="00D93B97" w:rsidP="00D93B97">
      <w:pPr>
        <w:rPr>
          <w:color w:val="808080"/>
        </w:rPr>
      </w:pPr>
      <w:r>
        <w:rPr>
          <w:color w:val="808080"/>
        </w:rPr>
        <w:t>(Replaces RP-220306)</w:t>
      </w:r>
    </w:p>
    <w:p w14:paraId="67639B29" w14:textId="77777777" w:rsidR="00D93B97" w:rsidRDefault="00D93B97" w:rsidP="00D93B97">
      <w:pPr>
        <w:rPr>
          <w:rFonts w:ascii="Arial" w:hAnsi="Arial" w:cs="Arial"/>
          <w:b/>
        </w:rPr>
      </w:pPr>
      <w:r>
        <w:rPr>
          <w:rFonts w:ascii="Arial" w:hAnsi="Arial" w:cs="Arial"/>
          <w:b/>
        </w:rPr>
        <w:t xml:space="preserve">Discussion: </w:t>
      </w:r>
    </w:p>
    <w:p w14:paraId="734456B9" w14:textId="77777777" w:rsidR="00D93B97" w:rsidRDefault="00D93B97" w:rsidP="00D93B97">
      <w:r>
        <w:t>MCC: late submission</w:t>
      </w:r>
    </w:p>
    <w:p w14:paraId="1FBFE7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F0484" w14:textId="77777777" w:rsidR="00D93B97" w:rsidRDefault="00D93B97" w:rsidP="00D93B97">
      <w:pPr>
        <w:pStyle w:val="Heading5"/>
      </w:pPr>
      <w:bookmarkStart w:id="176" w:name="_Toc104749518"/>
      <w:bookmarkStart w:id="177" w:name="_Toc105285828"/>
      <w:r>
        <w:lastRenderedPageBreak/>
        <w:t>9.3.3.4</w:t>
      </w:r>
      <w:r>
        <w:tab/>
        <w:t>Core part: AI/ML for NG-RAN [New RAN3 WI: NR_AIML_NGRAN-Core]</w:t>
      </w:r>
      <w:bookmarkEnd w:id="176"/>
      <w:bookmarkEnd w:id="177"/>
    </w:p>
    <w:p w14:paraId="60FCF858" w14:textId="77777777" w:rsidR="00D93B97" w:rsidRDefault="00D93B97" w:rsidP="00D93B97">
      <w:pPr>
        <w:rPr>
          <w:rFonts w:ascii="Arial" w:hAnsi="Arial" w:cs="Arial"/>
          <w:b/>
          <w:sz w:val="24"/>
        </w:rPr>
      </w:pPr>
      <w:r>
        <w:rPr>
          <w:rFonts w:ascii="Arial" w:hAnsi="Arial" w:cs="Arial"/>
          <w:b/>
          <w:color w:val="0000FF"/>
          <w:sz w:val="24"/>
        </w:rPr>
        <w:t>RP-220636</w:t>
      </w:r>
      <w:r>
        <w:rPr>
          <w:rFonts w:ascii="Arial" w:hAnsi="Arial" w:cs="Arial"/>
          <w:b/>
          <w:color w:val="0000FF"/>
          <w:sz w:val="24"/>
        </w:rPr>
        <w:tab/>
      </w:r>
      <w:r>
        <w:rPr>
          <w:rFonts w:ascii="Arial" w:hAnsi="Arial" w:cs="Arial"/>
          <w:b/>
          <w:sz w:val="24"/>
        </w:rPr>
        <w:t>Status report for WI Artificial Intelligence (AI)/Machine Learning (ML) for NG-RAN; rapporteur: CMCC</w:t>
      </w:r>
    </w:p>
    <w:p w14:paraId="63D0313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4FDF9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F20E0" w14:textId="77777777" w:rsidR="00D93B97" w:rsidRDefault="00D93B97" w:rsidP="00D93B97">
      <w:pPr>
        <w:rPr>
          <w:rFonts w:ascii="Arial" w:hAnsi="Arial" w:cs="Arial"/>
          <w:b/>
          <w:sz w:val="24"/>
        </w:rPr>
      </w:pPr>
      <w:r>
        <w:rPr>
          <w:rFonts w:ascii="Arial" w:hAnsi="Arial" w:cs="Arial"/>
          <w:b/>
          <w:color w:val="0000FF"/>
          <w:sz w:val="24"/>
        </w:rPr>
        <w:t>RP-220635</w:t>
      </w:r>
      <w:r>
        <w:rPr>
          <w:rFonts w:ascii="Arial" w:hAnsi="Arial" w:cs="Arial"/>
          <w:b/>
          <w:color w:val="0000FF"/>
          <w:sz w:val="24"/>
        </w:rPr>
        <w:tab/>
      </w:r>
      <w:r>
        <w:rPr>
          <w:rFonts w:ascii="Arial" w:hAnsi="Arial" w:cs="Arial"/>
          <w:b/>
          <w:sz w:val="24"/>
        </w:rPr>
        <w:t>Revised WID: Artificial Intelligence (AI)/Machine Learning (ML) for NG-RAN</w:t>
      </w:r>
    </w:p>
    <w:p w14:paraId="1CAD266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9A77F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B1C5E" w14:textId="77777777" w:rsidR="00D93B97" w:rsidRDefault="00D93B97" w:rsidP="00D93B97">
      <w:pPr>
        <w:pStyle w:val="Heading4"/>
      </w:pPr>
      <w:bookmarkStart w:id="178" w:name="_Toc104749519"/>
      <w:bookmarkStart w:id="179" w:name="_Toc105285829"/>
      <w:r>
        <w:t>9.3.4</w:t>
      </w:r>
      <w:r>
        <w:tab/>
        <w:t>RAN4 led WIs</w:t>
      </w:r>
      <w:bookmarkEnd w:id="178"/>
      <w:bookmarkEnd w:id="179"/>
    </w:p>
    <w:p w14:paraId="15DC2548" w14:textId="77777777" w:rsidR="00D93B97" w:rsidRDefault="00D93B97" w:rsidP="00D93B97">
      <w:pPr>
        <w:pStyle w:val="Heading5"/>
      </w:pPr>
      <w:bookmarkStart w:id="180" w:name="_Toc104749520"/>
      <w:bookmarkStart w:id="181" w:name="_Toc105285830"/>
      <w:r>
        <w:t>9.3.4.1</w:t>
      </w:r>
      <w:r>
        <w:tab/>
        <w:t>NR support for dedicated spectrum less than 5MHz for FR1 [New RAN4 WI: NR_FR1_lessthan_5MHz_BW]</w:t>
      </w:r>
      <w:bookmarkEnd w:id="180"/>
      <w:bookmarkEnd w:id="181"/>
    </w:p>
    <w:p w14:paraId="398EFA8C" w14:textId="77777777" w:rsidR="00D93B97" w:rsidRDefault="00D93B97" w:rsidP="00D93B97">
      <w:pPr>
        <w:rPr>
          <w:rFonts w:ascii="Arial" w:hAnsi="Arial" w:cs="Arial"/>
          <w:b/>
          <w:sz w:val="24"/>
        </w:rPr>
      </w:pPr>
      <w:r>
        <w:rPr>
          <w:rFonts w:ascii="Arial" w:hAnsi="Arial" w:cs="Arial"/>
          <w:b/>
          <w:color w:val="0000FF"/>
          <w:sz w:val="24"/>
        </w:rPr>
        <w:t>RP-220402</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3D2E99F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D548A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24500" w14:textId="77777777" w:rsidR="00D93B97" w:rsidRDefault="00D93B97" w:rsidP="00D93B97">
      <w:pPr>
        <w:rPr>
          <w:rFonts w:ascii="Arial" w:hAnsi="Arial" w:cs="Arial"/>
          <w:b/>
          <w:sz w:val="24"/>
        </w:rPr>
      </w:pPr>
      <w:r>
        <w:rPr>
          <w:rFonts w:ascii="Arial" w:hAnsi="Arial" w:cs="Arial"/>
          <w:b/>
          <w:color w:val="0000FF"/>
          <w:sz w:val="24"/>
        </w:rPr>
        <w:t>RP-220401</w:t>
      </w:r>
      <w:r>
        <w:rPr>
          <w:rFonts w:ascii="Arial" w:hAnsi="Arial" w:cs="Arial"/>
          <w:b/>
          <w:color w:val="0000FF"/>
          <w:sz w:val="24"/>
        </w:rPr>
        <w:tab/>
      </w:r>
      <w:r>
        <w:rPr>
          <w:rFonts w:ascii="Arial" w:hAnsi="Arial" w:cs="Arial"/>
          <w:b/>
          <w:sz w:val="24"/>
        </w:rPr>
        <w:t>Revised WID: NR support for dedicated spectrum less than 5MHz for FR1</w:t>
      </w:r>
    </w:p>
    <w:p w14:paraId="132E12A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98D6741" w14:textId="77777777" w:rsidR="00D93B97" w:rsidRDefault="00D93B97" w:rsidP="00D93B97">
      <w:pPr>
        <w:rPr>
          <w:color w:val="808080"/>
        </w:rPr>
      </w:pPr>
      <w:r>
        <w:rPr>
          <w:color w:val="808080"/>
        </w:rPr>
        <w:t>(Replaces RP-213603)</w:t>
      </w:r>
    </w:p>
    <w:p w14:paraId="70BF0E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6F93F" w14:textId="77777777" w:rsidR="00D93B97" w:rsidRDefault="00D93B97" w:rsidP="00D93B97">
      <w:pPr>
        <w:pStyle w:val="Heading3"/>
      </w:pPr>
      <w:bookmarkStart w:id="182" w:name="_Toc104749521"/>
      <w:bookmarkStart w:id="183" w:name="_Toc105285831"/>
      <w:r>
        <w:t>9.4</w:t>
      </w:r>
      <w:r>
        <w:tab/>
        <w:t>Open REL-17 NR or NR+LTE SIs</w:t>
      </w:r>
      <w:bookmarkEnd w:id="182"/>
      <w:bookmarkEnd w:id="183"/>
    </w:p>
    <w:p w14:paraId="76E4E2A4" w14:textId="77777777" w:rsidR="00D93B97" w:rsidRDefault="00D93B97" w:rsidP="00D93B97">
      <w:pPr>
        <w:pStyle w:val="Heading4"/>
      </w:pPr>
      <w:bookmarkStart w:id="184" w:name="_Toc104749522"/>
      <w:bookmarkStart w:id="185" w:name="_Toc105285832"/>
      <w:r>
        <w:t>9.4.1</w:t>
      </w:r>
      <w:r>
        <w:tab/>
        <w:t>Feasibility Study on 6 GHz for LTE and NR in Licensed and Unlicensed Operations [RAN SI: FS_6GHz_LTE_NR]</w:t>
      </w:r>
      <w:bookmarkEnd w:id="184"/>
      <w:bookmarkEnd w:id="185"/>
    </w:p>
    <w:p w14:paraId="45D7980D" w14:textId="77777777" w:rsidR="00D93B97" w:rsidRDefault="00D93B97" w:rsidP="00D93B97">
      <w:pPr>
        <w:rPr>
          <w:rFonts w:ascii="Arial" w:hAnsi="Arial" w:cs="Arial"/>
          <w:b/>
          <w:sz w:val="24"/>
        </w:rPr>
      </w:pPr>
      <w:r>
        <w:rPr>
          <w:rFonts w:ascii="Arial" w:hAnsi="Arial" w:cs="Arial"/>
          <w:b/>
          <w:color w:val="0000FF"/>
          <w:sz w:val="24"/>
        </w:rPr>
        <w:t>RP-220158</w:t>
      </w:r>
      <w:r>
        <w:rPr>
          <w:rFonts w:ascii="Arial" w:hAnsi="Arial" w:cs="Arial"/>
          <w:b/>
          <w:color w:val="0000FF"/>
          <w:sz w:val="24"/>
        </w:rPr>
        <w:tab/>
      </w:r>
      <w:r>
        <w:rPr>
          <w:rFonts w:ascii="Arial" w:hAnsi="Arial" w:cs="Arial"/>
          <w:b/>
          <w:sz w:val="24"/>
        </w:rPr>
        <w:t>TP to TR 37.890 capturing latest updates</w:t>
      </w:r>
    </w:p>
    <w:p w14:paraId="7AF108E7"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0BEF927D" w14:textId="77777777" w:rsidR="00D93B97" w:rsidRDefault="00D93B97" w:rsidP="00D93B97">
      <w:pPr>
        <w:rPr>
          <w:rFonts w:ascii="Arial" w:hAnsi="Arial" w:cs="Arial"/>
          <w:b/>
        </w:rPr>
      </w:pPr>
      <w:r>
        <w:rPr>
          <w:rFonts w:ascii="Arial" w:hAnsi="Arial" w:cs="Arial"/>
          <w:b/>
        </w:rPr>
        <w:t xml:space="preserve">Abstract: </w:t>
      </w:r>
    </w:p>
    <w:p w14:paraId="00D36F99" w14:textId="77777777" w:rsidR="00D93B97" w:rsidRDefault="00D93B97" w:rsidP="00D93B97">
      <w:r>
        <w:t>This contribution gives the latest information from on going activities on frequency range 5.925-7.125GHz within the regulatory organisations  and propose to capture them in the TR 37.890</w:t>
      </w:r>
    </w:p>
    <w:p w14:paraId="4A6CFE2C" w14:textId="77777777" w:rsidR="00D93B97" w:rsidRDefault="00D93B97" w:rsidP="00D93B97">
      <w:pPr>
        <w:rPr>
          <w:rFonts w:ascii="Arial" w:hAnsi="Arial" w:cs="Arial"/>
          <w:b/>
        </w:rPr>
      </w:pPr>
      <w:r>
        <w:rPr>
          <w:rFonts w:ascii="Arial" w:hAnsi="Arial" w:cs="Arial"/>
          <w:b/>
        </w:rPr>
        <w:t xml:space="preserve">Discussion: </w:t>
      </w:r>
    </w:p>
    <w:p w14:paraId="525FC3AA" w14:textId="77777777" w:rsidR="00D93B97" w:rsidRDefault="00D93B97" w:rsidP="00D93B97">
      <w:r>
        <w:t>handled in [95e-27-6GHz-TR]</w:t>
      </w:r>
    </w:p>
    <w:p w14:paraId="3EE2225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RP-220914</w:t>
      </w:r>
      <w:r>
        <w:rPr>
          <w:color w:val="993300"/>
          <w:u w:val="single"/>
        </w:rPr>
        <w:t>.</w:t>
      </w:r>
    </w:p>
    <w:p w14:paraId="044CCF7C" w14:textId="77777777" w:rsidR="00D93B97" w:rsidRDefault="00D93B97" w:rsidP="00D93B97">
      <w:pPr>
        <w:rPr>
          <w:rFonts w:ascii="Arial" w:hAnsi="Arial" w:cs="Arial"/>
          <w:b/>
          <w:sz w:val="24"/>
        </w:rPr>
      </w:pPr>
      <w:r>
        <w:rPr>
          <w:rFonts w:ascii="Arial" w:hAnsi="Arial" w:cs="Arial"/>
          <w:b/>
          <w:color w:val="0000FF"/>
          <w:sz w:val="24"/>
        </w:rPr>
        <w:lastRenderedPageBreak/>
        <w:t>RP-220914</w:t>
      </w:r>
      <w:r>
        <w:rPr>
          <w:rFonts w:ascii="Arial" w:hAnsi="Arial" w:cs="Arial"/>
          <w:b/>
          <w:color w:val="0000FF"/>
          <w:sz w:val="24"/>
        </w:rPr>
        <w:tab/>
      </w:r>
      <w:r>
        <w:rPr>
          <w:rFonts w:ascii="Arial" w:hAnsi="Arial" w:cs="Arial"/>
          <w:b/>
          <w:sz w:val="24"/>
        </w:rPr>
        <w:t>TP to TR 37.890 capturing latest updates</w:t>
      </w:r>
    </w:p>
    <w:p w14:paraId="11C07408"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v0.13.0</w:t>
      </w:r>
      <w:r>
        <w:rPr>
          <w:i/>
        </w:rPr>
        <w:br/>
      </w:r>
      <w:r>
        <w:rPr>
          <w:i/>
        </w:rPr>
        <w:tab/>
      </w:r>
      <w:r>
        <w:rPr>
          <w:i/>
        </w:rPr>
        <w:tab/>
      </w:r>
      <w:r>
        <w:rPr>
          <w:i/>
        </w:rPr>
        <w:tab/>
      </w:r>
      <w:r>
        <w:rPr>
          <w:i/>
        </w:rPr>
        <w:tab/>
      </w:r>
      <w:r>
        <w:rPr>
          <w:i/>
        </w:rPr>
        <w:tab/>
        <w:t>Source: Ericsson</w:t>
      </w:r>
    </w:p>
    <w:p w14:paraId="1F302249" w14:textId="77777777" w:rsidR="00D93B97" w:rsidRDefault="00D93B97" w:rsidP="00D93B97">
      <w:pPr>
        <w:rPr>
          <w:color w:val="808080"/>
        </w:rPr>
      </w:pPr>
      <w:r>
        <w:rPr>
          <w:color w:val="808080"/>
        </w:rPr>
        <w:t>(Replaces RP-220158)</w:t>
      </w:r>
    </w:p>
    <w:p w14:paraId="14A01A05" w14:textId="77777777" w:rsidR="00D93B97" w:rsidRDefault="00D93B97" w:rsidP="00D93B97">
      <w:pPr>
        <w:rPr>
          <w:rFonts w:ascii="Arial" w:hAnsi="Arial" w:cs="Arial"/>
          <w:b/>
        </w:rPr>
      </w:pPr>
      <w:r>
        <w:rPr>
          <w:rFonts w:ascii="Arial" w:hAnsi="Arial" w:cs="Arial"/>
          <w:b/>
        </w:rPr>
        <w:t xml:space="preserve">Discussion: </w:t>
      </w:r>
    </w:p>
    <w:p w14:paraId="5D1300F0" w14:textId="77777777" w:rsidR="00D93B97" w:rsidRDefault="00D93B97" w:rsidP="00D93B97">
      <w:r>
        <w:t>handled in [95e-27-6GHz-TR]</w:t>
      </w:r>
    </w:p>
    <w:p w14:paraId="3D17F0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6956A" w14:textId="77777777" w:rsidR="00D93B97" w:rsidRDefault="00D93B97" w:rsidP="00D93B97">
      <w:pPr>
        <w:rPr>
          <w:rFonts w:ascii="Arial" w:hAnsi="Arial" w:cs="Arial"/>
          <w:b/>
          <w:sz w:val="24"/>
        </w:rPr>
      </w:pPr>
      <w:r>
        <w:rPr>
          <w:rFonts w:ascii="Arial" w:hAnsi="Arial" w:cs="Arial"/>
          <w:b/>
          <w:color w:val="0000FF"/>
          <w:sz w:val="24"/>
        </w:rPr>
        <w:t>RP-220449</w:t>
      </w:r>
      <w:r>
        <w:rPr>
          <w:rFonts w:ascii="Arial" w:hAnsi="Arial" w:cs="Arial"/>
          <w:b/>
          <w:color w:val="0000FF"/>
          <w:sz w:val="24"/>
        </w:rPr>
        <w:tab/>
      </w:r>
      <w:r>
        <w:rPr>
          <w:rFonts w:ascii="Arial" w:hAnsi="Arial" w:cs="Arial"/>
          <w:b/>
          <w:sz w:val="24"/>
        </w:rPr>
        <w:t>Regulatory update for the 6GHz frequency range</w:t>
      </w:r>
    </w:p>
    <w:p w14:paraId="2C7EE8E3"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Apple</w:t>
      </w:r>
    </w:p>
    <w:p w14:paraId="1BB91D17" w14:textId="77777777" w:rsidR="00D93B97" w:rsidRDefault="00D93B97" w:rsidP="00D93B97">
      <w:pPr>
        <w:rPr>
          <w:rFonts w:ascii="Arial" w:hAnsi="Arial" w:cs="Arial"/>
          <w:b/>
        </w:rPr>
      </w:pPr>
      <w:r>
        <w:rPr>
          <w:rFonts w:ascii="Arial" w:hAnsi="Arial" w:cs="Arial"/>
          <w:b/>
        </w:rPr>
        <w:t xml:space="preserve">Discussion: </w:t>
      </w:r>
    </w:p>
    <w:p w14:paraId="279DBFEB" w14:textId="77777777" w:rsidR="00D93B97" w:rsidRDefault="00D93B97" w:rsidP="00D93B97">
      <w:r>
        <w:t>handled in [95e-27-6GHz-TR]</w:t>
      </w:r>
    </w:p>
    <w:p w14:paraId="69D855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RP-220915</w:t>
      </w:r>
      <w:r>
        <w:rPr>
          <w:color w:val="993300"/>
          <w:u w:val="single"/>
        </w:rPr>
        <w:t>.</w:t>
      </w:r>
    </w:p>
    <w:p w14:paraId="2B57622F" w14:textId="77777777" w:rsidR="00D93B97" w:rsidRDefault="00D93B97" w:rsidP="00D93B97">
      <w:pPr>
        <w:rPr>
          <w:rFonts w:ascii="Arial" w:hAnsi="Arial" w:cs="Arial"/>
          <w:b/>
          <w:sz w:val="24"/>
        </w:rPr>
      </w:pPr>
      <w:r>
        <w:rPr>
          <w:rFonts w:ascii="Arial" w:hAnsi="Arial" w:cs="Arial"/>
          <w:b/>
          <w:color w:val="0000FF"/>
          <w:sz w:val="24"/>
        </w:rPr>
        <w:t>RP-220915</w:t>
      </w:r>
      <w:r>
        <w:rPr>
          <w:rFonts w:ascii="Arial" w:hAnsi="Arial" w:cs="Arial"/>
          <w:b/>
          <w:color w:val="0000FF"/>
          <w:sz w:val="24"/>
        </w:rPr>
        <w:tab/>
      </w:r>
      <w:r>
        <w:rPr>
          <w:rFonts w:ascii="Arial" w:hAnsi="Arial" w:cs="Arial"/>
          <w:b/>
          <w:sz w:val="24"/>
        </w:rPr>
        <w:t>Regulatory update for the 6GHz frequency range</w:t>
      </w:r>
    </w:p>
    <w:p w14:paraId="525E7BFE" w14:textId="77777777" w:rsidR="00D93B97" w:rsidRDefault="00D93B97" w:rsidP="00D93B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Apple</w:t>
      </w:r>
    </w:p>
    <w:p w14:paraId="0DC78DBA" w14:textId="77777777" w:rsidR="00D93B97" w:rsidRDefault="00D93B97" w:rsidP="00D93B97">
      <w:pPr>
        <w:rPr>
          <w:color w:val="808080"/>
        </w:rPr>
      </w:pPr>
      <w:r>
        <w:rPr>
          <w:color w:val="808080"/>
        </w:rPr>
        <w:t>(Replaces RP-220449)</w:t>
      </w:r>
    </w:p>
    <w:p w14:paraId="3B94D2DD" w14:textId="77777777" w:rsidR="00D93B97" w:rsidRDefault="00D93B97" w:rsidP="00D93B97">
      <w:pPr>
        <w:rPr>
          <w:rFonts w:ascii="Arial" w:hAnsi="Arial" w:cs="Arial"/>
          <w:b/>
        </w:rPr>
      </w:pPr>
      <w:r>
        <w:rPr>
          <w:rFonts w:ascii="Arial" w:hAnsi="Arial" w:cs="Arial"/>
          <w:b/>
        </w:rPr>
        <w:t xml:space="preserve">Discussion: </w:t>
      </w:r>
    </w:p>
    <w:p w14:paraId="576A4E43" w14:textId="77777777" w:rsidR="00D93B97" w:rsidRDefault="00D93B97" w:rsidP="00D93B97">
      <w:r>
        <w:t>handled in [95e-27-6GHz-TR]</w:t>
      </w:r>
    </w:p>
    <w:p w14:paraId="244942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31A4A" w14:textId="77777777" w:rsidR="00D93B97" w:rsidRDefault="00D93B97" w:rsidP="00D93B97">
      <w:pPr>
        <w:rPr>
          <w:rFonts w:ascii="Arial" w:hAnsi="Arial" w:cs="Arial"/>
          <w:b/>
          <w:sz w:val="24"/>
        </w:rPr>
      </w:pPr>
      <w:r>
        <w:rPr>
          <w:rFonts w:ascii="Arial" w:hAnsi="Arial" w:cs="Arial"/>
          <w:b/>
          <w:color w:val="0000FF"/>
          <w:sz w:val="24"/>
        </w:rPr>
        <w:t>RP-220159</w:t>
      </w:r>
      <w:r>
        <w:rPr>
          <w:rFonts w:ascii="Arial" w:hAnsi="Arial" w:cs="Arial"/>
          <w:b/>
          <w:color w:val="0000FF"/>
          <w:sz w:val="24"/>
        </w:rPr>
        <w:tab/>
      </w:r>
      <w:r>
        <w:rPr>
          <w:rFonts w:ascii="Arial" w:hAnsi="Arial" w:cs="Arial"/>
          <w:b/>
          <w:sz w:val="24"/>
        </w:rPr>
        <w:t>TR 37.890 v0.15.0 on Feasibility Study on 6 GHz for LTE and NR in Licensed and Unlicensed Operations</w:t>
      </w:r>
    </w:p>
    <w:p w14:paraId="25944713"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v0.15.0</w:t>
      </w:r>
      <w:r>
        <w:rPr>
          <w:i/>
        </w:rPr>
        <w:br/>
      </w:r>
      <w:r>
        <w:rPr>
          <w:i/>
        </w:rPr>
        <w:tab/>
      </w:r>
      <w:r>
        <w:rPr>
          <w:i/>
        </w:rPr>
        <w:tab/>
      </w:r>
      <w:r>
        <w:rPr>
          <w:i/>
        </w:rPr>
        <w:tab/>
      </w:r>
      <w:r>
        <w:rPr>
          <w:i/>
        </w:rPr>
        <w:tab/>
      </w:r>
      <w:r>
        <w:rPr>
          <w:i/>
        </w:rPr>
        <w:tab/>
        <w:t>Source: Ericsson</w:t>
      </w:r>
    </w:p>
    <w:p w14:paraId="4477749A" w14:textId="77777777" w:rsidR="00D93B97" w:rsidRDefault="00D93B97" w:rsidP="00D93B97">
      <w:pPr>
        <w:rPr>
          <w:rFonts w:ascii="Arial" w:hAnsi="Arial" w:cs="Arial"/>
          <w:b/>
        </w:rPr>
      </w:pPr>
      <w:r>
        <w:rPr>
          <w:rFonts w:ascii="Arial" w:hAnsi="Arial" w:cs="Arial"/>
          <w:b/>
        </w:rPr>
        <w:t xml:space="preserve">Abstract: </w:t>
      </w:r>
    </w:p>
    <w:p w14:paraId="35C10379" w14:textId="77777777" w:rsidR="00D93B97" w:rsidRDefault="00D93B97" w:rsidP="00D93B97">
      <w:r>
        <w:t>RAN TR 37.890 is provided for agreement; updated TR based on approved TPs for this meeting</w:t>
      </w:r>
    </w:p>
    <w:p w14:paraId="48AF16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AE792" w14:textId="77777777" w:rsidR="00D93B97" w:rsidRDefault="00D93B97" w:rsidP="00D93B97">
      <w:pPr>
        <w:rPr>
          <w:rFonts w:ascii="Arial" w:hAnsi="Arial" w:cs="Arial"/>
          <w:b/>
          <w:sz w:val="24"/>
        </w:rPr>
      </w:pPr>
      <w:r>
        <w:rPr>
          <w:rFonts w:ascii="Arial" w:hAnsi="Arial" w:cs="Arial"/>
          <w:b/>
          <w:color w:val="0000FF"/>
          <w:sz w:val="24"/>
        </w:rPr>
        <w:t>RP-220156</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14:paraId="5792C5C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4BB0365" w14:textId="77777777" w:rsidR="00D93B97" w:rsidRDefault="00D93B97" w:rsidP="00D93B97">
      <w:pPr>
        <w:rPr>
          <w:rFonts w:ascii="Arial" w:hAnsi="Arial" w:cs="Arial"/>
          <w:b/>
        </w:rPr>
      </w:pPr>
      <w:r>
        <w:rPr>
          <w:rFonts w:ascii="Arial" w:hAnsi="Arial" w:cs="Arial"/>
          <w:b/>
        </w:rPr>
        <w:t xml:space="preserve">Discussion: </w:t>
      </w:r>
    </w:p>
    <w:p w14:paraId="057DFCD5" w14:textId="77777777" w:rsidR="00D93B97" w:rsidRDefault="00D93B97" w:rsidP="00D93B97">
      <w:r>
        <w:t>Note: It was spotted after RAN #95e that the % complete of SI FS_6GHz_LTE_NR has a problem.</w:t>
      </w:r>
    </w:p>
    <w:p w14:paraId="4D592143" w14:textId="77777777" w:rsidR="00D93B97" w:rsidRDefault="00D93B97" w:rsidP="00D93B97">
      <w:r>
        <w:t>At RAN #94e, this SI was reported as 92% complete in SR RP-213246.</w:t>
      </w:r>
    </w:p>
    <w:p w14:paraId="6F5DF5C8" w14:textId="77777777" w:rsidR="00D93B97" w:rsidRDefault="00D93B97" w:rsidP="00D93B97">
      <w:r>
        <w:t>At RAN #95e, this SI was reported as 90% complete in SR RP-220156.</w:t>
      </w:r>
    </w:p>
    <w:p w14:paraId="02AAEFD2" w14:textId="77777777" w:rsidR="00D93B97" w:rsidRDefault="00D93B97" w:rsidP="00D93B97">
      <w:r>
        <w:lastRenderedPageBreak/>
        <w:t>But we can not move backwards.</w:t>
      </w:r>
    </w:p>
    <w:p w14:paraId="72BF0FFF" w14:textId="77777777" w:rsidR="00D93B97" w:rsidRDefault="00D93B97" w:rsidP="00D93B97">
      <w:r>
        <w:t>conclusion: SI remains 92% complete after RAN #95e.</w:t>
      </w:r>
    </w:p>
    <w:p w14:paraId="26D59922" w14:textId="77777777" w:rsidR="00D93B97" w:rsidRDefault="00D93B97" w:rsidP="00D93B97">
      <w:r>
        <w:t xml:space="preserve">                   With the new target date March 2023 this REL-17 SI and the corresponding TR 37.890</w:t>
      </w:r>
    </w:p>
    <w:p w14:paraId="6B6082B1" w14:textId="77777777" w:rsidR="00D93B97" w:rsidRDefault="00D93B97" w:rsidP="00D93B97">
      <w:r>
        <w:t xml:space="preserve">                   are shifted from REL-17 to REL-18.</w:t>
      </w:r>
    </w:p>
    <w:p w14:paraId="7082BC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0E0E" w14:textId="77777777" w:rsidR="00D93B97" w:rsidRDefault="00D93B97" w:rsidP="00D93B97">
      <w:pPr>
        <w:rPr>
          <w:rFonts w:ascii="Arial" w:hAnsi="Arial" w:cs="Arial"/>
          <w:b/>
          <w:sz w:val="24"/>
        </w:rPr>
      </w:pPr>
      <w:r>
        <w:rPr>
          <w:rFonts w:ascii="Arial" w:hAnsi="Arial" w:cs="Arial"/>
          <w:b/>
          <w:color w:val="0000FF"/>
          <w:sz w:val="24"/>
        </w:rPr>
        <w:t>RP-220157</w:t>
      </w:r>
      <w:r>
        <w:rPr>
          <w:rFonts w:ascii="Arial" w:hAnsi="Arial" w:cs="Arial"/>
          <w:b/>
          <w:color w:val="0000FF"/>
          <w:sz w:val="24"/>
        </w:rPr>
        <w:tab/>
      </w:r>
      <w:r>
        <w:rPr>
          <w:rFonts w:ascii="Arial" w:hAnsi="Arial" w:cs="Arial"/>
          <w:b/>
          <w:sz w:val="24"/>
        </w:rPr>
        <w:t>Revised SID: Feasibility Study on 6 GHz for LTE and NR in Licensed and Unlicensed Operations</w:t>
      </w:r>
    </w:p>
    <w:p w14:paraId="4C341B35"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6049E38" w14:textId="77777777" w:rsidR="00D93B97" w:rsidRDefault="00D93B97" w:rsidP="00D93B97">
      <w:pPr>
        <w:rPr>
          <w:color w:val="808080"/>
        </w:rPr>
      </w:pPr>
      <w:r>
        <w:rPr>
          <w:color w:val="808080"/>
        </w:rPr>
        <w:t>(Replaces RP-211178)</w:t>
      </w:r>
    </w:p>
    <w:p w14:paraId="7A367546" w14:textId="77777777" w:rsidR="00D93B97" w:rsidRDefault="00D93B97" w:rsidP="00D93B97">
      <w:pPr>
        <w:rPr>
          <w:rFonts w:ascii="Arial" w:hAnsi="Arial" w:cs="Arial"/>
          <w:b/>
        </w:rPr>
      </w:pPr>
      <w:r>
        <w:rPr>
          <w:rFonts w:ascii="Arial" w:hAnsi="Arial" w:cs="Arial"/>
          <w:b/>
        </w:rPr>
        <w:t xml:space="preserve">Abstract: </w:t>
      </w:r>
    </w:p>
    <w:p w14:paraId="163E01B5" w14:textId="77777777" w:rsidR="00D93B97" w:rsidRDefault="00D93B97" w:rsidP="00D93B97">
      <w:r>
        <w:t>last approved SID: RP-211178; Extension request to cover expected Regulatory updates until March-23 (RAN#99).</w:t>
      </w:r>
    </w:p>
    <w:p w14:paraId="63D43938" w14:textId="77777777" w:rsidR="00D93B97" w:rsidRDefault="00D93B97" w:rsidP="00D93B97">
      <w:pPr>
        <w:rPr>
          <w:rFonts w:ascii="Arial" w:hAnsi="Arial" w:cs="Arial"/>
          <w:b/>
        </w:rPr>
      </w:pPr>
      <w:r>
        <w:rPr>
          <w:rFonts w:ascii="Arial" w:hAnsi="Arial" w:cs="Arial"/>
          <w:b/>
        </w:rPr>
        <w:t xml:space="preserve">Discussion: </w:t>
      </w:r>
    </w:p>
    <w:p w14:paraId="5FA40996" w14:textId="77777777" w:rsidR="00D93B97" w:rsidRDefault="00D93B97" w:rsidP="00D93B97">
      <w:r>
        <w:t>result of [95e-27-6GHz-TR]</w:t>
      </w:r>
    </w:p>
    <w:p w14:paraId="33109D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6DD16" w14:textId="77777777" w:rsidR="00D93B97" w:rsidRDefault="00D93B97" w:rsidP="00D93B97">
      <w:pPr>
        <w:rPr>
          <w:rFonts w:ascii="Arial" w:hAnsi="Arial" w:cs="Arial"/>
          <w:b/>
          <w:sz w:val="24"/>
        </w:rPr>
      </w:pPr>
      <w:r>
        <w:rPr>
          <w:rFonts w:ascii="Arial" w:hAnsi="Arial" w:cs="Arial"/>
          <w:b/>
          <w:color w:val="0000FF"/>
          <w:sz w:val="24"/>
        </w:rPr>
        <w:t>RP-220887</w:t>
      </w:r>
      <w:r>
        <w:rPr>
          <w:rFonts w:ascii="Arial" w:hAnsi="Arial" w:cs="Arial"/>
          <w:b/>
          <w:color w:val="0000FF"/>
          <w:sz w:val="24"/>
        </w:rPr>
        <w:tab/>
      </w:r>
      <w:r>
        <w:rPr>
          <w:rFonts w:ascii="Arial" w:hAnsi="Arial" w:cs="Arial"/>
          <w:b/>
          <w:sz w:val="24"/>
        </w:rPr>
        <w:t>Moderator's summary for discussion [95e-27-6GHz-TR]</w:t>
      </w:r>
    </w:p>
    <w:p w14:paraId="483C602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4F414C66" w14:textId="77777777" w:rsidR="00D93B97" w:rsidRDefault="00D93B97" w:rsidP="00D93B97">
      <w:pPr>
        <w:rPr>
          <w:rFonts w:ascii="Arial" w:hAnsi="Arial" w:cs="Arial"/>
          <w:b/>
        </w:rPr>
      </w:pPr>
      <w:r>
        <w:rPr>
          <w:rFonts w:ascii="Arial" w:hAnsi="Arial" w:cs="Arial"/>
          <w:b/>
        </w:rPr>
        <w:t xml:space="preserve">Abstract: </w:t>
      </w:r>
    </w:p>
    <w:p w14:paraId="171CC08C" w14:textId="77777777" w:rsidR="00D93B97" w:rsidRDefault="00D93B97" w:rsidP="00D93B97">
      <w:r>
        <w:t>handled Tdocs: RP-220158, 0159, 0449</w:t>
      </w:r>
    </w:p>
    <w:p w14:paraId="451366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D9946" w14:textId="77777777" w:rsidR="00D93B97" w:rsidRDefault="00D93B97" w:rsidP="00D93B97">
      <w:pPr>
        <w:pStyle w:val="Heading4"/>
      </w:pPr>
      <w:bookmarkStart w:id="186" w:name="_Toc104749523"/>
      <w:bookmarkStart w:id="187" w:name="_Toc105285833"/>
      <w:r>
        <w:t>9.4.2</w:t>
      </w:r>
      <w:r>
        <w:tab/>
        <w:t>Study on enhancement for data collection for NR and ENDC [RAN3 SI: FS_NR_ENDC_data_collect]</w:t>
      </w:r>
      <w:bookmarkEnd w:id="186"/>
      <w:bookmarkEnd w:id="187"/>
    </w:p>
    <w:p w14:paraId="1A2DC289" w14:textId="77777777" w:rsidR="00D93B97" w:rsidRDefault="00D93B97" w:rsidP="00D93B97">
      <w:pPr>
        <w:rPr>
          <w:rFonts w:ascii="Arial" w:hAnsi="Arial" w:cs="Arial"/>
          <w:b/>
          <w:sz w:val="24"/>
        </w:rPr>
      </w:pPr>
      <w:r>
        <w:rPr>
          <w:rFonts w:ascii="Arial" w:hAnsi="Arial" w:cs="Arial"/>
          <w:b/>
          <w:color w:val="0000FF"/>
          <w:sz w:val="24"/>
        </w:rPr>
        <w:t>RP-220634</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688CCCC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C989AF2" w14:textId="77777777" w:rsidR="00D93B97" w:rsidRDefault="00D93B97" w:rsidP="00D93B97">
      <w:pPr>
        <w:rPr>
          <w:rFonts w:ascii="Arial" w:hAnsi="Arial" w:cs="Arial"/>
          <w:b/>
        </w:rPr>
      </w:pPr>
      <w:r>
        <w:rPr>
          <w:rFonts w:ascii="Arial" w:hAnsi="Arial" w:cs="Arial"/>
          <w:b/>
        </w:rPr>
        <w:t xml:space="preserve">Discussion: </w:t>
      </w:r>
    </w:p>
    <w:p w14:paraId="057D4003" w14:textId="77777777" w:rsidR="00D93B97" w:rsidRDefault="00D93B97" w:rsidP="00D93B97">
      <w:r>
        <w:t>conclusion: SI is completed</w:t>
      </w:r>
    </w:p>
    <w:p w14:paraId="310D5D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BA9DD" w14:textId="77777777" w:rsidR="00D93B97" w:rsidRDefault="00D93B97" w:rsidP="00D93B97">
      <w:pPr>
        <w:rPr>
          <w:rFonts w:ascii="Arial" w:hAnsi="Arial" w:cs="Arial"/>
          <w:b/>
          <w:sz w:val="24"/>
        </w:rPr>
      </w:pPr>
      <w:r>
        <w:rPr>
          <w:rFonts w:ascii="Arial" w:hAnsi="Arial" w:cs="Arial"/>
          <w:b/>
          <w:color w:val="0000FF"/>
          <w:sz w:val="24"/>
        </w:rPr>
        <w:t>RP-220617</w:t>
      </w:r>
      <w:r>
        <w:rPr>
          <w:rFonts w:ascii="Arial" w:hAnsi="Arial" w:cs="Arial"/>
          <w:b/>
          <w:color w:val="0000FF"/>
          <w:sz w:val="24"/>
        </w:rPr>
        <w:tab/>
      </w:r>
      <w:r>
        <w:rPr>
          <w:rFonts w:ascii="Arial" w:hAnsi="Arial" w:cs="Arial"/>
          <w:b/>
          <w:sz w:val="24"/>
        </w:rPr>
        <w:t>TR 37.817 v2.0.0 on Study on enhancement for data collection for NR and ENDC</w:t>
      </w:r>
    </w:p>
    <w:p w14:paraId="68407ED7"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37.817 v2.0.0</w:t>
      </w:r>
      <w:r>
        <w:rPr>
          <w:i/>
        </w:rPr>
        <w:br/>
      </w:r>
      <w:r>
        <w:rPr>
          <w:i/>
        </w:rPr>
        <w:tab/>
      </w:r>
      <w:r>
        <w:rPr>
          <w:i/>
        </w:rPr>
        <w:tab/>
      </w:r>
      <w:r>
        <w:rPr>
          <w:i/>
        </w:rPr>
        <w:tab/>
      </w:r>
      <w:r>
        <w:rPr>
          <w:i/>
        </w:rPr>
        <w:tab/>
      </w:r>
      <w:r>
        <w:rPr>
          <w:i/>
        </w:rPr>
        <w:tab/>
        <w:t>Source: CMCC</w:t>
      </w:r>
    </w:p>
    <w:p w14:paraId="0D4EEC1B" w14:textId="77777777" w:rsidR="00D93B97" w:rsidRDefault="00D93B97" w:rsidP="00D93B97">
      <w:pPr>
        <w:rPr>
          <w:rFonts w:ascii="Arial" w:hAnsi="Arial" w:cs="Arial"/>
          <w:b/>
        </w:rPr>
      </w:pPr>
      <w:r>
        <w:rPr>
          <w:rFonts w:ascii="Arial" w:hAnsi="Arial" w:cs="Arial"/>
          <w:b/>
        </w:rPr>
        <w:t xml:space="preserve">Abstract: </w:t>
      </w:r>
    </w:p>
    <w:p w14:paraId="27C46DCD" w14:textId="77777777" w:rsidR="00D93B97" w:rsidRDefault="00D93B97" w:rsidP="00D93B97">
      <w:r>
        <w:t>RAN3 TR 37.817 is provided for approval</w:t>
      </w:r>
    </w:p>
    <w:p w14:paraId="35B5087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2C9DE" w14:textId="77777777" w:rsidR="00D93B97" w:rsidRDefault="00D93B97" w:rsidP="00D93B97">
      <w:pPr>
        <w:pStyle w:val="Heading4"/>
      </w:pPr>
      <w:bookmarkStart w:id="188" w:name="_Toc104749524"/>
      <w:bookmarkStart w:id="189" w:name="_Toc105285834"/>
      <w:r>
        <w:t>9.4.3</w:t>
      </w:r>
      <w:r>
        <w:tab/>
        <w:t>Study on enhanced test methods for FR2 NR UEs [RAN4 SI: FS_FR2_enhTestMethods]</w:t>
      </w:r>
      <w:bookmarkEnd w:id="188"/>
      <w:bookmarkEnd w:id="189"/>
    </w:p>
    <w:p w14:paraId="54D74787" w14:textId="77777777" w:rsidR="00D93B97" w:rsidRDefault="00D93B97" w:rsidP="00D93B97">
      <w:pPr>
        <w:rPr>
          <w:rFonts w:ascii="Arial" w:hAnsi="Arial" w:cs="Arial"/>
          <w:b/>
          <w:sz w:val="24"/>
        </w:rPr>
      </w:pPr>
      <w:r>
        <w:rPr>
          <w:rFonts w:ascii="Arial" w:hAnsi="Arial" w:cs="Arial"/>
          <w:b/>
          <w:color w:val="0000FF"/>
          <w:sz w:val="24"/>
        </w:rPr>
        <w:t>RP-220451</w:t>
      </w:r>
      <w:r>
        <w:rPr>
          <w:rFonts w:ascii="Arial" w:hAnsi="Arial" w:cs="Arial"/>
          <w:b/>
          <w:color w:val="0000FF"/>
          <w:sz w:val="24"/>
        </w:rPr>
        <w:tab/>
      </w:r>
      <w:r>
        <w:rPr>
          <w:rFonts w:ascii="Arial" w:hAnsi="Arial" w:cs="Arial"/>
          <w:b/>
          <w:sz w:val="24"/>
        </w:rPr>
        <w:t>Status report for SI Study on enhanced test methods for FR2 NR UEs; rapporteur: Apple</w:t>
      </w:r>
    </w:p>
    <w:p w14:paraId="61DFE5E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82A86D" w14:textId="77777777" w:rsidR="00D93B97" w:rsidRDefault="00D93B97" w:rsidP="00D93B97">
      <w:pPr>
        <w:rPr>
          <w:rFonts w:ascii="Arial" w:hAnsi="Arial" w:cs="Arial"/>
          <w:b/>
        </w:rPr>
      </w:pPr>
      <w:r>
        <w:rPr>
          <w:rFonts w:ascii="Arial" w:hAnsi="Arial" w:cs="Arial"/>
          <w:b/>
        </w:rPr>
        <w:t xml:space="preserve">Abstract: </w:t>
      </w:r>
    </w:p>
    <w:p w14:paraId="60844692" w14:textId="77777777" w:rsidR="00D93B97" w:rsidRDefault="00D93B97" w:rsidP="00D93B97">
      <w:r>
        <w:t>Completion level: 90%</w:t>
      </w:r>
    </w:p>
    <w:p w14:paraId="4D943B3C" w14:textId="77777777" w:rsidR="00D93B97" w:rsidRDefault="00D93B97" w:rsidP="00D93B97">
      <w:pPr>
        <w:rPr>
          <w:rFonts w:ascii="Arial" w:hAnsi="Arial" w:cs="Arial"/>
          <w:b/>
        </w:rPr>
      </w:pPr>
      <w:r>
        <w:rPr>
          <w:rFonts w:ascii="Arial" w:hAnsi="Arial" w:cs="Arial"/>
          <w:b/>
        </w:rPr>
        <w:t xml:space="preserve">Discussion: </w:t>
      </w:r>
    </w:p>
    <w:p w14:paraId="4AB151BA" w14:textId="77777777" w:rsidR="00D93B97" w:rsidRDefault="00D93B97" w:rsidP="00D93B97">
      <w:r>
        <w:t>Qualcomm: The target completion date in the SR needs be updated to June 2022.</w:t>
      </w:r>
    </w:p>
    <w:p w14:paraId="0F9919C0" w14:textId="77777777" w:rsidR="00D93B97" w:rsidRDefault="00D93B97" w:rsidP="00D93B97">
      <w:r>
        <w:t>Apple: indeed, the completion date needs to be updated</w:t>
      </w:r>
    </w:p>
    <w:p w14:paraId="7F7D91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RP-220924</w:t>
      </w:r>
      <w:r>
        <w:rPr>
          <w:color w:val="993300"/>
          <w:u w:val="single"/>
        </w:rPr>
        <w:t>.</w:t>
      </w:r>
    </w:p>
    <w:p w14:paraId="0F4A52CC" w14:textId="77777777" w:rsidR="00D93B97" w:rsidRDefault="00D93B97" w:rsidP="00D93B97">
      <w:pPr>
        <w:rPr>
          <w:rFonts w:ascii="Arial" w:hAnsi="Arial" w:cs="Arial"/>
          <w:b/>
          <w:sz w:val="24"/>
        </w:rPr>
      </w:pPr>
      <w:r>
        <w:rPr>
          <w:rFonts w:ascii="Arial" w:hAnsi="Arial" w:cs="Arial"/>
          <w:b/>
          <w:color w:val="0000FF"/>
          <w:sz w:val="24"/>
        </w:rPr>
        <w:t>RP-220924</w:t>
      </w:r>
      <w:r>
        <w:rPr>
          <w:rFonts w:ascii="Arial" w:hAnsi="Arial" w:cs="Arial"/>
          <w:b/>
          <w:color w:val="0000FF"/>
          <w:sz w:val="24"/>
        </w:rPr>
        <w:tab/>
      </w:r>
      <w:r>
        <w:rPr>
          <w:rFonts w:ascii="Arial" w:hAnsi="Arial" w:cs="Arial"/>
          <w:b/>
          <w:sz w:val="24"/>
        </w:rPr>
        <w:t>Status report for SI Study on enhanced test methods for FR2 NR UEs; rapporteur: Apple</w:t>
      </w:r>
    </w:p>
    <w:p w14:paraId="3157116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442BC0F" w14:textId="77777777" w:rsidR="00D93B97" w:rsidRDefault="00D93B97" w:rsidP="00D93B97">
      <w:pPr>
        <w:rPr>
          <w:color w:val="808080"/>
        </w:rPr>
      </w:pPr>
      <w:r>
        <w:rPr>
          <w:color w:val="808080"/>
        </w:rPr>
        <w:t>(Replaces RP-220451)</w:t>
      </w:r>
    </w:p>
    <w:p w14:paraId="3F357506" w14:textId="77777777" w:rsidR="00D93B97" w:rsidRDefault="00D93B97" w:rsidP="00D93B97">
      <w:pPr>
        <w:rPr>
          <w:rFonts w:ascii="Arial" w:hAnsi="Arial" w:cs="Arial"/>
          <w:b/>
        </w:rPr>
      </w:pPr>
      <w:r>
        <w:rPr>
          <w:rFonts w:ascii="Arial" w:hAnsi="Arial" w:cs="Arial"/>
          <w:b/>
        </w:rPr>
        <w:t xml:space="preserve">Discussion: </w:t>
      </w:r>
    </w:p>
    <w:p w14:paraId="00D73E7A" w14:textId="77777777" w:rsidR="00D93B97" w:rsidRDefault="00D93B97" w:rsidP="00D93B97">
      <w:r>
        <w:t>conclusion: 90%, June 22; SI and TR 38.884 will be shifted from REL-17 to REL-18</w:t>
      </w:r>
    </w:p>
    <w:p w14:paraId="5C8472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83A84" w14:textId="77777777" w:rsidR="00D93B97" w:rsidRDefault="00D93B97" w:rsidP="00D93B97">
      <w:pPr>
        <w:rPr>
          <w:rFonts w:ascii="Arial" w:hAnsi="Arial" w:cs="Arial"/>
          <w:b/>
          <w:sz w:val="24"/>
        </w:rPr>
      </w:pPr>
      <w:r>
        <w:rPr>
          <w:rFonts w:ascii="Arial" w:hAnsi="Arial" w:cs="Arial"/>
          <w:b/>
          <w:color w:val="0000FF"/>
          <w:sz w:val="24"/>
        </w:rPr>
        <w:t>RP-220452</w:t>
      </w:r>
      <w:r>
        <w:rPr>
          <w:rFonts w:ascii="Arial" w:hAnsi="Arial" w:cs="Arial"/>
          <w:b/>
          <w:color w:val="0000FF"/>
          <w:sz w:val="24"/>
        </w:rPr>
        <w:tab/>
      </w:r>
      <w:r>
        <w:rPr>
          <w:rFonts w:ascii="Arial" w:hAnsi="Arial" w:cs="Arial"/>
          <w:b/>
          <w:sz w:val="24"/>
        </w:rPr>
        <w:t>TR 38.884 v2.0.0 on Study on enhanced test methods for FR2 NR UEs</w:t>
      </w:r>
    </w:p>
    <w:p w14:paraId="6829CD44"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v2.0.0</w:t>
      </w:r>
      <w:r>
        <w:rPr>
          <w:i/>
        </w:rPr>
        <w:br/>
      </w:r>
      <w:r>
        <w:rPr>
          <w:i/>
        </w:rPr>
        <w:tab/>
      </w:r>
      <w:r>
        <w:rPr>
          <w:i/>
        </w:rPr>
        <w:tab/>
      </w:r>
      <w:r>
        <w:rPr>
          <w:i/>
        </w:rPr>
        <w:tab/>
      </w:r>
      <w:r>
        <w:rPr>
          <w:i/>
        </w:rPr>
        <w:tab/>
      </w:r>
      <w:r>
        <w:rPr>
          <w:i/>
        </w:rPr>
        <w:tab/>
        <w:t>Source: Apple, vivo, Intel</w:t>
      </w:r>
    </w:p>
    <w:p w14:paraId="26B49873" w14:textId="77777777" w:rsidR="00D93B97" w:rsidRDefault="00D93B97" w:rsidP="00D93B97">
      <w:pPr>
        <w:rPr>
          <w:rFonts w:ascii="Arial" w:hAnsi="Arial" w:cs="Arial"/>
          <w:b/>
        </w:rPr>
      </w:pPr>
      <w:r>
        <w:rPr>
          <w:rFonts w:ascii="Arial" w:hAnsi="Arial" w:cs="Arial"/>
          <w:b/>
        </w:rPr>
        <w:t xml:space="preserve">Abstract: </w:t>
      </w:r>
    </w:p>
    <w:p w14:paraId="79493915" w14:textId="77777777" w:rsidR="00D93B97" w:rsidRDefault="00D93B97" w:rsidP="00D93B97">
      <w:r>
        <w:t>RAN4 TR 38.884 is provided for approval</w:t>
      </w:r>
    </w:p>
    <w:p w14:paraId="091FDB82" w14:textId="77777777" w:rsidR="00D93B97" w:rsidRDefault="00D93B97" w:rsidP="00D93B97">
      <w:pPr>
        <w:rPr>
          <w:rFonts w:ascii="Arial" w:hAnsi="Arial" w:cs="Arial"/>
          <w:b/>
        </w:rPr>
      </w:pPr>
      <w:r>
        <w:rPr>
          <w:rFonts w:ascii="Arial" w:hAnsi="Arial" w:cs="Arial"/>
          <w:b/>
        </w:rPr>
        <w:t xml:space="preserve">Discussion: </w:t>
      </w:r>
    </w:p>
    <w:p w14:paraId="2634CDE4" w14:textId="77777777" w:rsidR="00D93B97" w:rsidRDefault="00D93B97" w:rsidP="00D93B97">
      <w:r>
        <w:t>MCC: As the SI is shifted from REL-17 to REL-18, also the TR is shifted to REL-18</w:t>
      </w:r>
    </w:p>
    <w:p w14:paraId="52CB582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RP-220856</w:t>
      </w:r>
      <w:r>
        <w:rPr>
          <w:color w:val="993300"/>
          <w:u w:val="single"/>
        </w:rPr>
        <w:t>.</w:t>
      </w:r>
    </w:p>
    <w:p w14:paraId="5E00BB95" w14:textId="77777777" w:rsidR="00D93B97" w:rsidRDefault="00D93B97" w:rsidP="00D93B97">
      <w:pPr>
        <w:rPr>
          <w:rFonts w:ascii="Arial" w:hAnsi="Arial" w:cs="Arial"/>
          <w:b/>
          <w:sz w:val="24"/>
        </w:rPr>
      </w:pPr>
      <w:r>
        <w:rPr>
          <w:rFonts w:ascii="Arial" w:hAnsi="Arial" w:cs="Arial"/>
          <w:b/>
          <w:color w:val="0000FF"/>
          <w:sz w:val="24"/>
        </w:rPr>
        <w:t>RP-220856</w:t>
      </w:r>
      <w:r>
        <w:rPr>
          <w:rFonts w:ascii="Arial" w:hAnsi="Arial" w:cs="Arial"/>
          <w:b/>
          <w:color w:val="0000FF"/>
          <w:sz w:val="24"/>
        </w:rPr>
        <w:tab/>
      </w:r>
      <w:r>
        <w:rPr>
          <w:rFonts w:ascii="Arial" w:hAnsi="Arial" w:cs="Arial"/>
          <w:b/>
          <w:sz w:val="24"/>
        </w:rPr>
        <w:t>TR 38.884 v2.0.1 on Study on enhanced test methods for FR2 NR UEs</w:t>
      </w:r>
    </w:p>
    <w:p w14:paraId="5D293BE9"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v2.0.1</w:t>
      </w:r>
      <w:r>
        <w:rPr>
          <w:i/>
        </w:rPr>
        <w:br/>
      </w:r>
      <w:r>
        <w:rPr>
          <w:i/>
        </w:rPr>
        <w:tab/>
      </w:r>
      <w:r>
        <w:rPr>
          <w:i/>
        </w:rPr>
        <w:tab/>
      </w:r>
      <w:r>
        <w:rPr>
          <w:i/>
        </w:rPr>
        <w:tab/>
      </w:r>
      <w:r>
        <w:rPr>
          <w:i/>
        </w:rPr>
        <w:tab/>
      </w:r>
      <w:r>
        <w:rPr>
          <w:i/>
        </w:rPr>
        <w:tab/>
        <w:t>Source: Apple, vivo, Intel</w:t>
      </w:r>
    </w:p>
    <w:p w14:paraId="11EC525B" w14:textId="77777777" w:rsidR="00D93B97" w:rsidRDefault="00D93B97" w:rsidP="00D93B97">
      <w:pPr>
        <w:rPr>
          <w:color w:val="808080"/>
        </w:rPr>
      </w:pPr>
      <w:r>
        <w:rPr>
          <w:color w:val="808080"/>
        </w:rPr>
        <w:t>(Replaces RP-220452)</w:t>
      </w:r>
    </w:p>
    <w:p w14:paraId="32203870" w14:textId="77777777" w:rsidR="00D93B97" w:rsidRDefault="00D93B97" w:rsidP="00D93B97">
      <w:pPr>
        <w:rPr>
          <w:rFonts w:ascii="Arial" w:hAnsi="Arial" w:cs="Arial"/>
          <w:b/>
        </w:rPr>
      </w:pPr>
      <w:r>
        <w:rPr>
          <w:rFonts w:ascii="Arial" w:hAnsi="Arial" w:cs="Arial"/>
          <w:b/>
        </w:rPr>
        <w:t xml:space="preserve">Abstract: </w:t>
      </w:r>
    </w:p>
    <w:p w14:paraId="1921F030" w14:textId="77777777" w:rsidR="00D93B97" w:rsidRDefault="00D93B97" w:rsidP="00D93B97">
      <w:r>
        <w:t>RAN4 TR 38.884 is provided for approval</w:t>
      </w:r>
    </w:p>
    <w:p w14:paraId="46083090" w14:textId="77777777" w:rsidR="00D93B97" w:rsidRDefault="00D93B97" w:rsidP="00D93B97">
      <w:pPr>
        <w:rPr>
          <w:rFonts w:ascii="Arial" w:hAnsi="Arial" w:cs="Arial"/>
          <w:b/>
        </w:rPr>
      </w:pPr>
      <w:r>
        <w:rPr>
          <w:rFonts w:ascii="Arial" w:hAnsi="Arial" w:cs="Arial"/>
          <w:b/>
        </w:rPr>
        <w:t xml:space="preserve">Discussion: </w:t>
      </w:r>
    </w:p>
    <w:p w14:paraId="433BD6F5" w14:textId="77777777" w:rsidR="00D93B97" w:rsidRDefault="00D93B97" w:rsidP="00D93B97">
      <w:r>
        <w:lastRenderedPageBreak/>
        <w:t>conclusion: with the shift of the SI from REL-17 to REL-18, also the TR will be shifted to REL-18</w:t>
      </w:r>
    </w:p>
    <w:p w14:paraId="69B25C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A0EFD" w14:textId="77777777" w:rsidR="00D93B97" w:rsidRDefault="00D93B97" w:rsidP="00D93B97">
      <w:pPr>
        <w:pStyle w:val="Heading4"/>
      </w:pPr>
      <w:bookmarkStart w:id="190" w:name="_Toc104749525"/>
      <w:bookmarkStart w:id="191" w:name="_Toc105285835"/>
      <w:r>
        <w:t>9.4.4</w:t>
      </w:r>
      <w:r>
        <w:tab/>
        <w:t>Study on efficient utilization of licensed spectrum that is not aligned with existing NR channel BWs [RAN4 SI: FS_NR_eff_BW_util]</w:t>
      </w:r>
      <w:bookmarkEnd w:id="190"/>
      <w:bookmarkEnd w:id="191"/>
    </w:p>
    <w:p w14:paraId="1D6DF6E6" w14:textId="77777777" w:rsidR="00D93B97" w:rsidRDefault="00D93B97" w:rsidP="00D93B97">
      <w:pPr>
        <w:rPr>
          <w:rFonts w:ascii="Arial" w:hAnsi="Arial" w:cs="Arial"/>
          <w:b/>
          <w:sz w:val="24"/>
        </w:rPr>
      </w:pPr>
      <w:r>
        <w:rPr>
          <w:rFonts w:ascii="Arial" w:hAnsi="Arial" w:cs="Arial"/>
          <w:b/>
          <w:color w:val="0000FF"/>
          <w:sz w:val="24"/>
        </w:rPr>
        <w:t>RP-220460</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1EA59A1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162C17" w14:textId="77777777" w:rsidR="00D93B97" w:rsidRDefault="00D93B97" w:rsidP="00D93B97">
      <w:pPr>
        <w:rPr>
          <w:rFonts w:ascii="Arial" w:hAnsi="Arial" w:cs="Arial"/>
          <w:b/>
        </w:rPr>
      </w:pPr>
      <w:r>
        <w:rPr>
          <w:rFonts w:ascii="Arial" w:hAnsi="Arial" w:cs="Arial"/>
          <w:b/>
        </w:rPr>
        <w:t xml:space="preserve">Abstract: </w:t>
      </w:r>
    </w:p>
    <w:p w14:paraId="37A65B3A" w14:textId="77777777" w:rsidR="00D93B97" w:rsidRDefault="00D93B97" w:rsidP="00D93B97">
      <w:r>
        <w:t>Proposed completion level = 80%</w:t>
      </w:r>
    </w:p>
    <w:p w14:paraId="040696FE" w14:textId="77777777" w:rsidR="00D93B97" w:rsidRDefault="00D93B97" w:rsidP="00D93B97">
      <w:pPr>
        <w:rPr>
          <w:rFonts w:ascii="Arial" w:hAnsi="Arial" w:cs="Arial"/>
          <w:b/>
        </w:rPr>
      </w:pPr>
      <w:r>
        <w:rPr>
          <w:rFonts w:ascii="Arial" w:hAnsi="Arial" w:cs="Arial"/>
          <w:b/>
        </w:rPr>
        <w:t xml:space="preserve">Discussion: </w:t>
      </w:r>
    </w:p>
    <w:p w14:paraId="0BDB365D" w14:textId="77777777" w:rsidR="00D93B97" w:rsidRDefault="00D93B97" w:rsidP="00D93B97">
      <w:r>
        <w:t>conclusion: 80%, Sep.22 i.e. SI and TR 38.844 will be shifted from REL-17 to REL-18</w:t>
      </w:r>
    </w:p>
    <w:p w14:paraId="73C148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70D3E" w14:textId="77777777" w:rsidR="00D93B97" w:rsidRDefault="00D93B97" w:rsidP="00D93B97">
      <w:pPr>
        <w:rPr>
          <w:rFonts w:ascii="Arial" w:hAnsi="Arial" w:cs="Arial"/>
          <w:b/>
          <w:sz w:val="24"/>
        </w:rPr>
      </w:pPr>
      <w:r>
        <w:rPr>
          <w:rFonts w:ascii="Arial" w:hAnsi="Arial" w:cs="Arial"/>
          <w:b/>
          <w:color w:val="0000FF"/>
          <w:sz w:val="24"/>
        </w:rPr>
        <w:t>RP-220461</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18C3E59B" w14:textId="77777777" w:rsidR="00D93B97" w:rsidRDefault="00D93B97" w:rsidP="00D93B97">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2E4C3C3C" w14:textId="77777777" w:rsidR="00D93B97" w:rsidRDefault="00D93B97" w:rsidP="00D93B97">
      <w:pPr>
        <w:rPr>
          <w:rFonts w:ascii="Arial" w:hAnsi="Arial" w:cs="Arial"/>
          <w:b/>
        </w:rPr>
      </w:pPr>
      <w:r>
        <w:rPr>
          <w:rFonts w:ascii="Arial" w:hAnsi="Arial" w:cs="Arial"/>
          <w:b/>
        </w:rPr>
        <w:t xml:space="preserve">Abstract: </w:t>
      </w:r>
    </w:p>
    <w:p w14:paraId="3DAF83DE" w14:textId="77777777" w:rsidR="00D93B97" w:rsidRDefault="00D93B97" w:rsidP="00D93B97">
      <w:r>
        <w:t>Extension of the SI for two quarters to complete the open issues</w:t>
      </w:r>
    </w:p>
    <w:p w14:paraId="1162ACB9" w14:textId="77777777" w:rsidR="00D93B97" w:rsidRDefault="00D93B97" w:rsidP="00D93B97">
      <w:pPr>
        <w:rPr>
          <w:rFonts w:ascii="Arial" w:hAnsi="Arial" w:cs="Arial"/>
          <w:b/>
        </w:rPr>
      </w:pPr>
      <w:r>
        <w:rPr>
          <w:rFonts w:ascii="Arial" w:hAnsi="Arial" w:cs="Arial"/>
          <w:b/>
        </w:rPr>
        <w:t xml:space="preserve">Discussion: </w:t>
      </w:r>
    </w:p>
    <w:p w14:paraId="1188FD37" w14:textId="77777777" w:rsidR="00D93B97" w:rsidRDefault="00D93B97" w:rsidP="00D93B97">
      <w:r>
        <w:t>handled in [95e-47-IrregularBandwidths]</w:t>
      </w:r>
    </w:p>
    <w:p w14:paraId="4F66EF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AC752" w14:textId="77777777" w:rsidR="00D93B97" w:rsidRDefault="00D93B97" w:rsidP="00D93B97">
      <w:pPr>
        <w:rPr>
          <w:rFonts w:ascii="Arial" w:hAnsi="Arial" w:cs="Arial"/>
          <w:b/>
          <w:sz w:val="24"/>
        </w:rPr>
      </w:pPr>
      <w:r>
        <w:rPr>
          <w:rFonts w:ascii="Arial" w:hAnsi="Arial" w:cs="Arial"/>
          <w:b/>
          <w:color w:val="0000FF"/>
          <w:sz w:val="24"/>
        </w:rPr>
        <w:t>RP-220907</w:t>
      </w:r>
      <w:r>
        <w:rPr>
          <w:rFonts w:ascii="Arial" w:hAnsi="Arial" w:cs="Arial"/>
          <w:b/>
          <w:color w:val="0000FF"/>
          <w:sz w:val="24"/>
        </w:rPr>
        <w:tab/>
      </w:r>
      <w:r>
        <w:rPr>
          <w:rFonts w:ascii="Arial" w:hAnsi="Arial" w:cs="Arial"/>
          <w:b/>
          <w:sz w:val="24"/>
        </w:rPr>
        <w:t>Moderator's summary for discussion [95e-47-IrregularBandwidths]</w:t>
      </w:r>
    </w:p>
    <w:p w14:paraId="278D569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14:paraId="743F31AC" w14:textId="77777777" w:rsidR="00D93B97" w:rsidRDefault="00D93B97" w:rsidP="00D93B97">
      <w:pPr>
        <w:rPr>
          <w:rFonts w:ascii="Arial" w:hAnsi="Arial" w:cs="Arial"/>
          <w:b/>
        </w:rPr>
      </w:pPr>
      <w:r>
        <w:rPr>
          <w:rFonts w:ascii="Arial" w:hAnsi="Arial" w:cs="Arial"/>
          <w:b/>
        </w:rPr>
        <w:t xml:space="preserve">Abstract: </w:t>
      </w:r>
    </w:p>
    <w:p w14:paraId="37617F62" w14:textId="77777777" w:rsidR="00D93B97" w:rsidRDefault="00D93B97" w:rsidP="00D93B97">
      <w:r>
        <w:t>RP-220461</w:t>
      </w:r>
    </w:p>
    <w:p w14:paraId="32609BA8" w14:textId="77777777" w:rsidR="00D93B97" w:rsidRDefault="00D93B97" w:rsidP="00D93B97">
      <w:pPr>
        <w:rPr>
          <w:rFonts w:ascii="Arial" w:hAnsi="Arial" w:cs="Arial"/>
          <w:b/>
        </w:rPr>
      </w:pPr>
      <w:r>
        <w:rPr>
          <w:rFonts w:ascii="Arial" w:hAnsi="Arial" w:cs="Arial"/>
          <w:b/>
        </w:rPr>
        <w:t xml:space="preserve">Discussion: </w:t>
      </w:r>
    </w:p>
    <w:p w14:paraId="3F4059B1" w14:textId="77777777" w:rsidR="00D93B97" w:rsidRDefault="00D93B97" w:rsidP="00D93B97">
      <w:r>
        <w:t>conclusion: RP-220461 is approved</w:t>
      </w:r>
    </w:p>
    <w:p w14:paraId="22BDB717" w14:textId="77777777" w:rsidR="00D93B97" w:rsidRDefault="00D93B97" w:rsidP="00D93B97">
      <w:r>
        <w:t>Note: In case after 1 quarter it is after all feasible to down-select to 1-2 schemes in a WID discussion then the SI could be declared complete in June 22.</w:t>
      </w:r>
    </w:p>
    <w:p w14:paraId="6325B463" w14:textId="77777777" w:rsidR="00D93B97" w:rsidRDefault="00D93B97" w:rsidP="00D93B97">
      <w:r>
        <w:t xml:space="preserve">- </w:t>
      </w:r>
      <w:r>
        <w:tab/>
        <w:t>Feasibility of down-selection to 1-2 schemes should be based on considering conclusions on the merits of the schemes, not because the evaluation of some schemes is complete in June whereas for others it is not.</w:t>
      </w:r>
    </w:p>
    <w:p w14:paraId="38861B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20A94" w14:textId="77777777" w:rsidR="00D93B97" w:rsidRDefault="00D93B97" w:rsidP="00D93B97">
      <w:pPr>
        <w:pStyle w:val="Heading4"/>
      </w:pPr>
      <w:bookmarkStart w:id="192" w:name="_Toc104749526"/>
      <w:bookmarkStart w:id="193" w:name="_Toc105285836"/>
      <w:r>
        <w:lastRenderedPageBreak/>
        <w:t>9.4.5</w:t>
      </w:r>
      <w:r>
        <w:tab/>
        <w:t>Study on band combination handling in RAN4 [RAN4 SI: FS_NR_ENDC_combo_rules]</w:t>
      </w:r>
      <w:bookmarkEnd w:id="192"/>
      <w:bookmarkEnd w:id="193"/>
    </w:p>
    <w:p w14:paraId="13EC8CAF" w14:textId="77777777" w:rsidR="00D93B97" w:rsidRDefault="00D93B97" w:rsidP="00D93B97">
      <w:pPr>
        <w:rPr>
          <w:rFonts w:ascii="Arial" w:hAnsi="Arial" w:cs="Arial"/>
          <w:b/>
          <w:sz w:val="24"/>
        </w:rPr>
      </w:pPr>
      <w:r>
        <w:rPr>
          <w:rFonts w:ascii="Arial" w:hAnsi="Arial" w:cs="Arial"/>
          <w:b/>
          <w:color w:val="0000FF"/>
          <w:sz w:val="24"/>
        </w:rPr>
        <w:t>RP-220164</w:t>
      </w:r>
      <w:r>
        <w:rPr>
          <w:rFonts w:ascii="Arial" w:hAnsi="Arial" w:cs="Arial"/>
          <w:b/>
          <w:color w:val="0000FF"/>
          <w:sz w:val="24"/>
        </w:rPr>
        <w:tab/>
      </w:r>
      <w:r>
        <w:rPr>
          <w:rFonts w:ascii="Arial" w:hAnsi="Arial" w:cs="Arial"/>
          <w:b/>
          <w:sz w:val="24"/>
        </w:rPr>
        <w:t>Status report for SI Study on band combination handling in RAN4; rapporteur: ZTE</w:t>
      </w:r>
    </w:p>
    <w:p w14:paraId="74DDE2E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567CC6" w14:textId="77777777" w:rsidR="00D93B97" w:rsidRDefault="00D93B97" w:rsidP="00D93B97">
      <w:pPr>
        <w:rPr>
          <w:rFonts w:ascii="Arial" w:hAnsi="Arial" w:cs="Arial"/>
          <w:b/>
        </w:rPr>
      </w:pPr>
      <w:r>
        <w:rPr>
          <w:rFonts w:ascii="Arial" w:hAnsi="Arial" w:cs="Arial"/>
          <w:b/>
        </w:rPr>
        <w:t xml:space="preserve">Discussion: </w:t>
      </w:r>
    </w:p>
    <w:p w14:paraId="33FDB570" w14:textId="77777777" w:rsidR="00D93B97" w:rsidRDefault="00D93B97" w:rsidP="00D93B97">
      <w:r>
        <w:t>conclusion: SI is completed</w:t>
      </w:r>
    </w:p>
    <w:p w14:paraId="272646C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53561" w14:textId="77777777" w:rsidR="00D93B97" w:rsidRDefault="00D93B97" w:rsidP="00D93B97">
      <w:pPr>
        <w:rPr>
          <w:rFonts w:ascii="Arial" w:hAnsi="Arial" w:cs="Arial"/>
          <w:b/>
          <w:sz w:val="24"/>
        </w:rPr>
      </w:pPr>
      <w:r>
        <w:rPr>
          <w:rFonts w:ascii="Arial" w:hAnsi="Arial" w:cs="Arial"/>
          <w:b/>
          <w:color w:val="0000FF"/>
          <w:sz w:val="24"/>
        </w:rPr>
        <w:t>RP-220166</w:t>
      </w:r>
      <w:r>
        <w:rPr>
          <w:rFonts w:ascii="Arial" w:hAnsi="Arial" w:cs="Arial"/>
          <w:b/>
          <w:color w:val="0000FF"/>
          <w:sz w:val="24"/>
        </w:rPr>
        <w:tab/>
      </w:r>
      <w:r>
        <w:rPr>
          <w:rFonts w:ascii="Arial" w:hAnsi="Arial" w:cs="Arial"/>
          <w:b/>
          <w:sz w:val="24"/>
        </w:rPr>
        <w:t>TR 38.862 v1.0.0 Study on band combination handling in RAN4</w:t>
      </w:r>
    </w:p>
    <w:p w14:paraId="658D86DA"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v1.0.0</w:t>
      </w:r>
      <w:r>
        <w:rPr>
          <w:i/>
        </w:rPr>
        <w:br/>
      </w:r>
      <w:r>
        <w:rPr>
          <w:i/>
        </w:rPr>
        <w:tab/>
      </w:r>
      <w:r>
        <w:rPr>
          <w:i/>
        </w:rPr>
        <w:tab/>
      </w:r>
      <w:r>
        <w:rPr>
          <w:i/>
        </w:rPr>
        <w:tab/>
      </w:r>
      <w:r>
        <w:rPr>
          <w:i/>
        </w:rPr>
        <w:tab/>
      </w:r>
      <w:r>
        <w:rPr>
          <w:i/>
        </w:rPr>
        <w:tab/>
        <w:t>Source: ZTE Corporation</w:t>
      </w:r>
    </w:p>
    <w:p w14:paraId="017B5762" w14:textId="77777777" w:rsidR="00D93B97" w:rsidRDefault="00D93B97" w:rsidP="00D93B97">
      <w:pPr>
        <w:rPr>
          <w:rFonts w:ascii="Arial" w:hAnsi="Arial" w:cs="Arial"/>
          <w:b/>
        </w:rPr>
      </w:pPr>
      <w:r>
        <w:rPr>
          <w:rFonts w:ascii="Arial" w:hAnsi="Arial" w:cs="Arial"/>
          <w:b/>
        </w:rPr>
        <w:t xml:space="preserve">Abstract: </w:t>
      </w:r>
    </w:p>
    <w:p w14:paraId="73D3EA38" w14:textId="77777777" w:rsidR="00D93B97" w:rsidRDefault="00D93B97" w:rsidP="00D93B97">
      <w:r>
        <w:t>RAN4 TR 38.862 is provided for 1-step approval</w:t>
      </w:r>
    </w:p>
    <w:p w14:paraId="23CD59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RP-220934</w:t>
      </w:r>
      <w:r>
        <w:rPr>
          <w:color w:val="993300"/>
          <w:u w:val="single"/>
        </w:rPr>
        <w:t>.</w:t>
      </w:r>
    </w:p>
    <w:p w14:paraId="17E43D2B" w14:textId="77777777" w:rsidR="00D93B97" w:rsidRDefault="00D93B97" w:rsidP="00D93B97">
      <w:pPr>
        <w:rPr>
          <w:rFonts w:ascii="Arial" w:hAnsi="Arial" w:cs="Arial"/>
          <w:b/>
          <w:sz w:val="24"/>
        </w:rPr>
      </w:pPr>
      <w:r>
        <w:rPr>
          <w:rFonts w:ascii="Arial" w:hAnsi="Arial" w:cs="Arial"/>
          <w:b/>
          <w:color w:val="0000FF"/>
          <w:sz w:val="24"/>
        </w:rPr>
        <w:t>RP-220934</w:t>
      </w:r>
      <w:r>
        <w:rPr>
          <w:rFonts w:ascii="Arial" w:hAnsi="Arial" w:cs="Arial"/>
          <w:b/>
          <w:color w:val="0000FF"/>
          <w:sz w:val="24"/>
        </w:rPr>
        <w:tab/>
      </w:r>
      <w:r>
        <w:rPr>
          <w:rFonts w:ascii="Arial" w:hAnsi="Arial" w:cs="Arial"/>
          <w:b/>
          <w:sz w:val="24"/>
        </w:rPr>
        <w:t>TR 38.862 v1.0.1 Study on band combination handling in RAN4</w:t>
      </w:r>
    </w:p>
    <w:p w14:paraId="2A0B5837"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v1.0.1</w:t>
      </w:r>
      <w:r>
        <w:rPr>
          <w:i/>
        </w:rPr>
        <w:br/>
      </w:r>
      <w:r>
        <w:rPr>
          <w:i/>
        </w:rPr>
        <w:tab/>
      </w:r>
      <w:r>
        <w:rPr>
          <w:i/>
        </w:rPr>
        <w:tab/>
      </w:r>
      <w:r>
        <w:rPr>
          <w:i/>
        </w:rPr>
        <w:tab/>
      </w:r>
      <w:r>
        <w:rPr>
          <w:i/>
        </w:rPr>
        <w:tab/>
      </w:r>
      <w:r>
        <w:rPr>
          <w:i/>
        </w:rPr>
        <w:tab/>
        <w:t>Source: ZTE Corporation</w:t>
      </w:r>
    </w:p>
    <w:p w14:paraId="1043F54C" w14:textId="77777777" w:rsidR="00D93B97" w:rsidRDefault="00D93B97" w:rsidP="00D93B97">
      <w:pPr>
        <w:rPr>
          <w:color w:val="808080"/>
        </w:rPr>
      </w:pPr>
      <w:r>
        <w:rPr>
          <w:color w:val="808080"/>
        </w:rPr>
        <w:t>(Replaces RP-220166)</w:t>
      </w:r>
    </w:p>
    <w:p w14:paraId="1A262ABF" w14:textId="77777777" w:rsidR="00D93B97" w:rsidRDefault="00D93B97" w:rsidP="00D93B97">
      <w:pPr>
        <w:rPr>
          <w:rFonts w:ascii="Arial" w:hAnsi="Arial" w:cs="Arial"/>
          <w:b/>
        </w:rPr>
      </w:pPr>
      <w:r>
        <w:rPr>
          <w:rFonts w:ascii="Arial" w:hAnsi="Arial" w:cs="Arial"/>
          <w:b/>
        </w:rPr>
        <w:t xml:space="preserve">Abstract: </w:t>
      </w:r>
    </w:p>
    <w:p w14:paraId="45429576" w14:textId="77777777" w:rsidR="00D93B97" w:rsidRDefault="00D93B97" w:rsidP="00D93B97">
      <w:r>
        <w:t>RAN4 TR 38.862 is provided for 1-step approval</w:t>
      </w:r>
    </w:p>
    <w:p w14:paraId="266CB2ED" w14:textId="77777777" w:rsidR="00D93B97" w:rsidRDefault="00D93B97" w:rsidP="00D93B97">
      <w:pPr>
        <w:rPr>
          <w:rFonts w:ascii="Arial" w:hAnsi="Arial" w:cs="Arial"/>
          <w:b/>
        </w:rPr>
      </w:pPr>
      <w:r>
        <w:rPr>
          <w:rFonts w:ascii="Arial" w:hAnsi="Arial" w:cs="Arial"/>
          <w:b/>
        </w:rPr>
        <w:t xml:space="preserve">Discussion: </w:t>
      </w:r>
    </w:p>
    <w:p w14:paraId="3318E685" w14:textId="77777777" w:rsidR="00D93B97" w:rsidRDefault="00D93B97" w:rsidP="00D93B97">
      <w:r>
        <w:t>MCC: late submission</w:t>
      </w:r>
    </w:p>
    <w:p w14:paraId="5D504D8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B7D13" w14:textId="77777777" w:rsidR="00D93B97" w:rsidRDefault="00D93B97" w:rsidP="00D93B97">
      <w:pPr>
        <w:rPr>
          <w:rFonts w:ascii="Arial" w:hAnsi="Arial" w:cs="Arial"/>
          <w:b/>
          <w:sz w:val="24"/>
        </w:rPr>
      </w:pPr>
      <w:r>
        <w:rPr>
          <w:rFonts w:ascii="Arial" w:hAnsi="Arial" w:cs="Arial"/>
          <w:b/>
          <w:color w:val="0000FF"/>
          <w:sz w:val="24"/>
        </w:rPr>
        <w:t>RP-220165</w:t>
      </w:r>
      <w:r>
        <w:rPr>
          <w:rFonts w:ascii="Arial" w:hAnsi="Arial" w:cs="Arial"/>
          <w:b/>
          <w:color w:val="0000FF"/>
          <w:sz w:val="24"/>
        </w:rPr>
        <w:tab/>
      </w:r>
      <w:r>
        <w:rPr>
          <w:rFonts w:ascii="Arial" w:hAnsi="Arial" w:cs="Arial"/>
          <w:b/>
          <w:sz w:val="24"/>
        </w:rPr>
        <w:t>Summary for SI Study on band combination handling in RAN4</w:t>
      </w:r>
    </w:p>
    <w:p w14:paraId="6FBA28DA"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14:paraId="53BE2336" w14:textId="77777777" w:rsidR="00D93B97" w:rsidRDefault="00D93B97" w:rsidP="00D93B97">
      <w:pPr>
        <w:rPr>
          <w:rFonts w:ascii="Arial" w:hAnsi="Arial" w:cs="Arial"/>
          <w:b/>
        </w:rPr>
      </w:pPr>
      <w:r>
        <w:rPr>
          <w:rFonts w:ascii="Arial" w:hAnsi="Arial" w:cs="Arial"/>
          <w:b/>
        </w:rPr>
        <w:t xml:space="preserve">Discussion: </w:t>
      </w:r>
    </w:p>
    <w:p w14:paraId="4059BDBC" w14:textId="77777777" w:rsidR="00D93B97" w:rsidRDefault="00D93B97" w:rsidP="00D93B97">
      <w:r>
        <w:t>MCC: submission for summaries of SIs is optional</w:t>
      </w:r>
    </w:p>
    <w:p w14:paraId="4DD0BD7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0AAAF" w14:textId="77777777" w:rsidR="00D93B97" w:rsidRDefault="00D93B97" w:rsidP="00D93B97">
      <w:pPr>
        <w:pStyle w:val="Heading4"/>
      </w:pPr>
      <w:bookmarkStart w:id="194" w:name="_Toc104749527"/>
      <w:bookmarkStart w:id="195" w:name="_Toc105285837"/>
      <w:r>
        <w:t>9.4.6</w:t>
      </w:r>
      <w:r>
        <w:tab/>
        <w:t>Study on optimizations of pi/2 BPSK uplink power in NR [RAN4 SI: FS_NR_Opt_pi2BPSK]</w:t>
      </w:r>
      <w:bookmarkEnd w:id="194"/>
      <w:bookmarkEnd w:id="195"/>
    </w:p>
    <w:p w14:paraId="20A0E779" w14:textId="77777777" w:rsidR="00D93B97" w:rsidRDefault="00D93B97" w:rsidP="00D93B97">
      <w:pPr>
        <w:rPr>
          <w:rFonts w:ascii="Arial" w:hAnsi="Arial" w:cs="Arial"/>
          <w:b/>
          <w:sz w:val="24"/>
        </w:rPr>
      </w:pPr>
      <w:r>
        <w:rPr>
          <w:rFonts w:ascii="Arial" w:hAnsi="Arial" w:cs="Arial"/>
          <w:b/>
          <w:color w:val="0000FF"/>
          <w:sz w:val="24"/>
        </w:rPr>
        <w:t>RP-220028</w:t>
      </w:r>
      <w:r>
        <w:rPr>
          <w:rFonts w:ascii="Arial" w:hAnsi="Arial" w:cs="Arial"/>
          <w:b/>
          <w:color w:val="0000FF"/>
          <w:sz w:val="24"/>
        </w:rPr>
        <w:tab/>
      </w:r>
      <w:r>
        <w:rPr>
          <w:rFonts w:ascii="Arial" w:hAnsi="Arial" w:cs="Arial"/>
          <w:b/>
          <w:sz w:val="24"/>
        </w:rPr>
        <w:t>Reply LS to RP-213655 on the merger of TSDSI 5Gi into 3GPP REL-17 (TSDSI_8045_LSo_V0.0.0_26012022; to: RAN; cc: -; contact: Advisor TSDSI)</w:t>
      </w:r>
    </w:p>
    <w:p w14:paraId="57DCD603"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TSDSI_8045_LSo_V0.0.0_26012022, to RAN, cc -</w:t>
      </w:r>
      <w:r>
        <w:rPr>
          <w:i/>
        </w:rPr>
        <w:br/>
      </w:r>
      <w:r>
        <w:rPr>
          <w:i/>
        </w:rPr>
        <w:tab/>
      </w:r>
      <w:r>
        <w:rPr>
          <w:i/>
        </w:rPr>
        <w:tab/>
      </w:r>
      <w:r>
        <w:rPr>
          <w:i/>
        </w:rPr>
        <w:tab/>
      </w:r>
      <w:r>
        <w:rPr>
          <w:i/>
        </w:rPr>
        <w:tab/>
      </w:r>
      <w:r>
        <w:rPr>
          <w:i/>
        </w:rPr>
        <w:tab/>
        <w:t>Source: TSDSI (Telecommunications Standards Development Society India)</w:t>
      </w:r>
    </w:p>
    <w:p w14:paraId="4E0B0EC0" w14:textId="77777777" w:rsidR="00D93B97" w:rsidRDefault="00D93B97" w:rsidP="00D93B97">
      <w:pPr>
        <w:rPr>
          <w:rFonts w:ascii="Arial" w:hAnsi="Arial" w:cs="Arial"/>
          <w:b/>
        </w:rPr>
      </w:pPr>
      <w:r>
        <w:rPr>
          <w:rFonts w:ascii="Arial" w:hAnsi="Arial" w:cs="Arial"/>
          <w:b/>
        </w:rPr>
        <w:lastRenderedPageBreak/>
        <w:t xml:space="preserve">Abstract: </w:t>
      </w:r>
    </w:p>
    <w:p w14:paraId="1941B78A" w14:textId="77777777" w:rsidR="00D93B97" w:rsidRDefault="00D93B97" w:rsidP="00D93B97">
      <w:r>
        <w:t>compare CRs RP-213533 (38.211 REL-17) and RP-213534 (38.306 REL-17)</w:t>
      </w:r>
    </w:p>
    <w:p w14:paraId="092AF02B" w14:textId="77777777" w:rsidR="00D93B97" w:rsidRDefault="00D93B97" w:rsidP="00D93B97">
      <w:pPr>
        <w:rPr>
          <w:rFonts w:ascii="Arial" w:hAnsi="Arial" w:cs="Arial"/>
          <w:b/>
        </w:rPr>
      </w:pPr>
      <w:r>
        <w:rPr>
          <w:rFonts w:ascii="Arial" w:hAnsi="Arial" w:cs="Arial"/>
          <w:b/>
        </w:rPr>
        <w:t xml:space="preserve">Discussion: </w:t>
      </w:r>
    </w:p>
    <w:p w14:paraId="4F4C5C97" w14:textId="77777777" w:rsidR="00D93B97" w:rsidRDefault="00D93B97" w:rsidP="00D93B97">
      <w:r>
        <w:t>handled under [95e-17-5GiMerger]</w:t>
      </w:r>
    </w:p>
    <w:p w14:paraId="3F88E4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RP-220922</w:t>
      </w:r>
      <w:r>
        <w:rPr>
          <w:color w:val="993300"/>
          <w:u w:val="single"/>
        </w:rPr>
        <w:t>.</w:t>
      </w:r>
    </w:p>
    <w:p w14:paraId="01BF2F93" w14:textId="77777777" w:rsidR="00D93B97" w:rsidRDefault="00D93B97" w:rsidP="00D93B97">
      <w:pPr>
        <w:rPr>
          <w:rFonts w:ascii="Arial" w:hAnsi="Arial" w:cs="Arial"/>
          <w:b/>
          <w:sz w:val="24"/>
        </w:rPr>
      </w:pPr>
      <w:r>
        <w:rPr>
          <w:rFonts w:ascii="Arial" w:hAnsi="Arial" w:cs="Arial"/>
          <w:b/>
          <w:color w:val="0000FF"/>
          <w:sz w:val="24"/>
        </w:rPr>
        <w:t>RP-220922</w:t>
      </w:r>
      <w:r>
        <w:rPr>
          <w:rFonts w:ascii="Arial" w:hAnsi="Arial" w:cs="Arial"/>
          <w:b/>
          <w:color w:val="0000FF"/>
          <w:sz w:val="24"/>
        </w:rPr>
        <w:tab/>
      </w:r>
      <w:r>
        <w:rPr>
          <w:rFonts w:ascii="Arial" w:hAnsi="Arial" w:cs="Arial"/>
          <w:b/>
          <w:sz w:val="24"/>
        </w:rPr>
        <w:t>Draft Reply LS to TSDSI_8045_LSo_V0.0.0_26012022 = RP-220028 on the merger of TSDSI 5Gi into 3GPP REL-17 (to: TSDSI; cc: PCG; contact: Qualcomm)</w:t>
      </w:r>
    </w:p>
    <w:p w14:paraId="1E90C15E"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 (Telecommunications Standards Development Society India), cc PCG</w:t>
      </w:r>
      <w:r>
        <w:rPr>
          <w:i/>
        </w:rPr>
        <w:br/>
      </w:r>
      <w:r>
        <w:rPr>
          <w:i/>
        </w:rPr>
        <w:tab/>
      </w:r>
      <w:r>
        <w:rPr>
          <w:i/>
        </w:rPr>
        <w:tab/>
      </w:r>
      <w:r>
        <w:rPr>
          <w:i/>
        </w:rPr>
        <w:tab/>
      </w:r>
      <w:r>
        <w:rPr>
          <w:i/>
        </w:rPr>
        <w:tab/>
      </w:r>
      <w:r>
        <w:rPr>
          <w:i/>
        </w:rPr>
        <w:tab/>
        <w:t>Source: Qualcomm</w:t>
      </w:r>
    </w:p>
    <w:p w14:paraId="3256F803" w14:textId="77777777" w:rsidR="00D93B97" w:rsidRDefault="00D93B97" w:rsidP="00D93B97">
      <w:pPr>
        <w:rPr>
          <w:rFonts w:ascii="Arial" w:hAnsi="Arial" w:cs="Arial"/>
          <w:b/>
        </w:rPr>
      </w:pPr>
      <w:r>
        <w:rPr>
          <w:rFonts w:ascii="Arial" w:hAnsi="Arial" w:cs="Arial"/>
          <w:b/>
        </w:rPr>
        <w:t xml:space="preserve">Discussion: </w:t>
      </w:r>
    </w:p>
    <w:p w14:paraId="4D7552CC" w14:textId="77777777" w:rsidR="00D93B97" w:rsidRDefault="00D93B97" w:rsidP="00D93B97">
      <w:r>
        <w:t>handled in [95e-17-5GiMerger]</w:t>
      </w:r>
    </w:p>
    <w:p w14:paraId="28F62F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RP-220950</w:t>
      </w:r>
      <w:r>
        <w:rPr>
          <w:color w:val="993300"/>
          <w:u w:val="single"/>
        </w:rPr>
        <w:t>.</w:t>
      </w:r>
    </w:p>
    <w:p w14:paraId="07866834" w14:textId="77777777" w:rsidR="00D93B97" w:rsidRDefault="00D93B97" w:rsidP="00D93B97">
      <w:pPr>
        <w:rPr>
          <w:rFonts w:ascii="Arial" w:hAnsi="Arial" w:cs="Arial"/>
          <w:b/>
          <w:sz w:val="24"/>
        </w:rPr>
      </w:pPr>
      <w:r>
        <w:rPr>
          <w:rFonts w:ascii="Arial" w:hAnsi="Arial" w:cs="Arial"/>
          <w:b/>
          <w:color w:val="0000FF"/>
          <w:sz w:val="24"/>
        </w:rPr>
        <w:t>RP-220950</w:t>
      </w:r>
      <w:r>
        <w:rPr>
          <w:rFonts w:ascii="Arial" w:hAnsi="Arial" w:cs="Arial"/>
          <w:b/>
          <w:color w:val="0000FF"/>
          <w:sz w:val="24"/>
        </w:rPr>
        <w:tab/>
      </w:r>
      <w:r>
        <w:rPr>
          <w:rFonts w:ascii="Arial" w:hAnsi="Arial" w:cs="Arial"/>
          <w:b/>
          <w:sz w:val="24"/>
        </w:rPr>
        <w:t>Reply LS to TSDSI_8045_LSo_V0.0.0_26012022 = RP-220028 on the merger of TSDSI 5Gi into 3GPP REL-17 (to: TSDSI; cc: PCG; contact: Qualcomm)</w:t>
      </w:r>
    </w:p>
    <w:p w14:paraId="4A58532E"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 (Telecommunications Standards Development Society India), cc PCG</w:t>
      </w:r>
      <w:r>
        <w:rPr>
          <w:i/>
        </w:rPr>
        <w:br/>
      </w:r>
      <w:r>
        <w:rPr>
          <w:i/>
        </w:rPr>
        <w:tab/>
      </w:r>
      <w:r>
        <w:rPr>
          <w:i/>
        </w:rPr>
        <w:tab/>
      </w:r>
      <w:r>
        <w:rPr>
          <w:i/>
        </w:rPr>
        <w:tab/>
      </w:r>
      <w:r>
        <w:rPr>
          <w:i/>
        </w:rPr>
        <w:tab/>
      </w:r>
      <w:r>
        <w:rPr>
          <w:i/>
        </w:rPr>
        <w:tab/>
        <w:t>Source: RAN</w:t>
      </w:r>
    </w:p>
    <w:p w14:paraId="397BDFB5" w14:textId="77777777" w:rsidR="00D93B97" w:rsidRDefault="00D93B97" w:rsidP="00D93B97">
      <w:pPr>
        <w:rPr>
          <w:color w:val="808080"/>
        </w:rPr>
      </w:pPr>
      <w:r>
        <w:rPr>
          <w:color w:val="808080"/>
        </w:rPr>
        <w:t>(Replaces RP-220922)</w:t>
      </w:r>
    </w:p>
    <w:p w14:paraId="6041EDFB" w14:textId="77777777" w:rsidR="00D93B97" w:rsidRDefault="00D93B97" w:rsidP="00D93B97">
      <w:pPr>
        <w:rPr>
          <w:rFonts w:ascii="Arial" w:hAnsi="Arial" w:cs="Arial"/>
          <w:b/>
        </w:rPr>
      </w:pPr>
      <w:r>
        <w:rPr>
          <w:rFonts w:ascii="Arial" w:hAnsi="Arial" w:cs="Arial"/>
          <w:b/>
        </w:rPr>
        <w:t xml:space="preserve">Discussion: </w:t>
      </w:r>
    </w:p>
    <w:p w14:paraId="5C539E1C" w14:textId="77777777" w:rsidR="00D93B97" w:rsidRDefault="00D93B97" w:rsidP="00D93B97">
      <w:r>
        <w:t>result of [95e-17-5GiMerger]</w:t>
      </w:r>
    </w:p>
    <w:p w14:paraId="0EE56F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4D308" w14:textId="77777777" w:rsidR="00D93B97" w:rsidRDefault="00D93B97" w:rsidP="00D93B97">
      <w:pPr>
        <w:rPr>
          <w:rFonts w:ascii="Arial" w:hAnsi="Arial" w:cs="Arial"/>
          <w:b/>
          <w:sz w:val="24"/>
        </w:rPr>
      </w:pPr>
      <w:r>
        <w:rPr>
          <w:rFonts w:ascii="Arial" w:hAnsi="Arial" w:cs="Arial"/>
          <w:b/>
          <w:color w:val="0000FF"/>
          <w:sz w:val="24"/>
        </w:rPr>
        <w:t>RP-220136</w:t>
      </w:r>
      <w:r>
        <w:rPr>
          <w:rFonts w:ascii="Arial" w:hAnsi="Arial" w:cs="Arial"/>
          <w:b/>
          <w:color w:val="0000FF"/>
          <w:sz w:val="24"/>
        </w:rPr>
        <w:tab/>
      </w:r>
      <w:r>
        <w:rPr>
          <w:rFonts w:ascii="Arial" w:hAnsi="Arial" w:cs="Arial"/>
          <w:b/>
          <w:sz w:val="24"/>
        </w:rPr>
        <w:t>Status report for SI Study on optimizations of pi/2 BPSK uplink power in NR; rapporteur: Qualcomm</w:t>
      </w:r>
    </w:p>
    <w:p w14:paraId="5550A1D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5D76F8" w14:textId="77777777" w:rsidR="00D93B97" w:rsidRDefault="00D93B97" w:rsidP="00D93B97">
      <w:pPr>
        <w:rPr>
          <w:rFonts w:ascii="Arial" w:hAnsi="Arial" w:cs="Arial"/>
          <w:b/>
        </w:rPr>
      </w:pPr>
      <w:r>
        <w:rPr>
          <w:rFonts w:ascii="Arial" w:hAnsi="Arial" w:cs="Arial"/>
          <w:b/>
        </w:rPr>
        <w:t xml:space="preserve">Discussion: </w:t>
      </w:r>
    </w:p>
    <w:p w14:paraId="49A9D4F8" w14:textId="77777777" w:rsidR="00D93B97" w:rsidRDefault="00D93B97" w:rsidP="00D93B97">
      <w:r>
        <w:t>conclusion: SI is completed</w:t>
      </w:r>
    </w:p>
    <w:p w14:paraId="135C15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FD571" w14:textId="77777777" w:rsidR="00D93B97" w:rsidRDefault="00D93B97" w:rsidP="00D93B97">
      <w:pPr>
        <w:rPr>
          <w:rFonts w:ascii="Arial" w:hAnsi="Arial" w:cs="Arial"/>
          <w:b/>
          <w:sz w:val="24"/>
        </w:rPr>
      </w:pPr>
      <w:r>
        <w:rPr>
          <w:rFonts w:ascii="Arial" w:hAnsi="Arial" w:cs="Arial"/>
          <w:b/>
          <w:color w:val="0000FF"/>
          <w:sz w:val="24"/>
        </w:rPr>
        <w:t>RP-220824</w:t>
      </w:r>
      <w:r>
        <w:rPr>
          <w:rFonts w:ascii="Arial" w:hAnsi="Arial" w:cs="Arial"/>
          <w:b/>
          <w:color w:val="0000FF"/>
          <w:sz w:val="24"/>
        </w:rPr>
        <w:tab/>
      </w:r>
      <w:r>
        <w:rPr>
          <w:rFonts w:ascii="Arial" w:hAnsi="Arial" w:cs="Arial"/>
          <w:b/>
          <w:sz w:val="24"/>
        </w:rPr>
        <w:t>TR 38.868 v1.0.0 on Study on optimizations of pi/2 BPSK uplink power in NR</w:t>
      </w:r>
    </w:p>
    <w:p w14:paraId="306C2A31"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38.868 v1.0.0</w:t>
      </w:r>
      <w:r>
        <w:rPr>
          <w:i/>
        </w:rPr>
        <w:br/>
      </w:r>
      <w:r>
        <w:rPr>
          <w:i/>
        </w:rPr>
        <w:tab/>
      </w:r>
      <w:r>
        <w:rPr>
          <w:i/>
        </w:rPr>
        <w:tab/>
      </w:r>
      <w:r>
        <w:rPr>
          <w:i/>
        </w:rPr>
        <w:tab/>
      </w:r>
      <w:r>
        <w:rPr>
          <w:i/>
        </w:rPr>
        <w:tab/>
      </w:r>
      <w:r>
        <w:rPr>
          <w:i/>
        </w:rPr>
        <w:tab/>
        <w:t>Source: Qualcomm</w:t>
      </w:r>
    </w:p>
    <w:p w14:paraId="409B60FC" w14:textId="77777777" w:rsidR="00D93B97" w:rsidRDefault="00D93B97" w:rsidP="00D93B97">
      <w:pPr>
        <w:rPr>
          <w:rFonts w:ascii="Arial" w:hAnsi="Arial" w:cs="Arial"/>
          <w:b/>
        </w:rPr>
      </w:pPr>
      <w:r>
        <w:rPr>
          <w:rFonts w:ascii="Arial" w:hAnsi="Arial" w:cs="Arial"/>
          <w:b/>
        </w:rPr>
        <w:t xml:space="preserve">Abstract: </w:t>
      </w:r>
    </w:p>
    <w:p w14:paraId="23E46C74" w14:textId="77777777" w:rsidR="00D93B97" w:rsidRDefault="00D93B97" w:rsidP="00D93B97">
      <w:r>
        <w:t>RAN4 TR 38.868 is provided for 1-step approval</w:t>
      </w:r>
    </w:p>
    <w:p w14:paraId="0D216DDE" w14:textId="77777777" w:rsidR="00D93B97" w:rsidRDefault="00D93B97" w:rsidP="00D93B97">
      <w:pPr>
        <w:rPr>
          <w:rFonts w:ascii="Arial" w:hAnsi="Arial" w:cs="Arial"/>
          <w:b/>
        </w:rPr>
      </w:pPr>
      <w:r>
        <w:rPr>
          <w:rFonts w:ascii="Arial" w:hAnsi="Arial" w:cs="Arial"/>
          <w:b/>
        </w:rPr>
        <w:t xml:space="preserve">Discussion: </w:t>
      </w:r>
    </w:p>
    <w:p w14:paraId="56809B50" w14:textId="77777777" w:rsidR="00D93B97" w:rsidRDefault="00D93B97" w:rsidP="00D93B97">
      <w:r>
        <w:t>MCC: late submission</w:t>
      </w:r>
    </w:p>
    <w:p w14:paraId="1ED338B6"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RP-220861</w:t>
      </w:r>
      <w:r>
        <w:rPr>
          <w:color w:val="993300"/>
          <w:u w:val="single"/>
        </w:rPr>
        <w:t>.</w:t>
      </w:r>
    </w:p>
    <w:p w14:paraId="28336021" w14:textId="77777777" w:rsidR="00D93B97" w:rsidRDefault="00D93B97" w:rsidP="00D93B97">
      <w:pPr>
        <w:rPr>
          <w:rFonts w:ascii="Arial" w:hAnsi="Arial" w:cs="Arial"/>
          <w:b/>
          <w:sz w:val="24"/>
        </w:rPr>
      </w:pPr>
      <w:r>
        <w:rPr>
          <w:rFonts w:ascii="Arial" w:hAnsi="Arial" w:cs="Arial"/>
          <w:b/>
          <w:color w:val="0000FF"/>
          <w:sz w:val="24"/>
        </w:rPr>
        <w:t>RP-220861</w:t>
      </w:r>
      <w:r>
        <w:rPr>
          <w:rFonts w:ascii="Arial" w:hAnsi="Arial" w:cs="Arial"/>
          <w:b/>
          <w:color w:val="0000FF"/>
          <w:sz w:val="24"/>
        </w:rPr>
        <w:tab/>
      </w:r>
      <w:r>
        <w:rPr>
          <w:rFonts w:ascii="Arial" w:hAnsi="Arial" w:cs="Arial"/>
          <w:b/>
          <w:sz w:val="24"/>
        </w:rPr>
        <w:t>TR 38.868 v1.0.1 on Study on optimizations of pi/2 BPSK uplink power in NR</w:t>
      </w:r>
    </w:p>
    <w:p w14:paraId="55FBACCD"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38.868 v1.0.1</w:t>
      </w:r>
      <w:r>
        <w:rPr>
          <w:i/>
        </w:rPr>
        <w:br/>
      </w:r>
      <w:r>
        <w:rPr>
          <w:i/>
        </w:rPr>
        <w:tab/>
      </w:r>
      <w:r>
        <w:rPr>
          <w:i/>
        </w:rPr>
        <w:tab/>
      </w:r>
      <w:r>
        <w:rPr>
          <w:i/>
        </w:rPr>
        <w:tab/>
      </w:r>
      <w:r>
        <w:rPr>
          <w:i/>
        </w:rPr>
        <w:tab/>
      </w:r>
      <w:r>
        <w:rPr>
          <w:i/>
        </w:rPr>
        <w:tab/>
        <w:t>Source: Qualcomm</w:t>
      </w:r>
    </w:p>
    <w:p w14:paraId="33211402" w14:textId="77777777" w:rsidR="00D93B97" w:rsidRDefault="00D93B97" w:rsidP="00D93B97">
      <w:pPr>
        <w:rPr>
          <w:color w:val="808080"/>
        </w:rPr>
      </w:pPr>
      <w:r>
        <w:rPr>
          <w:color w:val="808080"/>
        </w:rPr>
        <w:t>(Replaces RP-220824)</w:t>
      </w:r>
    </w:p>
    <w:p w14:paraId="17095AE9" w14:textId="77777777" w:rsidR="00D93B97" w:rsidRDefault="00D93B97" w:rsidP="00D93B97">
      <w:pPr>
        <w:rPr>
          <w:rFonts w:ascii="Arial" w:hAnsi="Arial" w:cs="Arial"/>
          <w:b/>
        </w:rPr>
      </w:pPr>
      <w:r>
        <w:rPr>
          <w:rFonts w:ascii="Arial" w:hAnsi="Arial" w:cs="Arial"/>
          <w:b/>
        </w:rPr>
        <w:t xml:space="preserve">Abstract: </w:t>
      </w:r>
    </w:p>
    <w:p w14:paraId="5CF14960" w14:textId="77777777" w:rsidR="00D93B97" w:rsidRDefault="00D93B97" w:rsidP="00D93B97">
      <w:r>
        <w:t>RAN4 TR 38.868 is provided for 1-step approval</w:t>
      </w:r>
    </w:p>
    <w:p w14:paraId="2F98D293" w14:textId="77777777" w:rsidR="00D93B97" w:rsidRDefault="00D93B97" w:rsidP="00D93B97">
      <w:pPr>
        <w:rPr>
          <w:rFonts w:ascii="Arial" w:hAnsi="Arial" w:cs="Arial"/>
          <w:b/>
        </w:rPr>
      </w:pPr>
      <w:r>
        <w:rPr>
          <w:rFonts w:ascii="Arial" w:hAnsi="Arial" w:cs="Arial"/>
          <w:b/>
        </w:rPr>
        <w:t xml:space="preserve">Discussion: </w:t>
      </w:r>
    </w:p>
    <w:p w14:paraId="14D31E0F" w14:textId="77777777" w:rsidR="00D93B97" w:rsidRDefault="00D93B97" w:rsidP="00D93B97">
      <w:r>
        <w:t>MCC: late submission</w:t>
      </w:r>
    </w:p>
    <w:p w14:paraId="0234D1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779CC" w14:textId="77777777" w:rsidR="00D93B97" w:rsidRDefault="00D93B97" w:rsidP="00D93B97">
      <w:pPr>
        <w:rPr>
          <w:rFonts w:ascii="Arial" w:hAnsi="Arial" w:cs="Arial"/>
          <w:b/>
          <w:sz w:val="24"/>
        </w:rPr>
      </w:pPr>
      <w:r>
        <w:rPr>
          <w:rFonts w:ascii="Arial" w:hAnsi="Arial" w:cs="Arial"/>
          <w:b/>
          <w:color w:val="0000FF"/>
          <w:sz w:val="24"/>
        </w:rPr>
        <w:t>RP-220130</w:t>
      </w:r>
      <w:r>
        <w:rPr>
          <w:rFonts w:ascii="Arial" w:hAnsi="Arial" w:cs="Arial"/>
          <w:b/>
          <w:color w:val="0000FF"/>
          <w:sz w:val="24"/>
        </w:rPr>
        <w:tab/>
      </w:r>
      <w:r>
        <w:rPr>
          <w:rFonts w:ascii="Arial" w:hAnsi="Arial" w:cs="Arial"/>
          <w:b/>
          <w:sz w:val="24"/>
        </w:rPr>
        <w:t>Pi/2-BPSK specification updates for the merger of 5Gi into 3GPP</w:t>
      </w:r>
    </w:p>
    <w:p w14:paraId="7FB8601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v16.7.0</w:t>
      </w:r>
      <w:r>
        <w:rPr>
          <w:i/>
        </w:rPr>
        <w:tab/>
        <w:t xml:space="preserve">  CR-0667  rev 1 Cat: C (Rel-17)</w:t>
      </w:r>
      <w:r>
        <w:rPr>
          <w:i/>
        </w:rPr>
        <w:br/>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 Spreadtrum, NTT DOCOMO, vivo</w:t>
      </w:r>
    </w:p>
    <w:p w14:paraId="5F4C9460" w14:textId="77777777" w:rsidR="00D93B97" w:rsidRDefault="00D93B97" w:rsidP="00D93B97">
      <w:pPr>
        <w:rPr>
          <w:color w:val="808080"/>
        </w:rPr>
      </w:pPr>
      <w:r>
        <w:rPr>
          <w:color w:val="808080"/>
        </w:rPr>
        <w:t>(Replaces RP-213534)</w:t>
      </w:r>
    </w:p>
    <w:p w14:paraId="17E4FE52" w14:textId="77777777" w:rsidR="00D93B97" w:rsidRDefault="00D93B97" w:rsidP="00D93B97">
      <w:pPr>
        <w:rPr>
          <w:rFonts w:ascii="Arial" w:hAnsi="Arial" w:cs="Arial"/>
          <w:b/>
        </w:rPr>
      </w:pPr>
      <w:r>
        <w:rPr>
          <w:rFonts w:ascii="Arial" w:hAnsi="Arial" w:cs="Arial"/>
          <w:b/>
        </w:rPr>
        <w:t xml:space="preserve">Abstract: </w:t>
      </w:r>
    </w:p>
    <w:p w14:paraId="46FD424A" w14:textId="77777777" w:rsidR="00D93B97" w:rsidRDefault="00D93B97" w:rsidP="00D93B97">
      <w:r>
        <w:t>company CR; revision of RP-213534; compare endorsed RP-213532</w:t>
      </w:r>
    </w:p>
    <w:p w14:paraId="7CE4FB0E" w14:textId="77777777" w:rsidR="00D93B97" w:rsidRDefault="00D93B97" w:rsidP="00D93B97">
      <w:pPr>
        <w:rPr>
          <w:rFonts w:ascii="Arial" w:hAnsi="Arial" w:cs="Arial"/>
          <w:b/>
        </w:rPr>
      </w:pPr>
      <w:r>
        <w:rPr>
          <w:rFonts w:ascii="Arial" w:hAnsi="Arial" w:cs="Arial"/>
          <w:b/>
        </w:rPr>
        <w:t xml:space="preserve">Discussion: </w:t>
      </w:r>
    </w:p>
    <w:p w14:paraId="778030AF" w14:textId="77777777" w:rsidR="00D93B97" w:rsidRDefault="00D93B97" w:rsidP="00D93B97">
      <w:r>
        <w:t>handled in [95e-17-5GiMerger]</w:t>
      </w:r>
    </w:p>
    <w:p w14:paraId="0BD8994C" w14:textId="77777777" w:rsidR="00D93B97" w:rsidRDefault="00D93B97" w:rsidP="00D93B97">
      <w:r>
        <w:t>NEC: we support this CR;</w:t>
      </w:r>
    </w:p>
    <w:p w14:paraId="0F7DA5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RP-220921</w:t>
      </w:r>
      <w:r>
        <w:rPr>
          <w:color w:val="993300"/>
          <w:u w:val="single"/>
        </w:rPr>
        <w:t>.</w:t>
      </w:r>
    </w:p>
    <w:p w14:paraId="6242A50B" w14:textId="77777777" w:rsidR="00D93B97" w:rsidRDefault="00D93B97" w:rsidP="00D93B97">
      <w:pPr>
        <w:rPr>
          <w:rFonts w:ascii="Arial" w:hAnsi="Arial" w:cs="Arial"/>
          <w:b/>
          <w:sz w:val="24"/>
        </w:rPr>
      </w:pPr>
      <w:r>
        <w:rPr>
          <w:rFonts w:ascii="Arial" w:hAnsi="Arial" w:cs="Arial"/>
          <w:b/>
          <w:color w:val="0000FF"/>
          <w:sz w:val="24"/>
        </w:rPr>
        <w:t>RP-220921</w:t>
      </w:r>
      <w:r>
        <w:rPr>
          <w:rFonts w:ascii="Arial" w:hAnsi="Arial" w:cs="Arial"/>
          <w:b/>
          <w:color w:val="0000FF"/>
          <w:sz w:val="24"/>
        </w:rPr>
        <w:tab/>
      </w:r>
      <w:r>
        <w:rPr>
          <w:rFonts w:ascii="Arial" w:hAnsi="Arial" w:cs="Arial"/>
          <w:b/>
          <w:sz w:val="24"/>
        </w:rPr>
        <w:t>Pi/2-BPSK specification updates for the merger of 5Gi into 3GPP</w:t>
      </w:r>
    </w:p>
    <w:p w14:paraId="31C281C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v16.7.0</w:t>
      </w:r>
      <w:r>
        <w:rPr>
          <w:i/>
        </w:rPr>
        <w:tab/>
        <w:t xml:space="preserve">  CR-0667  rev 2 Cat: C (Rel-17)</w:t>
      </w:r>
      <w:r>
        <w:rPr>
          <w:i/>
        </w:rPr>
        <w:br/>
      </w:r>
      <w:r>
        <w:rPr>
          <w:i/>
        </w:rPr>
        <w:br/>
      </w:r>
      <w:r>
        <w:rPr>
          <w:i/>
        </w:rPr>
        <w:tab/>
      </w:r>
      <w:r>
        <w:rPr>
          <w:i/>
        </w:rPr>
        <w:tab/>
      </w:r>
      <w:r>
        <w:rPr>
          <w:i/>
        </w:rPr>
        <w:tab/>
      </w:r>
      <w:r>
        <w:rPr>
          <w:i/>
        </w:rPr>
        <w:tab/>
      </w:r>
      <w:r>
        <w:rPr>
          <w:i/>
        </w:rPr>
        <w:tab/>
        <w:t>Source: Qualcomm, IITH, IITM, CEWiT, Bharti Airtel, Reliance Jio, Vodafone Idea, Tejas Networks, Ericsson, Nokia, Nokia Shanghai Bell, Samsung, Apple, MediaTek, ZTE, Intel, Huawei, HiSilicon, Spreadtrum, NTT DOCOMO, vivo, Telecom Italia, Futurewei, SoftBank, OPPO, NEC</w:t>
      </w:r>
    </w:p>
    <w:p w14:paraId="0DF93631" w14:textId="77777777" w:rsidR="00D93B97" w:rsidRDefault="00D93B97" w:rsidP="00D93B97">
      <w:pPr>
        <w:rPr>
          <w:color w:val="808080"/>
        </w:rPr>
      </w:pPr>
      <w:r>
        <w:rPr>
          <w:color w:val="808080"/>
        </w:rPr>
        <w:t>(Replaces RP-220130)</w:t>
      </w:r>
    </w:p>
    <w:p w14:paraId="2CA09E30" w14:textId="77777777" w:rsidR="00D93B97" w:rsidRDefault="00D93B97" w:rsidP="00D93B97">
      <w:pPr>
        <w:rPr>
          <w:rFonts w:ascii="Arial" w:hAnsi="Arial" w:cs="Arial"/>
          <w:b/>
        </w:rPr>
      </w:pPr>
      <w:r>
        <w:rPr>
          <w:rFonts w:ascii="Arial" w:hAnsi="Arial" w:cs="Arial"/>
          <w:b/>
        </w:rPr>
        <w:t xml:space="preserve">Abstract: </w:t>
      </w:r>
    </w:p>
    <w:p w14:paraId="28E16D9B" w14:textId="77777777" w:rsidR="00D93B97" w:rsidRDefault="00D93B97" w:rsidP="00D93B97">
      <w:r>
        <w:t>company CR; revision of RP-220130 (formerly RP-213534); compare endorsed RP-213532</w:t>
      </w:r>
    </w:p>
    <w:p w14:paraId="6B36A8CD" w14:textId="77777777" w:rsidR="00D93B97" w:rsidRDefault="00D93B97" w:rsidP="00D93B97">
      <w:pPr>
        <w:rPr>
          <w:rFonts w:ascii="Arial" w:hAnsi="Arial" w:cs="Arial"/>
          <w:b/>
        </w:rPr>
      </w:pPr>
      <w:r>
        <w:rPr>
          <w:rFonts w:ascii="Arial" w:hAnsi="Arial" w:cs="Arial"/>
          <w:b/>
        </w:rPr>
        <w:t xml:space="preserve">Discussion: </w:t>
      </w:r>
    </w:p>
    <w:p w14:paraId="2AF6A3FB" w14:textId="77777777" w:rsidR="00D93B97" w:rsidRDefault="00D93B97" w:rsidP="00D93B97">
      <w:r>
        <w:t>result of [95e-17-5GiMerger]</w:t>
      </w:r>
    </w:p>
    <w:p w14:paraId="52FD90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C2194" w14:textId="77777777" w:rsidR="00D93B97" w:rsidRDefault="00D93B97" w:rsidP="00D93B97">
      <w:pPr>
        <w:rPr>
          <w:rFonts w:ascii="Arial" w:hAnsi="Arial" w:cs="Arial"/>
          <w:b/>
          <w:sz w:val="24"/>
        </w:rPr>
      </w:pPr>
      <w:r>
        <w:rPr>
          <w:rFonts w:ascii="Arial" w:hAnsi="Arial" w:cs="Arial"/>
          <w:b/>
          <w:color w:val="0000FF"/>
          <w:sz w:val="24"/>
        </w:rPr>
        <w:t>RP-220133</w:t>
      </w:r>
      <w:r>
        <w:rPr>
          <w:rFonts w:ascii="Arial" w:hAnsi="Arial" w:cs="Arial"/>
          <w:b/>
          <w:color w:val="0000FF"/>
          <w:sz w:val="24"/>
        </w:rPr>
        <w:tab/>
      </w:r>
      <w:r>
        <w:rPr>
          <w:rFonts w:ascii="Arial" w:hAnsi="Arial" w:cs="Arial"/>
          <w:b/>
          <w:sz w:val="24"/>
        </w:rPr>
        <w:t>Pi/2-BPSK specification updates for the merger of 5Gi into 3GPP</w:t>
      </w:r>
    </w:p>
    <w:p w14:paraId="6EF12951" w14:textId="77777777" w:rsidR="00D93B97" w:rsidRDefault="00D93B97" w:rsidP="00D93B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v17.0.0</w:t>
      </w:r>
      <w:r>
        <w:rPr>
          <w:i/>
        </w:rPr>
        <w:tab/>
        <w:t xml:space="preserve">  CR-0086  rev 1 Cat: C (Rel-17)</w:t>
      </w:r>
      <w:r>
        <w:rPr>
          <w:i/>
        </w:rPr>
        <w:br/>
      </w:r>
      <w:r>
        <w:rPr>
          <w:i/>
        </w:rPr>
        <w:br/>
      </w:r>
      <w:r>
        <w:rPr>
          <w:i/>
        </w:rPr>
        <w:tab/>
      </w:r>
      <w:r>
        <w:rPr>
          <w:i/>
        </w:rPr>
        <w:tab/>
      </w:r>
      <w:r>
        <w:rPr>
          <w:i/>
        </w:rPr>
        <w:tab/>
      </w:r>
      <w:r>
        <w:rPr>
          <w:i/>
        </w:rPr>
        <w:tab/>
      </w:r>
      <w:r>
        <w:rPr>
          <w:i/>
        </w:rPr>
        <w:tab/>
        <w:t>Source: Ericsson GmbH, Eurolab</w:t>
      </w:r>
    </w:p>
    <w:p w14:paraId="34CB009D" w14:textId="77777777" w:rsidR="00D93B97" w:rsidRDefault="00D93B97" w:rsidP="00D93B97">
      <w:pPr>
        <w:rPr>
          <w:color w:val="808080"/>
        </w:rPr>
      </w:pPr>
      <w:r>
        <w:rPr>
          <w:color w:val="808080"/>
        </w:rPr>
        <w:t>(Replaces RP-213533)</w:t>
      </w:r>
    </w:p>
    <w:p w14:paraId="6AE347FF" w14:textId="77777777" w:rsidR="00D93B97" w:rsidRDefault="00D93B97" w:rsidP="00D93B97">
      <w:pPr>
        <w:rPr>
          <w:rFonts w:ascii="Arial" w:hAnsi="Arial" w:cs="Arial"/>
          <w:b/>
        </w:rPr>
      </w:pPr>
      <w:r>
        <w:rPr>
          <w:rFonts w:ascii="Arial" w:hAnsi="Arial" w:cs="Arial"/>
          <w:b/>
        </w:rPr>
        <w:t xml:space="preserve">Abstract: </w:t>
      </w:r>
    </w:p>
    <w:p w14:paraId="2C4DEDFC" w14:textId="77777777" w:rsidR="00D93B97" w:rsidRDefault="00D93B97" w:rsidP="00D93B97">
      <w:r>
        <w:t>company CR; revision of RP-213533; compare endorsed RP-213532; guidance on the implementation of an UL Tx filter</w:t>
      </w:r>
    </w:p>
    <w:p w14:paraId="44AFA933" w14:textId="77777777" w:rsidR="00D93B97" w:rsidRDefault="00D93B97" w:rsidP="00D93B97">
      <w:pPr>
        <w:rPr>
          <w:rFonts w:ascii="Arial" w:hAnsi="Arial" w:cs="Arial"/>
          <w:b/>
        </w:rPr>
      </w:pPr>
      <w:r>
        <w:rPr>
          <w:rFonts w:ascii="Arial" w:hAnsi="Arial" w:cs="Arial"/>
          <w:b/>
        </w:rPr>
        <w:t xml:space="preserve">Discussion: </w:t>
      </w:r>
    </w:p>
    <w:p w14:paraId="21FADC66" w14:textId="77777777" w:rsidR="00D93B97" w:rsidRDefault="00D93B97" w:rsidP="00D93B97">
      <w:r>
        <w:t>handled in [95e-17-5GiMerger]</w:t>
      </w:r>
    </w:p>
    <w:p w14:paraId="2FE60AD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RP-220920</w:t>
      </w:r>
      <w:r>
        <w:rPr>
          <w:color w:val="993300"/>
          <w:u w:val="single"/>
        </w:rPr>
        <w:t>.</w:t>
      </w:r>
    </w:p>
    <w:p w14:paraId="273AFFD9" w14:textId="77777777" w:rsidR="00D93B97" w:rsidRDefault="00D93B97" w:rsidP="00D93B97">
      <w:pPr>
        <w:rPr>
          <w:rFonts w:ascii="Arial" w:hAnsi="Arial" w:cs="Arial"/>
          <w:b/>
          <w:sz w:val="24"/>
        </w:rPr>
      </w:pPr>
      <w:r>
        <w:rPr>
          <w:rFonts w:ascii="Arial" w:hAnsi="Arial" w:cs="Arial"/>
          <w:b/>
          <w:color w:val="0000FF"/>
          <w:sz w:val="24"/>
        </w:rPr>
        <w:t>RP-220920</w:t>
      </w:r>
      <w:r>
        <w:rPr>
          <w:rFonts w:ascii="Arial" w:hAnsi="Arial" w:cs="Arial"/>
          <w:b/>
          <w:color w:val="0000FF"/>
          <w:sz w:val="24"/>
        </w:rPr>
        <w:tab/>
      </w:r>
      <w:r>
        <w:rPr>
          <w:rFonts w:ascii="Arial" w:hAnsi="Arial" w:cs="Arial"/>
          <w:b/>
          <w:sz w:val="24"/>
        </w:rPr>
        <w:t>Pi/2-BPSK specification updates for the merger of 5Gi into 3GPP</w:t>
      </w:r>
    </w:p>
    <w:p w14:paraId="1D75F99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v17.0.0</w:t>
      </w:r>
      <w:r>
        <w:rPr>
          <w:i/>
        </w:rPr>
        <w:tab/>
        <w:t xml:space="preserve">  CR-0086  rev 2 Cat: C (Rel-17)</w:t>
      </w:r>
      <w:r>
        <w:rPr>
          <w:i/>
        </w:rPr>
        <w:br/>
      </w:r>
      <w:r>
        <w:rPr>
          <w:i/>
        </w:rPr>
        <w:br/>
      </w:r>
      <w:r>
        <w:rPr>
          <w:i/>
        </w:rPr>
        <w:tab/>
      </w:r>
      <w:r>
        <w:rPr>
          <w:i/>
        </w:rPr>
        <w:tab/>
      </w:r>
      <w:r>
        <w:rPr>
          <w:i/>
        </w:rPr>
        <w:tab/>
      </w:r>
      <w:r>
        <w:rPr>
          <w:i/>
        </w:rPr>
        <w:tab/>
      </w:r>
      <w:r>
        <w:rPr>
          <w:i/>
        </w:rPr>
        <w:tab/>
        <w:t>Source: Ericsson GmbH, Eurolab, IITH, IITM, CEWiT, Bharti Airtel, Reliance Jio, Vodafone Idea, Tejas Networks, Ericsson, Nokia, Nokia Shanghai Bell, Samsung, Apple, MediaTek, ZTE, Intel, Huawei, HiSilicon, Spreadtrum, NTT DOCOMO, vivo, Telecom Italia, Futurewei, SoftBank, OPPO, Qualcomm</w:t>
      </w:r>
    </w:p>
    <w:p w14:paraId="51F4831F" w14:textId="77777777" w:rsidR="00D93B97" w:rsidRDefault="00D93B97" w:rsidP="00D93B97">
      <w:pPr>
        <w:rPr>
          <w:color w:val="808080"/>
        </w:rPr>
      </w:pPr>
      <w:r>
        <w:rPr>
          <w:color w:val="808080"/>
        </w:rPr>
        <w:t>(Replaces RP-220133)</w:t>
      </w:r>
    </w:p>
    <w:p w14:paraId="2C572CBB" w14:textId="77777777" w:rsidR="00D93B97" w:rsidRDefault="00D93B97" w:rsidP="00D93B97">
      <w:pPr>
        <w:rPr>
          <w:rFonts w:ascii="Arial" w:hAnsi="Arial" w:cs="Arial"/>
          <w:b/>
        </w:rPr>
      </w:pPr>
      <w:r>
        <w:rPr>
          <w:rFonts w:ascii="Arial" w:hAnsi="Arial" w:cs="Arial"/>
          <w:b/>
        </w:rPr>
        <w:t xml:space="preserve">Abstract: </w:t>
      </w:r>
    </w:p>
    <w:p w14:paraId="275BCE10" w14:textId="77777777" w:rsidR="00D93B97" w:rsidRDefault="00D93B97" w:rsidP="00D93B97">
      <w:r>
        <w:t>company CR; revision of RP-220133 (formerly RP-213533); compare endorsed RP-213532; guidance on the implementation of an UL Tx filter</w:t>
      </w:r>
    </w:p>
    <w:p w14:paraId="07FD0446" w14:textId="77777777" w:rsidR="00D93B97" w:rsidRDefault="00D93B97" w:rsidP="00D93B97">
      <w:pPr>
        <w:rPr>
          <w:rFonts w:ascii="Arial" w:hAnsi="Arial" w:cs="Arial"/>
          <w:b/>
        </w:rPr>
      </w:pPr>
      <w:r>
        <w:rPr>
          <w:rFonts w:ascii="Arial" w:hAnsi="Arial" w:cs="Arial"/>
          <w:b/>
        </w:rPr>
        <w:t xml:space="preserve">Discussion: </w:t>
      </w:r>
    </w:p>
    <w:p w14:paraId="10999759" w14:textId="77777777" w:rsidR="00D93B97" w:rsidRDefault="00D93B97" w:rsidP="00D93B97">
      <w:r>
        <w:t>result of [95e-17-5GiMerger]</w:t>
      </w:r>
    </w:p>
    <w:p w14:paraId="6F4FE1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570D1" w14:textId="77777777" w:rsidR="00D93B97" w:rsidRDefault="00D93B97" w:rsidP="00D93B97">
      <w:pPr>
        <w:rPr>
          <w:rFonts w:ascii="Arial" w:hAnsi="Arial" w:cs="Arial"/>
          <w:b/>
          <w:sz w:val="24"/>
        </w:rPr>
      </w:pPr>
      <w:r>
        <w:rPr>
          <w:rFonts w:ascii="Arial" w:hAnsi="Arial" w:cs="Arial"/>
          <w:b/>
          <w:color w:val="0000FF"/>
          <w:sz w:val="24"/>
        </w:rPr>
        <w:t>RP-220877</w:t>
      </w:r>
      <w:r>
        <w:rPr>
          <w:rFonts w:ascii="Arial" w:hAnsi="Arial" w:cs="Arial"/>
          <w:b/>
          <w:color w:val="0000FF"/>
          <w:sz w:val="24"/>
        </w:rPr>
        <w:tab/>
      </w:r>
      <w:r>
        <w:rPr>
          <w:rFonts w:ascii="Arial" w:hAnsi="Arial" w:cs="Arial"/>
          <w:b/>
          <w:sz w:val="24"/>
        </w:rPr>
        <w:t>Moderator's summary for discussion [95e-17-5GiMerger]</w:t>
      </w:r>
    </w:p>
    <w:p w14:paraId="2845FF6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w:t>
      </w:r>
    </w:p>
    <w:p w14:paraId="20650251" w14:textId="77777777" w:rsidR="00D93B97" w:rsidRDefault="00D93B97" w:rsidP="00D93B97">
      <w:pPr>
        <w:rPr>
          <w:rFonts w:ascii="Arial" w:hAnsi="Arial" w:cs="Arial"/>
          <w:b/>
        </w:rPr>
      </w:pPr>
      <w:r>
        <w:rPr>
          <w:rFonts w:ascii="Arial" w:hAnsi="Arial" w:cs="Arial"/>
          <w:b/>
        </w:rPr>
        <w:t xml:space="preserve">Abstract: </w:t>
      </w:r>
    </w:p>
    <w:p w14:paraId="5E16B1B8" w14:textId="77777777" w:rsidR="00D93B97" w:rsidRDefault="00D93B97" w:rsidP="00D93B97">
      <w:r>
        <w:t>handled Tdocs: RP-220028, 0130, 0133</w:t>
      </w:r>
    </w:p>
    <w:p w14:paraId="27ACC6F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9095B" w14:textId="77777777" w:rsidR="00D93B97" w:rsidRDefault="00D93B97" w:rsidP="00D93B97">
      <w:pPr>
        <w:pStyle w:val="Heading3"/>
      </w:pPr>
      <w:bookmarkStart w:id="196" w:name="_Toc104749528"/>
      <w:bookmarkStart w:id="197" w:name="_Toc105285838"/>
      <w:r>
        <w:t>9.5</w:t>
      </w:r>
      <w:r>
        <w:tab/>
        <w:t>Open REL-17 NR or NR+LTE WIs (not spectrum related)</w:t>
      </w:r>
      <w:bookmarkEnd w:id="196"/>
      <w:bookmarkEnd w:id="197"/>
    </w:p>
    <w:p w14:paraId="34C8C0ED" w14:textId="77777777" w:rsidR="00D93B97" w:rsidRDefault="00D93B97" w:rsidP="00D93B97">
      <w:pPr>
        <w:rPr>
          <w:rFonts w:ascii="Arial" w:hAnsi="Arial" w:cs="Arial"/>
          <w:b/>
          <w:sz w:val="24"/>
        </w:rPr>
      </w:pPr>
      <w:r>
        <w:rPr>
          <w:rFonts w:ascii="Arial" w:hAnsi="Arial" w:cs="Arial"/>
          <w:b/>
          <w:color w:val="0000FF"/>
          <w:sz w:val="24"/>
        </w:rPr>
        <w:t>RP-220403</w:t>
      </w:r>
      <w:r>
        <w:rPr>
          <w:rFonts w:ascii="Arial" w:hAnsi="Arial" w:cs="Arial"/>
          <w:b/>
          <w:color w:val="0000FF"/>
          <w:sz w:val="24"/>
        </w:rPr>
        <w:tab/>
      </w:r>
      <w:r>
        <w:rPr>
          <w:rFonts w:ascii="Arial" w:hAnsi="Arial" w:cs="Arial"/>
          <w:b/>
          <w:sz w:val="24"/>
        </w:rPr>
        <w:t>Rel-17 Specification Finalization</w:t>
      </w:r>
    </w:p>
    <w:p w14:paraId="149E07E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DA237E2" w14:textId="77777777" w:rsidR="00D93B97" w:rsidRDefault="00D93B97" w:rsidP="00D93B97">
      <w:pPr>
        <w:rPr>
          <w:rFonts w:ascii="Arial" w:hAnsi="Arial" w:cs="Arial"/>
          <w:b/>
        </w:rPr>
      </w:pPr>
      <w:r>
        <w:rPr>
          <w:rFonts w:ascii="Arial" w:hAnsi="Arial" w:cs="Arial"/>
          <w:b/>
        </w:rPr>
        <w:t xml:space="preserve">Abstract: </w:t>
      </w:r>
    </w:p>
    <w:p w14:paraId="2346A275" w14:textId="77777777" w:rsidR="00D93B97" w:rsidRDefault="00D93B97" w:rsidP="00D93B97">
      <w:r>
        <w:t>Discussion on Rel-17 Specification Finalization</w:t>
      </w:r>
    </w:p>
    <w:p w14:paraId="67D335AC" w14:textId="77777777" w:rsidR="00D93B97" w:rsidRDefault="00D93B97" w:rsidP="00D93B97">
      <w:pPr>
        <w:rPr>
          <w:rFonts w:ascii="Arial" w:hAnsi="Arial" w:cs="Arial"/>
          <w:b/>
        </w:rPr>
      </w:pPr>
      <w:r>
        <w:rPr>
          <w:rFonts w:ascii="Arial" w:hAnsi="Arial" w:cs="Arial"/>
          <w:b/>
        </w:rPr>
        <w:t xml:space="preserve">Discussion: </w:t>
      </w:r>
    </w:p>
    <w:p w14:paraId="2CBEF927" w14:textId="77777777" w:rsidR="00D93B97" w:rsidRDefault="00D93B97" w:rsidP="00D93B97">
      <w:r>
        <w:t>handled in [95e-02-MeetingPlanning]</w:t>
      </w:r>
    </w:p>
    <w:p w14:paraId="356915B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4746" w14:textId="77777777" w:rsidR="00D93B97" w:rsidRDefault="00D93B97" w:rsidP="00D93B97">
      <w:pPr>
        <w:pStyle w:val="Heading4"/>
      </w:pPr>
      <w:bookmarkStart w:id="198" w:name="_Toc104749529"/>
      <w:bookmarkStart w:id="199" w:name="_Toc105285839"/>
      <w:r>
        <w:t>9.5.1</w:t>
      </w:r>
      <w:r>
        <w:tab/>
        <w:t>RAN1 led WIs</w:t>
      </w:r>
      <w:bookmarkEnd w:id="198"/>
      <w:bookmarkEnd w:id="199"/>
    </w:p>
    <w:p w14:paraId="0A251AB4" w14:textId="77777777" w:rsidR="00D93B97" w:rsidRDefault="00D93B97" w:rsidP="00D93B97">
      <w:pPr>
        <w:pStyle w:val="Heading5"/>
      </w:pPr>
      <w:bookmarkStart w:id="200" w:name="_Toc104749530"/>
      <w:bookmarkStart w:id="201" w:name="_Toc105285840"/>
      <w:r>
        <w:t>9.5.1.1</w:t>
      </w:r>
      <w:r>
        <w:tab/>
        <w:t>Further enhancements on MIMO for NR [RAN1 WI: NR_feMIMO]</w:t>
      </w:r>
      <w:bookmarkEnd w:id="200"/>
      <w:bookmarkEnd w:id="201"/>
    </w:p>
    <w:p w14:paraId="4C7E2FCD" w14:textId="77777777" w:rsidR="00D93B97" w:rsidRDefault="00D93B97" w:rsidP="00D93B97">
      <w:pPr>
        <w:rPr>
          <w:rFonts w:ascii="Arial" w:hAnsi="Arial" w:cs="Arial"/>
          <w:b/>
          <w:sz w:val="24"/>
        </w:rPr>
      </w:pPr>
      <w:r>
        <w:rPr>
          <w:rFonts w:ascii="Arial" w:hAnsi="Arial" w:cs="Arial"/>
          <w:b/>
          <w:color w:val="0000FF"/>
          <w:sz w:val="24"/>
        </w:rPr>
        <w:t>RP-220194</w:t>
      </w:r>
      <w:r>
        <w:rPr>
          <w:rFonts w:ascii="Arial" w:hAnsi="Arial" w:cs="Arial"/>
          <w:b/>
          <w:color w:val="0000FF"/>
          <w:sz w:val="24"/>
        </w:rPr>
        <w:tab/>
      </w:r>
      <w:r>
        <w:rPr>
          <w:rFonts w:ascii="Arial" w:hAnsi="Arial" w:cs="Arial"/>
          <w:b/>
          <w:sz w:val="24"/>
        </w:rPr>
        <w:t>Status report for WI Further Enhancements on MIMO for NR; rapporteur: Samsung</w:t>
      </w:r>
    </w:p>
    <w:p w14:paraId="1FFC9F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9702A7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RP-220832</w:t>
      </w:r>
      <w:r>
        <w:rPr>
          <w:color w:val="993300"/>
          <w:u w:val="single"/>
        </w:rPr>
        <w:t>.</w:t>
      </w:r>
    </w:p>
    <w:p w14:paraId="1F1A13C3" w14:textId="77777777" w:rsidR="00D93B97" w:rsidRDefault="00D93B97" w:rsidP="00D93B97">
      <w:pPr>
        <w:rPr>
          <w:rFonts w:ascii="Arial" w:hAnsi="Arial" w:cs="Arial"/>
          <w:b/>
          <w:sz w:val="24"/>
        </w:rPr>
      </w:pPr>
      <w:r>
        <w:rPr>
          <w:rFonts w:ascii="Arial" w:hAnsi="Arial" w:cs="Arial"/>
          <w:b/>
          <w:color w:val="0000FF"/>
          <w:sz w:val="24"/>
        </w:rPr>
        <w:t>RP-220832</w:t>
      </w:r>
      <w:r>
        <w:rPr>
          <w:rFonts w:ascii="Arial" w:hAnsi="Arial" w:cs="Arial"/>
          <w:b/>
          <w:color w:val="0000FF"/>
          <w:sz w:val="24"/>
        </w:rPr>
        <w:tab/>
      </w:r>
      <w:r>
        <w:rPr>
          <w:rFonts w:ascii="Arial" w:hAnsi="Arial" w:cs="Arial"/>
          <w:b/>
          <w:sz w:val="24"/>
        </w:rPr>
        <w:t>Status report for WI Further Enhancements on MIMO for NR; rapporteur: Samsung</w:t>
      </w:r>
    </w:p>
    <w:p w14:paraId="4674F55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FF4A163" w14:textId="77777777" w:rsidR="00D93B97" w:rsidRDefault="00D93B97" w:rsidP="00D93B97">
      <w:pPr>
        <w:rPr>
          <w:color w:val="808080"/>
        </w:rPr>
      </w:pPr>
      <w:r>
        <w:rPr>
          <w:color w:val="808080"/>
        </w:rPr>
        <w:t>(Replaces RP-220194)</w:t>
      </w:r>
    </w:p>
    <w:p w14:paraId="36E00ED5" w14:textId="77777777" w:rsidR="00D93B97" w:rsidRDefault="00D93B97" w:rsidP="00D93B97">
      <w:pPr>
        <w:rPr>
          <w:rFonts w:ascii="Arial" w:hAnsi="Arial" w:cs="Arial"/>
          <w:b/>
        </w:rPr>
      </w:pPr>
      <w:r>
        <w:rPr>
          <w:rFonts w:ascii="Arial" w:hAnsi="Arial" w:cs="Arial"/>
          <w:b/>
        </w:rPr>
        <w:t xml:space="preserve">Discussion: </w:t>
      </w:r>
    </w:p>
    <w:p w14:paraId="4CA5E03D" w14:textId="77777777" w:rsidR="00D93B97" w:rsidRDefault="00D93B97" w:rsidP="00D93B97">
      <w:r>
        <w:t>MCC: late submission</w:t>
      </w:r>
    </w:p>
    <w:p w14:paraId="12985C5B" w14:textId="77777777" w:rsidR="00D93B97" w:rsidRDefault="00D93B97" w:rsidP="00D93B97">
      <w:r>
        <w:t>Nokia: SR indicates 100% completion rate but has open issues for RAN2, and RAN1 open issues indicate “some remaining details” without indicating the details (with FFS included in the RAN1 agreements themselves). It seems evident additional work is needed for both RAN1 and RAN2 so exception sheet is required.</w:t>
      </w:r>
    </w:p>
    <w:p w14:paraId="7A1BBA84" w14:textId="77777777" w:rsidR="00D93B97" w:rsidRDefault="00D93B97" w:rsidP="00D93B97">
      <w:r>
        <w:t>handled in [95e-28-R17-feMIMO]</w:t>
      </w:r>
    </w:p>
    <w:p w14:paraId="14CF4148" w14:textId="77777777" w:rsidR="00D93B97" w:rsidRDefault="00D93B97" w:rsidP="00D93B97">
      <w:r>
        <w:t>conclusion: after Mon GTW and RP-220 Core part is 100% complete</w:t>
      </w:r>
    </w:p>
    <w:p w14:paraId="6E082D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B6A73" w14:textId="77777777" w:rsidR="00D93B97" w:rsidRDefault="00D93B97" w:rsidP="00D93B97">
      <w:pPr>
        <w:rPr>
          <w:rFonts w:ascii="Arial" w:hAnsi="Arial" w:cs="Arial"/>
          <w:b/>
          <w:sz w:val="24"/>
        </w:rPr>
      </w:pPr>
      <w:r>
        <w:rPr>
          <w:rFonts w:ascii="Arial" w:hAnsi="Arial" w:cs="Arial"/>
          <w:b/>
          <w:color w:val="0000FF"/>
          <w:sz w:val="24"/>
        </w:rPr>
        <w:t>RP-220170</w:t>
      </w:r>
      <w:r>
        <w:rPr>
          <w:rFonts w:ascii="Arial" w:hAnsi="Arial" w:cs="Arial"/>
          <w:b/>
          <w:color w:val="0000FF"/>
          <w:sz w:val="24"/>
        </w:rPr>
        <w:tab/>
      </w:r>
      <w:r>
        <w:rPr>
          <w:rFonts w:ascii="Arial" w:hAnsi="Arial" w:cs="Arial"/>
          <w:b/>
          <w:sz w:val="24"/>
        </w:rPr>
        <w:t>On incorrect PMI reporting in MIMO operation</w:t>
      </w:r>
    </w:p>
    <w:p w14:paraId="12EFA51B"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Verizon</w:t>
      </w:r>
    </w:p>
    <w:p w14:paraId="0E9DC2CC" w14:textId="77777777" w:rsidR="00D93B97" w:rsidRDefault="00D93B97" w:rsidP="00D93B97">
      <w:pPr>
        <w:rPr>
          <w:rFonts w:ascii="Arial" w:hAnsi="Arial" w:cs="Arial"/>
          <w:b/>
        </w:rPr>
      </w:pPr>
      <w:r>
        <w:rPr>
          <w:rFonts w:ascii="Arial" w:hAnsi="Arial" w:cs="Arial"/>
          <w:b/>
        </w:rPr>
        <w:t xml:space="preserve">Discussion: </w:t>
      </w:r>
    </w:p>
    <w:p w14:paraId="5546B23F" w14:textId="77777777" w:rsidR="00D93B97" w:rsidRDefault="00D93B97" w:rsidP="00D93B97">
      <w:r>
        <w:t>handled in [95e-28-R17-feMIMO]</w:t>
      </w:r>
    </w:p>
    <w:p w14:paraId="143106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7171C" w14:textId="77777777" w:rsidR="00D93B97" w:rsidRDefault="00D93B97" w:rsidP="00D93B97">
      <w:pPr>
        <w:rPr>
          <w:rFonts w:ascii="Arial" w:hAnsi="Arial" w:cs="Arial"/>
          <w:b/>
          <w:sz w:val="24"/>
        </w:rPr>
      </w:pPr>
      <w:r>
        <w:rPr>
          <w:rFonts w:ascii="Arial" w:hAnsi="Arial" w:cs="Arial"/>
          <w:b/>
          <w:color w:val="0000FF"/>
          <w:sz w:val="24"/>
        </w:rPr>
        <w:t>RP-220250</w:t>
      </w:r>
      <w:r>
        <w:rPr>
          <w:rFonts w:ascii="Arial" w:hAnsi="Arial" w:cs="Arial"/>
          <w:b/>
          <w:color w:val="0000FF"/>
          <w:sz w:val="24"/>
        </w:rPr>
        <w:tab/>
      </w:r>
      <w:r>
        <w:rPr>
          <w:rFonts w:ascii="Arial" w:hAnsi="Arial" w:cs="Arial"/>
          <w:b/>
          <w:sz w:val="24"/>
        </w:rPr>
        <w:t>Rel-17 maintenance of further enhancements on MIMO for NR</w:t>
      </w:r>
    </w:p>
    <w:p w14:paraId="6BCE656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1652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6F59A" w14:textId="77777777" w:rsidR="00D93B97" w:rsidRDefault="00D93B97" w:rsidP="00D93B97">
      <w:pPr>
        <w:rPr>
          <w:rFonts w:ascii="Arial" w:hAnsi="Arial" w:cs="Arial"/>
          <w:b/>
          <w:sz w:val="24"/>
        </w:rPr>
      </w:pPr>
      <w:r>
        <w:rPr>
          <w:rFonts w:ascii="Arial" w:hAnsi="Arial" w:cs="Arial"/>
          <w:b/>
          <w:color w:val="0000FF"/>
          <w:sz w:val="24"/>
        </w:rPr>
        <w:t>RP-220474</w:t>
      </w:r>
      <w:r>
        <w:rPr>
          <w:rFonts w:ascii="Arial" w:hAnsi="Arial" w:cs="Arial"/>
          <w:b/>
          <w:color w:val="0000FF"/>
          <w:sz w:val="24"/>
        </w:rPr>
        <w:tab/>
      </w:r>
      <w:r>
        <w:rPr>
          <w:rFonts w:ascii="Arial" w:hAnsi="Arial" w:cs="Arial"/>
          <w:b/>
          <w:sz w:val="24"/>
        </w:rPr>
        <w:t>RAN2 CRs to Further enhancements on MIMO for NR</w:t>
      </w:r>
    </w:p>
    <w:p w14:paraId="77E8E24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3D5C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A5A07" w14:textId="77777777" w:rsidR="00D93B97" w:rsidRDefault="00D93B97" w:rsidP="00D93B97">
      <w:pPr>
        <w:rPr>
          <w:rFonts w:ascii="Arial" w:hAnsi="Arial" w:cs="Arial"/>
          <w:b/>
          <w:sz w:val="24"/>
        </w:rPr>
      </w:pPr>
      <w:r>
        <w:rPr>
          <w:rFonts w:ascii="Arial" w:hAnsi="Arial" w:cs="Arial"/>
          <w:b/>
          <w:color w:val="0000FF"/>
          <w:sz w:val="24"/>
        </w:rPr>
        <w:t>RP-220362</w:t>
      </w:r>
      <w:r>
        <w:rPr>
          <w:rFonts w:ascii="Arial" w:hAnsi="Arial" w:cs="Arial"/>
          <w:b/>
          <w:color w:val="0000FF"/>
          <w:sz w:val="24"/>
        </w:rPr>
        <w:tab/>
      </w:r>
      <w:r>
        <w:rPr>
          <w:rFonts w:ascii="Arial" w:hAnsi="Arial" w:cs="Arial"/>
          <w:b/>
          <w:sz w:val="24"/>
        </w:rPr>
        <w:t>RAN4 CRs for Open REL-17 NR or NR+LTE WIs - Batch 19</w:t>
      </w:r>
    </w:p>
    <w:p w14:paraId="3D2C7B8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8C0B10"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14BEB" w14:textId="77777777" w:rsidR="00D93B97" w:rsidRDefault="00D93B97" w:rsidP="00D93B97">
      <w:pPr>
        <w:rPr>
          <w:rFonts w:ascii="Arial" w:hAnsi="Arial" w:cs="Arial"/>
          <w:b/>
          <w:sz w:val="24"/>
        </w:rPr>
      </w:pPr>
      <w:r>
        <w:rPr>
          <w:rFonts w:ascii="Arial" w:hAnsi="Arial" w:cs="Arial"/>
          <w:b/>
          <w:color w:val="0000FF"/>
          <w:sz w:val="24"/>
        </w:rPr>
        <w:t>RP-220171</w:t>
      </w:r>
      <w:r>
        <w:rPr>
          <w:rFonts w:ascii="Arial" w:hAnsi="Arial" w:cs="Arial"/>
          <w:b/>
          <w:color w:val="0000FF"/>
          <w:sz w:val="24"/>
        </w:rPr>
        <w:tab/>
      </w:r>
      <w:r>
        <w:rPr>
          <w:rFonts w:ascii="Arial" w:hAnsi="Arial" w:cs="Arial"/>
          <w:b/>
          <w:sz w:val="24"/>
        </w:rPr>
        <w:t xml:space="preserve">Revised WID: Further enhancements on MIMO for NR </w:t>
      </w:r>
    </w:p>
    <w:p w14:paraId="1A1A277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Verizon</w:t>
      </w:r>
    </w:p>
    <w:p w14:paraId="78683FA4" w14:textId="77777777" w:rsidR="00D93B97" w:rsidRDefault="00D93B97" w:rsidP="00D93B97">
      <w:pPr>
        <w:rPr>
          <w:rFonts w:ascii="Arial" w:hAnsi="Arial" w:cs="Arial"/>
          <w:b/>
        </w:rPr>
      </w:pPr>
      <w:r>
        <w:rPr>
          <w:rFonts w:ascii="Arial" w:hAnsi="Arial" w:cs="Arial"/>
          <w:b/>
        </w:rPr>
        <w:t xml:space="preserve">Discussion: </w:t>
      </w:r>
    </w:p>
    <w:p w14:paraId="525E60C0" w14:textId="77777777" w:rsidR="00D93B97" w:rsidRDefault="00D93B97" w:rsidP="00D93B97">
      <w:r>
        <w:t>MCC: RAN2 Core part targets are wrong (at RAN #94e no RAN2 REL-17 CRs were approved for this WI)</w:t>
      </w:r>
    </w:p>
    <w:p w14:paraId="09B28E6E" w14:textId="77777777" w:rsidR="00D93B97" w:rsidRDefault="00D93B97" w:rsidP="00D93B97">
      <w:r>
        <w:t>handled in [95e-28-R17-feMIMO]</w:t>
      </w:r>
    </w:p>
    <w:p w14:paraId="220EBBE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4C1BC9" w14:textId="77777777" w:rsidR="00D93B97" w:rsidRDefault="00D93B97" w:rsidP="00D93B97">
      <w:pPr>
        <w:rPr>
          <w:rFonts w:ascii="Arial" w:hAnsi="Arial" w:cs="Arial"/>
          <w:b/>
          <w:sz w:val="24"/>
        </w:rPr>
      </w:pPr>
      <w:r>
        <w:rPr>
          <w:rFonts w:ascii="Arial" w:hAnsi="Arial" w:cs="Arial"/>
          <w:b/>
          <w:color w:val="0000FF"/>
          <w:sz w:val="24"/>
        </w:rPr>
        <w:t>RP-220802</w:t>
      </w:r>
      <w:r>
        <w:rPr>
          <w:rFonts w:ascii="Arial" w:hAnsi="Arial" w:cs="Arial"/>
          <w:b/>
          <w:color w:val="0000FF"/>
          <w:sz w:val="24"/>
        </w:rPr>
        <w:tab/>
      </w:r>
      <w:r>
        <w:rPr>
          <w:rFonts w:ascii="Arial" w:hAnsi="Arial" w:cs="Arial"/>
          <w:b/>
          <w:sz w:val="24"/>
        </w:rPr>
        <w:t>WI summary for WI Core part: Further enhancements on MIMO for NR</w:t>
      </w:r>
    </w:p>
    <w:p w14:paraId="44D2B9B2"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632ACD09" w14:textId="77777777" w:rsidR="00D93B97" w:rsidRDefault="00D93B97" w:rsidP="00D93B97">
      <w:pPr>
        <w:rPr>
          <w:rFonts w:ascii="Arial" w:hAnsi="Arial" w:cs="Arial"/>
          <w:b/>
        </w:rPr>
      </w:pPr>
      <w:r>
        <w:rPr>
          <w:rFonts w:ascii="Arial" w:hAnsi="Arial" w:cs="Arial"/>
          <w:b/>
        </w:rPr>
        <w:t xml:space="preserve">Discussion: </w:t>
      </w:r>
    </w:p>
    <w:p w14:paraId="7C08B745" w14:textId="77777777" w:rsidR="00D93B97" w:rsidRDefault="00D93B97" w:rsidP="00D93B97">
      <w:r>
        <w:t>MCC: late submission</w:t>
      </w:r>
    </w:p>
    <w:p w14:paraId="756BCC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3FCA4" w14:textId="77777777" w:rsidR="00D93B97" w:rsidRDefault="00D93B97" w:rsidP="00D93B97">
      <w:pPr>
        <w:rPr>
          <w:rFonts w:ascii="Arial" w:hAnsi="Arial" w:cs="Arial"/>
          <w:b/>
          <w:sz w:val="24"/>
        </w:rPr>
      </w:pPr>
      <w:r>
        <w:rPr>
          <w:rFonts w:ascii="Arial" w:hAnsi="Arial" w:cs="Arial"/>
          <w:b/>
          <w:color w:val="0000FF"/>
          <w:sz w:val="24"/>
        </w:rPr>
        <w:t>RP-220888</w:t>
      </w:r>
      <w:r>
        <w:rPr>
          <w:rFonts w:ascii="Arial" w:hAnsi="Arial" w:cs="Arial"/>
          <w:b/>
          <w:color w:val="0000FF"/>
          <w:sz w:val="24"/>
        </w:rPr>
        <w:tab/>
      </w:r>
      <w:r>
        <w:rPr>
          <w:rFonts w:ascii="Arial" w:hAnsi="Arial" w:cs="Arial"/>
          <w:b/>
          <w:sz w:val="24"/>
        </w:rPr>
        <w:t>Moderator's summary for discussion [95e-28-R17-feMIMO]</w:t>
      </w:r>
    </w:p>
    <w:p w14:paraId="1F50064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Samsung</w:t>
      </w:r>
    </w:p>
    <w:p w14:paraId="5C0EB94C" w14:textId="77777777" w:rsidR="00D93B97" w:rsidRDefault="00D93B97" w:rsidP="00D93B97">
      <w:pPr>
        <w:rPr>
          <w:rFonts w:ascii="Arial" w:hAnsi="Arial" w:cs="Arial"/>
          <w:b/>
        </w:rPr>
      </w:pPr>
      <w:r>
        <w:rPr>
          <w:rFonts w:ascii="Arial" w:hAnsi="Arial" w:cs="Arial"/>
          <w:b/>
        </w:rPr>
        <w:t xml:space="preserve">Abstract: </w:t>
      </w:r>
    </w:p>
    <w:p w14:paraId="3BE78615" w14:textId="77777777" w:rsidR="00D93B97" w:rsidRDefault="00D93B97" w:rsidP="00D93B97">
      <w:r>
        <w:t>handled Tdocs: RP-220170, 0171, 0403</w:t>
      </w:r>
    </w:p>
    <w:p w14:paraId="3C0F9591" w14:textId="77777777" w:rsidR="00D93B97" w:rsidRDefault="00D93B97" w:rsidP="00D93B97">
      <w:pPr>
        <w:rPr>
          <w:rFonts w:ascii="Arial" w:hAnsi="Arial" w:cs="Arial"/>
          <w:b/>
        </w:rPr>
      </w:pPr>
      <w:r>
        <w:rPr>
          <w:rFonts w:ascii="Arial" w:hAnsi="Arial" w:cs="Arial"/>
          <w:b/>
        </w:rPr>
        <w:t xml:space="preserve">Discussion: </w:t>
      </w:r>
    </w:p>
    <w:p w14:paraId="3CE9AF85" w14:textId="77777777" w:rsidR="00D93B97" w:rsidRDefault="00D93B97" w:rsidP="00D93B97">
      <w:r>
        <w:t>Proposed Way Forward on Incorrect PMI Reporting in MIMO Operation:</w:t>
      </w:r>
    </w:p>
    <w:p w14:paraId="6BFF64F8" w14:textId="77777777" w:rsidR="00D93B97" w:rsidRDefault="00D93B97" w:rsidP="00D93B97">
      <w:r>
        <w:t>-</w:t>
      </w:r>
      <w:r>
        <w:tab/>
        <w:t xml:space="preserve"> In Q2, RAN4 is tasked to discuss and conclude on the followings.</w:t>
      </w:r>
    </w:p>
    <w:p w14:paraId="3FD16E43" w14:textId="77777777" w:rsidR="00D93B97" w:rsidRDefault="00D93B97" w:rsidP="00D93B97">
      <w:r>
        <w:t>•</w:t>
      </w:r>
      <w:r>
        <w:tab/>
        <w:t>Impact of the incorrect PMI reporting</w:t>
      </w:r>
    </w:p>
    <w:p w14:paraId="607FD708" w14:textId="77777777" w:rsidR="00D93B97" w:rsidRDefault="00D93B97" w:rsidP="00D93B97">
      <w:r>
        <w:t>•</w:t>
      </w:r>
      <w:r>
        <w:tab/>
        <w:t>Expectations as to whether it is already being addressed without a requirement</w:t>
      </w:r>
    </w:p>
    <w:p w14:paraId="23692DD1" w14:textId="77777777" w:rsidR="00D93B97" w:rsidRDefault="00D93B97" w:rsidP="00D93B97">
      <w:r>
        <w:t>•</w:t>
      </w:r>
      <w:r>
        <w:tab/>
        <w:t>Usefulness of a requirement</w:t>
      </w:r>
    </w:p>
    <w:p w14:paraId="150F7196" w14:textId="77777777" w:rsidR="00D93B97" w:rsidRDefault="00D93B97" w:rsidP="00D93B97">
      <w:r>
        <w:t>•</w:t>
      </w:r>
      <w:r>
        <w:tab/>
        <w:t>Work scope and the number of RAN4 meetings needed to develop a requirement</w:t>
      </w:r>
    </w:p>
    <w:p w14:paraId="0C8545FC" w14:textId="77777777" w:rsidR="00D93B97" w:rsidRDefault="00D93B97" w:rsidP="00D93B97">
      <w:r>
        <w:t>-</w:t>
      </w:r>
      <w:r>
        <w:tab/>
        <w:t xml:space="preserve"> RAN#96 decides whether the requirement is needed and if so, decides when it can be done, i.e., in the remainder of Rel-17 or in Rel-18 and approves a work plan or a work item accordingly. </w:t>
      </w:r>
    </w:p>
    <w:p w14:paraId="6FDA9AC1" w14:textId="77777777" w:rsidR="00D93B97" w:rsidRDefault="00D93B97" w:rsidP="00D93B97">
      <w:r>
        <w:t>Proposed Way Forward on Handling of Open Items of Rel-17 FeMIMO WI:</w:t>
      </w:r>
    </w:p>
    <w:p w14:paraId="306FBF85" w14:textId="77777777" w:rsidR="00D93B97" w:rsidRDefault="00D93B97" w:rsidP="00D93B97">
      <w:r>
        <w:t>-</w:t>
      </w:r>
      <w:r>
        <w:tab/>
        <w:t xml:space="preserve"> Declare 100% completion level for core work item</w:t>
      </w:r>
    </w:p>
    <w:p w14:paraId="4A133040" w14:textId="77777777" w:rsidR="00D93B97" w:rsidRDefault="00D93B97" w:rsidP="00D93B97">
      <w:r>
        <w:t>-</w:t>
      </w:r>
      <w:r>
        <w:tab/>
        <w:t xml:space="preserve"> Exception sheet is not needed</w:t>
      </w:r>
    </w:p>
    <w:p w14:paraId="5D2EE668" w14:textId="77777777" w:rsidR="00D93B97" w:rsidRDefault="00D93B97" w:rsidP="00D93B97">
      <w:r>
        <w:t>Telecom Italia: worried that a lot WIs have a number of open issues but we declare WIs completed, so we will have a longer maintenance period without transparent reporting</w:t>
      </w:r>
    </w:p>
    <w:p w14:paraId="6B4A17D8" w14:textId="77777777" w:rsidR="00D93B97" w:rsidRDefault="00D93B97" w:rsidP="00D93B97">
      <w:r>
        <w:t>RAN chair: we have passed now the optimization phase and should only have essential corrections (we allocated corresponding TUs for this kind of maintenance); cat.B CRs are no longer allowed for completed WIs</w:t>
      </w:r>
    </w:p>
    <w:p w14:paraId="1481A12C" w14:textId="77777777" w:rsidR="00D93B97" w:rsidRDefault="00D93B97" w:rsidP="00D93B97">
      <w:r>
        <w:t>RAN2 vice-chairs (Nokia): we have still concerns on this, in RAN2 we did good work on this and have honest open issues list that we should put in the exception list; REL-16 was not a good example</w:t>
      </w:r>
    </w:p>
    <w:p w14:paraId="4C10D772" w14:textId="77777777" w:rsidR="00D93B97" w:rsidRDefault="00D93B97" w:rsidP="00D93B97">
      <w:r>
        <w:lastRenderedPageBreak/>
        <w:t>RAN chair: yes, for real open issues/things that are really missing/cat.B issues this is correct, but for optimizations we need to avoid adding open issues</w:t>
      </w:r>
    </w:p>
    <w:p w14:paraId="3D260EAD" w14:textId="77777777" w:rsidR="00D93B97" w:rsidRDefault="00D93B97" w:rsidP="00D93B97">
      <w:r>
        <w:t>Mediatek: we also prefer to have proper exception sheets</w:t>
      </w:r>
    </w:p>
    <w:p w14:paraId="780DC9A7" w14:textId="77777777" w:rsidR="00D93B97" w:rsidRDefault="00D93B97" w:rsidP="00D93B97">
      <w:r>
        <w:t>Huawei: on PMI reporting: we are open to discuss this;</w:t>
      </w:r>
    </w:p>
    <w:p w14:paraId="43FDFE75" w14:textId="77777777" w:rsidR="00D93B97" w:rsidRDefault="00D93B97" w:rsidP="00D93B97">
      <w:r>
        <w:t>Eriscsson: design of MAC-c is a real open issue, so we should not declare 100% in such a case</w:t>
      </w:r>
    </w:p>
    <w:p w14:paraId="0217B2D6" w14:textId="77777777" w:rsidR="00D93B97" w:rsidRDefault="00D93B97" w:rsidP="00D93B97">
      <w:r>
        <w:t>Samsung: we have a list of open issues in the status report which is enough to guide RAN2 work, so no need for an exception sheet</w:t>
      </w:r>
    </w:p>
    <w:p w14:paraId="62347789" w14:textId="77777777" w:rsidR="00D93B97" w:rsidRDefault="00D93B97" w:rsidP="00D93B97">
      <w:r>
        <w:t>RAN2 chair: items that have exception sheet will get additional time so there is a bit a difference between WIs with and without exception sheet; has some hope that the work can be completed in the next quarter; is open for exception sheets but companies need to avoid trying to push their own ideas into exception sheet</w:t>
      </w:r>
    </w:p>
    <w:p w14:paraId="11DA9AAA" w14:textId="77777777" w:rsidR="00D93B97" w:rsidRDefault="00D93B97" w:rsidP="00D93B97">
      <w:r>
        <w:t>MCC: hiding cat.B changes as cat.F CRs need be avoided</w:t>
      </w:r>
    </w:p>
    <w:p w14:paraId="0A6C38B6" w14:textId="77777777" w:rsidR="00D93B97" w:rsidRDefault="00D93B97" w:rsidP="00D93B97">
      <w:r>
        <w:t>ZTE: PMI reporting: we are fine with the proposal; thinks that remaining changes are cat.F like changes</w:t>
      </w:r>
    </w:p>
    <w:p w14:paraId="74C8667F" w14:textId="77777777" w:rsidR="00D93B97" w:rsidRDefault="00D93B97" w:rsidP="00D93B97">
      <w:r>
        <w:t>Huawei: RRC aspects could be solved in ASN.1 review, MAC: some of the open issues are optimizations; so we could solve remaining issues without exception sheet</w:t>
      </w:r>
    </w:p>
    <w:p w14:paraId="471101CF" w14:textId="77777777" w:rsidR="00D93B97" w:rsidRDefault="00D93B97" w:rsidP="00D93B97">
      <w:r>
        <w:t>Nokia: the open issue list is already in the SR</w:t>
      </w:r>
    </w:p>
    <w:p w14:paraId="727F3CC9" w14:textId="77777777" w:rsidR="00D93B97" w:rsidRDefault="00D93B97" w:rsidP="00D93B97">
      <w:r>
        <w:t>Telecom Italia: can we have a negative list of rapporteurs if at the end we have very lengthy correction phases?</w:t>
      </w:r>
    </w:p>
    <w:p w14:paraId="164BDC04" w14:textId="77777777" w:rsidR="00D93B97" w:rsidRDefault="00D93B97" w:rsidP="00D93B97">
      <w:r>
        <w:t>T-Mobile: we should ask ourself whether a feature is ready for implementation;if a WI is 100% complete then the only things we should work on is an issue from the field or the WI can not be deployed</w:t>
      </w:r>
    </w:p>
    <w:p w14:paraId="774435A1" w14:textId="77777777" w:rsidR="00D93B97" w:rsidRDefault="00D93B97" w:rsidP="00D93B97">
      <w:r>
        <w:t>RAN chair: suggests to declare the WI 100% and send a clear message to RAN2 that no further optimisations are allowed</w:t>
      </w:r>
    </w:p>
    <w:p w14:paraId="0ECA59D4" w14:textId="77777777" w:rsidR="00D93B97" w:rsidRDefault="00D93B97" w:rsidP="00D93B97">
      <w:r>
        <w:t>RAN2 VC (chair) exception sheet were introduced to focus on the open issues to solve them in the next quarter; we have an honest open issue list in the status report and had no discussion about this; 3GPP is following its own rules, this is not a transparent process</w:t>
      </w:r>
    </w:p>
    <w:p w14:paraId="03E4C2B5" w14:textId="77777777" w:rsidR="00D93B97" w:rsidRDefault="00D93B97" w:rsidP="00D93B97">
      <w:r>
        <w:t>Intel: is a grey area whether listed open issues are really essential</w:t>
      </w:r>
    </w:p>
    <w:p w14:paraId="7A0E3F11" w14:textId="77777777" w:rsidR="00D93B97" w:rsidRDefault="00D93B97" w:rsidP="00D93B97">
      <w:r>
        <w:t>Vodafone, T-Mobile, Deutsche Telekom: support Nokia view</w:t>
      </w:r>
    </w:p>
    <w:p w14:paraId="0F965A8D" w14:textId="77777777" w:rsidR="00D93B97" w:rsidRDefault="00D93B97" w:rsidP="00D93B97">
      <w:r>
        <w:t>vivo: if we do not introduce MAC-CEs, then we should see which RAN1 functions we need to remove</w:t>
      </w:r>
    </w:p>
    <w:p w14:paraId="161C91F1" w14:textId="77777777" w:rsidR="00D93B97" w:rsidRDefault="00D93B97" w:rsidP="00D93B97">
      <w:r>
        <w:t>RAN chair: looking at 2.2.2 of RP-220832: does not really see a real missing aspect; so still things closing the WI and working on essential corrections</w:t>
      </w:r>
    </w:p>
    <w:p w14:paraId="61177F4C" w14:textId="77777777" w:rsidR="00D93B97" w:rsidRDefault="00D93B97" w:rsidP="00D93B97">
      <w:r>
        <w:t>Nokia: we do not agree with this approach but we will not object, but we will object in RAN2 to things which are not essential</w:t>
      </w:r>
    </w:p>
    <w:p w14:paraId="5D7B8204" w14:textId="77777777" w:rsidR="00D93B97" w:rsidRDefault="00D93B97" w:rsidP="00D93B97">
      <w:r>
        <w:t>Ericsson: Incorrect PMI Reporting in MIMO Operation was reported from some operators from the field and it was not clear whether it could be solved in REL-17 (some people had ideas for some solution); if it is problem for REL-15 UEs we should fix it</w:t>
      </w:r>
    </w:p>
    <w:p w14:paraId="6637B382" w14:textId="77777777" w:rsidR="00D93B97" w:rsidRDefault="00D93B97" w:rsidP="00D93B97">
      <w:r>
        <w:t>RAN4 chair: is not a small thing to fix and will be controversial in RAN4</w:t>
      </w:r>
    </w:p>
    <w:p w14:paraId="01EE7D30" w14:textId="77777777" w:rsidR="00D93B97" w:rsidRDefault="00D93B97" w:rsidP="00D93B97">
      <w:r>
        <w:t xml:space="preserve"> </w:t>
      </w:r>
    </w:p>
    <w:p w14:paraId="354550B0" w14:textId="77777777" w:rsidR="00D93B97" w:rsidRDefault="00D93B97" w:rsidP="00D93B97">
      <w:r>
        <w:t>conclusion: REL-17 Core part is declared 100% complete without a need for an exception sheet, discussion of "Incorrect PMI Reporting in MIMO Operation" will be further discussed under [95e-28-R17-feMIMO]</w:t>
      </w:r>
    </w:p>
    <w:p w14:paraId="3F3536E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RP-220948</w:t>
      </w:r>
      <w:r>
        <w:rPr>
          <w:color w:val="993300"/>
          <w:u w:val="single"/>
        </w:rPr>
        <w:t>.</w:t>
      </w:r>
    </w:p>
    <w:p w14:paraId="7787E08E" w14:textId="77777777" w:rsidR="00D93B97" w:rsidRDefault="00D93B97" w:rsidP="00D93B97">
      <w:pPr>
        <w:rPr>
          <w:rFonts w:ascii="Arial" w:hAnsi="Arial" w:cs="Arial"/>
          <w:b/>
          <w:sz w:val="24"/>
        </w:rPr>
      </w:pPr>
      <w:r>
        <w:rPr>
          <w:rFonts w:ascii="Arial" w:hAnsi="Arial" w:cs="Arial"/>
          <w:b/>
          <w:color w:val="0000FF"/>
          <w:sz w:val="24"/>
        </w:rPr>
        <w:t>RP-220948</w:t>
      </w:r>
      <w:r>
        <w:rPr>
          <w:rFonts w:ascii="Arial" w:hAnsi="Arial" w:cs="Arial"/>
          <w:b/>
          <w:color w:val="0000FF"/>
          <w:sz w:val="24"/>
        </w:rPr>
        <w:tab/>
      </w:r>
      <w:r>
        <w:rPr>
          <w:rFonts w:ascii="Arial" w:hAnsi="Arial" w:cs="Arial"/>
          <w:b/>
          <w:sz w:val="24"/>
        </w:rPr>
        <w:t>Moderator's summary for discussion [95e-28-R17-feMIMO]</w:t>
      </w:r>
    </w:p>
    <w:p w14:paraId="32BEA0F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Samsung</w:t>
      </w:r>
    </w:p>
    <w:p w14:paraId="56322DD3" w14:textId="77777777" w:rsidR="00D93B97" w:rsidRDefault="00D93B97" w:rsidP="00D93B97">
      <w:pPr>
        <w:rPr>
          <w:color w:val="808080"/>
        </w:rPr>
      </w:pPr>
      <w:r>
        <w:rPr>
          <w:color w:val="808080"/>
        </w:rPr>
        <w:lastRenderedPageBreak/>
        <w:t>(Replaces RP-220888)</w:t>
      </w:r>
    </w:p>
    <w:p w14:paraId="5E14C86C" w14:textId="77777777" w:rsidR="00D93B97" w:rsidRDefault="00D93B97" w:rsidP="00D93B97">
      <w:pPr>
        <w:rPr>
          <w:rFonts w:ascii="Arial" w:hAnsi="Arial" w:cs="Arial"/>
          <w:b/>
        </w:rPr>
      </w:pPr>
      <w:r>
        <w:rPr>
          <w:rFonts w:ascii="Arial" w:hAnsi="Arial" w:cs="Arial"/>
          <w:b/>
        </w:rPr>
        <w:t xml:space="preserve">Discussion: </w:t>
      </w:r>
    </w:p>
    <w:p w14:paraId="5E59D018" w14:textId="77777777" w:rsidR="00D93B97" w:rsidRDefault="00D93B97" w:rsidP="00D93B97">
      <w:r>
        <w:t>conclusion: The following proposal of 3.2 was endorsed:</w:t>
      </w:r>
    </w:p>
    <w:p w14:paraId="36910209" w14:textId="77777777" w:rsidR="00D93B97" w:rsidRDefault="00D93B97" w:rsidP="00D93B97">
      <w:r>
        <w:t xml:space="preserve">RAN4 is tasked to discuss and conclude on the following topics in Q2/22 to enable RAN#96 to make necessary decisions. </w:t>
      </w:r>
    </w:p>
    <w:p w14:paraId="7407DA86" w14:textId="77777777" w:rsidR="00D93B97" w:rsidRDefault="00D93B97" w:rsidP="00D93B97">
      <w:r>
        <w:t>-</w:t>
      </w:r>
      <w:r>
        <w:tab/>
        <w:t xml:space="preserve"> Existence and impact of the incorrect PMI reporting</w:t>
      </w:r>
    </w:p>
    <w:p w14:paraId="6C573CEA" w14:textId="77777777" w:rsidR="00D93B97" w:rsidRDefault="00D93B97" w:rsidP="00D93B97">
      <w:r>
        <w:t xml:space="preserve">- </w:t>
      </w:r>
      <w:r>
        <w:tab/>
        <w:t xml:space="preserve">Usefulness of a demod requirement with no impact to other WGs. </w:t>
      </w:r>
      <w:r>
        <w:tab/>
        <w:t>Discuss if it is needed to define a new UE capability, e.g., in relation to a UE reference receiver.</w:t>
      </w:r>
    </w:p>
    <w:p w14:paraId="69C8CF1F" w14:textId="77777777" w:rsidR="00D93B97" w:rsidRDefault="00D93B97" w:rsidP="00D93B97">
      <w:r>
        <w:t>The following point can be discussed in RAN4 if the workload allows. Otherwise, it can be discussed in RAN#96.</w:t>
      </w:r>
    </w:p>
    <w:p w14:paraId="57BECAAD" w14:textId="77777777" w:rsidR="00D93B97" w:rsidRDefault="00D93B97" w:rsidP="00D93B97">
      <w:r>
        <w:t>-</w:t>
      </w:r>
      <w:r>
        <w:tab/>
        <w:t xml:space="preserve"> Work scope and the number of RAN4 meetings needed to develop a requirement</w:t>
      </w:r>
    </w:p>
    <w:p w14:paraId="4D7236B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9416D" w14:textId="77777777" w:rsidR="00D93B97" w:rsidRDefault="00D93B97" w:rsidP="00D93B97">
      <w:pPr>
        <w:pStyle w:val="Heading5"/>
      </w:pPr>
      <w:bookmarkStart w:id="202" w:name="_Toc104749531"/>
      <w:bookmarkStart w:id="203" w:name="_Toc105285841"/>
      <w:r>
        <w:t>9.5.1.2</w:t>
      </w:r>
      <w:r>
        <w:tab/>
        <w:t>Extending current NR operation to 71GHz [RAN1 WI: NR_ext_to_71GHz]</w:t>
      </w:r>
      <w:bookmarkEnd w:id="202"/>
      <w:bookmarkEnd w:id="203"/>
    </w:p>
    <w:p w14:paraId="453FC89E" w14:textId="77777777" w:rsidR="00D93B97" w:rsidRDefault="00D93B97" w:rsidP="00D93B97">
      <w:pPr>
        <w:rPr>
          <w:rFonts w:ascii="Arial" w:hAnsi="Arial" w:cs="Arial"/>
          <w:b/>
          <w:sz w:val="24"/>
        </w:rPr>
      </w:pPr>
      <w:r>
        <w:rPr>
          <w:rFonts w:ascii="Arial" w:hAnsi="Arial" w:cs="Arial"/>
          <w:b/>
          <w:color w:val="0000FF"/>
          <w:sz w:val="24"/>
        </w:rPr>
        <w:t>RP-220535</w:t>
      </w:r>
      <w:r>
        <w:rPr>
          <w:rFonts w:ascii="Arial" w:hAnsi="Arial" w:cs="Arial"/>
          <w:b/>
          <w:color w:val="0000FF"/>
          <w:sz w:val="24"/>
        </w:rPr>
        <w:tab/>
      </w:r>
      <w:r>
        <w:rPr>
          <w:rFonts w:ascii="Arial" w:hAnsi="Arial" w:cs="Arial"/>
          <w:b/>
          <w:sz w:val="24"/>
        </w:rPr>
        <w:t>Status report for WI for Extending current NR operation to 71GHz; rapporteur: Qualcomm</w:t>
      </w:r>
    </w:p>
    <w:p w14:paraId="3B001CF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E63A864" w14:textId="77777777" w:rsidR="00D93B97" w:rsidRDefault="00D93B97" w:rsidP="00D93B97">
      <w:pPr>
        <w:rPr>
          <w:rFonts w:ascii="Arial" w:hAnsi="Arial" w:cs="Arial"/>
          <w:b/>
        </w:rPr>
      </w:pPr>
      <w:r>
        <w:rPr>
          <w:rFonts w:ascii="Arial" w:hAnsi="Arial" w:cs="Arial"/>
          <w:b/>
        </w:rPr>
        <w:t xml:space="preserve">Discussion: </w:t>
      </w:r>
    </w:p>
    <w:p w14:paraId="203FBF73" w14:textId="77777777" w:rsidR="00D93B97" w:rsidRDefault="00D93B97" w:rsidP="00D93B97">
      <w:r>
        <w:t>handled in [95e-29-R17-52.6-71GHz-WI]</w:t>
      </w:r>
    </w:p>
    <w:p w14:paraId="48A05E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RP-220990</w:t>
      </w:r>
      <w:r>
        <w:rPr>
          <w:color w:val="993300"/>
          <w:u w:val="single"/>
        </w:rPr>
        <w:t>.</w:t>
      </w:r>
    </w:p>
    <w:p w14:paraId="4B4F2477" w14:textId="77777777" w:rsidR="00D93B97" w:rsidRDefault="00D93B97" w:rsidP="00D93B97">
      <w:pPr>
        <w:rPr>
          <w:rFonts w:ascii="Arial" w:hAnsi="Arial" w:cs="Arial"/>
          <w:b/>
          <w:sz w:val="24"/>
        </w:rPr>
      </w:pPr>
      <w:r>
        <w:rPr>
          <w:rFonts w:ascii="Arial" w:hAnsi="Arial" w:cs="Arial"/>
          <w:b/>
          <w:color w:val="0000FF"/>
          <w:sz w:val="24"/>
        </w:rPr>
        <w:t>RP-220990</w:t>
      </w:r>
      <w:r>
        <w:rPr>
          <w:rFonts w:ascii="Arial" w:hAnsi="Arial" w:cs="Arial"/>
          <w:b/>
          <w:color w:val="0000FF"/>
          <w:sz w:val="24"/>
        </w:rPr>
        <w:tab/>
      </w:r>
      <w:r>
        <w:rPr>
          <w:rFonts w:ascii="Arial" w:hAnsi="Arial" w:cs="Arial"/>
          <w:b/>
          <w:sz w:val="24"/>
        </w:rPr>
        <w:t>Status report for WI for Extending current NR operation to 71GHz; rapporteur: Qualcomm</w:t>
      </w:r>
    </w:p>
    <w:p w14:paraId="3636B74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6C230F83" w14:textId="77777777" w:rsidR="00D93B97" w:rsidRDefault="00D93B97" w:rsidP="00D93B97">
      <w:pPr>
        <w:rPr>
          <w:color w:val="808080"/>
        </w:rPr>
      </w:pPr>
      <w:r>
        <w:rPr>
          <w:color w:val="808080"/>
        </w:rPr>
        <w:t>(Replaces RP-220535)</w:t>
      </w:r>
    </w:p>
    <w:p w14:paraId="18170F2D" w14:textId="77777777" w:rsidR="00D93B97" w:rsidRDefault="00D93B97" w:rsidP="00D93B97">
      <w:pPr>
        <w:rPr>
          <w:rFonts w:ascii="Arial" w:hAnsi="Arial" w:cs="Arial"/>
          <w:b/>
        </w:rPr>
      </w:pPr>
      <w:r>
        <w:rPr>
          <w:rFonts w:ascii="Arial" w:hAnsi="Arial" w:cs="Arial"/>
          <w:b/>
        </w:rPr>
        <w:t xml:space="preserve">Discussion: </w:t>
      </w:r>
    </w:p>
    <w:p w14:paraId="47ADEB1E" w14:textId="77777777" w:rsidR="00D93B97" w:rsidRDefault="00D93B97" w:rsidP="00D93B97">
      <w:r>
        <w:t>result of [95e-29-R17-52.6-71GHz-WI]</w:t>
      </w:r>
    </w:p>
    <w:p w14:paraId="7621B9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4BC5C" w14:textId="77777777" w:rsidR="00D93B97" w:rsidRDefault="00D93B97" w:rsidP="00D93B97">
      <w:pPr>
        <w:rPr>
          <w:rFonts w:ascii="Arial" w:hAnsi="Arial" w:cs="Arial"/>
          <w:b/>
          <w:sz w:val="24"/>
        </w:rPr>
      </w:pPr>
      <w:r>
        <w:rPr>
          <w:rFonts w:ascii="Arial" w:hAnsi="Arial" w:cs="Arial"/>
          <w:b/>
          <w:color w:val="0000FF"/>
          <w:sz w:val="24"/>
        </w:rPr>
        <w:t>RP-220611</w:t>
      </w:r>
      <w:r>
        <w:rPr>
          <w:rFonts w:ascii="Arial" w:hAnsi="Arial" w:cs="Arial"/>
          <w:b/>
          <w:color w:val="0000FF"/>
          <w:sz w:val="24"/>
        </w:rPr>
        <w:tab/>
      </w:r>
      <w:r>
        <w:rPr>
          <w:rFonts w:ascii="Arial" w:hAnsi="Arial" w:cs="Arial"/>
          <w:b/>
          <w:sz w:val="24"/>
        </w:rPr>
        <w:t>Clarification of the applicability of certain new signal formats in 71GHz</w:t>
      </w:r>
    </w:p>
    <w:p w14:paraId="2A4ADCD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5068ED4" w14:textId="77777777" w:rsidR="00D93B97" w:rsidRDefault="00D93B97" w:rsidP="00D93B97">
      <w:pPr>
        <w:rPr>
          <w:rFonts w:ascii="Arial" w:hAnsi="Arial" w:cs="Arial"/>
          <w:b/>
        </w:rPr>
      </w:pPr>
      <w:r>
        <w:rPr>
          <w:rFonts w:ascii="Arial" w:hAnsi="Arial" w:cs="Arial"/>
          <w:b/>
        </w:rPr>
        <w:t xml:space="preserve">Discussion: </w:t>
      </w:r>
    </w:p>
    <w:p w14:paraId="37A21E61" w14:textId="77777777" w:rsidR="00D93B97" w:rsidRDefault="00D93B97" w:rsidP="00D93B97">
      <w:r>
        <w:t>handled in [95e-29-R17-52.6-71GHz-WI]</w:t>
      </w:r>
    </w:p>
    <w:p w14:paraId="61742E0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A4A0" w14:textId="77777777" w:rsidR="00D93B97" w:rsidRDefault="00D93B97" w:rsidP="00D93B97">
      <w:pPr>
        <w:rPr>
          <w:rFonts w:ascii="Arial" w:hAnsi="Arial" w:cs="Arial"/>
          <w:b/>
          <w:sz w:val="24"/>
        </w:rPr>
      </w:pPr>
      <w:r>
        <w:rPr>
          <w:rFonts w:ascii="Arial" w:hAnsi="Arial" w:cs="Arial"/>
          <w:b/>
          <w:color w:val="0000FF"/>
          <w:sz w:val="24"/>
        </w:rPr>
        <w:t>RP-220667</w:t>
      </w:r>
      <w:r>
        <w:rPr>
          <w:rFonts w:ascii="Arial" w:hAnsi="Arial" w:cs="Arial"/>
          <w:b/>
          <w:color w:val="0000FF"/>
          <w:sz w:val="24"/>
        </w:rPr>
        <w:tab/>
      </w:r>
      <w:r>
        <w:rPr>
          <w:rFonts w:ascii="Arial" w:hAnsi="Arial" w:cs="Arial"/>
          <w:b/>
          <w:sz w:val="24"/>
        </w:rPr>
        <w:t>Views on work scope of PRACH for Rel-17 extending NR operation to 71GHz</w:t>
      </w:r>
    </w:p>
    <w:p w14:paraId="1CB65F0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692FCB" w14:textId="77777777" w:rsidR="00D93B97" w:rsidRDefault="00D93B97" w:rsidP="00D93B97">
      <w:pPr>
        <w:rPr>
          <w:rFonts w:ascii="Arial" w:hAnsi="Arial" w:cs="Arial"/>
          <w:b/>
        </w:rPr>
      </w:pPr>
      <w:r>
        <w:rPr>
          <w:rFonts w:ascii="Arial" w:hAnsi="Arial" w:cs="Arial"/>
          <w:b/>
        </w:rPr>
        <w:t xml:space="preserve">Discussion: </w:t>
      </w:r>
    </w:p>
    <w:p w14:paraId="2D5B4FD2" w14:textId="77777777" w:rsidR="00D93B97" w:rsidRDefault="00D93B97" w:rsidP="00D93B97">
      <w:r>
        <w:lastRenderedPageBreak/>
        <w:t>handled in [95e-29-R17-52.6-71GHz-WI]</w:t>
      </w:r>
    </w:p>
    <w:p w14:paraId="2311F3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F7372" w14:textId="77777777" w:rsidR="00D93B97" w:rsidRDefault="00D93B97" w:rsidP="00D93B97">
      <w:pPr>
        <w:rPr>
          <w:rFonts w:ascii="Arial" w:hAnsi="Arial" w:cs="Arial"/>
          <w:b/>
          <w:sz w:val="24"/>
        </w:rPr>
      </w:pPr>
      <w:r>
        <w:rPr>
          <w:rFonts w:ascii="Arial" w:hAnsi="Arial" w:cs="Arial"/>
          <w:b/>
          <w:color w:val="0000FF"/>
          <w:sz w:val="24"/>
        </w:rPr>
        <w:t>RP-220251</w:t>
      </w:r>
      <w:r>
        <w:rPr>
          <w:rFonts w:ascii="Arial" w:hAnsi="Arial" w:cs="Arial"/>
          <w:b/>
          <w:color w:val="0000FF"/>
          <w:sz w:val="24"/>
        </w:rPr>
        <w:tab/>
      </w:r>
      <w:r>
        <w:rPr>
          <w:rFonts w:ascii="Arial" w:hAnsi="Arial" w:cs="Arial"/>
          <w:b/>
          <w:sz w:val="24"/>
        </w:rPr>
        <w:t>Rel-17 maintenance for extending NR operation to 71 GHz</w:t>
      </w:r>
    </w:p>
    <w:p w14:paraId="1FEC7EC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C98CF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2A2D3" w14:textId="77777777" w:rsidR="00D93B97" w:rsidRDefault="00D93B97" w:rsidP="00D93B97">
      <w:pPr>
        <w:rPr>
          <w:rFonts w:ascii="Arial" w:hAnsi="Arial" w:cs="Arial"/>
          <w:b/>
          <w:sz w:val="24"/>
        </w:rPr>
      </w:pPr>
      <w:r>
        <w:rPr>
          <w:rFonts w:ascii="Arial" w:hAnsi="Arial" w:cs="Arial"/>
          <w:b/>
          <w:color w:val="0000FF"/>
          <w:sz w:val="24"/>
        </w:rPr>
        <w:t>RP-220475</w:t>
      </w:r>
      <w:r>
        <w:rPr>
          <w:rFonts w:ascii="Arial" w:hAnsi="Arial" w:cs="Arial"/>
          <w:b/>
          <w:color w:val="0000FF"/>
          <w:sz w:val="24"/>
        </w:rPr>
        <w:tab/>
      </w:r>
      <w:r>
        <w:rPr>
          <w:rFonts w:ascii="Arial" w:hAnsi="Arial" w:cs="Arial"/>
          <w:b/>
          <w:sz w:val="24"/>
        </w:rPr>
        <w:t>RAN2 CRs to Extending current NR operation to 71GHz</w:t>
      </w:r>
    </w:p>
    <w:p w14:paraId="229D351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40BB02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132AA" w14:textId="77777777" w:rsidR="00D93B97" w:rsidRDefault="00D93B97" w:rsidP="00D93B97">
      <w:pPr>
        <w:rPr>
          <w:rFonts w:ascii="Arial" w:hAnsi="Arial" w:cs="Arial"/>
          <w:b/>
          <w:sz w:val="24"/>
        </w:rPr>
      </w:pPr>
      <w:r>
        <w:rPr>
          <w:rFonts w:ascii="Arial" w:hAnsi="Arial" w:cs="Arial"/>
          <w:b/>
          <w:color w:val="0000FF"/>
          <w:sz w:val="24"/>
        </w:rPr>
        <w:t>RP-220536</w:t>
      </w:r>
      <w:r>
        <w:rPr>
          <w:rFonts w:ascii="Arial" w:hAnsi="Arial" w:cs="Arial"/>
          <w:b/>
          <w:color w:val="0000FF"/>
          <w:sz w:val="24"/>
        </w:rPr>
        <w:tab/>
      </w:r>
      <w:r>
        <w:rPr>
          <w:rFonts w:ascii="Arial" w:hAnsi="Arial" w:cs="Arial"/>
          <w:b/>
          <w:sz w:val="24"/>
        </w:rPr>
        <w:t>Exception sheet on Extending current NR operation to 71GHz</w:t>
      </w:r>
    </w:p>
    <w:p w14:paraId="44B1789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w:t>
      </w:r>
    </w:p>
    <w:p w14:paraId="676B90EB" w14:textId="77777777" w:rsidR="00D93B97" w:rsidRDefault="00D93B97" w:rsidP="00D93B97">
      <w:pPr>
        <w:rPr>
          <w:rFonts w:ascii="Arial" w:hAnsi="Arial" w:cs="Arial"/>
          <w:b/>
        </w:rPr>
      </w:pPr>
      <w:r>
        <w:rPr>
          <w:rFonts w:ascii="Arial" w:hAnsi="Arial" w:cs="Arial"/>
          <w:b/>
        </w:rPr>
        <w:t xml:space="preserve">Discussion: </w:t>
      </w:r>
    </w:p>
    <w:p w14:paraId="24A36855" w14:textId="77777777" w:rsidR="00D93B97" w:rsidRDefault="00D93B97" w:rsidP="00D93B97">
      <w:r>
        <w:t>handled in [95e-29-R17-52.6-71GHz-WI]</w:t>
      </w:r>
    </w:p>
    <w:p w14:paraId="2BE63A0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RP-220845</w:t>
      </w:r>
      <w:r>
        <w:rPr>
          <w:color w:val="993300"/>
          <w:u w:val="single"/>
        </w:rPr>
        <w:t>.</w:t>
      </w:r>
    </w:p>
    <w:p w14:paraId="3A4C09E3" w14:textId="77777777" w:rsidR="00D93B97" w:rsidRDefault="00D93B97" w:rsidP="00D93B97">
      <w:pPr>
        <w:rPr>
          <w:rFonts w:ascii="Arial" w:hAnsi="Arial" w:cs="Arial"/>
          <w:b/>
          <w:sz w:val="24"/>
        </w:rPr>
      </w:pPr>
      <w:r>
        <w:rPr>
          <w:rFonts w:ascii="Arial" w:hAnsi="Arial" w:cs="Arial"/>
          <w:b/>
          <w:color w:val="0000FF"/>
          <w:sz w:val="24"/>
        </w:rPr>
        <w:t>RP-220845</w:t>
      </w:r>
      <w:r>
        <w:rPr>
          <w:rFonts w:ascii="Arial" w:hAnsi="Arial" w:cs="Arial"/>
          <w:b/>
          <w:color w:val="0000FF"/>
          <w:sz w:val="24"/>
        </w:rPr>
        <w:tab/>
      </w:r>
      <w:r>
        <w:rPr>
          <w:rFonts w:ascii="Arial" w:hAnsi="Arial" w:cs="Arial"/>
          <w:b/>
          <w:sz w:val="24"/>
        </w:rPr>
        <w:t>Exception sheet on Extending current NR operation to 71GHz</w:t>
      </w:r>
    </w:p>
    <w:p w14:paraId="122414EC"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w:t>
      </w:r>
    </w:p>
    <w:p w14:paraId="0D4351D7" w14:textId="77777777" w:rsidR="00D93B97" w:rsidRDefault="00D93B97" w:rsidP="00D93B97">
      <w:pPr>
        <w:rPr>
          <w:color w:val="808080"/>
        </w:rPr>
      </w:pPr>
      <w:r>
        <w:rPr>
          <w:color w:val="808080"/>
        </w:rPr>
        <w:t>(Replaces RP-220536)</w:t>
      </w:r>
    </w:p>
    <w:p w14:paraId="6AA7701B" w14:textId="77777777" w:rsidR="00D93B97" w:rsidRDefault="00D93B97" w:rsidP="00D93B97">
      <w:pPr>
        <w:rPr>
          <w:rFonts w:ascii="Arial" w:hAnsi="Arial" w:cs="Arial"/>
          <w:b/>
        </w:rPr>
      </w:pPr>
      <w:r>
        <w:rPr>
          <w:rFonts w:ascii="Arial" w:hAnsi="Arial" w:cs="Arial"/>
          <w:b/>
        </w:rPr>
        <w:t xml:space="preserve">Discussion: </w:t>
      </w:r>
    </w:p>
    <w:p w14:paraId="3484B532" w14:textId="77777777" w:rsidR="00D93B97" w:rsidRDefault="00D93B97" w:rsidP="00D93B97">
      <w:r>
        <w:t>handled in [95e-29-R17-52.6-71GHz-WI]</w:t>
      </w:r>
    </w:p>
    <w:p w14:paraId="6227FC8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RP-220991</w:t>
      </w:r>
      <w:r>
        <w:rPr>
          <w:color w:val="993300"/>
          <w:u w:val="single"/>
        </w:rPr>
        <w:t>.</w:t>
      </w:r>
    </w:p>
    <w:p w14:paraId="330FBE2E" w14:textId="77777777" w:rsidR="00D93B97" w:rsidRDefault="00D93B97" w:rsidP="00D93B97">
      <w:pPr>
        <w:rPr>
          <w:rFonts w:ascii="Arial" w:hAnsi="Arial" w:cs="Arial"/>
          <w:b/>
          <w:sz w:val="24"/>
        </w:rPr>
      </w:pPr>
      <w:r>
        <w:rPr>
          <w:rFonts w:ascii="Arial" w:hAnsi="Arial" w:cs="Arial"/>
          <w:b/>
          <w:color w:val="0000FF"/>
          <w:sz w:val="24"/>
        </w:rPr>
        <w:t>RP-220991</w:t>
      </w:r>
      <w:r>
        <w:rPr>
          <w:rFonts w:ascii="Arial" w:hAnsi="Arial" w:cs="Arial"/>
          <w:b/>
          <w:color w:val="0000FF"/>
          <w:sz w:val="24"/>
        </w:rPr>
        <w:tab/>
      </w:r>
      <w:r>
        <w:rPr>
          <w:rFonts w:ascii="Arial" w:hAnsi="Arial" w:cs="Arial"/>
          <w:b/>
          <w:sz w:val="24"/>
        </w:rPr>
        <w:t>Exception sheet on Extending current NR operation to 71GHz</w:t>
      </w:r>
    </w:p>
    <w:p w14:paraId="7DFFBD3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CDMA Technologies, Intel</w:t>
      </w:r>
    </w:p>
    <w:p w14:paraId="570A7391" w14:textId="77777777" w:rsidR="00D93B97" w:rsidRDefault="00D93B97" w:rsidP="00D93B97">
      <w:pPr>
        <w:rPr>
          <w:color w:val="808080"/>
        </w:rPr>
      </w:pPr>
      <w:r>
        <w:rPr>
          <w:color w:val="808080"/>
        </w:rPr>
        <w:t>(Replaces RP-220845)</w:t>
      </w:r>
    </w:p>
    <w:p w14:paraId="47006F4C" w14:textId="77777777" w:rsidR="00D93B97" w:rsidRDefault="00D93B97" w:rsidP="00D93B97">
      <w:pPr>
        <w:rPr>
          <w:rFonts w:ascii="Arial" w:hAnsi="Arial" w:cs="Arial"/>
          <w:b/>
        </w:rPr>
      </w:pPr>
      <w:r>
        <w:rPr>
          <w:rFonts w:ascii="Arial" w:hAnsi="Arial" w:cs="Arial"/>
          <w:b/>
        </w:rPr>
        <w:t xml:space="preserve">Discussion: </w:t>
      </w:r>
    </w:p>
    <w:p w14:paraId="76BA867B" w14:textId="77777777" w:rsidR="00D93B97" w:rsidRDefault="00D93B97" w:rsidP="00D93B97">
      <w:r>
        <w:t>result of [95e-29-R17-52.6-71GHz-WI]</w:t>
      </w:r>
    </w:p>
    <w:p w14:paraId="6CC60E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CDACA" w14:textId="77777777" w:rsidR="00D93B97" w:rsidRDefault="00D93B97" w:rsidP="00D93B97">
      <w:pPr>
        <w:rPr>
          <w:rFonts w:ascii="Arial" w:hAnsi="Arial" w:cs="Arial"/>
          <w:b/>
          <w:sz w:val="24"/>
        </w:rPr>
      </w:pPr>
      <w:r>
        <w:rPr>
          <w:rFonts w:ascii="Arial" w:hAnsi="Arial" w:cs="Arial"/>
          <w:b/>
          <w:color w:val="0000FF"/>
          <w:sz w:val="24"/>
        </w:rPr>
        <w:t>RP-220889</w:t>
      </w:r>
      <w:r>
        <w:rPr>
          <w:rFonts w:ascii="Arial" w:hAnsi="Arial" w:cs="Arial"/>
          <w:b/>
          <w:color w:val="0000FF"/>
          <w:sz w:val="24"/>
        </w:rPr>
        <w:tab/>
      </w:r>
      <w:r>
        <w:rPr>
          <w:rFonts w:ascii="Arial" w:hAnsi="Arial" w:cs="Arial"/>
          <w:b/>
          <w:sz w:val="24"/>
        </w:rPr>
        <w:t>Moderator's summary for discussion [95e-29-R17-52.6-71GHz-WI]</w:t>
      </w:r>
    </w:p>
    <w:p w14:paraId="24D21AD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Vice-Chair (Huawei)</w:t>
      </w:r>
    </w:p>
    <w:p w14:paraId="2B5BE745" w14:textId="77777777" w:rsidR="00D93B97" w:rsidRDefault="00D93B97" w:rsidP="00D93B97">
      <w:pPr>
        <w:rPr>
          <w:rFonts w:ascii="Arial" w:hAnsi="Arial" w:cs="Arial"/>
          <w:b/>
        </w:rPr>
      </w:pPr>
      <w:r>
        <w:rPr>
          <w:rFonts w:ascii="Arial" w:hAnsi="Arial" w:cs="Arial"/>
          <w:b/>
        </w:rPr>
        <w:t xml:space="preserve">Abstract: </w:t>
      </w:r>
    </w:p>
    <w:p w14:paraId="7FC41B01" w14:textId="77777777" w:rsidR="00D93B97" w:rsidRDefault="00D93B97" w:rsidP="00D93B97">
      <w:r>
        <w:t>handled Tdocs: RP-220535, 0536, 0611, 0667, 0403</w:t>
      </w:r>
    </w:p>
    <w:p w14:paraId="214CE682" w14:textId="77777777" w:rsidR="00D93B97" w:rsidRDefault="00D93B97" w:rsidP="00D93B97">
      <w:pPr>
        <w:rPr>
          <w:rFonts w:ascii="Arial" w:hAnsi="Arial" w:cs="Arial"/>
          <w:b/>
        </w:rPr>
      </w:pPr>
      <w:r>
        <w:rPr>
          <w:rFonts w:ascii="Arial" w:hAnsi="Arial" w:cs="Arial"/>
          <w:b/>
        </w:rPr>
        <w:t xml:space="preserve">Discussion: </w:t>
      </w:r>
    </w:p>
    <w:p w14:paraId="1E33C77F" w14:textId="77777777" w:rsidR="00D93B97" w:rsidRDefault="00D93B97" w:rsidP="00D93B97">
      <w:r>
        <w:t>handled in Mon GTW</w:t>
      </w:r>
    </w:p>
    <w:p w14:paraId="43790471" w14:textId="77777777" w:rsidR="00D93B97" w:rsidRDefault="00D93B97" w:rsidP="00D93B97">
      <w:r>
        <w:lastRenderedPageBreak/>
        <w:t>RAN chair: exception can be further discussed in email discussion</w:t>
      </w:r>
    </w:p>
    <w:p w14:paraId="14AC2A76" w14:textId="77777777" w:rsidR="00D93B97" w:rsidRDefault="00D93B97" w:rsidP="00D93B97">
      <w:r>
        <w:t>RAN chair: we can endorse proposal 1 &amp; 2? seems so</w:t>
      </w:r>
    </w:p>
    <w:p w14:paraId="2BE5A851" w14:textId="77777777" w:rsidR="00D93B97" w:rsidRDefault="00D93B97" w:rsidP="00D93B97">
      <w:r>
        <w:t>Final proposal3:</w:t>
      </w:r>
    </w:p>
    <w:p w14:paraId="2476EECA" w14:textId="77777777" w:rsidR="00D93B97" w:rsidRDefault="00D93B97" w:rsidP="00D93B97">
      <w:r>
        <w:t>Intel: if we downscope, then for both contiguous and non-contiguous</w:t>
      </w:r>
    </w:p>
    <w:p w14:paraId="01B37A2D" w14:textId="77777777" w:rsidR="00D93B97" w:rsidRDefault="00D93B97" w:rsidP="00D93B97">
      <w:r>
        <w:t>Qualcomm: does not agree</w:t>
      </w:r>
    </w:p>
    <w:p w14:paraId="5D62CC10" w14:textId="77777777" w:rsidR="00D93B97" w:rsidRDefault="00D93B97" w:rsidP="00D93B97">
      <w:r>
        <w:t>RAN chair: how many companies supporting final proposal 3? 3</w:t>
      </w:r>
    </w:p>
    <w:p w14:paraId="323B791A" w14:textId="77777777" w:rsidR="00D93B97" w:rsidRDefault="00D93B97" w:rsidP="00D93B97">
      <w:r>
        <w:t>RAN chair: how many companies strong concerns? 1</w:t>
      </w:r>
    </w:p>
    <w:p w14:paraId="2EA1AB85" w14:textId="77777777" w:rsidR="00D93B97" w:rsidRDefault="00D93B97" w:rsidP="00D93B97">
      <w:r>
        <w:t>Telecom Italia: so there seems to be no interest in FR2-2</w:t>
      </w:r>
    </w:p>
    <w:p w14:paraId="0B3DD553" w14:textId="77777777" w:rsidR="00D93B97" w:rsidRDefault="00D93B97" w:rsidP="00D93B97">
      <w:r>
        <w:t>RAN chair: if we downscope, how much does it help RAN4?</w:t>
      </w:r>
    </w:p>
    <w:p w14:paraId="5E2D99FB" w14:textId="77777777" w:rsidR="00D93B97" w:rsidRDefault="00D93B97" w:rsidP="00D93B97">
      <w:r>
        <w:t>RAN4 chair: RAN4 still needs to work on contiguous CA</w:t>
      </w:r>
    </w:p>
    <w:p w14:paraId="1679214E" w14:textId="77777777" w:rsidR="00D93B97" w:rsidRDefault="00D93B97" w:rsidP="00D93B97">
      <w:r>
        <w:t>RAN chair: how many companies have interest in intra-band contig. CA for FR2-2? 7</w:t>
      </w:r>
    </w:p>
    <w:p w14:paraId="3FFF6F20" w14:textId="77777777" w:rsidR="00D93B97" w:rsidRDefault="00D93B97" w:rsidP="00D93B97">
      <w:r>
        <w:t>RAN chair: suggests to "downscope intra-band CA"</w:t>
      </w:r>
    </w:p>
    <w:p w14:paraId="4556E488" w14:textId="77777777" w:rsidR="00D93B97" w:rsidRDefault="00D93B97" w:rsidP="00D93B97">
      <w:r>
        <w:t>Ericsson: we will need contiguous</w:t>
      </w:r>
    </w:p>
    <w:p w14:paraId="318A214E" w14:textId="77777777" w:rsidR="00D93B97" w:rsidRDefault="00D93B97" w:rsidP="00D93B97">
      <w:r>
        <w:t>Intel: if this does not impact channelization of FR2-2 we could accept the final proposal 3</w:t>
      </w:r>
    </w:p>
    <w:p w14:paraId="1B2C7665" w14:textId="77777777" w:rsidR="00D93B97" w:rsidRDefault="00D93B97" w:rsidP="00D93B97">
      <w:r>
        <w:t>RAN chair: seems to apply so we can consider the final proposal 3 endorsed</w:t>
      </w:r>
    </w:p>
    <w:p w14:paraId="13C6B7FE" w14:textId="77777777" w:rsidR="00D93B97" w:rsidRDefault="00D93B97" w:rsidP="00D93B97">
      <w:r>
        <w:t>updated proposal 5:</w:t>
      </w:r>
    </w:p>
    <w:p w14:paraId="498D40B2" w14:textId="77777777" w:rsidR="00D93B97" w:rsidRDefault="00D93B97" w:rsidP="00D93B97">
      <w:r>
        <w:t>vivo: note is unclear</w:t>
      </w:r>
    </w:p>
    <w:p w14:paraId="4AF7DA0F" w14:textId="77777777" w:rsidR="00D93B97" w:rsidRDefault="00D93B97" w:rsidP="00D93B97">
      <w:r>
        <w:t>Intel: more a governance how network should react?</w:t>
      </w:r>
    </w:p>
    <w:p w14:paraId="217552C9" w14:textId="77777777" w:rsidR="00D93B97" w:rsidRDefault="00D93B97" w:rsidP="00D93B97">
      <w:r>
        <w:t>Huawei: network would not configure this and UE could take this into account</w:t>
      </w:r>
    </w:p>
    <w:p w14:paraId="2CF59AA0" w14:textId="77777777" w:rsidR="00D93B97" w:rsidRDefault="00D93B97" w:rsidP="00D93B97">
      <w:r>
        <w:t>Qualcomm: has a slightly different understanding, note is informative and good as it is</w:t>
      </w:r>
    </w:p>
    <w:p w14:paraId="6539A90A" w14:textId="77777777" w:rsidR="00D93B97" w:rsidRDefault="00D93B97" w:rsidP="00D93B97">
      <w:r>
        <w:t>LG Electronics: is a guidance whether to implement the feature</w:t>
      </w:r>
    </w:p>
    <w:p w14:paraId="7016D852" w14:textId="77777777" w:rsidR="00D93B97" w:rsidRDefault="00D93B97" w:rsidP="00D93B97">
      <w:r>
        <w:t>vivo: agrees with Intel, Qualcomm and LGE; maybe note can be made clearer: change supported to applicable</w:t>
      </w:r>
    </w:p>
    <w:p w14:paraId="3775AD03" w14:textId="77777777" w:rsidR="00D93B97" w:rsidRDefault="00D93B97" w:rsidP="00D93B97">
      <w:r>
        <w:t>conclusion: proposal 1 &amp; 2, final proposal 3 endorsed;</w:t>
      </w:r>
    </w:p>
    <w:p w14:paraId="387B233B" w14:textId="77777777" w:rsidR="00D93B97" w:rsidRDefault="00D93B97" w:rsidP="00D93B97">
      <w:r>
        <w:t xml:space="preserve">            proposal 5 is updated replacing "supported" to "applicable" and this modified proposal is endorsed; exception sheet will be further discussed by email</w:t>
      </w:r>
    </w:p>
    <w:p w14:paraId="670371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RP-220951</w:t>
      </w:r>
      <w:r>
        <w:rPr>
          <w:color w:val="993300"/>
          <w:u w:val="single"/>
        </w:rPr>
        <w:t>.</w:t>
      </w:r>
    </w:p>
    <w:p w14:paraId="0A3126AE" w14:textId="77777777" w:rsidR="00D93B97" w:rsidRDefault="00D93B97" w:rsidP="00D93B97">
      <w:pPr>
        <w:rPr>
          <w:rFonts w:ascii="Arial" w:hAnsi="Arial" w:cs="Arial"/>
          <w:b/>
          <w:sz w:val="24"/>
        </w:rPr>
      </w:pPr>
      <w:r>
        <w:rPr>
          <w:rFonts w:ascii="Arial" w:hAnsi="Arial" w:cs="Arial"/>
          <w:b/>
          <w:color w:val="0000FF"/>
          <w:sz w:val="24"/>
        </w:rPr>
        <w:t>RP-220951</w:t>
      </w:r>
      <w:r>
        <w:rPr>
          <w:rFonts w:ascii="Arial" w:hAnsi="Arial" w:cs="Arial"/>
          <w:b/>
          <w:color w:val="0000FF"/>
          <w:sz w:val="24"/>
        </w:rPr>
        <w:tab/>
      </w:r>
      <w:r>
        <w:rPr>
          <w:rFonts w:ascii="Arial" w:hAnsi="Arial" w:cs="Arial"/>
          <w:b/>
          <w:sz w:val="24"/>
        </w:rPr>
        <w:t>Moderator's summary for discussion [95e-29-R17-52.6-71GHz-WI]</w:t>
      </w:r>
    </w:p>
    <w:p w14:paraId="1AA5A1F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Vice-Chair (Huawei)</w:t>
      </w:r>
    </w:p>
    <w:p w14:paraId="5F42BEB8" w14:textId="77777777" w:rsidR="00D93B97" w:rsidRDefault="00D93B97" w:rsidP="00D93B97">
      <w:pPr>
        <w:rPr>
          <w:color w:val="808080"/>
        </w:rPr>
      </w:pPr>
      <w:r>
        <w:rPr>
          <w:color w:val="808080"/>
        </w:rPr>
        <w:t>(Replaces RP-220889)</w:t>
      </w:r>
    </w:p>
    <w:p w14:paraId="1E9B71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616ED" w14:textId="77777777" w:rsidR="00D93B97" w:rsidRDefault="00D93B97" w:rsidP="00D93B97">
      <w:pPr>
        <w:pStyle w:val="Heading5"/>
      </w:pPr>
      <w:bookmarkStart w:id="204" w:name="_Toc104749532"/>
      <w:bookmarkStart w:id="205" w:name="_Toc105285842"/>
      <w:r>
        <w:t>9.5.1.3</w:t>
      </w:r>
      <w:r>
        <w:tab/>
        <w:t>NR Sidelink enhancement [RAN1 WI: NR_SL_enh]</w:t>
      </w:r>
      <w:bookmarkEnd w:id="204"/>
      <w:bookmarkEnd w:id="205"/>
    </w:p>
    <w:p w14:paraId="038A6AB4" w14:textId="77777777" w:rsidR="00D93B97" w:rsidRDefault="00D93B97" w:rsidP="00D93B97">
      <w:pPr>
        <w:rPr>
          <w:rFonts w:ascii="Arial" w:hAnsi="Arial" w:cs="Arial"/>
          <w:b/>
          <w:sz w:val="24"/>
        </w:rPr>
      </w:pPr>
      <w:r>
        <w:rPr>
          <w:rFonts w:ascii="Arial" w:hAnsi="Arial" w:cs="Arial"/>
          <w:b/>
          <w:color w:val="0000FF"/>
          <w:sz w:val="24"/>
        </w:rPr>
        <w:t>RP-220520</w:t>
      </w:r>
      <w:r>
        <w:rPr>
          <w:rFonts w:ascii="Arial" w:hAnsi="Arial" w:cs="Arial"/>
          <w:b/>
          <w:color w:val="0000FF"/>
          <w:sz w:val="24"/>
        </w:rPr>
        <w:tab/>
      </w:r>
      <w:r>
        <w:rPr>
          <w:rFonts w:ascii="Arial" w:hAnsi="Arial" w:cs="Arial"/>
          <w:b/>
          <w:sz w:val="24"/>
        </w:rPr>
        <w:t>Status report of WI NR sidelink enhancement; rapporteur: LG Electronics</w:t>
      </w:r>
    </w:p>
    <w:p w14:paraId="702C1E6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79668C5" w14:textId="77777777" w:rsidR="00D93B97" w:rsidRDefault="00D93B97" w:rsidP="00D93B97">
      <w:pPr>
        <w:rPr>
          <w:rFonts w:ascii="Arial" w:hAnsi="Arial" w:cs="Arial"/>
          <w:b/>
        </w:rPr>
      </w:pPr>
      <w:r>
        <w:rPr>
          <w:rFonts w:ascii="Arial" w:hAnsi="Arial" w:cs="Arial"/>
          <w:b/>
        </w:rPr>
        <w:lastRenderedPageBreak/>
        <w:t xml:space="preserve">Discussion: </w:t>
      </w:r>
    </w:p>
    <w:p w14:paraId="103E3F63" w14:textId="77777777" w:rsidR="00D93B97" w:rsidRDefault="00D93B97" w:rsidP="00D93B97">
      <w:r>
        <w:t>moved from AI 9.5.1.1 to AI 9.5.1.3; handled in [95e-30-R17-SL-WI];</w:t>
      </w:r>
    </w:p>
    <w:p w14:paraId="3F126912" w14:textId="77777777" w:rsidR="00D93B97" w:rsidRDefault="00D93B97" w:rsidP="00D93B97">
      <w:r>
        <w:t>Nokia: Reported completion of 100% does not reflect reality - at least for the RAN1 led part of the work "Inter-UE-Coordination" major specification work remains. RAN2 had only time to treat this topic in the last 2 meetings. RAN1 input is needed for this part of the WI to be completed. Therefore, exception sheet is required.</w:t>
      </w:r>
    </w:p>
    <w:p w14:paraId="4055A2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RP-220945</w:t>
      </w:r>
      <w:r>
        <w:rPr>
          <w:color w:val="993300"/>
          <w:u w:val="single"/>
        </w:rPr>
        <w:t>.</w:t>
      </w:r>
    </w:p>
    <w:p w14:paraId="30498185" w14:textId="77777777" w:rsidR="00D93B97" w:rsidRDefault="00D93B97" w:rsidP="00D93B97">
      <w:pPr>
        <w:rPr>
          <w:rFonts w:ascii="Arial" w:hAnsi="Arial" w:cs="Arial"/>
          <w:b/>
          <w:sz w:val="24"/>
        </w:rPr>
      </w:pPr>
      <w:r>
        <w:rPr>
          <w:rFonts w:ascii="Arial" w:hAnsi="Arial" w:cs="Arial"/>
          <w:b/>
          <w:color w:val="0000FF"/>
          <w:sz w:val="24"/>
        </w:rPr>
        <w:t>RP-220945</w:t>
      </w:r>
      <w:r>
        <w:rPr>
          <w:rFonts w:ascii="Arial" w:hAnsi="Arial" w:cs="Arial"/>
          <w:b/>
          <w:color w:val="0000FF"/>
          <w:sz w:val="24"/>
        </w:rPr>
        <w:tab/>
      </w:r>
      <w:r>
        <w:rPr>
          <w:rFonts w:ascii="Arial" w:hAnsi="Arial" w:cs="Arial"/>
          <w:b/>
          <w:sz w:val="24"/>
        </w:rPr>
        <w:t>Status report of WI NR sidelink enhancement; rapporteur: LG Electronics</w:t>
      </w:r>
    </w:p>
    <w:p w14:paraId="0EFA88B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C5A7259" w14:textId="77777777" w:rsidR="00D93B97" w:rsidRDefault="00D93B97" w:rsidP="00D93B97">
      <w:pPr>
        <w:rPr>
          <w:color w:val="808080"/>
        </w:rPr>
      </w:pPr>
      <w:r>
        <w:rPr>
          <w:color w:val="808080"/>
        </w:rPr>
        <w:t>(Replaces RP-220520)</w:t>
      </w:r>
    </w:p>
    <w:p w14:paraId="74E192D3" w14:textId="77777777" w:rsidR="00D93B97" w:rsidRDefault="00D93B97" w:rsidP="00D93B97">
      <w:pPr>
        <w:rPr>
          <w:rFonts w:ascii="Arial" w:hAnsi="Arial" w:cs="Arial"/>
          <w:b/>
        </w:rPr>
      </w:pPr>
      <w:r>
        <w:rPr>
          <w:rFonts w:ascii="Arial" w:hAnsi="Arial" w:cs="Arial"/>
          <w:b/>
        </w:rPr>
        <w:t xml:space="preserve">Discussion: </w:t>
      </w:r>
    </w:p>
    <w:p w14:paraId="0CCAA855" w14:textId="77777777" w:rsidR="00D93B97" w:rsidRDefault="00D93B97" w:rsidP="00D93B97">
      <w:r>
        <w:t>conclusion: Core part WI is completed</w:t>
      </w:r>
    </w:p>
    <w:p w14:paraId="55A88C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4EA97" w14:textId="77777777" w:rsidR="00D93B97" w:rsidRDefault="00D93B97" w:rsidP="00D93B97">
      <w:pPr>
        <w:rPr>
          <w:rFonts w:ascii="Arial" w:hAnsi="Arial" w:cs="Arial"/>
          <w:b/>
          <w:sz w:val="24"/>
        </w:rPr>
      </w:pPr>
      <w:r>
        <w:rPr>
          <w:rFonts w:ascii="Arial" w:hAnsi="Arial" w:cs="Arial"/>
          <w:b/>
          <w:color w:val="0000FF"/>
          <w:sz w:val="24"/>
        </w:rPr>
        <w:t>RP-220181</w:t>
      </w:r>
      <w:r>
        <w:rPr>
          <w:rFonts w:ascii="Arial" w:hAnsi="Arial" w:cs="Arial"/>
          <w:b/>
          <w:color w:val="0000FF"/>
          <w:sz w:val="24"/>
        </w:rPr>
        <w:tab/>
      </w:r>
      <w:r>
        <w:rPr>
          <w:rFonts w:ascii="Arial" w:hAnsi="Arial" w:cs="Arial"/>
          <w:b/>
          <w:sz w:val="24"/>
        </w:rPr>
        <w:t>Discussion on completion of R17 NR sidelink enhancement WI</w:t>
      </w:r>
    </w:p>
    <w:p w14:paraId="43786E7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E3262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94767" w14:textId="77777777" w:rsidR="00D93B97" w:rsidRDefault="00D93B97" w:rsidP="00D93B97">
      <w:pPr>
        <w:rPr>
          <w:rFonts w:ascii="Arial" w:hAnsi="Arial" w:cs="Arial"/>
          <w:b/>
          <w:sz w:val="24"/>
        </w:rPr>
      </w:pPr>
      <w:r>
        <w:rPr>
          <w:rFonts w:ascii="Arial" w:hAnsi="Arial" w:cs="Arial"/>
          <w:b/>
          <w:color w:val="0000FF"/>
          <w:sz w:val="24"/>
        </w:rPr>
        <w:t>RP-220201</w:t>
      </w:r>
      <w:r>
        <w:rPr>
          <w:rFonts w:ascii="Arial" w:hAnsi="Arial" w:cs="Arial"/>
          <w:b/>
          <w:color w:val="0000FF"/>
          <w:sz w:val="24"/>
        </w:rPr>
        <w:tab/>
      </w:r>
      <w:r>
        <w:rPr>
          <w:rFonts w:ascii="Arial" w:hAnsi="Arial" w:cs="Arial"/>
          <w:b/>
          <w:sz w:val="24"/>
        </w:rPr>
        <w:t>On the status of Rel-17 NR sidelink enhancement work in RAN WG1</w:t>
      </w:r>
    </w:p>
    <w:p w14:paraId="750534A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63C0C1DA" w14:textId="77777777" w:rsidR="00D93B97" w:rsidRDefault="00D93B97" w:rsidP="00D93B97">
      <w:pPr>
        <w:rPr>
          <w:rFonts w:ascii="Arial" w:hAnsi="Arial" w:cs="Arial"/>
          <w:b/>
        </w:rPr>
      </w:pPr>
      <w:r>
        <w:rPr>
          <w:rFonts w:ascii="Arial" w:hAnsi="Arial" w:cs="Arial"/>
          <w:b/>
        </w:rPr>
        <w:t xml:space="preserve">Discussion: </w:t>
      </w:r>
    </w:p>
    <w:p w14:paraId="74D9BF67" w14:textId="77777777" w:rsidR="00D93B97" w:rsidRDefault="00D93B97" w:rsidP="00D93B97">
      <w:r>
        <w:t>handled in [95e-30-R17-SL-WI]</w:t>
      </w:r>
    </w:p>
    <w:p w14:paraId="6090D2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E903B" w14:textId="77777777" w:rsidR="00D93B97" w:rsidRDefault="00D93B97" w:rsidP="00D93B97">
      <w:pPr>
        <w:rPr>
          <w:rFonts w:ascii="Arial" w:hAnsi="Arial" w:cs="Arial"/>
          <w:b/>
          <w:sz w:val="24"/>
        </w:rPr>
      </w:pPr>
      <w:r>
        <w:rPr>
          <w:rFonts w:ascii="Arial" w:hAnsi="Arial" w:cs="Arial"/>
          <w:b/>
          <w:color w:val="0000FF"/>
          <w:sz w:val="24"/>
        </w:rPr>
        <w:t>RP-220466</w:t>
      </w:r>
      <w:r>
        <w:rPr>
          <w:rFonts w:ascii="Arial" w:hAnsi="Arial" w:cs="Arial"/>
          <w:b/>
          <w:color w:val="0000FF"/>
          <w:sz w:val="24"/>
        </w:rPr>
        <w:tab/>
      </w:r>
      <w:r>
        <w:rPr>
          <w:rFonts w:ascii="Arial" w:hAnsi="Arial" w:cs="Arial"/>
          <w:b/>
          <w:sz w:val="24"/>
        </w:rPr>
        <w:t>On Rel-17 SL enhancement WI status</w:t>
      </w:r>
    </w:p>
    <w:p w14:paraId="2B4FFD01"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 Inc.</w:t>
      </w:r>
    </w:p>
    <w:p w14:paraId="36A9D379" w14:textId="77777777" w:rsidR="00D93B97" w:rsidRDefault="00D93B97" w:rsidP="00D93B97">
      <w:pPr>
        <w:rPr>
          <w:rFonts w:ascii="Arial" w:hAnsi="Arial" w:cs="Arial"/>
          <w:b/>
        </w:rPr>
      </w:pPr>
      <w:r>
        <w:rPr>
          <w:rFonts w:ascii="Arial" w:hAnsi="Arial" w:cs="Arial"/>
          <w:b/>
        </w:rPr>
        <w:t xml:space="preserve">Discussion: </w:t>
      </w:r>
    </w:p>
    <w:p w14:paraId="2C22A712" w14:textId="77777777" w:rsidR="00D93B97" w:rsidRDefault="00D93B97" w:rsidP="00D93B97">
      <w:r>
        <w:t>handled in [95e-30-R17-SL-WI]</w:t>
      </w:r>
    </w:p>
    <w:p w14:paraId="487016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88ED1" w14:textId="77777777" w:rsidR="00D93B97" w:rsidRDefault="00D93B97" w:rsidP="00D93B97">
      <w:pPr>
        <w:rPr>
          <w:rFonts w:ascii="Arial" w:hAnsi="Arial" w:cs="Arial"/>
          <w:b/>
          <w:sz w:val="24"/>
        </w:rPr>
      </w:pPr>
      <w:r>
        <w:rPr>
          <w:rFonts w:ascii="Arial" w:hAnsi="Arial" w:cs="Arial"/>
          <w:b/>
          <w:color w:val="0000FF"/>
          <w:sz w:val="24"/>
        </w:rPr>
        <w:t>RP-220533</w:t>
      </w:r>
      <w:r>
        <w:rPr>
          <w:rFonts w:ascii="Arial" w:hAnsi="Arial" w:cs="Arial"/>
          <w:b/>
          <w:color w:val="0000FF"/>
          <w:sz w:val="24"/>
        </w:rPr>
        <w:tab/>
      </w:r>
      <w:r>
        <w:rPr>
          <w:rFonts w:ascii="Arial" w:hAnsi="Arial" w:cs="Arial"/>
          <w:b/>
          <w:sz w:val="24"/>
        </w:rPr>
        <w:t>Views on Rel-17 Sidelink Enhancements WI and UE features</w:t>
      </w:r>
    </w:p>
    <w:p w14:paraId="3C2BA52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6B3F46" w14:textId="77777777" w:rsidR="00D93B97" w:rsidRDefault="00D93B97" w:rsidP="00D93B97">
      <w:pPr>
        <w:rPr>
          <w:rFonts w:ascii="Arial" w:hAnsi="Arial" w:cs="Arial"/>
          <w:b/>
        </w:rPr>
      </w:pPr>
      <w:r>
        <w:rPr>
          <w:rFonts w:ascii="Arial" w:hAnsi="Arial" w:cs="Arial"/>
          <w:b/>
        </w:rPr>
        <w:t xml:space="preserve">Discussion: </w:t>
      </w:r>
    </w:p>
    <w:p w14:paraId="3A676188" w14:textId="77777777" w:rsidR="00D93B97" w:rsidRDefault="00D93B97" w:rsidP="00D93B97">
      <w:r>
        <w:t>handled in [95e-30-R17-SL-WI]</w:t>
      </w:r>
    </w:p>
    <w:p w14:paraId="2B15770C" w14:textId="77777777" w:rsidR="00D93B97" w:rsidRDefault="00D93B97" w:rsidP="00D93B97">
      <w:r>
        <w:t>Proposal 1: RAN action is needed on whether to split the UE capabilities for PSFCH and S-SSB reception into different FGs.</w:t>
      </w:r>
    </w:p>
    <w:p w14:paraId="7184DCA0" w14:textId="77777777" w:rsidR="00D93B97" w:rsidRDefault="00D93B97" w:rsidP="00D93B97">
      <w:r>
        <w:t>Observation 1: There are no remaining issues for work on inter-UE coordination.</w:t>
      </w:r>
    </w:p>
    <w:p w14:paraId="1110DB17" w14:textId="77777777" w:rsidR="00D93B97" w:rsidRDefault="00D93B97" w:rsidP="00D93B97">
      <w:r>
        <w:lastRenderedPageBreak/>
        <w:t>Proposal 2: Down-select to solution 6 of the RAN1#108-e FL proposal on the issue of selection/report of candidate resources within RX UE's active time.</w:t>
      </w:r>
    </w:p>
    <w:p w14:paraId="4EB1C9A9" w14:textId="77777777" w:rsidR="00D93B97" w:rsidRDefault="00D93B97" w:rsidP="00D93B97">
      <w:r>
        <w:t>handled in Thu GTW</w:t>
      </w:r>
    </w:p>
    <w:p w14:paraId="15923D1A" w14:textId="77777777" w:rsidR="00D93B97" w:rsidRDefault="00D93B97" w:rsidP="00D93B97">
      <w:r>
        <w:t>Interdigital: agrees that some RAN guidance is needed as we discussed this for longer in RAN1; it impacts system perf.; we think solution 6 should be used</w:t>
      </w:r>
    </w:p>
    <w:p w14:paraId="263EC6B8" w14:textId="77777777" w:rsidR="00D93B97" w:rsidRDefault="00D93B97" w:rsidP="00D93B97">
      <w:r>
        <w:t>Futurewei: does not want to have further fragmentation</w:t>
      </w:r>
    </w:p>
    <w:p w14:paraId="515A4421" w14:textId="77777777" w:rsidR="00D93B97" w:rsidRDefault="00D93B97" w:rsidP="00D93B97">
      <w:r>
        <w:t>Qualcomm: we could live with all proposals, but to proposal 2 we would prefere solution 5; regarding capabilities: how did they come to the same feature, they do not belong together; pretending we save signalling was not a good idea, we think this should be split</w:t>
      </w:r>
    </w:p>
    <w:p w14:paraId="0EF4842D" w14:textId="77777777" w:rsidR="00D93B97" w:rsidRDefault="00D93B97" w:rsidP="00D93B97">
      <w:r>
        <w:t>ZTE: agrees that this was discussed in RAN1 for a longer time; we do not think that solution 5 is completely up to implementation</w:t>
      </w:r>
    </w:p>
    <w:p w14:paraId="557F7230" w14:textId="77777777" w:rsidR="00D93B97" w:rsidRDefault="00D93B97" w:rsidP="00D93B97">
      <w:r>
        <w:t>CATT: similar view to Qualcomm and ZTE; no consensus in RAN1 to take enhancement solution 6; so unclear why the problem was brought to RAN; solution 6 was designed on the fly with different versions and all have technical problems which will have to be fixed later (no simulation/no evaluation was done for it); fears that solution 6 can have severe problems for the system and the topic should be handled in WG</w:t>
      </w:r>
    </w:p>
    <w:p w14:paraId="154C6BFD" w14:textId="77777777" w:rsidR="00D93B97" w:rsidRDefault="00D93B97" w:rsidP="00D93B97">
      <w:r>
        <w:t>Ericsson: we prefer solution 6 as it follows LTE and REL-16 approach; we see no benefit of splitting it up; with the number of open issues would it not be better to list them in a status report?</w:t>
      </w:r>
    </w:p>
    <w:p w14:paraId="2FD78681" w14:textId="77777777" w:rsidR="00D93B97" w:rsidRDefault="00D93B97" w:rsidP="00D93B97">
      <w:r>
        <w:t>conclusion: will be further discussed in NWM discussion</w:t>
      </w:r>
    </w:p>
    <w:p w14:paraId="7A4FC2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924D8" w14:textId="77777777" w:rsidR="00D93B97" w:rsidRDefault="00D93B97" w:rsidP="00D93B97">
      <w:pPr>
        <w:rPr>
          <w:rFonts w:ascii="Arial" w:hAnsi="Arial" w:cs="Arial"/>
          <w:b/>
          <w:sz w:val="24"/>
        </w:rPr>
      </w:pPr>
      <w:r>
        <w:rPr>
          <w:rFonts w:ascii="Arial" w:hAnsi="Arial" w:cs="Arial"/>
          <w:b/>
          <w:color w:val="0000FF"/>
          <w:sz w:val="24"/>
        </w:rPr>
        <w:t>RP-220612</w:t>
      </w:r>
      <w:r>
        <w:rPr>
          <w:rFonts w:ascii="Arial" w:hAnsi="Arial" w:cs="Arial"/>
          <w:b/>
          <w:color w:val="0000FF"/>
          <w:sz w:val="24"/>
        </w:rPr>
        <w:tab/>
      </w:r>
      <w:r>
        <w:rPr>
          <w:rFonts w:ascii="Arial" w:hAnsi="Arial" w:cs="Arial"/>
          <w:b/>
          <w:sz w:val="24"/>
        </w:rPr>
        <w:t>Views on Sidelink Enhancement Rel-17 conclusion</w:t>
      </w:r>
    </w:p>
    <w:p w14:paraId="05674CE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6FE4356" w14:textId="77777777" w:rsidR="00D93B97" w:rsidRDefault="00D93B97" w:rsidP="00D93B97">
      <w:pPr>
        <w:rPr>
          <w:rFonts w:ascii="Arial" w:hAnsi="Arial" w:cs="Arial"/>
          <w:b/>
        </w:rPr>
      </w:pPr>
      <w:r>
        <w:rPr>
          <w:rFonts w:ascii="Arial" w:hAnsi="Arial" w:cs="Arial"/>
          <w:b/>
        </w:rPr>
        <w:t xml:space="preserve">Discussion: </w:t>
      </w:r>
    </w:p>
    <w:p w14:paraId="436A1907" w14:textId="77777777" w:rsidR="00D93B97" w:rsidRDefault="00D93B97" w:rsidP="00D93B97">
      <w:r>
        <w:t>handled in [95e-30-R17-SL-WI]</w:t>
      </w:r>
    </w:p>
    <w:p w14:paraId="584EF2C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41F25" w14:textId="77777777" w:rsidR="00D93B97" w:rsidRDefault="00D93B97" w:rsidP="00D93B97">
      <w:pPr>
        <w:rPr>
          <w:rFonts w:ascii="Arial" w:hAnsi="Arial" w:cs="Arial"/>
          <w:b/>
          <w:sz w:val="24"/>
        </w:rPr>
      </w:pPr>
      <w:r>
        <w:rPr>
          <w:rFonts w:ascii="Arial" w:hAnsi="Arial" w:cs="Arial"/>
          <w:b/>
          <w:color w:val="0000FF"/>
          <w:sz w:val="24"/>
        </w:rPr>
        <w:t>RP-220648</w:t>
      </w:r>
      <w:r>
        <w:rPr>
          <w:rFonts w:ascii="Arial" w:hAnsi="Arial" w:cs="Arial"/>
          <w:b/>
          <w:color w:val="0000FF"/>
          <w:sz w:val="24"/>
        </w:rPr>
        <w:tab/>
      </w:r>
      <w:r>
        <w:rPr>
          <w:rFonts w:ascii="Arial" w:hAnsi="Arial" w:cs="Arial"/>
          <w:b/>
          <w:sz w:val="24"/>
        </w:rPr>
        <w:t>Discussions on Rel-17 Sidelink Enhancements</w:t>
      </w:r>
    </w:p>
    <w:p w14:paraId="69EBB56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29AAD33" w14:textId="77777777" w:rsidR="00D93B97" w:rsidRDefault="00D93B97" w:rsidP="00D93B97">
      <w:pPr>
        <w:rPr>
          <w:rFonts w:ascii="Arial" w:hAnsi="Arial" w:cs="Arial"/>
          <w:b/>
        </w:rPr>
      </w:pPr>
      <w:r>
        <w:rPr>
          <w:rFonts w:ascii="Arial" w:hAnsi="Arial" w:cs="Arial"/>
          <w:b/>
        </w:rPr>
        <w:t xml:space="preserve">Discussion: </w:t>
      </w:r>
    </w:p>
    <w:p w14:paraId="52F33845" w14:textId="77777777" w:rsidR="00D93B97" w:rsidRDefault="00D93B97" w:rsidP="00D93B97">
      <w:r>
        <w:t>handled in [95e-30-R17-SL-WI]</w:t>
      </w:r>
    </w:p>
    <w:p w14:paraId="57C2987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0E30D" w14:textId="77777777" w:rsidR="00D93B97" w:rsidRDefault="00D93B97" w:rsidP="00D93B97">
      <w:pPr>
        <w:rPr>
          <w:rFonts w:ascii="Arial" w:hAnsi="Arial" w:cs="Arial"/>
          <w:b/>
          <w:sz w:val="24"/>
        </w:rPr>
      </w:pPr>
      <w:r>
        <w:rPr>
          <w:rFonts w:ascii="Arial" w:hAnsi="Arial" w:cs="Arial"/>
          <w:b/>
          <w:color w:val="0000FF"/>
          <w:sz w:val="24"/>
        </w:rPr>
        <w:t>RP-220666</w:t>
      </w:r>
      <w:r>
        <w:rPr>
          <w:rFonts w:ascii="Arial" w:hAnsi="Arial" w:cs="Arial"/>
          <w:b/>
          <w:color w:val="0000FF"/>
          <w:sz w:val="24"/>
        </w:rPr>
        <w:tab/>
      </w:r>
      <w:r>
        <w:rPr>
          <w:rFonts w:ascii="Arial" w:hAnsi="Arial" w:cs="Arial"/>
          <w:b/>
          <w:sz w:val="24"/>
        </w:rPr>
        <w:t>Views on Rel-17 NR sidelink enhancements WI</w:t>
      </w:r>
    </w:p>
    <w:p w14:paraId="22F35C4A"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D28524E" w14:textId="77777777" w:rsidR="00D93B97" w:rsidRDefault="00D93B97" w:rsidP="00D93B97">
      <w:pPr>
        <w:rPr>
          <w:rFonts w:ascii="Arial" w:hAnsi="Arial" w:cs="Arial"/>
          <w:b/>
        </w:rPr>
      </w:pPr>
      <w:r>
        <w:rPr>
          <w:rFonts w:ascii="Arial" w:hAnsi="Arial" w:cs="Arial"/>
          <w:b/>
        </w:rPr>
        <w:t xml:space="preserve">Discussion: </w:t>
      </w:r>
    </w:p>
    <w:p w14:paraId="3EEA68DB" w14:textId="77777777" w:rsidR="00D93B97" w:rsidRDefault="00D93B97" w:rsidP="00D93B97">
      <w:r>
        <w:t>handled in [95e-30-R17-SL-WI]</w:t>
      </w:r>
    </w:p>
    <w:p w14:paraId="41C570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5E6E6" w14:textId="77777777" w:rsidR="00D93B97" w:rsidRDefault="00D93B97" w:rsidP="00D93B97">
      <w:pPr>
        <w:rPr>
          <w:rFonts w:ascii="Arial" w:hAnsi="Arial" w:cs="Arial"/>
          <w:b/>
          <w:sz w:val="24"/>
        </w:rPr>
      </w:pPr>
      <w:r>
        <w:rPr>
          <w:rFonts w:ascii="Arial" w:hAnsi="Arial" w:cs="Arial"/>
          <w:b/>
          <w:color w:val="0000FF"/>
          <w:sz w:val="24"/>
        </w:rPr>
        <w:t>RP-220527</w:t>
      </w:r>
      <w:r>
        <w:rPr>
          <w:rFonts w:ascii="Arial" w:hAnsi="Arial" w:cs="Arial"/>
          <w:b/>
          <w:color w:val="0000FF"/>
          <w:sz w:val="24"/>
        </w:rPr>
        <w:tab/>
      </w:r>
      <w:r>
        <w:rPr>
          <w:rFonts w:ascii="Arial" w:hAnsi="Arial" w:cs="Arial"/>
          <w:b/>
          <w:sz w:val="24"/>
        </w:rPr>
        <w:t>Sidelink type-B UEs (if supported) should not be further fragmented into sub-types</w:t>
      </w:r>
    </w:p>
    <w:p w14:paraId="1C27EA56"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255A47B" w14:textId="77777777" w:rsidR="00D93B97" w:rsidRDefault="00D93B97" w:rsidP="00D93B97">
      <w:pPr>
        <w:rPr>
          <w:rFonts w:ascii="Arial" w:hAnsi="Arial" w:cs="Arial"/>
          <w:b/>
        </w:rPr>
      </w:pPr>
      <w:r>
        <w:rPr>
          <w:rFonts w:ascii="Arial" w:hAnsi="Arial" w:cs="Arial"/>
          <w:b/>
        </w:rPr>
        <w:t xml:space="preserve">Discussion: </w:t>
      </w:r>
    </w:p>
    <w:p w14:paraId="6A93E836" w14:textId="77777777" w:rsidR="00D93B97" w:rsidRDefault="00D93B97" w:rsidP="00D93B97">
      <w:r>
        <w:t>handled in [95e-30-R17-SL-WI]</w:t>
      </w:r>
    </w:p>
    <w:p w14:paraId="47403E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E2708" w14:textId="77777777" w:rsidR="00D93B97" w:rsidRDefault="00D93B97" w:rsidP="00D93B97">
      <w:pPr>
        <w:rPr>
          <w:rFonts w:ascii="Arial" w:hAnsi="Arial" w:cs="Arial"/>
          <w:b/>
          <w:sz w:val="24"/>
        </w:rPr>
      </w:pPr>
      <w:r>
        <w:rPr>
          <w:rFonts w:ascii="Arial" w:hAnsi="Arial" w:cs="Arial"/>
          <w:b/>
          <w:color w:val="0000FF"/>
          <w:sz w:val="24"/>
        </w:rPr>
        <w:t>RP-220262</w:t>
      </w:r>
      <w:r>
        <w:rPr>
          <w:rFonts w:ascii="Arial" w:hAnsi="Arial" w:cs="Arial"/>
          <w:b/>
          <w:color w:val="0000FF"/>
          <w:sz w:val="24"/>
        </w:rPr>
        <w:tab/>
      </w:r>
      <w:r>
        <w:rPr>
          <w:rFonts w:ascii="Arial" w:hAnsi="Arial" w:cs="Arial"/>
          <w:b/>
          <w:sz w:val="24"/>
        </w:rPr>
        <w:t>Rel-17 maintenance of NR Sidelink enhancements</w:t>
      </w:r>
    </w:p>
    <w:p w14:paraId="7C4C19D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E887FAA" w14:textId="77777777" w:rsidR="00D93B97" w:rsidRDefault="00D93B97" w:rsidP="00D93B97">
      <w:pPr>
        <w:rPr>
          <w:rFonts w:ascii="Arial" w:hAnsi="Arial" w:cs="Arial"/>
          <w:b/>
        </w:rPr>
      </w:pPr>
      <w:r>
        <w:rPr>
          <w:rFonts w:ascii="Arial" w:hAnsi="Arial" w:cs="Arial"/>
          <w:b/>
        </w:rPr>
        <w:t xml:space="preserve">Discussion: </w:t>
      </w:r>
    </w:p>
    <w:p w14:paraId="25964A8A" w14:textId="77777777" w:rsidR="00D93B97" w:rsidRDefault="00D93B97" w:rsidP="00D93B97">
      <w:r>
        <w:t>MCC: company CR in RP-220949 to replace CR R1-2202963 after discussion of RP-220890 in Mon GTW</w:t>
      </w:r>
    </w:p>
    <w:p w14:paraId="11B6694D" w14:textId="77777777" w:rsidR="00D93B97" w:rsidRDefault="00D93B97" w:rsidP="00D93B97">
      <w:r>
        <w:t>conclusion: all CRs of RP-220262 are approved except</w:t>
      </w:r>
    </w:p>
    <w:p w14:paraId="1DF2684C" w14:textId="77777777" w:rsidR="00D93B97" w:rsidRDefault="00D93B97" w:rsidP="00D93B97">
      <w:r>
        <w:t>R1-2202963 which is revised in RP-220949</w:t>
      </w:r>
    </w:p>
    <w:p w14:paraId="7797DD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1403A4" w14:textId="77777777" w:rsidR="00D93B97" w:rsidRDefault="00D93B97" w:rsidP="00D93B97">
      <w:pPr>
        <w:rPr>
          <w:rFonts w:ascii="Arial" w:hAnsi="Arial" w:cs="Arial"/>
          <w:b/>
          <w:sz w:val="24"/>
        </w:rPr>
      </w:pPr>
      <w:r>
        <w:rPr>
          <w:rFonts w:ascii="Arial" w:hAnsi="Arial" w:cs="Arial"/>
          <w:b/>
          <w:color w:val="0000FF"/>
          <w:sz w:val="24"/>
        </w:rPr>
        <w:t>RP-220949</w:t>
      </w:r>
      <w:r>
        <w:rPr>
          <w:rFonts w:ascii="Arial" w:hAnsi="Arial" w:cs="Arial"/>
          <w:b/>
          <w:color w:val="0000FF"/>
          <w:sz w:val="24"/>
        </w:rPr>
        <w:tab/>
      </w:r>
      <w:r>
        <w:rPr>
          <w:rFonts w:ascii="Arial" w:hAnsi="Arial" w:cs="Arial"/>
          <w:b/>
          <w:sz w:val="24"/>
        </w:rPr>
        <w:t>Corrections on NR Sidelink enhancements</w:t>
      </w:r>
    </w:p>
    <w:p w14:paraId="52DC6FBC"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CR-0257  rev 1 Cat: B (Rel-17)</w:t>
      </w:r>
      <w:r>
        <w:rPr>
          <w:i/>
        </w:rPr>
        <w:br/>
      </w:r>
      <w:r>
        <w:rPr>
          <w:i/>
        </w:rPr>
        <w:br/>
      </w:r>
      <w:r>
        <w:rPr>
          <w:i/>
        </w:rPr>
        <w:tab/>
      </w:r>
      <w:r>
        <w:rPr>
          <w:i/>
        </w:rPr>
        <w:tab/>
      </w:r>
      <w:r>
        <w:rPr>
          <w:i/>
        </w:rPr>
        <w:tab/>
      </w:r>
      <w:r>
        <w:rPr>
          <w:i/>
        </w:rPr>
        <w:tab/>
      </w:r>
      <w:r>
        <w:rPr>
          <w:i/>
        </w:rPr>
        <w:tab/>
        <w:t>Source: OPPO, Nokia</w:t>
      </w:r>
    </w:p>
    <w:p w14:paraId="6DB7723C" w14:textId="77777777" w:rsidR="00D93B97" w:rsidRDefault="00D93B97" w:rsidP="00D93B97">
      <w:pPr>
        <w:rPr>
          <w:rFonts w:ascii="Arial" w:hAnsi="Arial" w:cs="Arial"/>
          <w:b/>
        </w:rPr>
      </w:pPr>
      <w:r>
        <w:rPr>
          <w:rFonts w:ascii="Arial" w:hAnsi="Arial" w:cs="Arial"/>
          <w:b/>
        </w:rPr>
        <w:t xml:space="preserve">Abstract: </w:t>
      </w:r>
    </w:p>
    <w:p w14:paraId="31A65A10" w14:textId="77777777" w:rsidR="00D93B97" w:rsidRDefault="00D93B97" w:rsidP="00D93B97">
      <w:r>
        <w:t>company CR; replacing R1-2202963 of RP-220262 in order to cover in addition proposal 3 of RP-220890 following the Mon GTW discussion</w:t>
      </w:r>
    </w:p>
    <w:p w14:paraId="55D9F1CD" w14:textId="77777777" w:rsidR="00D93B97" w:rsidRDefault="00D93B97" w:rsidP="00D93B97">
      <w:pPr>
        <w:rPr>
          <w:rFonts w:ascii="Arial" w:hAnsi="Arial" w:cs="Arial"/>
          <w:b/>
        </w:rPr>
      </w:pPr>
      <w:r>
        <w:rPr>
          <w:rFonts w:ascii="Arial" w:hAnsi="Arial" w:cs="Arial"/>
          <w:b/>
        </w:rPr>
        <w:t xml:space="preserve">Discussion: </w:t>
      </w:r>
    </w:p>
    <w:p w14:paraId="251E2515" w14:textId="77777777" w:rsidR="00D93B97" w:rsidRDefault="00D93B97" w:rsidP="00D93B97">
      <w:r>
        <w:t>result of [95e-30-R17-SL-WI]</w:t>
      </w:r>
    </w:p>
    <w:p w14:paraId="108167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70C44" w14:textId="77777777" w:rsidR="00D93B97" w:rsidRDefault="00D93B97" w:rsidP="00D93B97">
      <w:pPr>
        <w:rPr>
          <w:rFonts w:ascii="Arial" w:hAnsi="Arial" w:cs="Arial"/>
          <w:b/>
          <w:sz w:val="24"/>
        </w:rPr>
      </w:pPr>
      <w:r>
        <w:rPr>
          <w:rFonts w:ascii="Arial" w:hAnsi="Arial" w:cs="Arial"/>
          <w:b/>
          <w:color w:val="0000FF"/>
          <w:sz w:val="24"/>
        </w:rPr>
        <w:t>RP-220476</w:t>
      </w:r>
      <w:r>
        <w:rPr>
          <w:rFonts w:ascii="Arial" w:hAnsi="Arial" w:cs="Arial"/>
          <w:b/>
          <w:color w:val="0000FF"/>
          <w:sz w:val="24"/>
        </w:rPr>
        <w:tab/>
      </w:r>
      <w:r>
        <w:rPr>
          <w:rFonts w:ascii="Arial" w:hAnsi="Arial" w:cs="Arial"/>
          <w:b/>
          <w:sz w:val="24"/>
        </w:rPr>
        <w:t>RAN2 CRs to NR Sidelink enhancement</w:t>
      </w:r>
    </w:p>
    <w:p w14:paraId="251E77C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E5D66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FD1DD" w14:textId="77777777" w:rsidR="00D93B97" w:rsidRDefault="00D93B97" w:rsidP="00D93B97">
      <w:pPr>
        <w:rPr>
          <w:rFonts w:ascii="Arial" w:hAnsi="Arial" w:cs="Arial"/>
          <w:b/>
          <w:sz w:val="24"/>
        </w:rPr>
      </w:pPr>
      <w:r>
        <w:rPr>
          <w:rFonts w:ascii="Arial" w:hAnsi="Arial" w:cs="Arial"/>
          <w:b/>
          <w:color w:val="0000FF"/>
          <w:sz w:val="24"/>
        </w:rPr>
        <w:t>RP-220365</w:t>
      </w:r>
      <w:r>
        <w:rPr>
          <w:rFonts w:ascii="Arial" w:hAnsi="Arial" w:cs="Arial"/>
          <w:b/>
          <w:color w:val="0000FF"/>
          <w:sz w:val="24"/>
        </w:rPr>
        <w:tab/>
      </w:r>
      <w:r>
        <w:rPr>
          <w:rFonts w:ascii="Arial" w:hAnsi="Arial" w:cs="Arial"/>
          <w:b/>
          <w:sz w:val="24"/>
        </w:rPr>
        <w:t>RAN4 CRs for Open REL-17 NR or NR+LTE WIs - Batch 22</w:t>
      </w:r>
    </w:p>
    <w:p w14:paraId="4F02E2F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C9720C" w14:textId="77777777" w:rsidR="00D93B97" w:rsidRDefault="00D93B97" w:rsidP="00D93B97">
      <w:pPr>
        <w:rPr>
          <w:rFonts w:ascii="Arial" w:hAnsi="Arial" w:cs="Arial"/>
          <w:b/>
        </w:rPr>
      </w:pPr>
      <w:r>
        <w:rPr>
          <w:rFonts w:ascii="Arial" w:hAnsi="Arial" w:cs="Arial"/>
          <w:b/>
        </w:rPr>
        <w:t xml:space="preserve">Discussion: </w:t>
      </w:r>
    </w:p>
    <w:p w14:paraId="1729142C" w14:textId="77777777" w:rsidR="00D93B97" w:rsidRDefault="00D93B97" w:rsidP="00D93B97">
      <w:r>
        <w:t>moved from AI 9.3.1.5 to AI 9.5.1.3</w:t>
      </w:r>
    </w:p>
    <w:p w14:paraId="1DF79F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8D81F" w14:textId="77777777" w:rsidR="00D93B97" w:rsidRDefault="00D93B97" w:rsidP="00D93B97">
      <w:pPr>
        <w:rPr>
          <w:rFonts w:ascii="Arial" w:hAnsi="Arial" w:cs="Arial"/>
          <w:b/>
          <w:sz w:val="24"/>
        </w:rPr>
      </w:pPr>
      <w:r>
        <w:rPr>
          <w:rFonts w:ascii="Arial" w:hAnsi="Arial" w:cs="Arial"/>
          <w:b/>
          <w:color w:val="0000FF"/>
          <w:sz w:val="24"/>
        </w:rPr>
        <w:t>RP-220781</w:t>
      </w:r>
      <w:r>
        <w:rPr>
          <w:rFonts w:ascii="Arial" w:hAnsi="Arial" w:cs="Arial"/>
          <w:b/>
          <w:color w:val="0000FF"/>
          <w:sz w:val="24"/>
        </w:rPr>
        <w:tab/>
      </w:r>
      <w:r>
        <w:rPr>
          <w:rFonts w:ascii="Arial" w:hAnsi="Arial" w:cs="Arial"/>
          <w:b/>
          <w:sz w:val="24"/>
        </w:rPr>
        <w:t>Candidate resource reporting within SL DRX active time based on UE implementation</w:t>
      </w:r>
    </w:p>
    <w:p w14:paraId="4B77FF58"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CR-0270  Cat: F (Rel-17)</w:t>
      </w:r>
      <w:r>
        <w:rPr>
          <w:i/>
        </w:rPr>
        <w:br/>
      </w:r>
      <w:r>
        <w:rPr>
          <w:i/>
        </w:rPr>
        <w:lastRenderedPageBreak/>
        <w:br/>
      </w:r>
      <w:r>
        <w:rPr>
          <w:i/>
        </w:rPr>
        <w:tab/>
      </w:r>
      <w:r>
        <w:rPr>
          <w:i/>
        </w:rPr>
        <w:tab/>
      </w:r>
      <w:r>
        <w:rPr>
          <w:i/>
        </w:rPr>
        <w:tab/>
      </w:r>
      <w:r>
        <w:rPr>
          <w:i/>
        </w:rPr>
        <w:tab/>
      </w:r>
      <w:r>
        <w:rPr>
          <w:i/>
        </w:rPr>
        <w:tab/>
        <w:t>Source: OPPO</w:t>
      </w:r>
    </w:p>
    <w:p w14:paraId="558BA3E4" w14:textId="77777777" w:rsidR="00D93B97" w:rsidRDefault="00D93B97" w:rsidP="00D93B97">
      <w:pPr>
        <w:rPr>
          <w:rFonts w:ascii="Arial" w:hAnsi="Arial" w:cs="Arial"/>
          <w:b/>
        </w:rPr>
      </w:pPr>
      <w:r>
        <w:rPr>
          <w:rFonts w:ascii="Arial" w:hAnsi="Arial" w:cs="Arial"/>
          <w:b/>
        </w:rPr>
        <w:t xml:space="preserve">Abstract: </w:t>
      </w:r>
    </w:p>
    <w:p w14:paraId="691B4242" w14:textId="77777777" w:rsidR="00D93B97" w:rsidRDefault="00D93B97" w:rsidP="00D93B97">
      <w:r>
        <w:t>Tdoc type corrected from draftCR to CR; company CR; RAN1 deadlock situation between 2 solution choices: based on UE implementation (RP-220781) or RSRP threshold increment (RP-220783);</w:t>
      </w:r>
    </w:p>
    <w:p w14:paraId="55C9D569" w14:textId="77777777" w:rsidR="00D93B97" w:rsidRDefault="00D93B97" w:rsidP="00D93B97">
      <w:r>
        <w:t>see also RP-220181; no CR number on CR cover</w:t>
      </w:r>
    </w:p>
    <w:p w14:paraId="3B0D0B8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RP-220787</w:t>
      </w:r>
      <w:r>
        <w:rPr>
          <w:color w:val="993300"/>
          <w:u w:val="single"/>
        </w:rPr>
        <w:t>.</w:t>
      </w:r>
    </w:p>
    <w:p w14:paraId="7E7F8FC8" w14:textId="77777777" w:rsidR="00D93B97" w:rsidRDefault="00D93B97" w:rsidP="00D93B97">
      <w:pPr>
        <w:rPr>
          <w:rFonts w:ascii="Arial" w:hAnsi="Arial" w:cs="Arial"/>
          <w:b/>
          <w:sz w:val="24"/>
        </w:rPr>
      </w:pPr>
      <w:r>
        <w:rPr>
          <w:rFonts w:ascii="Arial" w:hAnsi="Arial" w:cs="Arial"/>
          <w:b/>
          <w:color w:val="0000FF"/>
          <w:sz w:val="24"/>
        </w:rPr>
        <w:t>RP-220787</w:t>
      </w:r>
      <w:r>
        <w:rPr>
          <w:rFonts w:ascii="Arial" w:hAnsi="Arial" w:cs="Arial"/>
          <w:b/>
          <w:color w:val="0000FF"/>
          <w:sz w:val="24"/>
        </w:rPr>
        <w:tab/>
      </w:r>
      <w:r>
        <w:rPr>
          <w:rFonts w:ascii="Arial" w:hAnsi="Arial" w:cs="Arial"/>
          <w:b/>
          <w:sz w:val="24"/>
        </w:rPr>
        <w:t>Candidate resource reporting within SL DRX active time based on UE implementation</w:t>
      </w:r>
    </w:p>
    <w:p w14:paraId="7EBBDAC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CR-0270  rev 1 Cat: F (Rel-17)</w:t>
      </w:r>
      <w:r>
        <w:rPr>
          <w:i/>
        </w:rPr>
        <w:br/>
      </w:r>
      <w:r>
        <w:rPr>
          <w:i/>
        </w:rPr>
        <w:br/>
      </w:r>
      <w:r>
        <w:rPr>
          <w:i/>
        </w:rPr>
        <w:tab/>
      </w:r>
      <w:r>
        <w:rPr>
          <w:i/>
        </w:rPr>
        <w:tab/>
      </w:r>
      <w:r>
        <w:rPr>
          <w:i/>
        </w:rPr>
        <w:tab/>
      </w:r>
      <w:r>
        <w:rPr>
          <w:i/>
        </w:rPr>
        <w:tab/>
      </w:r>
      <w:r>
        <w:rPr>
          <w:i/>
        </w:rPr>
        <w:tab/>
        <w:t>Source: OPPO</w:t>
      </w:r>
    </w:p>
    <w:p w14:paraId="07C4C629" w14:textId="77777777" w:rsidR="00D93B97" w:rsidRDefault="00D93B97" w:rsidP="00D93B97">
      <w:pPr>
        <w:rPr>
          <w:color w:val="808080"/>
        </w:rPr>
      </w:pPr>
      <w:r>
        <w:rPr>
          <w:color w:val="808080"/>
        </w:rPr>
        <w:t>(Replaces RP-220781)</w:t>
      </w:r>
    </w:p>
    <w:p w14:paraId="22F2B97C" w14:textId="77777777" w:rsidR="00D93B97" w:rsidRDefault="00D93B97" w:rsidP="00D93B97">
      <w:pPr>
        <w:rPr>
          <w:rFonts w:ascii="Arial" w:hAnsi="Arial" w:cs="Arial"/>
          <w:b/>
        </w:rPr>
      </w:pPr>
      <w:r>
        <w:rPr>
          <w:rFonts w:ascii="Arial" w:hAnsi="Arial" w:cs="Arial"/>
          <w:b/>
        </w:rPr>
        <w:t xml:space="preserve">Abstract: </w:t>
      </w:r>
    </w:p>
    <w:p w14:paraId="54C2926D" w14:textId="77777777" w:rsidR="00D93B97" w:rsidRDefault="00D93B97" w:rsidP="00D93B97">
      <w:r>
        <w:t>company CR; RAN1 deadlock situation between 2 solution choices: based on UE implementation (RP-220781) or RSRP threshold increment (RP-220783);</w:t>
      </w:r>
    </w:p>
    <w:p w14:paraId="47784B45" w14:textId="77777777" w:rsidR="00D93B97" w:rsidRDefault="00D93B97" w:rsidP="00D93B97">
      <w:r>
        <w:t>see also RP-220181</w:t>
      </w:r>
    </w:p>
    <w:p w14:paraId="6CEC70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7C7CA" w14:textId="77777777" w:rsidR="00D93B97" w:rsidRDefault="00D93B97" w:rsidP="00D93B97">
      <w:pPr>
        <w:rPr>
          <w:rFonts w:ascii="Arial" w:hAnsi="Arial" w:cs="Arial"/>
          <w:b/>
          <w:sz w:val="24"/>
        </w:rPr>
      </w:pPr>
      <w:r>
        <w:rPr>
          <w:rFonts w:ascii="Arial" w:hAnsi="Arial" w:cs="Arial"/>
          <w:b/>
          <w:color w:val="0000FF"/>
          <w:sz w:val="24"/>
        </w:rPr>
        <w:t>RP-220783</w:t>
      </w:r>
      <w:r>
        <w:rPr>
          <w:rFonts w:ascii="Arial" w:hAnsi="Arial" w:cs="Arial"/>
          <w:b/>
          <w:color w:val="0000FF"/>
          <w:sz w:val="24"/>
        </w:rPr>
        <w:tab/>
      </w:r>
      <w:r>
        <w:rPr>
          <w:rFonts w:ascii="Arial" w:hAnsi="Arial" w:cs="Arial"/>
          <w:b/>
          <w:sz w:val="24"/>
        </w:rPr>
        <w:t>Candidate resource reporting within SL DRX active time based on RSRP threshold increment</w:t>
      </w:r>
    </w:p>
    <w:p w14:paraId="50A86B1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CR-0271  Cat: F (Rel-17)</w:t>
      </w:r>
      <w:r>
        <w:rPr>
          <w:i/>
        </w:rPr>
        <w:br/>
      </w:r>
      <w:r>
        <w:rPr>
          <w:i/>
        </w:rPr>
        <w:br/>
      </w:r>
      <w:r>
        <w:rPr>
          <w:i/>
        </w:rPr>
        <w:tab/>
      </w:r>
      <w:r>
        <w:rPr>
          <w:i/>
        </w:rPr>
        <w:tab/>
      </w:r>
      <w:r>
        <w:rPr>
          <w:i/>
        </w:rPr>
        <w:tab/>
      </w:r>
      <w:r>
        <w:rPr>
          <w:i/>
        </w:rPr>
        <w:tab/>
      </w:r>
      <w:r>
        <w:rPr>
          <w:i/>
        </w:rPr>
        <w:tab/>
        <w:t>Source: OPPO</w:t>
      </w:r>
    </w:p>
    <w:p w14:paraId="68225CD3" w14:textId="77777777" w:rsidR="00D93B97" w:rsidRDefault="00D93B97" w:rsidP="00D93B97">
      <w:pPr>
        <w:rPr>
          <w:rFonts w:ascii="Arial" w:hAnsi="Arial" w:cs="Arial"/>
          <w:b/>
        </w:rPr>
      </w:pPr>
      <w:r>
        <w:rPr>
          <w:rFonts w:ascii="Arial" w:hAnsi="Arial" w:cs="Arial"/>
          <w:b/>
        </w:rPr>
        <w:t xml:space="preserve">Abstract: </w:t>
      </w:r>
    </w:p>
    <w:p w14:paraId="094FFF52" w14:textId="77777777" w:rsidR="00D93B97" w:rsidRDefault="00D93B97" w:rsidP="00D93B97">
      <w:r>
        <w:t>Tdoc type corrected from draftCR to CR; company CR; RAN1 deadlock situation between 2 solution choices: based on UE implementation (RP-220781) or RSRP threshold increment (RP-220783);</w:t>
      </w:r>
    </w:p>
    <w:p w14:paraId="5D029925" w14:textId="77777777" w:rsidR="00D93B97" w:rsidRDefault="00D93B97" w:rsidP="00D93B97">
      <w:r>
        <w:t>see also RP-220181; no CR number on CR cover</w:t>
      </w:r>
    </w:p>
    <w:p w14:paraId="47BA0EA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RP-220788</w:t>
      </w:r>
      <w:r>
        <w:rPr>
          <w:color w:val="993300"/>
          <w:u w:val="single"/>
        </w:rPr>
        <w:t>.</w:t>
      </w:r>
    </w:p>
    <w:p w14:paraId="47D14AA7" w14:textId="77777777" w:rsidR="00D93B97" w:rsidRDefault="00D93B97" w:rsidP="00D93B97">
      <w:pPr>
        <w:rPr>
          <w:rFonts w:ascii="Arial" w:hAnsi="Arial" w:cs="Arial"/>
          <w:b/>
          <w:sz w:val="24"/>
        </w:rPr>
      </w:pPr>
      <w:r>
        <w:rPr>
          <w:rFonts w:ascii="Arial" w:hAnsi="Arial" w:cs="Arial"/>
          <w:b/>
          <w:color w:val="0000FF"/>
          <w:sz w:val="24"/>
        </w:rPr>
        <w:t>RP-220788</w:t>
      </w:r>
      <w:r>
        <w:rPr>
          <w:rFonts w:ascii="Arial" w:hAnsi="Arial" w:cs="Arial"/>
          <w:b/>
          <w:color w:val="0000FF"/>
          <w:sz w:val="24"/>
        </w:rPr>
        <w:tab/>
      </w:r>
      <w:r>
        <w:rPr>
          <w:rFonts w:ascii="Arial" w:hAnsi="Arial" w:cs="Arial"/>
          <w:b/>
          <w:sz w:val="24"/>
        </w:rPr>
        <w:t>Candidate resource reporting within SL DRX active time based on RSRP threshold increment</w:t>
      </w:r>
    </w:p>
    <w:p w14:paraId="4329B9AA"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v17.0.0</w:t>
      </w:r>
      <w:r>
        <w:rPr>
          <w:i/>
        </w:rPr>
        <w:tab/>
        <w:t xml:space="preserve">  CR-0271  rev 1 Cat: F (Rel-17)</w:t>
      </w:r>
      <w:r>
        <w:rPr>
          <w:i/>
        </w:rPr>
        <w:br/>
      </w:r>
      <w:r>
        <w:rPr>
          <w:i/>
        </w:rPr>
        <w:br/>
      </w:r>
      <w:r>
        <w:rPr>
          <w:i/>
        </w:rPr>
        <w:tab/>
      </w:r>
      <w:r>
        <w:rPr>
          <w:i/>
        </w:rPr>
        <w:tab/>
      </w:r>
      <w:r>
        <w:rPr>
          <w:i/>
        </w:rPr>
        <w:tab/>
      </w:r>
      <w:r>
        <w:rPr>
          <w:i/>
        </w:rPr>
        <w:tab/>
      </w:r>
      <w:r>
        <w:rPr>
          <w:i/>
        </w:rPr>
        <w:tab/>
        <w:t>Source: OPPO</w:t>
      </w:r>
    </w:p>
    <w:p w14:paraId="32C49629" w14:textId="77777777" w:rsidR="00D93B97" w:rsidRDefault="00D93B97" w:rsidP="00D93B97">
      <w:pPr>
        <w:rPr>
          <w:color w:val="808080"/>
        </w:rPr>
      </w:pPr>
      <w:r>
        <w:rPr>
          <w:color w:val="808080"/>
        </w:rPr>
        <w:t>(Replaces RP-220783)</w:t>
      </w:r>
    </w:p>
    <w:p w14:paraId="3AC16FD9" w14:textId="77777777" w:rsidR="00D93B97" w:rsidRDefault="00D93B97" w:rsidP="00D93B97">
      <w:pPr>
        <w:rPr>
          <w:rFonts w:ascii="Arial" w:hAnsi="Arial" w:cs="Arial"/>
          <w:b/>
        </w:rPr>
      </w:pPr>
      <w:r>
        <w:rPr>
          <w:rFonts w:ascii="Arial" w:hAnsi="Arial" w:cs="Arial"/>
          <w:b/>
        </w:rPr>
        <w:t xml:space="preserve">Abstract: </w:t>
      </w:r>
    </w:p>
    <w:p w14:paraId="29ECA037" w14:textId="77777777" w:rsidR="00D93B97" w:rsidRDefault="00D93B97" w:rsidP="00D93B97">
      <w:r>
        <w:t>company CR; RAN1 deadlock situation between 2 solution choices: based on UE implementation (RP-220781) or RSRP threshold increment (RP-220783);</w:t>
      </w:r>
    </w:p>
    <w:p w14:paraId="75CB2349" w14:textId="77777777" w:rsidR="00D93B97" w:rsidRDefault="00D93B97" w:rsidP="00D93B97">
      <w:r>
        <w:t>see also RP-220181</w:t>
      </w:r>
    </w:p>
    <w:p w14:paraId="0D15A8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A14B8" w14:textId="77777777" w:rsidR="00D93B97" w:rsidRDefault="00D93B97" w:rsidP="00D93B97">
      <w:pPr>
        <w:rPr>
          <w:rFonts w:ascii="Arial" w:hAnsi="Arial" w:cs="Arial"/>
          <w:b/>
          <w:sz w:val="24"/>
        </w:rPr>
      </w:pPr>
      <w:r>
        <w:rPr>
          <w:rFonts w:ascii="Arial" w:hAnsi="Arial" w:cs="Arial"/>
          <w:b/>
          <w:color w:val="0000FF"/>
          <w:sz w:val="24"/>
        </w:rPr>
        <w:lastRenderedPageBreak/>
        <w:t>RP-220522</w:t>
      </w:r>
      <w:r>
        <w:rPr>
          <w:rFonts w:ascii="Arial" w:hAnsi="Arial" w:cs="Arial"/>
          <w:b/>
          <w:color w:val="0000FF"/>
          <w:sz w:val="24"/>
        </w:rPr>
        <w:tab/>
      </w:r>
      <w:r>
        <w:rPr>
          <w:rFonts w:ascii="Arial" w:hAnsi="Arial" w:cs="Arial"/>
          <w:b/>
          <w:sz w:val="24"/>
        </w:rPr>
        <w:t>Rel-17 Work Item Exception for NR_SL_enh</w:t>
      </w:r>
    </w:p>
    <w:p w14:paraId="39298B25"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w:t>
      </w:r>
    </w:p>
    <w:p w14:paraId="09CBDC0B" w14:textId="77777777" w:rsidR="00D93B97" w:rsidRDefault="00D93B97" w:rsidP="00D93B97">
      <w:pPr>
        <w:rPr>
          <w:rFonts w:ascii="Arial" w:hAnsi="Arial" w:cs="Arial"/>
          <w:b/>
        </w:rPr>
      </w:pPr>
      <w:r>
        <w:rPr>
          <w:rFonts w:ascii="Arial" w:hAnsi="Arial" w:cs="Arial"/>
          <w:b/>
        </w:rPr>
        <w:t xml:space="preserve">Discussion: </w:t>
      </w:r>
    </w:p>
    <w:p w14:paraId="6CC53E0D" w14:textId="77777777" w:rsidR="00D93B97" w:rsidRDefault="00D93B97" w:rsidP="00D93B97">
      <w:r>
        <w:t>moved from AI 9.5.1.1 to AI 9.5.1.3</w:t>
      </w:r>
    </w:p>
    <w:p w14:paraId="65EA716E" w14:textId="77777777" w:rsidR="00D93B97" w:rsidRDefault="00D93B97" w:rsidP="00D93B97">
      <w:r>
        <w:t>MCC: Tdoc can be withdrawn?</w:t>
      </w:r>
    </w:p>
    <w:p w14:paraId="6E0E7AC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8FAC3" w14:textId="77777777" w:rsidR="00D93B97" w:rsidRDefault="00D93B97" w:rsidP="00D93B97">
      <w:pPr>
        <w:rPr>
          <w:rFonts w:ascii="Arial" w:hAnsi="Arial" w:cs="Arial"/>
          <w:b/>
          <w:sz w:val="24"/>
        </w:rPr>
      </w:pPr>
      <w:r>
        <w:rPr>
          <w:rFonts w:ascii="Arial" w:hAnsi="Arial" w:cs="Arial"/>
          <w:b/>
          <w:color w:val="0000FF"/>
          <w:sz w:val="24"/>
        </w:rPr>
        <w:t>RP-220521</w:t>
      </w:r>
      <w:r>
        <w:rPr>
          <w:rFonts w:ascii="Arial" w:hAnsi="Arial" w:cs="Arial"/>
          <w:b/>
          <w:color w:val="0000FF"/>
          <w:sz w:val="24"/>
        </w:rPr>
        <w:tab/>
      </w:r>
      <w:r>
        <w:rPr>
          <w:rFonts w:ascii="Arial" w:hAnsi="Arial" w:cs="Arial"/>
          <w:b/>
          <w:sz w:val="24"/>
        </w:rPr>
        <w:t>WI summary for WI NR sidelink enhancement</w:t>
      </w:r>
    </w:p>
    <w:p w14:paraId="6E08D5FE"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w:t>
      </w:r>
    </w:p>
    <w:p w14:paraId="6406523B" w14:textId="77777777" w:rsidR="00D93B97" w:rsidRDefault="00D93B97" w:rsidP="00D93B97">
      <w:pPr>
        <w:rPr>
          <w:rFonts w:ascii="Arial" w:hAnsi="Arial" w:cs="Arial"/>
          <w:b/>
        </w:rPr>
      </w:pPr>
      <w:r>
        <w:rPr>
          <w:rFonts w:ascii="Arial" w:hAnsi="Arial" w:cs="Arial"/>
          <w:b/>
        </w:rPr>
        <w:t xml:space="preserve">Discussion: </w:t>
      </w:r>
    </w:p>
    <w:p w14:paraId="618D7D12" w14:textId="77777777" w:rsidR="00D93B97" w:rsidRDefault="00D93B97" w:rsidP="00D93B97">
      <w:r>
        <w:t>moved from AI 9.5.1.1 to AI 9.5.1.3</w:t>
      </w:r>
    </w:p>
    <w:p w14:paraId="0C03FB0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0F237" w14:textId="77777777" w:rsidR="00D93B97" w:rsidRDefault="00D93B97" w:rsidP="00D93B97">
      <w:pPr>
        <w:rPr>
          <w:rFonts w:ascii="Arial" w:hAnsi="Arial" w:cs="Arial"/>
          <w:b/>
          <w:sz w:val="24"/>
        </w:rPr>
      </w:pPr>
      <w:r>
        <w:rPr>
          <w:rFonts w:ascii="Arial" w:hAnsi="Arial" w:cs="Arial"/>
          <w:b/>
          <w:color w:val="0000FF"/>
          <w:sz w:val="24"/>
        </w:rPr>
        <w:t>RP-220890</w:t>
      </w:r>
      <w:r>
        <w:rPr>
          <w:rFonts w:ascii="Arial" w:hAnsi="Arial" w:cs="Arial"/>
          <w:b/>
          <w:color w:val="0000FF"/>
          <w:sz w:val="24"/>
        </w:rPr>
        <w:tab/>
      </w:r>
      <w:r>
        <w:rPr>
          <w:rFonts w:ascii="Arial" w:hAnsi="Arial" w:cs="Arial"/>
          <w:b/>
          <w:sz w:val="24"/>
        </w:rPr>
        <w:t>Moderator's summary for discussion [95e-30-R17-SL-WI]</w:t>
      </w:r>
    </w:p>
    <w:p w14:paraId="7818D8D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6C434DB3" w14:textId="77777777" w:rsidR="00D93B97" w:rsidRDefault="00D93B97" w:rsidP="00D93B97">
      <w:pPr>
        <w:rPr>
          <w:rFonts w:ascii="Arial" w:hAnsi="Arial" w:cs="Arial"/>
          <w:b/>
        </w:rPr>
      </w:pPr>
      <w:r>
        <w:rPr>
          <w:rFonts w:ascii="Arial" w:hAnsi="Arial" w:cs="Arial"/>
          <w:b/>
        </w:rPr>
        <w:t xml:space="preserve">Abstract: </w:t>
      </w:r>
    </w:p>
    <w:p w14:paraId="6D08C2A3" w14:textId="77777777" w:rsidR="00D93B97" w:rsidRDefault="00D93B97" w:rsidP="00D93B97">
      <w:r>
        <w:t>handled Tdocs: RP-220201, 0403, 0466, 0520, 0521, 0522, 0527, 0533, 0612, 0648, 0666</w:t>
      </w:r>
    </w:p>
    <w:p w14:paraId="041FD5BD" w14:textId="77777777" w:rsidR="00D93B97" w:rsidRDefault="00D93B97" w:rsidP="00D93B97">
      <w:pPr>
        <w:rPr>
          <w:rFonts w:ascii="Arial" w:hAnsi="Arial" w:cs="Arial"/>
          <w:b/>
        </w:rPr>
      </w:pPr>
      <w:r>
        <w:rPr>
          <w:rFonts w:ascii="Arial" w:hAnsi="Arial" w:cs="Arial"/>
          <w:b/>
        </w:rPr>
        <w:t xml:space="preserve">Discussion: </w:t>
      </w:r>
    </w:p>
    <w:p w14:paraId="54576423" w14:textId="77777777" w:rsidR="00D93B97" w:rsidRDefault="00D93B97" w:rsidP="00D93B97">
      <w:r>
        <w:t>handled in Mon GTW:</w:t>
      </w:r>
    </w:p>
    <w:p w14:paraId="37A98090" w14:textId="77777777" w:rsidR="00D93B97" w:rsidRDefault="00D93B97" w:rsidP="00D93B97">
      <w:r>
        <w:t>proposal 3 of intermediate round:</w:t>
      </w:r>
    </w:p>
    <w:p w14:paraId="7CB5D2B9" w14:textId="77777777" w:rsidR="00D93B97" w:rsidRDefault="00D93B97" w:rsidP="00D93B97">
      <w:r>
        <w:t>Huawei: does not agree to this proposal; it is giving a blank cheque to design UEs</w:t>
      </w:r>
    </w:p>
    <w:p w14:paraId="66620F2C" w14:textId="77777777" w:rsidR="00D93B97" w:rsidRDefault="00D93B97" w:rsidP="00D93B97">
      <w:r>
        <w:t>CATT: we are supporting the proposal; RAN is not the place to solve technical discussion</w:t>
      </w:r>
    </w:p>
    <w:p w14:paraId="5AECF083" w14:textId="77777777" w:rsidR="00D93B97" w:rsidRDefault="00D93B97" w:rsidP="00D93B97">
      <w:r>
        <w:t>RAN1 chair: agrees with CATT that if solution 6 is used, we should discuss in RAN1 and not RAN</w:t>
      </w:r>
    </w:p>
    <w:p w14:paraId="4ED3B026" w14:textId="77777777" w:rsidR="00D93B97" w:rsidRDefault="00D93B97" w:rsidP="00D93B97">
      <w:r>
        <w:t>CATT: solving things for solution 6 would take a longer way, and proposal 3 is better</w:t>
      </w:r>
    </w:p>
    <w:p w14:paraId="2A19847D" w14:textId="77777777" w:rsidR="00D93B97" w:rsidRDefault="00D93B97" w:rsidP="00D93B97">
      <w:r>
        <w:t>ZTE: suggests to endorse proposal 3 to have less discussion in RAN1</w:t>
      </w:r>
    </w:p>
    <w:p w14:paraId="2FFC6B5B" w14:textId="77777777" w:rsidR="00D93B97" w:rsidRDefault="00D93B97" w:rsidP="00D93B97">
      <w:r>
        <w:t>Mediatek: supports proposal 3 and no simulations in RAN1 were shown that solution 5 would create a negative system impact</w:t>
      </w:r>
    </w:p>
    <w:p w14:paraId="01AF4187" w14:textId="77777777" w:rsidR="00D93B97" w:rsidRDefault="00D93B97" w:rsidP="00D93B97">
      <w:r>
        <w:t>Qualcomm: we were in favour of solution 6 but we could accept proposal 3</w:t>
      </w:r>
    </w:p>
    <w:p w14:paraId="3B7185C0" w14:textId="77777777" w:rsidR="00D93B97" w:rsidRDefault="00D93B97" w:rsidP="00D93B97">
      <w:r>
        <w:t>LG Electronics: we are fine with solution 5 (proposal 3) with the indicated conditions</w:t>
      </w:r>
    </w:p>
    <w:p w14:paraId="0D24E8F4" w14:textId="77777777" w:rsidR="00D93B97" w:rsidRDefault="00D93B97" w:rsidP="00D93B97">
      <w:r>
        <w:t>Interdigital: similar view as Huawei; we won't object but we have a strong technical concern about solution 5</w:t>
      </w:r>
    </w:p>
    <w:p w14:paraId="5C0986B8" w14:textId="77777777" w:rsidR="00D93B97" w:rsidRDefault="00D93B97" w:rsidP="00D93B97">
      <w:r>
        <w:t>Apple: we don't like proposal 3 but we could live it to reduce RAN1 workload</w:t>
      </w:r>
    </w:p>
    <w:p w14:paraId="748235E1" w14:textId="77777777" w:rsidR="00D93B97" w:rsidRDefault="00D93B97" w:rsidP="00D93B97">
      <w:r>
        <w:t>OPPO: there is no problem with solution 6 but we can accept proposal 3</w:t>
      </w:r>
    </w:p>
    <w:p w14:paraId="4259EE4D" w14:textId="77777777" w:rsidR="00D93B97" w:rsidRDefault="00D93B97" w:rsidP="00D93B97">
      <w:r>
        <w:t>RAN chair: can we accept proposal 3?</w:t>
      </w:r>
    </w:p>
    <w:p w14:paraId="0F17D9AA" w14:textId="77777777" w:rsidR="00D93B97" w:rsidRDefault="00D93B97" w:rsidP="00D93B97">
      <w:r>
        <w:t>Huawei: there is no CR for this, how would we solve this?</w:t>
      </w:r>
    </w:p>
    <w:p w14:paraId="2106127F" w14:textId="77777777" w:rsidR="00D93B97" w:rsidRDefault="00D93B97" w:rsidP="00D93B97">
      <w:r>
        <w:t>RAN1 chair: could be handled in Q2/22</w:t>
      </w:r>
    </w:p>
    <w:p w14:paraId="01004D69" w14:textId="77777777" w:rsidR="00D93B97" w:rsidRDefault="00D93B97" w:rsidP="00D93B97">
      <w:r>
        <w:lastRenderedPageBreak/>
        <w:t>Huawei: then SL would not be completed at RAN #95e</w:t>
      </w:r>
    </w:p>
    <w:p w14:paraId="03A65C43" w14:textId="77777777" w:rsidR="00D93B97" w:rsidRDefault="00D93B97" w:rsidP="00D93B97">
      <w:r>
        <w:t>RAN chair: OPPO could still bring a company CR</w:t>
      </w:r>
    </w:p>
    <w:p w14:paraId="202E22C7" w14:textId="77777777" w:rsidR="00D93B97" w:rsidRDefault="00D93B97" w:rsidP="00D93B97">
      <w:r>
        <w:t>Huawei: better modify the CR submitted to RAN</w:t>
      </w:r>
    </w:p>
    <w:p w14:paraId="24F8E041" w14:textId="77777777" w:rsidR="00D93B97" w:rsidRDefault="00D93B97" w:rsidP="00D93B97">
      <w:r>
        <w:t>proposal 1 &amp;2:</w:t>
      </w:r>
    </w:p>
    <w:p w14:paraId="7ABFDB63" w14:textId="77777777" w:rsidR="00D93B97" w:rsidRDefault="00D93B97" w:rsidP="00D93B97">
      <w:r>
        <w:t xml:space="preserve">RAN chair: proposal 1 &amp; proposal 2 (with first bullet will be removed) can be endorsed </w:t>
      </w:r>
    </w:p>
    <w:p w14:paraId="2D506F3F" w14:textId="77777777" w:rsidR="00D93B97" w:rsidRDefault="00D93B97" w:rsidP="00D93B97">
      <w:r>
        <w:t>proposal 4 (Split FG 32-2 into two sub-FGs)  FG = Feature Group:</w:t>
      </w:r>
    </w:p>
    <w:p w14:paraId="01C892F1" w14:textId="77777777" w:rsidR="00D93B97" w:rsidRDefault="00D93B97" w:rsidP="00D93B97">
      <w:r>
        <w:t>Futurewei: is not in the WID and not necessary, will cause access fragmentation of the features</w:t>
      </w:r>
    </w:p>
    <w:p w14:paraId="06B9CCDE" w14:textId="77777777" w:rsidR="00D93B97" w:rsidRDefault="00D93B97" w:rsidP="00D93B97">
      <w:r>
        <w:t>RAN chair: how many companies support proposal 4? 7</w:t>
      </w:r>
    </w:p>
    <w:p w14:paraId="20F525A9" w14:textId="77777777" w:rsidR="00D93B97" w:rsidRDefault="00D93B97" w:rsidP="00D93B97">
      <w:r>
        <w:t>RAN1 chair: in NWM we have 15 companies, only Futurewei and Huawei had concerns</w:t>
      </w:r>
    </w:p>
    <w:p w14:paraId="77B29A06" w14:textId="77777777" w:rsidR="00D93B97" w:rsidRDefault="00D93B97" w:rsidP="00D93B97">
      <w:r>
        <w:t>Futurewei: looking at WID RP-202846: proposal 4 is not covered there and it is against</w:t>
      </w:r>
    </w:p>
    <w:p w14:paraId="19CBE0BD" w14:textId="77777777" w:rsidR="00D93B97" w:rsidRDefault="00D93B97" w:rsidP="00D93B97">
      <w:r>
        <w:t>"strive to achieve maximum commonality ..." in the WI justification</w:t>
      </w:r>
    </w:p>
    <w:p w14:paraId="3D797AF7" w14:textId="77777777" w:rsidR="00D93B97" w:rsidRDefault="00D93B97" w:rsidP="00D93B97">
      <w:r>
        <w:t>Qualcomm: supports proposal 4</w:t>
      </w:r>
    </w:p>
    <w:p w14:paraId="786F3A6E" w14:textId="77777777" w:rsidR="00D93B97" w:rsidRDefault="00D93B97" w:rsidP="00D93B97">
      <w:r>
        <w:t>RAN chair: will more discussion of proposal 4 help?</w:t>
      </w:r>
    </w:p>
    <w:p w14:paraId="5E2192F5" w14:textId="77777777" w:rsidR="00D93B97" w:rsidRDefault="00D93B97" w:rsidP="00D93B97">
      <w:r>
        <w:t>RAN1 chair: ok, to discuss more if this is preferred</w:t>
      </w:r>
    </w:p>
    <w:p w14:paraId="490FAABA" w14:textId="77777777" w:rsidR="00D93B97" w:rsidRDefault="00D93B97" w:rsidP="00D93B97">
      <w:r>
        <w:t>Futurewei: if we discuss more we should look at the scenario, so we are open to further discussion</w:t>
      </w:r>
    </w:p>
    <w:p w14:paraId="791586B8" w14:textId="77777777" w:rsidR="00D93B97" w:rsidRDefault="00D93B97" w:rsidP="00D93B97">
      <w:r>
        <w:t xml:space="preserve">conclusion: </w:t>
      </w:r>
    </w:p>
    <w:p w14:paraId="49DE494A" w14:textId="77777777" w:rsidR="00D93B97" w:rsidRDefault="00D93B97" w:rsidP="00D93B97">
      <w:r>
        <w:t>proposal 1 &amp; proposal 2 (first bullet will be removed) is endorsed so SR RP-220520 is revised in RP-220945;</w:t>
      </w:r>
    </w:p>
    <w:p w14:paraId="6FAE6CE1" w14:textId="77777777" w:rsidR="00D93B97" w:rsidRDefault="00D93B97" w:rsidP="00D93B97">
      <w:r>
        <w:t>proposal 3 is endorsed, OPPO will revise the RAN1 CR R1-2202963 (of RP-220262 submitted to RAN #95e) accordingly</w:t>
      </w:r>
    </w:p>
    <w:p w14:paraId="1193DB24" w14:textId="77777777" w:rsidR="00D93B97" w:rsidRDefault="00D93B97" w:rsidP="00D93B97">
      <w:r>
        <w:t>proposal 4 will be further discussed under [95e-30-R17-SL-WI]</w:t>
      </w:r>
    </w:p>
    <w:p w14:paraId="704AC10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RP-220986</w:t>
      </w:r>
      <w:r>
        <w:rPr>
          <w:color w:val="993300"/>
          <w:u w:val="single"/>
        </w:rPr>
        <w:t>.</w:t>
      </w:r>
    </w:p>
    <w:p w14:paraId="7EDC1849" w14:textId="77777777" w:rsidR="00D93B97" w:rsidRDefault="00D93B97" w:rsidP="00D93B97">
      <w:pPr>
        <w:rPr>
          <w:rFonts w:ascii="Arial" w:hAnsi="Arial" w:cs="Arial"/>
          <w:b/>
          <w:sz w:val="24"/>
        </w:rPr>
      </w:pPr>
      <w:r>
        <w:rPr>
          <w:rFonts w:ascii="Arial" w:hAnsi="Arial" w:cs="Arial"/>
          <w:b/>
          <w:color w:val="0000FF"/>
          <w:sz w:val="24"/>
        </w:rPr>
        <w:t>RP-220986</w:t>
      </w:r>
      <w:r>
        <w:rPr>
          <w:rFonts w:ascii="Arial" w:hAnsi="Arial" w:cs="Arial"/>
          <w:b/>
          <w:color w:val="0000FF"/>
          <w:sz w:val="24"/>
        </w:rPr>
        <w:tab/>
      </w:r>
      <w:r>
        <w:rPr>
          <w:rFonts w:ascii="Arial" w:hAnsi="Arial" w:cs="Arial"/>
          <w:b/>
          <w:sz w:val="24"/>
        </w:rPr>
        <w:t>Moderator's summary for discussion [95e-30-R17-SL-WI]</w:t>
      </w:r>
    </w:p>
    <w:p w14:paraId="5C9C945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(Samsung)</w:t>
      </w:r>
    </w:p>
    <w:p w14:paraId="7DF3B621" w14:textId="77777777" w:rsidR="00D93B97" w:rsidRDefault="00D93B97" w:rsidP="00D93B97">
      <w:pPr>
        <w:rPr>
          <w:color w:val="808080"/>
        </w:rPr>
      </w:pPr>
      <w:r>
        <w:rPr>
          <w:color w:val="808080"/>
        </w:rPr>
        <w:t>(Replaces RP-220890)</w:t>
      </w:r>
    </w:p>
    <w:p w14:paraId="099EF8BE" w14:textId="77777777" w:rsidR="00D93B97" w:rsidRDefault="00D93B97" w:rsidP="00D93B97">
      <w:pPr>
        <w:rPr>
          <w:rFonts w:ascii="Arial" w:hAnsi="Arial" w:cs="Arial"/>
          <w:b/>
        </w:rPr>
      </w:pPr>
      <w:r>
        <w:rPr>
          <w:rFonts w:ascii="Arial" w:hAnsi="Arial" w:cs="Arial"/>
          <w:b/>
        </w:rPr>
        <w:t xml:space="preserve">Discussion: </w:t>
      </w:r>
    </w:p>
    <w:p w14:paraId="32B9421A" w14:textId="77777777" w:rsidR="00D93B97" w:rsidRDefault="00D93B97" w:rsidP="00D93B97">
      <w:r>
        <w:t>handled in Wed GTW</w:t>
      </w:r>
    </w:p>
    <w:p w14:paraId="0829B850" w14:textId="77777777" w:rsidR="00D93B97" w:rsidRDefault="00D93B97" w:rsidP="00D93B97">
      <w:r>
        <w:t>RAN1 chair: one open issue but no consensus about this</w:t>
      </w:r>
    </w:p>
    <w:p w14:paraId="439098DF" w14:textId="77777777" w:rsidR="00D93B97" w:rsidRDefault="00D93B97" w:rsidP="00D93B97">
      <w:r>
        <w:t>Futurewei: yellow row will not be implemented by RAN2</w:t>
      </w:r>
    </w:p>
    <w:p w14:paraId="1D458B9D" w14:textId="77777777" w:rsidR="00D93B97" w:rsidRDefault="00D93B97" w:rsidP="00D93B97">
      <w:r>
        <w:t>Qualcomm: only one company has concerns; we need to decide whether to split or not; the argument is that there is no cost-saving but this is not the point</w:t>
      </w:r>
    </w:p>
    <w:p w14:paraId="1009CF65" w14:textId="77777777" w:rsidR="00D93B97" w:rsidRDefault="00D93B97" w:rsidP="00D93B97">
      <w:r>
        <w:t>Futurewei: we were originally going in alt1 direction which had an ffs whether to split</w:t>
      </w:r>
    </w:p>
    <w:p w14:paraId="6366027F" w14:textId="77777777" w:rsidR="00D93B97" w:rsidRDefault="00D93B97" w:rsidP="00D93B97">
      <w:r>
        <w:t>RAN chair: slide 3: could we go with proposal 4 (modified alt2)?</w:t>
      </w:r>
    </w:p>
    <w:p w14:paraId="5B7AB3CD" w14:textId="77777777" w:rsidR="00D93B97" w:rsidRDefault="00D93B97" w:rsidP="00D93B97">
      <w:r>
        <w:t>Futurewei: check whether there are objections to alt1?</w:t>
      </w:r>
    </w:p>
    <w:p w14:paraId="0D50AE5F" w14:textId="77777777" w:rsidR="00D93B97" w:rsidRDefault="00D93B97" w:rsidP="00D93B97">
      <w:r>
        <w:t>RAN1 chair: proposal 4 (modified alt2) had biggest support</w:t>
      </w:r>
    </w:p>
    <w:p w14:paraId="6B3E1F64" w14:textId="77777777" w:rsidR="00D93B97" w:rsidRDefault="00D93B97" w:rsidP="00D93B97">
      <w:r>
        <w:lastRenderedPageBreak/>
        <w:t>Huawei: we would not object to alt1; RAN could decide whether to split the FG or not and send the question then back to RAN1</w:t>
      </w:r>
    </w:p>
    <w:p w14:paraId="494737F6" w14:textId="77777777" w:rsidR="00D93B97" w:rsidRDefault="00D93B97" w:rsidP="00D93B97">
      <w:r>
        <w:t>RAN1 chair: there is little room for modifications and prefers to take a complete decision at RAN level</w:t>
      </w:r>
    </w:p>
    <w:p w14:paraId="4C3AC34A" w14:textId="77777777" w:rsidR="00D93B97" w:rsidRDefault="00D93B97" w:rsidP="00D93B97">
      <w:r>
        <w:t>RAN chair: any objection to proposal 4 (modified alt2) on slide 3?</w:t>
      </w:r>
    </w:p>
    <w:p w14:paraId="0562CF71" w14:textId="77777777" w:rsidR="00D93B97" w:rsidRDefault="00D93B97" w:rsidP="00D93B97">
      <w:r>
        <w:t>Futurewei: no, but we want to minute that it is not appropriate to go for proposal 4 because it is outside of the scope of the WID</w:t>
      </w:r>
    </w:p>
    <w:p w14:paraId="3ABCE88F" w14:textId="77777777" w:rsidR="00D93B97" w:rsidRDefault="00D93B97" w:rsidP="00D93B97">
      <w:r>
        <w:t>RAN chair: please minute that Qualcomm, Mediatek objected to alt1</w:t>
      </w:r>
    </w:p>
    <w:p w14:paraId="7C328CDD" w14:textId="77777777" w:rsidR="00D93B97" w:rsidRDefault="00D93B97" w:rsidP="00D93B97">
      <w:r>
        <w:t>Panansonic: we would have also objected to alt1 as testing effort for alt1 would be problematic</w:t>
      </w:r>
    </w:p>
    <w:p w14:paraId="3A52EF19" w14:textId="77777777" w:rsidR="00D93B97" w:rsidRDefault="00D93B97" w:rsidP="00D93B97">
      <w:r>
        <w:t>conclusion: propoposal 4 (modified alt2) is agreed</w:t>
      </w:r>
    </w:p>
    <w:p w14:paraId="1AAB72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08282" w14:textId="77777777" w:rsidR="00D93B97" w:rsidRDefault="00D93B97" w:rsidP="00D93B97">
      <w:pPr>
        <w:pStyle w:val="Heading5"/>
      </w:pPr>
      <w:bookmarkStart w:id="206" w:name="_Toc104749533"/>
      <w:bookmarkStart w:id="207" w:name="_Toc105285843"/>
      <w:r>
        <w:t>9.5.1.4</w:t>
      </w:r>
      <w:r>
        <w:tab/>
        <w:t>Core part: NR DSS [RAN1 WI: NR_DSS-Core]</w:t>
      </w:r>
      <w:bookmarkEnd w:id="206"/>
      <w:bookmarkEnd w:id="207"/>
    </w:p>
    <w:p w14:paraId="177B931D" w14:textId="77777777" w:rsidR="00D93B97" w:rsidRDefault="00D93B97" w:rsidP="00D93B97">
      <w:pPr>
        <w:rPr>
          <w:rFonts w:ascii="Arial" w:hAnsi="Arial" w:cs="Arial"/>
          <w:b/>
          <w:sz w:val="24"/>
        </w:rPr>
      </w:pPr>
      <w:r>
        <w:rPr>
          <w:rFonts w:ascii="Arial" w:hAnsi="Arial" w:cs="Arial"/>
          <w:b/>
          <w:color w:val="0000FF"/>
          <w:sz w:val="24"/>
        </w:rPr>
        <w:t>RP-220463</w:t>
      </w:r>
      <w:r>
        <w:rPr>
          <w:rFonts w:ascii="Arial" w:hAnsi="Arial" w:cs="Arial"/>
          <w:b/>
          <w:color w:val="0000FF"/>
          <w:sz w:val="24"/>
        </w:rPr>
        <w:tab/>
      </w:r>
      <w:r>
        <w:rPr>
          <w:rFonts w:ascii="Arial" w:hAnsi="Arial" w:cs="Arial"/>
          <w:b/>
          <w:sz w:val="24"/>
        </w:rPr>
        <w:t>Status report for WI Core part: NR Dynamic spectrum sharing (DSS); rapporteur: Ericsson</w:t>
      </w:r>
    </w:p>
    <w:p w14:paraId="7AC789D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400C451" w14:textId="77777777" w:rsidR="00D93B97" w:rsidRDefault="00D93B97" w:rsidP="00D93B97">
      <w:pPr>
        <w:rPr>
          <w:rFonts w:ascii="Arial" w:hAnsi="Arial" w:cs="Arial"/>
          <w:b/>
        </w:rPr>
      </w:pPr>
      <w:r>
        <w:rPr>
          <w:rFonts w:ascii="Arial" w:hAnsi="Arial" w:cs="Arial"/>
          <w:b/>
        </w:rPr>
        <w:t xml:space="preserve">Discussion: </w:t>
      </w:r>
    </w:p>
    <w:p w14:paraId="3C7839F5" w14:textId="77777777" w:rsidR="00D93B97" w:rsidRDefault="00D93B97" w:rsidP="00D93B97">
      <w:r>
        <w:t>conclusion: Core part WI is completed</w:t>
      </w:r>
    </w:p>
    <w:p w14:paraId="6B5440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66A96" w14:textId="77777777" w:rsidR="00D93B97" w:rsidRDefault="00D93B97" w:rsidP="00D93B97">
      <w:pPr>
        <w:rPr>
          <w:rFonts w:ascii="Arial" w:hAnsi="Arial" w:cs="Arial"/>
          <w:b/>
          <w:sz w:val="24"/>
        </w:rPr>
      </w:pPr>
      <w:r>
        <w:rPr>
          <w:rFonts w:ascii="Arial" w:hAnsi="Arial" w:cs="Arial"/>
          <w:b/>
          <w:color w:val="0000FF"/>
          <w:sz w:val="24"/>
        </w:rPr>
        <w:t>RP-220264</w:t>
      </w:r>
      <w:r>
        <w:rPr>
          <w:rFonts w:ascii="Arial" w:hAnsi="Arial" w:cs="Arial"/>
          <w:b/>
          <w:color w:val="0000FF"/>
          <w:sz w:val="24"/>
        </w:rPr>
        <w:tab/>
      </w:r>
      <w:r>
        <w:rPr>
          <w:rFonts w:ascii="Arial" w:hAnsi="Arial" w:cs="Arial"/>
          <w:b/>
          <w:sz w:val="24"/>
        </w:rPr>
        <w:t>Rel-17 maintenance of dynamic spectrum sharing enhancements in NR</w:t>
      </w:r>
    </w:p>
    <w:p w14:paraId="34A3A98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AB59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43C00" w14:textId="77777777" w:rsidR="00D93B97" w:rsidRDefault="00D93B97" w:rsidP="00D93B97">
      <w:pPr>
        <w:rPr>
          <w:rFonts w:ascii="Arial" w:hAnsi="Arial" w:cs="Arial"/>
          <w:b/>
          <w:sz w:val="24"/>
        </w:rPr>
      </w:pPr>
      <w:r>
        <w:rPr>
          <w:rFonts w:ascii="Arial" w:hAnsi="Arial" w:cs="Arial"/>
          <w:b/>
          <w:color w:val="0000FF"/>
          <w:sz w:val="24"/>
        </w:rPr>
        <w:t>RP-220477</w:t>
      </w:r>
      <w:r>
        <w:rPr>
          <w:rFonts w:ascii="Arial" w:hAnsi="Arial" w:cs="Arial"/>
          <w:b/>
          <w:color w:val="0000FF"/>
          <w:sz w:val="24"/>
        </w:rPr>
        <w:tab/>
      </w:r>
      <w:r>
        <w:rPr>
          <w:rFonts w:ascii="Arial" w:hAnsi="Arial" w:cs="Arial"/>
          <w:b/>
          <w:sz w:val="24"/>
        </w:rPr>
        <w:t>RAN2 CRs to NR Dynamic spectrum sharing</w:t>
      </w:r>
    </w:p>
    <w:p w14:paraId="4C9E7A0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BB66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583A6" w14:textId="77777777" w:rsidR="00D93B97" w:rsidRDefault="00D93B97" w:rsidP="00D93B97">
      <w:pPr>
        <w:rPr>
          <w:rFonts w:ascii="Arial" w:hAnsi="Arial" w:cs="Arial"/>
          <w:b/>
          <w:sz w:val="24"/>
        </w:rPr>
      </w:pPr>
      <w:r>
        <w:rPr>
          <w:rFonts w:ascii="Arial" w:hAnsi="Arial" w:cs="Arial"/>
          <w:b/>
          <w:color w:val="0000FF"/>
          <w:sz w:val="24"/>
        </w:rPr>
        <w:t>RP-220464</w:t>
      </w:r>
      <w:r>
        <w:rPr>
          <w:rFonts w:ascii="Arial" w:hAnsi="Arial" w:cs="Arial"/>
          <w:b/>
          <w:color w:val="0000FF"/>
          <w:sz w:val="24"/>
        </w:rPr>
        <w:tab/>
      </w:r>
      <w:r>
        <w:rPr>
          <w:rFonts w:ascii="Arial" w:hAnsi="Arial" w:cs="Arial"/>
          <w:b/>
          <w:sz w:val="24"/>
        </w:rPr>
        <w:t>WI summary for WI on NR Dynamic spectrum sharing (DSS)</w:t>
      </w:r>
    </w:p>
    <w:p w14:paraId="01A82A2F"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2B670D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87CC8" w14:textId="77777777" w:rsidR="00D93B97" w:rsidRDefault="00D93B97" w:rsidP="00D93B97">
      <w:pPr>
        <w:pStyle w:val="Heading5"/>
      </w:pPr>
      <w:bookmarkStart w:id="208" w:name="_Toc104749534"/>
      <w:bookmarkStart w:id="209" w:name="_Toc105285844"/>
      <w:r>
        <w:t>9.5.1.5</w:t>
      </w:r>
      <w:r>
        <w:tab/>
        <w:t>NR coverage enhancements [RAN1 WI: NR_cov_enh]</w:t>
      </w:r>
      <w:bookmarkEnd w:id="208"/>
      <w:bookmarkEnd w:id="209"/>
    </w:p>
    <w:p w14:paraId="4857DB63" w14:textId="77777777" w:rsidR="00D93B97" w:rsidRDefault="00D93B97" w:rsidP="00D93B97">
      <w:pPr>
        <w:rPr>
          <w:rFonts w:ascii="Arial" w:hAnsi="Arial" w:cs="Arial"/>
          <w:b/>
          <w:sz w:val="24"/>
        </w:rPr>
      </w:pPr>
      <w:r>
        <w:rPr>
          <w:rFonts w:ascii="Arial" w:hAnsi="Arial" w:cs="Arial"/>
          <w:b/>
          <w:color w:val="0000FF"/>
          <w:sz w:val="24"/>
        </w:rPr>
        <w:t>RP-220563</w:t>
      </w:r>
      <w:r>
        <w:rPr>
          <w:rFonts w:ascii="Arial" w:hAnsi="Arial" w:cs="Arial"/>
          <w:b/>
          <w:color w:val="0000FF"/>
          <w:sz w:val="24"/>
        </w:rPr>
        <w:tab/>
      </w:r>
      <w:r>
        <w:rPr>
          <w:rFonts w:ascii="Arial" w:hAnsi="Arial" w:cs="Arial"/>
          <w:b/>
          <w:sz w:val="24"/>
        </w:rPr>
        <w:t>Status report for WI NR coverage enhancements; rapporteur: China Telecom</w:t>
      </w:r>
    </w:p>
    <w:p w14:paraId="6D88352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D6CD72B" w14:textId="77777777" w:rsidR="00D93B97" w:rsidRDefault="00D93B97" w:rsidP="00D93B97">
      <w:pPr>
        <w:rPr>
          <w:rFonts w:ascii="Arial" w:hAnsi="Arial" w:cs="Arial"/>
          <w:b/>
        </w:rPr>
      </w:pPr>
      <w:r>
        <w:rPr>
          <w:rFonts w:ascii="Arial" w:hAnsi="Arial" w:cs="Arial"/>
          <w:b/>
        </w:rPr>
        <w:t xml:space="preserve">Abstract: </w:t>
      </w:r>
    </w:p>
    <w:p w14:paraId="73873B99" w14:textId="77777777" w:rsidR="00D93B97" w:rsidRDefault="00D93B97" w:rsidP="00D93B97">
      <w:r>
        <w:t>WI 100%</w:t>
      </w:r>
    </w:p>
    <w:p w14:paraId="26065884" w14:textId="77777777" w:rsidR="00D93B97" w:rsidRDefault="00D93B97" w:rsidP="00D93B97">
      <w:pPr>
        <w:rPr>
          <w:rFonts w:ascii="Arial" w:hAnsi="Arial" w:cs="Arial"/>
          <w:b/>
        </w:rPr>
      </w:pPr>
      <w:r>
        <w:rPr>
          <w:rFonts w:ascii="Arial" w:hAnsi="Arial" w:cs="Arial"/>
          <w:b/>
        </w:rPr>
        <w:lastRenderedPageBreak/>
        <w:t xml:space="preserve">Discussion: </w:t>
      </w:r>
    </w:p>
    <w:p w14:paraId="5C7E8436" w14:textId="77777777" w:rsidR="00D93B97" w:rsidRDefault="00D93B97" w:rsidP="00D93B97">
      <w:r>
        <w:t>MediaTek: The WI has been declared 100% complete, and a WF was agreed on “maintenance issues” (as stated in the SR). We would like it to be clarified that those issues will still be properly addressed in Q2 by RAN4, and that “the declaration of 100% completeness” will still allow modifications to specs to be made especially for those areas not yet studied properly.</w:t>
      </w:r>
    </w:p>
    <w:p w14:paraId="7CA2F7A9" w14:textId="77777777" w:rsidR="00D93B97" w:rsidRDefault="00D93B97" w:rsidP="00D93B97">
      <w:r>
        <w:t>China Telecom: we agree with you that those maintenance issues need to be properly addressed in Q2 by RAN4, and that’s why we used one WF document to summarize the issues. How about we add one sentence in the SR ("It is RAN4 ... in RAN4") to clarify it?</w:t>
      </w:r>
    </w:p>
    <w:p w14:paraId="13040BC1" w14:textId="77777777" w:rsidR="00D93B97" w:rsidRDefault="00D93B97" w:rsidP="00D93B97">
      <w:r>
        <w:t>"WF on issues for maintenance of NR coverage enhancements was approved R4-2206593. It is RAN4 common understanding that these maintenance issues can be further discussed in RAN4."</w:t>
      </w:r>
    </w:p>
    <w:p w14:paraId="1D439A3F" w14:textId="77777777" w:rsidR="00D93B97" w:rsidRDefault="00D93B97" w:rsidP="00D93B97">
      <w:r>
        <w:t>If it is ok to you, we will revise the SR accordingly.</w:t>
      </w:r>
    </w:p>
    <w:p w14:paraId="45812007" w14:textId="77777777" w:rsidR="00D93B97" w:rsidRDefault="00D93B97" w:rsidP="00D93B97">
      <w:r>
        <w:t>MediaTek: that looks ok</w:t>
      </w:r>
    </w:p>
    <w:p w14:paraId="05B68E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RP-220931</w:t>
      </w:r>
      <w:r>
        <w:rPr>
          <w:color w:val="993300"/>
          <w:u w:val="single"/>
        </w:rPr>
        <w:t>.</w:t>
      </w:r>
    </w:p>
    <w:p w14:paraId="479020CA" w14:textId="77777777" w:rsidR="00D93B97" w:rsidRDefault="00D93B97" w:rsidP="00D93B97">
      <w:pPr>
        <w:rPr>
          <w:rFonts w:ascii="Arial" w:hAnsi="Arial" w:cs="Arial"/>
          <w:b/>
          <w:sz w:val="24"/>
        </w:rPr>
      </w:pPr>
      <w:r>
        <w:rPr>
          <w:rFonts w:ascii="Arial" w:hAnsi="Arial" w:cs="Arial"/>
          <w:b/>
          <w:color w:val="0000FF"/>
          <w:sz w:val="24"/>
        </w:rPr>
        <w:t>RP-220931</w:t>
      </w:r>
      <w:r>
        <w:rPr>
          <w:rFonts w:ascii="Arial" w:hAnsi="Arial" w:cs="Arial"/>
          <w:b/>
          <w:color w:val="0000FF"/>
          <w:sz w:val="24"/>
        </w:rPr>
        <w:tab/>
      </w:r>
      <w:r>
        <w:rPr>
          <w:rFonts w:ascii="Arial" w:hAnsi="Arial" w:cs="Arial"/>
          <w:b/>
          <w:sz w:val="24"/>
        </w:rPr>
        <w:t>Status report for WI NR coverage enhancements; rapporteur: China Telecom</w:t>
      </w:r>
    </w:p>
    <w:p w14:paraId="7F46BD9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57E38239" w14:textId="77777777" w:rsidR="00D93B97" w:rsidRDefault="00D93B97" w:rsidP="00D93B97">
      <w:pPr>
        <w:rPr>
          <w:color w:val="808080"/>
        </w:rPr>
      </w:pPr>
      <w:r>
        <w:rPr>
          <w:color w:val="808080"/>
        </w:rPr>
        <w:t>(Replaces RP-220563)</w:t>
      </w:r>
    </w:p>
    <w:p w14:paraId="4E07AC08" w14:textId="77777777" w:rsidR="00D93B97" w:rsidRDefault="00D93B97" w:rsidP="00D93B97">
      <w:pPr>
        <w:rPr>
          <w:rFonts w:ascii="Arial" w:hAnsi="Arial" w:cs="Arial"/>
          <w:b/>
        </w:rPr>
      </w:pPr>
      <w:r>
        <w:rPr>
          <w:rFonts w:ascii="Arial" w:hAnsi="Arial" w:cs="Arial"/>
          <w:b/>
        </w:rPr>
        <w:t xml:space="preserve">Discussion: </w:t>
      </w:r>
    </w:p>
    <w:p w14:paraId="175F9B41" w14:textId="77777777" w:rsidR="00D93B97" w:rsidRDefault="00D93B97" w:rsidP="00D93B97">
      <w:r>
        <w:t>conclusion: Core part WI is completed</w:t>
      </w:r>
    </w:p>
    <w:p w14:paraId="49D3D91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D18D5" w14:textId="77777777" w:rsidR="00D93B97" w:rsidRDefault="00D93B97" w:rsidP="00D93B97">
      <w:pPr>
        <w:rPr>
          <w:rFonts w:ascii="Arial" w:hAnsi="Arial" w:cs="Arial"/>
          <w:b/>
          <w:sz w:val="24"/>
        </w:rPr>
      </w:pPr>
      <w:r>
        <w:rPr>
          <w:rFonts w:ascii="Arial" w:hAnsi="Arial" w:cs="Arial"/>
          <w:b/>
          <w:color w:val="0000FF"/>
          <w:sz w:val="24"/>
        </w:rPr>
        <w:t>RP-220257</w:t>
      </w:r>
      <w:r>
        <w:rPr>
          <w:rFonts w:ascii="Arial" w:hAnsi="Arial" w:cs="Arial"/>
          <w:b/>
          <w:color w:val="0000FF"/>
          <w:sz w:val="24"/>
        </w:rPr>
        <w:tab/>
      </w:r>
      <w:r>
        <w:rPr>
          <w:rFonts w:ascii="Arial" w:hAnsi="Arial" w:cs="Arial"/>
          <w:b/>
          <w:sz w:val="24"/>
        </w:rPr>
        <w:t>Rel-17 maintenance of coverage enhancements in NR</w:t>
      </w:r>
    </w:p>
    <w:p w14:paraId="45EE816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E797C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B65FB8" w14:textId="77777777" w:rsidR="00D93B97" w:rsidRDefault="00D93B97" w:rsidP="00D93B97">
      <w:pPr>
        <w:rPr>
          <w:rFonts w:ascii="Arial" w:hAnsi="Arial" w:cs="Arial"/>
          <w:b/>
          <w:sz w:val="24"/>
        </w:rPr>
      </w:pPr>
      <w:r>
        <w:rPr>
          <w:rFonts w:ascii="Arial" w:hAnsi="Arial" w:cs="Arial"/>
          <w:b/>
          <w:color w:val="0000FF"/>
          <w:sz w:val="24"/>
        </w:rPr>
        <w:t>RP-220478</w:t>
      </w:r>
      <w:r>
        <w:rPr>
          <w:rFonts w:ascii="Arial" w:hAnsi="Arial" w:cs="Arial"/>
          <w:b/>
          <w:color w:val="0000FF"/>
          <w:sz w:val="24"/>
        </w:rPr>
        <w:tab/>
      </w:r>
      <w:r>
        <w:rPr>
          <w:rFonts w:ascii="Arial" w:hAnsi="Arial" w:cs="Arial"/>
          <w:b/>
          <w:sz w:val="24"/>
        </w:rPr>
        <w:t>RAN2 CRs to NR coverage enhancements</w:t>
      </w:r>
    </w:p>
    <w:p w14:paraId="1382F90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992E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9A49B" w14:textId="77777777" w:rsidR="00D93B97" w:rsidRDefault="00D93B97" w:rsidP="00D93B97">
      <w:pPr>
        <w:rPr>
          <w:rFonts w:ascii="Arial" w:hAnsi="Arial" w:cs="Arial"/>
          <w:b/>
          <w:sz w:val="24"/>
        </w:rPr>
      </w:pPr>
      <w:r>
        <w:rPr>
          <w:rFonts w:ascii="Arial" w:hAnsi="Arial" w:cs="Arial"/>
          <w:b/>
          <w:color w:val="0000FF"/>
          <w:sz w:val="24"/>
        </w:rPr>
        <w:t>RP-220360</w:t>
      </w:r>
      <w:r>
        <w:rPr>
          <w:rFonts w:ascii="Arial" w:hAnsi="Arial" w:cs="Arial"/>
          <w:b/>
          <w:color w:val="0000FF"/>
          <w:sz w:val="24"/>
        </w:rPr>
        <w:tab/>
      </w:r>
      <w:r>
        <w:rPr>
          <w:rFonts w:ascii="Arial" w:hAnsi="Arial" w:cs="Arial"/>
          <w:b/>
          <w:sz w:val="24"/>
        </w:rPr>
        <w:t>RAN4 CRs for Open REL-17 NR or NR+LTE WIs - Batch 17</w:t>
      </w:r>
    </w:p>
    <w:p w14:paraId="607CCB5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928EB2" w14:textId="77777777" w:rsidR="00D93B97" w:rsidRDefault="00D93B97" w:rsidP="00D93B97">
      <w:pPr>
        <w:rPr>
          <w:rFonts w:ascii="Arial" w:hAnsi="Arial" w:cs="Arial"/>
          <w:b/>
        </w:rPr>
      </w:pPr>
      <w:r>
        <w:rPr>
          <w:rFonts w:ascii="Arial" w:hAnsi="Arial" w:cs="Arial"/>
          <w:b/>
        </w:rPr>
        <w:t xml:space="preserve">Discussion: </w:t>
      </w:r>
    </w:p>
    <w:p w14:paraId="47790952" w14:textId="77777777" w:rsidR="00D93B97" w:rsidRDefault="00D93B97" w:rsidP="00D93B97">
      <w:r>
        <w:t>moved from AI 9.3.1.3 to AI 9.5.1.5</w:t>
      </w:r>
    </w:p>
    <w:p w14:paraId="096773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C4726" w14:textId="77777777" w:rsidR="00D93B97" w:rsidRDefault="00D93B97" w:rsidP="00D93B97">
      <w:pPr>
        <w:rPr>
          <w:rFonts w:ascii="Arial" w:hAnsi="Arial" w:cs="Arial"/>
          <w:b/>
          <w:sz w:val="24"/>
        </w:rPr>
      </w:pPr>
      <w:r>
        <w:rPr>
          <w:rFonts w:ascii="Arial" w:hAnsi="Arial" w:cs="Arial"/>
          <w:b/>
          <w:color w:val="0000FF"/>
          <w:sz w:val="24"/>
        </w:rPr>
        <w:t>RP-220564</w:t>
      </w:r>
      <w:r>
        <w:rPr>
          <w:rFonts w:ascii="Arial" w:hAnsi="Arial" w:cs="Arial"/>
          <w:b/>
          <w:color w:val="0000FF"/>
          <w:sz w:val="24"/>
        </w:rPr>
        <w:tab/>
      </w:r>
      <w:r>
        <w:rPr>
          <w:rFonts w:ascii="Arial" w:hAnsi="Arial" w:cs="Arial"/>
          <w:b/>
          <w:sz w:val="24"/>
        </w:rPr>
        <w:t>WI summary for WI NR coverage enhancements</w:t>
      </w:r>
    </w:p>
    <w:p w14:paraId="17D25E37"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7C751C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D52C62" w14:textId="77777777" w:rsidR="00D93B97" w:rsidRDefault="00D93B97" w:rsidP="00D93B97">
      <w:pPr>
        <w:pStyle w:val="Heading5"/>
      </w:pPr>
      <w:bookmarkStart w:id="210" w:name="_Toc104749535"/>
      <w:bookmarkStart w:id="211" w:name="_Toc105285845"/>
      <w:r>
        <w:lastRenderedPageBreak/>
        <w:t>9.5.1.6</w:t>
      </w:r>
      <w:r>
        <w:tab/>
        <w:t>NR positioning enhancements [RAN1 WI: NR_pos_enh]</w:t>
      </w:r>
      <w:bookmarkEnd w:id="210"/>
      <w:bookmarkEnd w:id="211"/>
    </w:p>
    <w:p w14:paraId="14147974" w14:textId="77777777" w:rsidR="00D93B97" w:rsidRDefault="00D93B97" w:rsidP="00D93B97">
      <w:pPr>
        <w:rPr>
          <w:rFonts w:ascii="Arial" w:hAnsi="Arial" w:cs="Arial"/>
          <w:b/>
          <w:sz w:val="24"/>
        </w:rPr>
      </w:pPr>
      <w:r>
        <w:rPr>
          <w:rFonts w:ascii="Arial" w:hAnsi="Arial" w:cs="Arial"/>
          <w:b/>
          <w:color w:val="0000FF"/>
          <w:sz w:val="24"/>
        </w:rPr>
        <w:t>RP-220803</w:t>
      </w:r>
      <w:r>
        <w:rPr>
          <w:rFonts w:ascii="Arial" w:hAnsi="Arial" w:cs="Arial"/>
          <w:b/>
          <w:color w:val="0000FF"/>
          <w:sz w:val="24"/>
        </w:rPr>
        <w:tab/>
      </w:r>
      <w:r>
        <w:rPr>
          <w:rFonts w:ascii="Arial" w:hAnsi="Arial" w:cs="Arial"/>
          <w:b/>
          <w:sz w:val="24"/>
        </w:rPr>
        <w:t>Status report for WI NR positioning enhancements; rapporteur: Intel</w:t>
      </w:r>
    </w:p>
    <w:p w14:paraId="7084266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C29118" w14:textId="77777777" w:rsidR="00D93B97" w:rsidRDefault="00D93B97" w:rsidP="00D93B97">
      <w:pPr>
        <w:rPr>
          <w:rFonts w:ascii="Arial" w:hAnsi="Arial" w:cs="Arial"/>
          <w:b/>
        </w:rPr>
      </w:pPr>
      <w:r>
        <w:rPr>
          <w:rFonts w:ascii="Arial" w:hAnsi="Arial" w:cs="Arial"/>
          <w:b/>
        </w:rPr>
        <w:t xml:space="preserve">Discussion: </w:t>
      </w:r>
    </w:p>
    <w:p w14:paraId="7B44FE70" w14:textId="77777777" w:rsidR="00D93B97" w:rsidRDefault="00D93B97" w:rsidP="00D93B97">
      <w:r>
        <w:t>MCC: late submission</w:t>
      </w:r>
    </w:p>
    <w:p w14:paraId="20E1FB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5137B" w14:textId="77777777" w:rsidR="00D93B97" w:rsidRDefault="00D93B97" w:rsidP="00D93B97">
      <w:pPr>
        <w:rPr>
          <w:rFonts w:ascii="Arial" w:hAnsi="Arial" w:cs="Arial"/>
          <w:b/>
          <w:sz w:val="24"/>
        </w:rPr>
      </w:pPr>
      <w:r>
        <w:rPr>
          <w:rFonts w:ascii="Arial" w:hAnsi="Arial" w:cs="Arial"/>
          <w:b/>
          <w:color w:val="0000FF"/>
          <w:sz w:val="24"/>
        </w:rPr>
        <w:t>RP-220254</w:t>
      </w:r>
      <w:r>
        <w:rPr>
          <w:rFonts w:ascii="Arial" w:hAnsi="Arial" w:cs="Arial"/>
          <w:b/>
          <w:color w:val="0000FF"/>
          <w:sz w:val="24"/>
        </w:rPr>
        <w:tab/>
      </w:r>
      <w:r>
        <w:rPr>
          <w:rFonts w:ascii="Arial" w:hAnsi="Arial" w:cs="Arial"/>
          <w:b/>
          <w:sz w:val="24"/>
        </w:rPr>
        <w:t>Rel-17 maintenance of NR Positioning Enhancements</w:t>
      </w:r>
    </w:p>
    <w:p w14:paraId="444917C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321C2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9ABC0" w14:textId="77777777" w:rsidR="00D93B97" w:rsidRDefault="00D93B97" w:rsidP="00D93B97">
      <w:pPr>
        <w:rPr>
          <w:rFonts w:ascii="Arial" w:hAnsi="Arial" w:cs="Arial"/>
          <w:b/>
          <w:sz w:val="24"/>
        </w:rPr>
      </w:pPr>
      <w:r>
        <w:rPr>
          <w:rFonts w:ascii="Arial" w:hAnsi="Arial" w:cs="Arial"/>
          <w:b/>
          <w:color w:val="0000FF"/>
          <w:sz w:val="24"/>
        </w:rPr>
        <w:t>RP-220479</w:t>
      </w:r>
      <w:r>
        <w:rPr>
          <w:rFonts w:ascii="Arial" w:hAnsi="Arial" w:cs="Arial"/>
          <w:b/>
          <w:color w:val="0000FF"/>
          <w:sz w:val="24"/>
        </w:rPr>
        <w:tab/>
      </w:r>
      <w:r>
        <w:rPr>
          <w:rFonts w:ascii="Arial" w:hAnsi="Arial" w:cs="Arial"/>
          <w:b/>
          <w:sz w:val="24"/>
        </w:rPr>
        <w:t>RAN2 CRs to NR positioning enhancements</w:t>
      </w:r>
    </w:p>
    <w:p w14:paraId="36AE88F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C855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68E30" w14:textId="77777777" w:rsidR="00D93B97" w:rsidRDefault="00D93B97" w:rsidP="00D93B97">
      <w:pPr>
        <w:rPr>
          <w:rFonts w:ascii="Arial" w:hAnsi="Arial" w:cs="Arial"/>
          <w:b/>
          <w:sz w:val="24"/>
        </w:rPr>
      </w:pPr>
      <w:r>
        <w:rPr>
          <w:rFonts w:ascii="Arial" w:hAnsi="Arial" w:cs="Arial"/>
          <w:b/>
          <w:color w:val="0000FF"/>
          <w:sz w:val="24"/>
        </w:rPr>
        <w:t>RP-220228</w:t>
      </w:r>
      <w:r>
        <w:rPr>
          <w:rFonts w:ascii="Arial" w:hAnsi="Arial" w:cs="Arial"/>
          <w:b/>
          <w:color w:val="0000FF"/>
          <w:sz w:val="24"/>
        </w:rPr>
        <w:tab/>
      </w:r>
      <w:r>
        <w:rPr>
          <w:rFonts w:ascii="Arial" w:hAnsi="Arial" w:cs="Arial"/>
          <w:b/>
          <w:sz w:val="24"/>
        </w:rPr>
        <w:t>RAN3 CRs for NR positioning enhancements</w:t>
      </w:r>
    </w:p>
    <w:p w14:paraId="5F39679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84796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42446" w14:textId="77777777" w:rsidR="00D93B97" w:rsidRDefault="00D93B97" w:rsidP="00D93B97">
      <w:pPr>
        <w:rPr>
          <w:rFonts w:ascii="Arial" w:hAnsi="Arial" w:cs="Arial"/>
          <w:b/>
          <w:sz w:val="24"/>
        </w:rPr>
      </w:pPr>
      <w:r>
        <w:rPr>
          <w:rFonts w:ascii="Arial" w:hAnsi="Arial" w:cs="Arial"/>
          <w:b/>
          <w:color w:val="0000FF"/>
          <w:sz w:val="24"/>
        </w:rPr>
        <w:t>RP-220379</w:t>
      </w:r>
      <w:r>
        <w:rPr>
          <w:rFonts w:ascii="Arial" w:hAnsi="Arial" w:cs="Arial"/>
          <w:b/>
          <w:color w:val="0000FF"/>
          <w:sz w:val="24"/>
        </w:rPr>
        <w:tab/>
      </w:r>
      <w:r>
        <w:rPr>
          <w:rFonts w:ascii="Arial" w:hAnsi="Arial" w:cs="Arial"/>
          <w:b/>
          <w:sz w:val="24"/>
        </w:rPr>
        <w:t>RAN4 CRs for Open REL-17 NR or NR+LTE WIs - Batch 36</w:t>
      </w:r>
    </w:p>
    <w:p w14:paraId="10006A1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F209C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F18CD" w14:textId="77777777" w:rsidR="00D93B97" w:rsidRDefault="00D93B97" w:rsidP="00D93B97">
      <w:pPr>
        <w:rPr>
          <w:rFonts w:ascii="Arial" w:hAnsi="Arial" w:cs="Arial"/>
          <w:b/>
          <w:sz w:val="24"/>
        </w:rPr>
      </w:pPr>
      <w:r>
        <w:rPr>
          <w:rFonts w:ascii="Arial" w:hAnsi="Arial" w:cs="Arial"/>
          <w:b/>
          <w:color w:val="0000FF"/>
          <w:sz w:val="24"/>
        </w:rPr>
        <w:t>RP-220804</w:t>
      </w:r>
      <w:r>
        <w:rPr>
          <w:rFonts w:ascii="Arial" w:hAnsi="Arial" w:cs="Arial"/>
          <w:b/>
          <w:color w:val="0000FF"/>
          <w:sz w:val="24"/>
        </w:rPr>
        <w:tab/>
      </w:r>
      <w:r>
        <w:rPr>
          <w:rFonts w:ascii="Arial" w:hAnsi="Arial" w:cs="Arial"/>
          <w:b/>
          <w:sz w:val="24"/>
        </w:rPr>
        <w:t>WI summary for WI Core part: NR positioning enhancements</w:t>
      </w:r>
    </w:p>
    <w:p w14:paraId="6B1738C7"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w:t>
      </w:r>
    </w:p>
    <w:p w14:paraId="74EA0EFE" w14:textId="77777777" w:rsidR="00D93B97" w:rsidRDefault="00D93B97" w:rsidP="00D93B97">
      <w:pPr>
        <w:rPr>
          <w:rFonts w:ascii="Arial" w:hAnsi="Arial" w:cs="Arial"/>
          <w:b/>
        </w:rPr>
      </w:pPr>
      <w:r>
        <w:rPr>
          <w:rFonts w:ascii="Arial" w:hAnsi="Arial" w:cs="Arial"/>
          <w:b/>
        </w:rPr>
        <w:t xml:space="preserve">Discussion: </w:t>
      </w:r>
    </w:p>
    <w:p w14:paraId="524E2B45" w14:textId="77777777" w:rsidR="00D93B97" w:rsidRDefault="00D93B97" w:rsidP="00D93B97">
      <w:r>
        <w:t>MCC: late submission</w:t>
      </w:r>
    </w:p>
    <w:p w14:paraId="1BDEDFCB" w14:textId="77777777" w:rsidR="00D93B97" w:rsidRDefault="00D93B97" w:rsidP="00D93B97">
      <w:r>
        <w:t>Huawei: has a few proposals for updating the WI summary</w:t>
      </w:r>
    </w:p>
    <w:p w14:paraId="503C2D89" w14:textId="77777777" w:rsidR="00D93B97" w:rsidRDefault="00D93B97" w:rsidP="00D93B97">
      <w:r>
        <w:t>Ericsson: prefers the original RP-220804 version</w:t>
      </w:r>
    </w:p>
    <w:p w14:paraId="2FABC2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RP-220919</w:t>
      </w:r>
      <w:r>
        <w:rPr>
          <w:color w:val="993300"/>
          <w:u w:val="single"/>
        </w:rPr>
        <w:t>.</w:t>
      </w:r>
    </w:p>
    <w:p w14:paraId="6B5EF61E" w14:textId="77777777" w:rsidR="00D93B97" w:rsidRDefault="00D93B97" w:rsidP="00D93B97">
      <w:pPr>
        <w:rPr>
          <w:rFonts w:ascii="Arial" w:hAnsi="Arial" w:cs="Arial"/>
          <w:b/>
          <w:sz w:val="24"/>
        </w:rPr>
      </w:pPr>
      <w:r>
        <w:rPr>
          <w:rFonts w:ascii="Arial" w:hAnsi="Arial" w:cs="Arial"/>
          <w:b/>
          <w:color w:val="0000FF"/>
          <w:sz w:val="24"/>
        </w:rPr>
        <w:t>RP-220919</w:t>
      </w:r>
      <w:r>
        <w:rPr>
          <w:rFonts w:ascii="Arial" w:hAnsi="Arial" w:cs="Arial"/>
          <w:b/>
          <w:color w:val="0000FF"/>
          <w:sz w:val="24"/>
        </w:rPr>
        <w:tab/>
      </w:r>
      <w:r>
        <w:rPr>
          <w:rFonts w:ascii="Arial" w:hAnsi="Arial" w:cs="Arial"/>
          <w:b/>
          <w:sz w:val="24"/>
        </w:rPr>
        <w:t>WI summary for WI Core part: NR positioning enhancements</w:t>
      </w:r>
    </w:p>
    <w:p w14:paraId="3514BD5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w:t>
      </w:r>
    </w:p>
    <w:p w14:paraId="77B03706" w14:textId="77777777" w:rsidR="00D93B97" w:rsidRDefault="00D93B97" w:rsidP="00D93B97">
      <w:pPr>
        <w:rPr>
          <w:color w:val="808080"/>
        </w:rPr>
      </w:pPr>
      <w:r>
        <w:rPr>
          <w:color w:val="808080"/>
        </w:rPr>
        <w:t>(Replaces RP-220804)</w:t>
      </w:r>
    </w:p>
    <w:p w14:paraId="3E3BD685" w14:textId="77777777" w:rsidR="00D93B97" w:rsidRDefault="00D93B97" w:rsidP="00D93B97">
      <w:pPr>
        <w:rPr>
          <w:rFonts w:ascii="Arial" w:hAnsi="Arial" w:cs="Arial"/>
          <w:b/>
        </w:rPr>
      </w:pPr>
      <w:r>
        <w:rPr>
          <w:rFonts w:ascii="Arial" w:hAnsi="Arial" w:cs="Arial"/>
          <w:b/>
        </w:rPr>
        <w:t xml:space="preserve">Discussion: </w:t>
      </w:r>
    </w:p>
    <w:p w14:paraId="18A1712E" w14:textId="77777777" w:rsidR="00D93B97" w:rsidRDefault="00D93B97" w:rsidP="00D93B97">
      <w:r>
        <w:lastRenderedPageBreak/>
        <w:t>Huawei: we can live with this updated version; for completeness and to respond to Ericsson, while it is fine not to capture our suggested revision related to on-demand PRS, the reason we proposed it was to align with a RAN3 agreement made at RAN3#115-e about LMF initiated case ("encoded as ENUMERATED type with two values (configure, off, …)")</w:t>
      </w:r>
    </w:p>
    <w:p w14:paraId="047FA2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698E5" w14:textId="77777777" w:rsidR="00D93B97" w:rsidRDefault="00D93B97" w:rsidP="00D93B97">
      <w:pPr>
        <w:pStyle w:val="Heading5"/>
      </w:pPr>
      <w:bookmarkStart w:id="212" w:name="_Toc104749536"/>
      <w:bookmarkStart w:id="213" w:name="_Toc105285846"/>
      <w:r>
        <w:t>9.5.1.7</w:t>
      </w:r>
      <w:r>
        <w:tab/>
        <w:t>Support of reduced capability NR devices [RAN1 WI: NR_redcap]</w:t>
      </w:r>
      <w:bookmarkEnd w:id="212"/>
      <w:bookmarkEnd w:id="213"/>
    </w:p>
    <w:p w14:paraId="59A4619B" w14:textId="77777777" w:rsidR="00D93B97" w:rsidRDefault="00D93B97" w:rsidP="00D93B97">
      <w:pPr>
        <w:rPr>
          <w:rFonts w:ascii="Arial" w:hAnsi="Arial" w:cs="Arial"/>
          <w:b/>
          <w:sz w:val="24"/>
        </w:rPr>
      </w:pPr>
      <w:r>
        <w:rPr>
          <w:rFonts w:ascii="Arial" w:hAnsi="Arial" w:cs="Arial"/>
          <w:b/>
          <w:color w:val="0000FF"/>
          <w:sz w:val="24"/>
        </w:rPr>
        <w:t>RP-220135</w:t>
      </w:r>
      <w:r>
        <w:rPr>
          <w:rFonts w:ascii="Arial" w:hAnsi="Arial" w:cs="Arial"/>
          <w:b/>
          <w:color w:val="0000FF"/>
          <w:sz w:val="24"/>
        </w:rPr>
        <w:tab/>
      </w:r>
      <w:r>
        <w:rPr>
          <w:rFonts w:ascii="Arial" w:hAnsi="Arial" w:cs="Arial"/>
          <w:b/>
          <w:sz w:val="24"/>
        </w:rPr>
        <w:t>Status report for WI Support of reduced capability NR devices; rapporteur: Ericsson</w:t>
      </w:r>
    </w:p>
    <w:p w14:paraId="12415E0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0C15A3B" w14:textId="77777777" w:rsidR="00D93B97" w:rsidRDefault="00D93B97" w:rsidP="00D93B97">
      <w:pPr>
        <w:rPr>
          <w:rFonts w:ascii="Arial" w:hAnsi="Arial" w:cs="Arial"/>
          <w:b/>
        </w:rPr>
      </w:pPr>
      <w:r>
        <w:rPr>
          <w:rFonts w:ascii="Arial" w:hAnsi="Arial" w:cs="Arial"/>
          <w:b/>
        </w:rPr>
        <w:t xml:space="preserve">Discussion: </w:t>
      </w:r>
    </w:p>
    <w:p w14:paraId="44AF76E7" w14:textId="77777777" w:rsidR="00D93B97" w:rsidRDefault="00D93B97" w:rsidP="00D93B97">
      <w:r>
        <w:t xml:space="preserve">vivo: SR indicates that RAN1 work is not completed for the WI. However, the WI has been declared as completed from RAN1 perspective in RAN#94e (see RAN1 SR in RP-212642) and after which RAN1 made 20 agreements/conclusions in RAN#108e, it is hard to understand now the WI is regarded as incomplete in RAN1. The listed RAN1 remaining issues are not significant and can be addressed as part of usual maintenance work similarly as other Rel-17 WIs. </w:t>
      </w:r>
    </w:p>
    <w:p w14:paraId="1A71644C" w14:textId="77777777" w:rsidR="00D93B97" w:rsidRDefault="00D93B97" w:rsidP="00D93B97">
      <w:r>
        <w:t>We would like to discuss and conclude that this WI is completed from RAN1 perspective.</w:t>
      </w:r>
    </w:p>
    <w:p w14:paraId="0B216C10" w14:textId="77777777" w:rsidR="00D93B97" w:rsidRDefault="00D93B97" w:rsidP="00D93B97">
      <w:r>
        <w:t>handled in [95e-31-R17-RedCap-WI]</w:t>
      </w:r>
    </w:p>
    <w:p w14:paraId="1C3B5A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RP-220964</w:t>
      </w:r>
      <w:r>
        <w:rPr>
          <w:color w:val="993300"/>
          <w:u w:val="single"/>
        </w:rPr>
        <w:t>.</w:t>
      </w:r>
    </w:p>
    <w:p w14:paraId="2C1E3FBA" w14:textId="77777777" w:rsidR="00D93B97" w:rsidRDefault="00D93B97" w:rsidP="00D93B97">
      <w:pPr>
        <w:rPr>
          <w:rFonts w:ascii="Arial" w:hAnsi="Arial" w:cs="Arial"/>
          <w:b/>
          <w:sz w:val="24"/>
        </w:rPr>
      </w:pPr>
      <w:r>
        <w:rPr>
          <w:rFonts w:ascii="Arial" w:hAnsi="Arial" w:cs="Arial"/>
          <w:b/>
          <w:color w:val="0000FF"/>
          <w:sz w:val="24"/>
        </w:rPr>
        <w:t>RP-220964</w:t>
      </w:r>
      <w:r>
        <w:rPr>
          <w:rFonts w:ascii="Arial" w:hAnsi="Arial" w:cs="Arial"/>
          <w:b/>
          <w:color w:val="0000FF"/>
          <w:sz w:val="24"/>
        </w:rPr>
        <w:tab/>
      </w:r>
      <w:r>
        <w:rPr>
          <w:rFonts w:ascii="Arial" w:hAnsi="Arial" w:cs="Arial"/>
          <w:b/>
          <w:sz w:val="24"/>
        </w:rPr>
        <w:t>Status report for WI Support of reduced capability NR devices; rapporteur: Ericsson</w:t>
      </w:r>
    </w:p>
    <w:p w14:paraId="1F7F95A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7C9D8574" w14:textId="77777777" w:rsidR="00D93B97" w:rsidRDefault="00D93B97" w:rsidP="00D93B97">
      <w:pPr>
        <w:rPr>
          <w:color w:val="808080"/>
        </w:rPr>
      </w:pPr>
      <w:r>
        <w:rPr>
          <w:color w:val="808080"/>
        </w:rPr>
        <w:t>(Replaces RP-220135)</w:t>
      </w:r>
    </w:p>
    <w:p w14:paraId="4215A6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41F7A" w14:textId="77777777" w:rsidR="00D93B97" w:rsidRDefault="00D93B97" w:rsidP="00D93B97">
      <w:pPr>
        <w:rPr>
          <w:rFonts w:ascii="Arial" w:hAnsi="Arial" w:cs="Arial"/>
          <w:b/>
          <w:sz w:val="24"/>
        </w:rPr>
      </w:pPr>
      <w:r>
        <w:rPr>
          <w:rFonts w:ascii="Arial" w:hAnsi="Arial" w:cs="Arial"/>
          <w:b/>
          <w:color w:val="0000FF"/>
          <w:sz w:val="24"/>
        </w:rPr>
        <w:t>RP-220602</w:t>
      </w:r>
      <w:r>
        <w:rPr>
          <w:rFonts w:ascii="Arial" w:hAnsi="Arial" w:cs="Arial"/>
          <w:b/>
          <w:color w:val="0000FF"/>
          <w:sz w:val="24"/>
        </w:rPr>
        <w:tab/>
      </w:r>
      <w:r>
        <w:rPr>
          <w:rFonts w:ascii="Arial" w:hAnsi="Arial" w:cs="Arial"/>
          <w:b/>
          <w:sz w:val="24"/>
        </w:rPr>
        <w:t>Discussion on RedCap features for non-RedCap UE</w:t>
      </w:r>
    </w:p>
    <w:p w14:paraId="7488681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00DC286" w14:textId="77777777" w:rsidR="00D93B97" w:rsidRDefault="00D93B97" w:rsidP="00D93B97">
      <w:pPr>
        <w:rPr>
          <w:rFonts w:ascii="Arial" w:hAnsi="Arial" w:cs="Arial"/>
          <w:b/>
        </w:rPr>
      </w:pPr>
      <w:r>
        <w:rPr>
          <w:rFonts w:ascii="Arial" w:hAnsi="Arial" w:cs="Arial"/>
          <w:b/>
        </w:rPr>
        <w:t xml:space="preserve">Discussion: </w:t>
      </w:r>
    </w:p>
    <w:p w14:paraId="1AEC60E1" w14:textId="77777777" w:rsidR="00D93B97" w:rsidRDefault="00D93B97" w:rsidP="00D93B97">
      <w:r>
        <w:t>handled in [95e-31-R17-RedCap-WI]</w:t>
      </w:r>
    </w:p>
    <w:p w14:paraId="794D55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99D74" w14:textId="77777777" w:rsidR="00D93B97" w:rsidRDefault="00D93B97" w:rsidP="00D93B97">
      <w:pPr>
        <w:rPr>
          <w:rFonts w:ascii="Arial" w:hAnsi="Arial" w:cs="Arial"/>
          <w:b/>
          <w:sz w:val="24"/>
        </w:rPr>
      </w:pPr>
      <w:r>
        <w:rPr>
          <w:rFonts w:ascii="Arial" w:hAnsi="Arial" w:cs="Arial"/>
          <w:b/>
          <w:color w:val="0000FF"/>
          <w:sz w:val="24"/>
        </w:rPr>
        <w:t>RP-220613</w:t>
      </w:r>
      <w:r>
        <w:rPr>
          <w:rFonts w:ascii="Arial" w:hAnsi="Arial" w:cs="Arial"/>
          <w:b/>
          <w:color w:val="0000FF"/>
          <w:sz w:val="24"/>
        </w:rPr>
        <w:tab/>
      </w:r>
      <w:r>
        <w:rPr>
          <w:rFonts w:ascii="Arial" w:hAnsi="Arial" w:cs="Arial"/>
          <w:b/>
          <w:sz w:val="24"/>
        </w:rPr>
        <w:t>Views on outstanding issues of NR R17 RedCap UE Features</w:t>
      </w:r>
    </w:p>
    <w:p w14:paraId="1FAA399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Verizon, vivo, Guangdong Genius, Xiaomi</w:t>
      </w:r>
    </w:p>
    <w:p w14:paraId="60703683" w14:textId="77777777" w:rsidR="00D93B97" w:rsidRDefault="00D93B97" w:rsidP="00D93B97">
      <w:pPr>
        <w:rPr>
          <w:rFonts w:ascii="Arial" w:hAnsi="Arial" w:cs="Arial"/>
          <w:b/>
        </w:rPr>
      </w:pPr>
      <w:r>
        <w:rPr>
          <w:rFonts w:ascii="Arial" w:hAnsi="Arial" w:cs="Arial"/>
          <w:b/>
        </w:rPr>
        <w:t xml:space="preserve">Discussion: </w:t>
      </w:r>
    </w:p>
    <w:p w14:paraId="4BE82591" w14:textId="77777777" w:rsidR="00D93B97" w:rsidRDefault="00D93B97" w:rsidP="00D93B97">
      <w:r>
        <w:t>handled in [95e-31-R17-RedCap-WI]</w:t>
      </w:r>
    </w:p>
    <w:p w14:paraId="23F60DAF" w14:textId="77777777" w:rsidR="00D93B97" w:rsidRDefault="00D93B97" w:rsidP="00D93B97">
      <w:r>
        <w:t>proposals:</w:t>
      </w:r>
    </w:p>
    <w:p w14:paraId="3177BC88" w14:textId="77777777" w:rsidR="00D93B97" w:rsidRDefault="00D93B97" w:rsidP="00D93B97">
      <w:r>
        <w:t>- Reporting type of FG 28-1 should be “per band” instead of “per UE”</w:t>
      </w:r>
    </w:p>
    <w:p w14:paraId="59886B98" w14:textId="77777777" w:rsidR="00D93B97" w:rsidRDefault="00D93B97" w:rsidP="00D93B97">
      <w:r>
        <w:t>- If a R17 UE indicates FG 28-1 for at least one band, it will NOT be allowed in any band to support</w:t>
      </w:r>
    </w:p>
    <w:p w14:paraId="61949D47" w14:textId="77777777" w:rsidR="00D93B97" w:rsidRDefault="00D93B97" w:rsidP="00D93B97">
      <w:r>
        <w:t>features restricted for RedCap UEs, including CA, DC, wider CBW and more than 2 Rx branches</w:t>
      </w:r>
    </w:p>
    <w:p w14:paraId="1D629EB0" w14:textId="77777777" w:rsidR="00D93B97" w:rsidRDefault="00D93B97" w:rsidP="00D93B97">
      <w:r>
        <w:lastRenderedPageBreak/>
        <w:t>handled in Thu GTW:</w:t>
      </w:r>
    </w:p>
    <w:p w14:paraId="6B6E7D02" w14:textId="77777777" w:rsidR="00D93B97" w:rsidRDefault="00D93B97" w:rsidP="00D93B97">
      <w:r>
        <w:t xml:space="preserve">DT: the proposal was discarded some time ago in RAN2 and it should be "per UE" as otherwise it opens the door for weakening requirements that were set up in the past (100MHz, 4Rx etc.) </w:t>
      </w:r>
    </w:p>
    <w:p w14:paraId="08BEA2FA" w14:textId="77777777" w:rsidR="00D93B97" w:rsidRDefault="00D93B97" w:rsidP="00D93B97">
      <w:r>
        <w:t>Qualcomm: proposal is not applicable to 100MHz or 4Rx</w:t>
      </w:r>
    </w:p>
    <w:p w14:paraId="147EFE01" w14:textId="77777777" w:rsidR="00D93B97" w:rsidRDefault="00D93B97" w:rsidP="00D93B97">
      <w:r>
        <w:t>vivo: with the restrictions indicated by Qualcomm, there would be no performance loss; UE is not allowed to use advanced features with the indicated conditions</w:t>
      </w:r>
    </w:p>
    <w:p w14:paraId="66E33424" w14:textId="77777777" w:rsidR="00D93B97" w:rsidRDefault="00D93B97" w:rsidP="00D93B97">
      <w:r>
        <w:t>ZTE: we support the Nokia view (RP-220782)</w:t>
      </w:r>
    </w:p>
    <w:p w14:paraId="355449BB" w14:textId="77777777" w:rsidR="00D93B97" w:rsidRDefault="00D93B97" w:rsidP="00D93B97">
      <w:r>
        <w:t>RAN chair: will need further discussion in NWM discussion</w:t>
      </w:r>
    </w:p>
    <w:p w14:paraId="7D9D60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AB9C0" w14:textId="77777777" w:rsidR="00D93B97" w:rsidRDefault="00D93B97" w:rsidP="00D93B97">
      <w:pPr>
        <w:rPr>
          <w:rFonts w:ascii="Arial" w:hAnsi="Arial" w:cs="Arial"/>
          <w:b/>
          <w:sz w:val="24"/>
        </w:rPr>
      </w:pPr>
      <w:r>
        <w:rPr>
          <w:rFonts w:ascii="Arial" w:hAnsi="Arial" w:cs="Arial"/>
          <w:b/>
          <w:color w:val="0000FF"/>
          <w:sz w:val="24"/>
        </w:rPr>
        <w:t>RP-220782</w:t>
      </w:r>
      <w:r>
        <w:rPr>
          <w:rFonts w:ascii="Arial" w:hAnsi="Arial" w:cs="Arial"/>
          <w:b/>
          <w:color w:val="0000FF"/>
          <w:sz w:val="24"/>
        </w:rPr>
        <w:tab/>
      </w:r>
      <w:r>
        <w:rPr>
          <w:rFonts w:ascii="Arial" w:hAnsi="Arial" w:cs="Arial"/>
          <w:b/>
          <w:sz w:val="24"/>
        </w:rPr>
        <w:t>On RedCap support indication</w:t>
      </w:r>
    </w:p>
    <w:p w14:paraId="1434CB4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Deutsche Telekom, Telecom Italia, Orange, KT Corp., KPN</w:t>
      </w:r>
    </w:p>
    <w:p w14:paraId="48680690" w14:textId="77777777" w:rsidR="00D93B97" w:rsidRDefault="00D93B97" w:rsidP="00D93B97">
      <w:pPr>
        <w:rPr>
          <w:rFonts w:ascii="Arial" w:hAnsi="Arial" w:cs="Arial"/>
          <w:b/>
        </w:rPr>
      </w:pPr>
      <w:r>
        <w:rPr>
          <w:rFonts w:ascii="Arial" w:hAnsi="Arial" w:cs="Arial"/>
          <w:b/>
        </w:rPr>
        <w:t xml:space="preserve">Discussion: </w:t>
      </w:r>
    </w:p>
    <w:p w14:paraId="59D0A7FD" w14:textId="77777777" w:rsidR="00D93B97" w:rsidRDefault="00D93B97" w:rsidP="00D93B97">
      <w:r>
        <w:t>handled in [95e-31-R17-RedCap-WI]</w:t>
      </w:r>
    </w:p>
    <w:p w14:paraId="34C98168" w14:textId="77777777" w:rsidR="00D93B97" w:rsidRDefault="00D93B97" w:rsidP="00D93B97">
      <w:r>
        <w:t>proposals:</w:t>
      </w:r>
    </w:p>
    <w:p w14:paraId="31764D39" w14:textId="77777777" w:rsidR="00D93B97" w:rsidRDefault="00D93B97" w:rsidP="00D93B97">
      <w:r>
        <w:t xml:space="preserve">- RAN1 feature group for RedCap UE (FG28-1) type is defined as “per UE”. </w:t>
      </w:r>
    </w:p>
    <w:p w14:paraId="227D4067" w14:textId="77777777" w:rsidR="00D93B97" w:rsidRDefault="00D93B97" w:rsidP="00D93B97">
      <w:r>
        <w:t>- RAN1 feature group for RedCap UE (FG28-3) type is defined as “per UE” with TDD/FDD differentiation</w:t>
      </w:r>
    </w:p>
    <w:p w14:paraId="3A1C67D7" w14:textId="77777777" w:rsidR="00D93B97" w:rsidRDefault="00D93B97" w:rsidP="00D93B97">
      <w:r>
        <w:t>handled in Thu GTW</w:t>
      </w:r>
    </w:p>
    <w:p w14:paraId="6EC874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39076" w14:textId="77777777" w:rsidR="00D93B97" w:rsidRDefault="00D93B97" w:rsidP="00D93B97">
      <w:pPr>
        <w:rPr>
          <w:rFonts w:ascii="Arial" w:hAnsi="Arial" w:cs="Arial"/>
          <w:b/>
          <w:sz w:val="24"/>
        </w:rPr>
      </w:pPr>
      <w:r>
        <w:rPr>
          <w:rFonts w:ascii="Arial" w:hAnsi="Arial" w:cs="Arial"/>
          <w:b/>
          <w:color w:val="0000FF"/>
          <w:sz w:val="24"/>
        </w:rPr>
        <w:t>RP-220651</w:t>
      </w:r>
      <w:r>
        <w:rPr>
          <w:rFonts w:ascii="Arial" w:hAnsi="Arial" w:cs="Arial"/>
          <w:b/>
          <w:color w:val="0000FF"/>
          <w:sz w:val="24"/>
        </w:rPr>
        <w:tab/>
      </w:r>
      <w:r>
        <w:rPr>
          <w:rFonts w:ascii="Arial" w:hAnsi="Arial" w:cs="Arial"/>
          <w:b/>
          <w:sz w:val="24"/>
        </w:rPr>
        <w:t>Discussing on whether Rel-17 RRM relaxation applying to any Rel-17 UE</w:t>
      </w:r>
    </w:p>
    <w:p w14:paraId="3E69BF8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9E594E0" w14:textId="77777777" w:rsidR="00D93B97" w:rsidRDefault="00D93B97" w:rsidP="00D93B97">
      <w:pPr>
        <w:rPr>
          <w:rFonts w:ascii="Arial" w:hAnsi="Arial" w:cs="Arial"/>
          <w:b/>
        </w:rPr>
      </w:pPr>
      <w:r>
        <w:rPr>
          <w:rFonts w:ascii="Arial" w:hAnsi="Arial" w:cs="Arial"/>
          <w:b/>
        </w:rPr>
        <w:t xml:space="preserve">Discussion: </w:t>
      </w:r>
    </w:p>
    <w:p w14:paraId="778D58B9" w14:textId="77777777" w:rsidR="00D93B97" w:rsidRDefault="00D93B97" w:rsidP="00D93B97">
      <w:r>
        <w:t>handled in [95e-31-R17-RedCap-WI]</w:t>
      </w:r>
    </w:p>
    <w:p w14:paraId="04919B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7416E" w14:textId="77777777" w:rsidR="00D93B97" w:rsidRDefault="00D93B97" w:rsidP="00D93B97">
      <w:pPr>
        <w:rPr>
          <w:rFonts w:ascii="Arial" w:hAnsi="Arial" w:cs="Arial"/>
          <w:b/>
          <w:sz w:val="24"/>
        </w:rPr>
      </w:pPr>
      <w:r>
        <w:rPr>
          <w:rFonts w:ascii="Arial" w:hAnsi="Arial" w:cs="Arial"/>
          <w:b/>
          <w:color w:val="0000FF"/>
          <w:sz w:val="24"/>
        </w:rPr>
        <w:t>RP-220650</w:t>
      </w:r>
      <w:r>
        <w:rPr>
          <w:rFonts w:ascii="Arial" w:hAnsi="Arial" w:cs="Arial"/>
          <w:b/>
          <w:color w:val="0000FF"/>
          <w:sz w:val="24"/>
        </w:rPr>
        <w:tab/>
      </w:r>
      <w:r>
        <w:rPr>
          <w:rFonts w:ascii="Arial" w:hAnsi="Arial" w:cs="Arial"/>
          <w:b/>
          <w:sz w:val="24"/>
        </w:rPr>
        <w:t>Discussing on whether Rel-17 RRM relaxation applying to any Rel-17 UE</w:t>
      </w:r>
    </w:p>
    <w:p w14:paraId="0895F9C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7C9BC81D" w14:textId="77777777" w:rsidR="00D93B97" w:rsidRDefault="00D93B97" w:rsidP="00D93B97">
      <w:pPr>
        <w:rPr>
          <w:rFonts w:ascii="Arial" w:hAnsi="Arial" w:cs="Arial"/>
          <w:b/>
        </w:rPr>
      </w:pPr>
      <w:r>
        <w:rPr>
          <w:rFonts w:ascii="Arial" w:hAnsi="Arial" w:cs="Arial"/>
          <w:b/>
        </w:rPr>
        <w:t xml:space="preserve">Discussion: </w:t>
      </w:r>
    </w:p>
    <w:p w14:paraId="7F5900A9" w14:textId="77777777" w:rsidR="00D93B97" w:rsidRDefault="00D93B97" w:rsidP="00D93B97">
      <w:r>
        <w:t>see RP-220651 instead</w:t>
      </w:r>
    </w:p>
    <w:p w14:paraId="147B44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40031" w14:textId="77777777" w:rsidR="00D93B97" w:rsidRDefault="00D93B97" w:rsidP="00D93B97">
      <w:pPr>
        <w:rPr>
          <w:rFonts w:ascii="Arial" w:hAnsi="Arial" w:cs="Arial"/>
          <w:b/>
          <w:sz w:val="24"/>
        </w:rPr>
      </w:pPr>
      <w:r>
        <w:rPr>
          <w:rFonts w:ascii="Arial" w:hAnsi="Arial" w:cs="Arial"/>
          <w:b/>
          <w:color w:val="0000FF"/>
          <w:sz w:val="24"/>
        </w:rPr>
        <w:t>RP-220753</w:t>
      </w:r>
      <w:r>
        <w:rPr>
          <w:rFonts w:ascii="Arial" w:hAnsi="Arial" w:cs="Arial"/>
          <w:b/>
          <w:color w:val="0000FF"/>
          <w:sz w:val="24"/>
        </w:rPr>
        <w:tab/>
      </w:r>
      <w:r>
        <w:rPr>
          <w:rFonts w:ascii="Arial" w:hAnsi="Arial" w:cs="Arial"/>
          <w:b/>
          <w:sz w:val="24"/>
        </w:rPr>
        <w:t>Views on Rel-17 Redcap RRM requirements</w:t>
      </w:r>
    </w:p>
    <w:p w14:paraId="2C884ABE"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A826EE" w14:textId="77777777" w:rsidR="00D93B97" w:rsidRDefault="00D93B97" w:rsidP="00D93B97">
      <w:pPr>
        <w:rPr>
          <w:rFonts w:ascii="Arial" w:hAnsi="Arial" w:cs="Arial"/>
          <w:b/>
        </w:rPr>
      </w:pPr>
      <w:r>
        <w:rPr>
          <w:rFonts w:ascii="Arial" w:hAnsi="Arial" w:cs="Arial"/>
          <w:b/>
        </w:rPr>
        <w:t xml:space="preserve">Abstract: </w:t>
      </w:r>
    </w:p>
    <w:p w14:paraId="64EA2C02" w14:textId="77777777" w:rsidR="00D93B97" w:rsidRDefault="00D93B97" w:rsidP="00D93B97">
      <w:r>
        <w:t>Asbout the scope in the exception sheet</w:t>
      </w:r>
    </w:p>
    <w:p w14:paraId="06A747BC" w14:textId="77777777" w:rsidR="00D93B97" w:rsidRDefault="00D93B97" w:rsidP="00D93B97">
      <w:pPr>
        <w:rPr>
          <w:rFonts w:ascii="Arial" w:hAnsi="Arial" w:cs="Arial"/>
          <w:b/>
        </w:rPr>
      </w:pPr>
      <w:r>
        <w:rPr>
          <w:rFonts w:ascii="Arial" w:hAnsi="Arial" w:cs="Arial"/>
          <w:b/>
        </w:rPr>
        <w:lastRenderedPageBreak/>
        <w:t xml:space="preserve">Discussion: </w:t>
      </w:r>
    </w:p>
    <w:p w14:paraId="5A77A633" w14:textId="77777777" w:rsidR="00D93B97" w:rsidRDefault="00D93B97" w:rsidP="00D93B97">
      <w:r>
        <w:t>handled in [95e-31-R17-RedCap-WI]</w:t>
      </w:r>
    </w:p>
    <w:p w14:paraId="3B2FE7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09501" w14:textId="77777777" w:rsidR="00D93B97" w:rsidRDefault="00D93B97" w:rsidP="00D93B97">
      <w:pPr>
        <w:rPr>
          <w:rFonts w:ascii="Arial" w:hAnsi="Arial" w:cs="Arial"/>
          <w:b/>
          <w:sz w:val="24"/>
        </w:rPr>
      </w:pPr>
      <w:r>
        <w:rPr>
          <w:rFonts w:ascii="Arial" w:hAnsi="Arial" w:cs="Arial"/>
          <w:b/>
          <w:color w:val="0000FF"/>
          <w:sz w:val="24"/>
        </w:rPr>
        <w:t>RP-220784</w:t>
      </w:r>
      <w:r>
        <w:rPr>
          <w:rFonts w:ascii="Arial" w:hAnsi="Arial" w:cs="Arial"/>
          <w:b/>
          <w:color w:val="0000FF"/>
          <w:sz w:val="24"/>
        </w:rPr>
        <w:tab/>
      </w:r>
      <w:r>
        <w:rPr>
          <w:rFonts w:ascii="Arial" w:hAnsi="Arial" w:cs="Arial"/>
          <w:b/>
          <w:sz w:val="24"/>
        </w:rPr>
        <w:t>Discussion on Rel-17 RedCap</w:t>
      </w:r>
    </w:p>
    <w:p w14:paraId="57F12519"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92912D6" w14:textId="77777777" w:rsidR="00D93B97" w:rsidRDefault="00D93B97" w:rsidP="00D93B97">
      <w:pPr>
        <w:rPr>
          <w:rFonts w:ascii="Arial" w:hAnsi="Arial" w:cs="Arial"/>
          <w:b/>
        </w:rPr>
      </w:pPr>
      <w:r>
        <w:rPr>
          <w:rFonts w:ascii="Arial" w:hAnsi="Arial" w:cs="Arial"/>
          <w:b/>
        </w:rPr>
        <w:t xml:space="preserve">Discussion: </w:t>
      </w:r>
    </w:p>
    <w:p w14:paraId="17C48505" w14:textId="77777777" w:rsidR="00D93B97" w:rsidRDefault="00D93B97" w:rsidP="00D93B97">
      <w:r>
        <w:t>handled in [95e-31-R17-RedCap-WI]</w:t>
      </w:r>
    </w:p>
    <w:p w14:paraId="692FCC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81556" w14:textId="77777777" w:rsidR="00D93B97" w:rsidRDefault="00D93B97" w:rsidP="00D93B97">
      <w:pPr>
        <w:rPr>
          <w:rFonts w:ascii="Arial" w:hAnsi="Arial" w:cs="Arial"/>
          <w:b/>
          <w:sz w:val="24"/>
        </w:rPr>
      </w:pPr>
      <w:r>
        <w:rPr>
          <w:rFonts w:ascii="Arial" w:hAnsi="Arial" w:cs="Arial"/>
          <w:b/>
          <w:color w:val="0000FF"/>
          <w:sz w:val="24"/>
        </w:rPr>
        <w:t>RP-220305</w:t>
      </w:r>
      <w:r>
        <w:rPr>
          <w:rFonts w:ascii="Arial" w:hAnsi="Arial" w:cs="Arial"/>
          <w:b/>
          <w:color w:val="0000FF"/>
          <w:sz w:val="24"/>
        </w:rPr>
        <w:tab/>
      </w:r>
      <w:r>
        <w:rPr>
          <w:rFonts w:ascii="Arial" w:hAnsi="Arial" w:cs="Arial"/>
          <w:b/>
          <w:sz w:val="24"/>
        </w:rPr>
        <w:t>Discussion on RedCap basic feature group</w:t>
      </w:r>
    </w:p>
    <w:p w14:paraId="5617794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Panasonic Corporation</w:t>
      </w:r>
    </w:p>
    <w:p w14:paraId="5D948E5B" w14:textId="77777777" w:rsidR="00D93B97" w:rsidRDefault="00D93B97" w:rsidP="00D93B97">
      <w:pPr>
        <w:rPr>
          <w:rFonts w:ascii="Arial" w:hAnsi="Arial" w:cs="Arial"/>
          <w:b/>
        </w:rPr>
      </w:pPr>
      <w:r>
        <w:rPr>
          <w:rFonts w:ascii="Arial" w:hAnsi="Arial" w:cs="Arial"/>
          <w:b/>
        </w:rPr>
        <w:t xml:space="preserve">Discussion: </w:t>
      </w:r>
    </w:p>
    <w:p w14:paraId="272612AD" w14:textId="77777777" w:rsidR="00D93B97" w:rsidRDefault="00D93B97" w:rsidP="00D93B97">
      <w:r>
        <w:t>handled in [95e-31-R17-RedCap-WI]</w:t>
      </w:r>
    </w:p>
    <w:p w14:paraId="7AA7339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3F3C9" w14:textId="77777777" w:rsidR="00D93B97" w:rsidRDefault="00D93B97" w:rsidP="00D93B97">
      <w:pPr>
        <w:rPr>
          <w:rFonts w:ascii="Arial" w:hAnsi="Arial" w:cs="Arial"/>
          <w:b/>
          <w:sz w:val="24"/>
        </w:rPr>
      </w:pPr>
      <w:r>
        <w:rPr>
          <w:rFonts w:ascii="Arial" w:hAnsi="Arial" w:cs="Arial"/>
          <w:b/>
          <w:color w:val="0000FF"/>
          <w:sz w:val="24"/>
        </w:rPr>
        <w:t>RP-220315</w:t>
      </w:r>
      <w:r>
        <w:rPr>
          <w:rFonts w:ascii="Arial" w:hAnsi="Arial" w:cs="Arial"/>
          <w:b/>
          <w:color w:val="0000FF"/>
          <w:sz w:val="24"/>
        </w:rPr>
        <w:tab/>
      </w:r>
      <w:r>
        <w:rPr>
          <w:rFonts w:ascii="Arial" w:hAnsi="Arial" w:cs="Arial"/>
          <w:b/>
          <w:sz w:val="24"/>
        </w:rPr>
        <w:t>On RedCap UE capabilities</w:t>
      </w:r>
    </w:p>
    <w:p w14:paraId="2A5C59A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3E7802E" w14:textId="77777777" w:rsidR="00D93B97" w:rsidRDefault="00D93B97" w:rsidP="00D93B97">
      <w:pPr>
        <w:rPr>
          <w:rFonts w:ascii="Arial" w:hAnsi="Arial" w:cs="Arial"/>
          <w:b/>
        </w:rPr>
      </w:pPr>
      <w:r>
        <w:rPr>
          <w:rFonts w:ascii="Arial" w:hAnsi="Arial" w:cs="Arial"/>
          <w:b/>
        </w:rPr>
        <w:t xml:space="preserve">Discussion: </w:t>
      </w:r>
    </w:p>
    <w:p w14:paraId="532D46DE" w14:textId="77777777" w:rsidR="00D93B97" w:rsidRDefault="00D93B97" w:rsidP="00D93B97">
      <w:r>
        <w:t>handled in [95e-31-R17-RedCap-WI]</w:t>
      </w:r>
    </w:p>
    <w:p w14:paraId="0B048A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3AC72" w14:textId="77777777" w:rsidR="00D93B97" w:rsidRDefault="00D93B97" w:rsidP="00D93B97">
      <w:pPr>
        <w:rPr>
          <w:rFonts w:ascii="Arial" w:hAnsi="Arial" w:cs="Arial"/>
          <w:b/>
          <w:sz w:val="24"/>
        </w:rPr>
      </w:pPr>
      <w:r>
        <w:rPr>
          <w:rFonts w:ascii="Arial" w:hAnsi="Arial" w:cs="Arial"/>
          <w:b/>
          <w:color w:val="0000FF"/>
          <w:sz w:val="24"/>
        </w:rPr>
        <w:t>RP-220742</w:t>
      </w:r>
      <w:r>
        <w:rPr>
          <w:rFonts w:ascii="Arial" w:hAnsi="Arial" w:cs="Arial"/>
          <w:b/>
          <w:color w:val="0000FF"/>
          <w:sz w:val="24"/>
        </w:rPr>
        <w:tab/>
      </w:r>
      <w:r>
        <w:rPr>
          <w:rFonts w:ascii="Arial" w:hAnsi="Arial" w:cs="Arial"/>
          <w:b/>
          <w:sz w:val="24"/>
        </w:rPr>
        <w:t>Views on UE feature for Rel-17 NR RedCap</w:t>
      </w:r>
    </w:p>
    <w:p w14:paraId="673B62D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C4C7CC4" w14:textId="77777777" w:rsidR="00D93B97" w:rsidRDefault="00D93B97" w:rsidP="00D93B97">
      <w:pPr>
        <w:rPr>
          <w:rFonts w:ascii="Arial" w:hAnsi="Arial" w:cs="Arial"/>
          <w:b/>
        </w:rPr>
      </w:pPr>
      <w:r>
        <w:rPr>
          <w:rFonts w:ascii="Arial" w:hAnsi="Arial" w:cs="Arial"/>
          <w:b/>
        </w:rPr>
        <w:t xml:space="preserve">Abstract: </w:t>
      </w:r>
    </w:p>
    <w:p w14:paraId="4D5B6C27" w14:textId="77777777" w:rsidR="00D93B97" w:rsidRDefault="00D93B97" w:rsidP="00D93B97">
      <w:r>
        <w:t>Discuss whether the granularity of UE feature FG 28-1 for RedCap should be 'per UE' or 'per band'</w:t>
      </w:r>
    </w:p>
    <w:p w14:paraId="4751053C" w14:textId="77777777" w:rsidR="00D93B97" w:rsidRDefault="00D93B97" w:rsidP="00D93B97">
      <w:pPr>
        <w:rPr>
          <w:rFonts w:ascii="Arial" w:hAnsi="Arial" w:cs="Arial"/>
          <w:b/>
        </w:rPr>
      </w:pPr>
      <w:r>
        <w:rPr>
          <w:rFonts w:ascii="Arial" w:hAnsi="Arial" w:cs="Arial"/>
          <w:b/>
        </w:rPr>
        <w:t xml:space="preserve">Discussion: </w:t>
      </w:r>
    </w:p>
    <w:p w14:paraId="0A42AC50" w14:textId="77777777" w:rsidR="00D93B97" w:rsidRDefault="00D93B97" w:rsidP="00D93B97">
      <w:r>
        <w:t>handled in [95e-31-R17-RedCap-WI]</w:t>
      </w:r>
    </w:p>
    <w:p w14:paraId="3AD9208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2907F" w14:textId="77777777" w:rsidR="00D93B97" w:rsidRDefault="00D93B97" w:rsidP="00D93B97">
      <w:pPr>
        <w:rPr>
          <w:rFonts w:ascii="Arial" w:hAnsi="Arial" w:cs="Arial"/>
          <w:b/>
          <w:sz w:val="24"/>
        </w:rPr>
      </w:pPr>
      <w:r>
        <w:rPr>
          <w:rFonts w:ascii="Arial" w:hAnsi="Arial" w:cs="Arial"/>
          <w:b/>
          <w:color w:val="0000FF"/>
          <w:sz w:val="24"/>
        </w:rPr>
        <w:t>RP-220396</w:t>
      </w:r>
      <w:r>
        <w:rPr>
          <w:rFonts w:ascii="Arial" w:hAnsi="Arial" w:cs="Arial"/>
          <w:b/>
          <w:color w:val="0000FF"/>
          <w:sz w:val="24"/>
        </w:rPr>
        <w:tab/>
      </w:r>
      <w:r>
        <w:rPr>
          <w:rFonts w:ascii="Arial" w:hAnsi="Arial" w:cs="Arial"/>
          <w:b/>
          <w:sz w:val="24"/>
        </w:rPr>
        <w:t>Discussion on Rel-17 UE features and capabilities for RedCap</w:t>
      </w:r>
    </w:p>
    <w:p w14:paraId="612E38B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542C9DA" w14:textId="77777777" w:rsidR="00D93B97" w:rsidRDefault="00D93B97" w:rsidP="00D93B97">
      <w:pPr>
        <w:rPr>
          <w:rFonts w:ascii="Arial" w:hAnsi="Arial" w:cs="Arial"/>
          <w:b/>
        </w:rPr>
      </w:pPr>
      <w:r>
        <w:rPr>
          <w:rFonts w:ascii="Arial" w:hAnsi="Arial" w:cs="Arial"/>
          <w:b/>
        </w:rPr>
        <w:t xml:space="preserve">Discussion: </w:t>
      </w:r>
    </w:p>
    <w:p w14:paraId="2E469653" w14:textId="77777777" w:rsidR="00D93B97" w:rsidRDefault="00D93B97" w:rsidP="00D93B97">
      <w:r>
        <w:t>moved from AI 9.10 to AI 9.5.1.7;</w:t>
      </w:r>
    </w:p>
    <w:p w14:paraId="6501B7BB" w14:textId="77777777" w:rsidR="00D93B97" w:rsidRDefault="00D93B97" w:rsidP="00D93B97">
      <w:r>
        <w:t>handled in [95e-31-R17-RedCap-WI]</w:t>
      </w:r>
    </w:p>
    <w:p w14:paraId="0DF2690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35708" w14:textId="77777777" w:rsidR="00D93B97" w:rsidRDefault="00D93B97" w:rsidP="00D93B97">
      <w:pPr>
        <w:rPr>
          <w:rFonts w:ascii="Arial" w:hAnsi="Arial" w:cs="Arial"/>
          <w:b/>
          <w:sz w:val="24"/>
        </w:rPr>
      </w:pPr>
      <w:r>
        <w:rPr>
          <w:rFonts w:ascii="Arial" w:hAnsi="Arial" w:cs="Arial"/>
          <w:b/>
          <w:color w:val="0000FF"/>
          <w:sz w:val="24"/>
        </w:rPr>
        <w:lastRenderedPageBreak/>
        <w:t>RP-220526</w:t>
      </w:r>
      <w:r>
        <w:rPr>
          <w:rFonts w:ascii="Arial" w:hAnsi="Arial" w:cs="Arial"/>
          <w:b/>
          <w:color w:val="0000FF"/>
          <w:sz w:val="24"/>
        </w:rPr>
        <w:tab/>
      </w:r>
      <w:r>
        <w:rPr>
          <w:rFonts w:ascii="Arial" w:hAnsi="Arial" w:cs="Arial"/>
          <w:b/>
          <w:sz w:val="24"/>
        </w:rPr>
        <w:t>Do not use RedCap to develop lower-tier NR eMBB smartphones</w:t>
      </w:r>
    </w:p>
    <w:p w14:paraId="261E979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EA937FD" w14:textId="77777777" w:rsidR="00D93B97" w:rsidRDefault="00D93B97" w:rsidP="00D93B97">
      <w:pPr>
        <w:rPr>
          <w:rFonts w:ascii="Arial" w:hAnsi="Arial" w:cs="Arial"/>
          <w:b/>
        </w:rPr>
      </w:pPr>
      <w:r>
        <w:rPr>
          <w:rFonts w:ascii="Arial" w:hAnsi="Arial" w:cs="Arial"/>
          <w:b/>
        </w:rPr>
        <w:t xml:space="preserve">Discussion: </w:t>
      </w:r>
    </w:p>
    <w:p w14:paraId="3CD5EC75" w14:textId="77777777" w:rsidR="00D93B97" w:rsidRDefault="00D93B97" w:rsidP="00D93B97">
      <w:r>
        <w:t>handled in [95e-31-R17-RedCap-WI]</w:t>
      </w:r>
    </w:p>
    <w:p w14:paraId="75DD0E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642CD" w14:textId="77777777" w:rsidR="00D93B97" w:rsidRDefault="00D93B97" w:rsidP="00D93B97">
      <w:pPr>
        <w:rPr>
          <w:rFonts w:ascii="Arial" w:hAnsi="Arial" w:cs="Arial"/>
          <w:b/>
          <w:sz w:val="24"/>
        </w:rPr>
      </w:pPr>
      <w:r>
        <w:rPr>
          <w:rFonts w:ascii="Arial" w:hAnsi="Arial" w:cs="Arial"/>
          <w:b/>
          <w:color w:val="0000FF"/>
          <w:sz w:val="24"/>
        </w:rPr>
        <w:t>RP-220255</w:t>
      </w:r>
      <w:r>
        <w:rPr>
          <w:rFonts w:ascii="Arial" w:hAnsi="Arial" w:cs="Arial"/>
          <w:b/>
          <w:color w:val="0000FF"/>
          <w:sz w:val="24"/>
        </w:rPr>
        <w:tab/>
      </w:r>
      <w:r>
        <w:rPr>
          <w:rFonts w:ascii="Arial" w:hAnsi="Arial" w:cs="Arial"/>
          <w:b/>
          <w:sz w:val="24"/>
        </w:rPr>
        <w:t>Rel-17 maintenance of UEs with reduced capabilities in NR</w:t>
      </w:r>
    </w:p>
    <w:p w14:paraId="05BD7AE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21C8B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ED10E" w14:textId="77777777" w:rsidR="00D93B97" w:rsidRDefault="00D93B97" w:rsidP="00D93B97">
      <w:pPr>
        <w:rPr>
          <w:rFonts w:ascii="Arial" w:hAnsi="Arial" w:cs="Arial"/>
          <w:b/>
          <w:sz w:val="24"/>
        </w:rPr>
      </w:pPr>
      <w:r>
        <w:rPr>
          <w:rFonts w:ascii="Arial" w:hAnsi="Arial" w:cs="Arial"/>
          <w:b/>
          <w:color w:val="0000FF"/>
          <w:sz w:val="24"/>
        </w:rPr>
        <w:t>RP-220480</w:t>
      </w:r>
      <w:r>
        <w:rPr>
          <w:rFonts w:ascii="Arial" w:hAnsi="Arial" w:cs="Arial"/>
          <w:b/>
          <w:color w:val="0000FF"/>
          <w:sz w:val="24"/>
        </w:rPr>
        <w:tab/>
      </w:r>
      <w:r>
        <w:rPr>
          <w:rFonts w:ascii="Arial" w:hAnsi="Arial" w:cs="Arial"/>
          <w:b/>
          <w:sz w:val="24"/>
        </w:rPr>
        <w:t>RAN2 CRs to Support of reduced capability NR devices</w:t>
      </w:r>
    </w:p>
    <w:p w14:paraId="7146CA1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C4DE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4F8D8" w14:textId="77777777" w:rsidR="00D93B97" w:rsidRDefault="00D93B97" w:rsidP="00D93B97">
      <w:pPr>
        <w:rPr>
          <w:rFonts w:ascii="Arial" w:hAnsi="Arial" w:cs="Arial"/>
          <w:b/>
          <w:sz w:val="24"/>
        </w:rPr>
      </w:pPr>
      <w:r>
        <w:rPr>
          <w:rFonts w:ascii="Arial" w:hAnsi="Arial" w:cs="Arial"/>
          <w:b/>
          <w:color w:val="0000FF"/>
          <w:sz w:val="24"/>
        </w:rPr>
        <w:t>RP-220836</w:t>
      </w:r>
      <w:r>
        <w:rPr>
          <w:rFonts w:ascii="Arial" w:hAnsi="Arial" w:cs="Arial"/>
          <w:b/>
          <w:color w:val="0000FF"/>
          <w:sz w:val="24"/>
        </w:rPr>
        <w:tab/>
      </w:r>
      <w:r>
        <w:rPr>
          <w:rFonts w:ascii="Arial" w:hAnsi="Arial" w:cs="Arial"/>
          <w:b/>
          <w:sz w:val="24"/>
        </w:rPr>
        <w:t>RAN2 endorsed CRs on Introduction of RedCap</w:t>
      </w:r>
    </w:p>
    <w:p w14:paraId="581B781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DB13DA" w14:textId="77777777" w:rsidR="00D93B97" w:rsidRDefault="00D93B97" w:rsidP="00D93B97">
      <w:pPr>
        <w:rPr>
          <w:rFonts w:ascii="Arial" w:hAnsi="Arial" w:cs="Arial"/>
          <w:b/>
        </w:rPr>
      </w:pPr>
      <w:r>
        <w:rPr>
          <w:rFonts w:ascii="Arial" w:hAnsi="Arial" w:cs="Arial"/>
          <w:b/>
        </w:rPr>
        <w:t xml:space="preserve">Discussion: </w:t>
      </w:r>
    </w:p>
    <w:p w14:paraId="5F955195" w14:textId="77777777" w:rsidR="00D93B97" w:rsidRDefault="00D93B97" w:rsidP="00D93B97">
      <w:r>
        <w:t>MCC: RAN2 CRs were only endorsed because RAN2 could not decide about which of the 2 alternative CRs should be used; so TSG RAN will have to decide this</w:t>
      </w:r>
    </w:p>
    <w:p w14:paraId="7E67B497" w14:textId="77777777" w:rsidR="00D93B97" w:rsidRDefault="00D93B97" w:rsidP="00D93B97">
      <w:r>
        <w:t>handled in [95e-31-R17-RedCap-WI]</w:t>
      </w:r>
    </w:p>
    <w:p w14:paraId="6B880189" w14:textId="77777777" w:rsidR="00D93B97" w:rsidRDefault="00D93B97" w:rsidP="00D93B97">
      <w:r>
        <w:t>conclusion:</w:t>
      </w:r>
    </w:p>
    <w:p w14:paraId="5BAFC833" w14:textId="77777777" w:rsidR="00D93B97" w:rsidRDefault="00D93B97" w:rsidP="00D93B97">
      <w:r>
        <w:t>CR R2-2204267 is approved (with the understanding that SUL operation for RedCap is not precluded by this CR)</w:t>
      </w:r>
    </w:p>
    <w:p w14:paraId="01A027DE" w14:textId="77777777" w:rsidR="00D93B97" w:rsidRDefault="00D93B97" w:rsidP="00D93B97">
      <w:r>
        <w:t>CR R2-2204268 is not pursued</w:t>
      </w:r>
    </w:p>
    <w:p w14:paraId="782633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88587E" w14:textId="77777777" w:rsidR="00D93B97" w:rsidRDefault="00D93B97" w:rsidP="00D93B97">
      <w:pPr>
        <w:rPr>
          <w:rFonts w:ascii="Arial" w:hAnsi="Arial" w:cs="Arial"/>
          <w:b/>
          <w:sz w:val="24"/>
        </w:rPr>
      </w:pPr>
      <w:r>
        <w:rPr>
          <w:rFonts w:ascii="Arial" w:hAnsi="Arial" w:cs="Arial"/>
          <w:b/>
          <w:color w:val="0000FF"/>
          <w:sz w:val="24"/>
        </w:rPr>
        <w:t>RP-220230</w:t>
      </w:r>
      <w:r>
        <w:rPr>
          <w:rFonts w:ascii="Arial" w:hAnsi="Arial" w:cs="Arial"/>
          <w:b/>
          <w:color w:val="0000FF"/>
          <w:sz w:val="24"/>
        </w:rPr>
        <w:tab/>
      </w:r>
      <w:r>
        <w:rPr>
          <w:rFonts w:ascii="Arial" w:hAnsi="Arial" w:cs="Arial"/>
          <w:b/>
          <w:sz w:val="24"/>
        </w:rPr>
        <w:t>RAN3 CRs for Support of reduced capability NR devices</w:t>
      </w:r>
    </w:p>
    <w:p w14:paraId="45B7BB1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91D2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2B914" w14:textId="77777777" w:rsidR="00D93B97" w:rsidRDefault="00D93B97" w:rsidP="00D93B97">
      <w:pPr>
        <w:rPr>
          <w:rFonts w:ascii="Arial" w:hAnsi="Arial" w:cs="Arial"/>
          <w:b/>
          <w:sz w:val="24"/>
        </w:rPr>
      </w:pPr>
      <w:r>
        <w:rPr>
          <w:rFonts w:ascii="Arial" w:hAnsi="Arial" w:cs="Arial"/>
          <w:b/>
          <w:color w:val="0000FF"/>
          <w:sz w:val="24"/>
        </w:rPr>
        <w:t>RP-220371</w:t>
      </w:r>
      <w:r>
        <w:rPr>
          <w:rFonts w:ascii="Arial" w:hAnsi="Arial" w:cs="Arial"/>
          <w:b/>
          <w:color w:val="0000FF"/>
          <w:sz w:val="24"/>
        </w:rPr>
        <w:tab/>
      </w:r>
      <w:r>
        <w:rPr>
          <w:rFonts w:ascii="Arial" w:hAnsi="Arial" w:cs="Arial"/>
          <w:b/>
          <w:sz w:val="24"/>
        </w:rPr>
        <w:t>RAN4 CRs for Open REL-17 NR or NR+LTE WIs - Batch 28</w:t>
      </w:r>
    </w:p>
    <w:p w14:paraId="559323D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D28DF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D835E" w14:textId="77777777" w:rsidR="00D93B97" w:rsidRDefault="00D93B97" w:rsidP="00D93B97">
      <w:pPr>
        <w:rPr>
          <w:rFonts w:ascii="Arial" w:hAnsi="Arial" w:cs="Arial"/>
          <w:b/>
          <w:sz w:val="24"/>
        </w:rPr>
      </w:pPr>
      <w:r>
        <w:rPr>
          <w:rFonts w:ascii="Arial" w:hAnsi="Arial" w:cs="Arial"/>
          <w:b/>
          <w:color w:val="0000FF"/>
          <w:sz w:val="24"/>
        </w:rPr>
        <w:t>RP-220462</w:t>
      </w:r>
      <w:r>
        <w:rPr>
          <w:rFonts w:ascii="Arial" w:hAnsi="Arial" w:cs="Arial"/>
          <w:b/>
          <w:color w:val="0000FF"/>
          <w:sz w:val="24"/>
        </w:rPr>
        <w:tab/>
      </w:r>
      <w:r>
        <w:rPr>
          <w:rFonts w:ascii="Arial" w:hAnsi="Arial" w:cs="Arial"/>
          <w:b/>
          <w:sz w:val="24"/>
        </w:rPr>
        <w:t>CR on RedCap FR1 Operating Bands in Rel-17</w:t>
      </w:r>
    </w:p>
    <w:p w14:paraId="05C574E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CR-1046  Cat: B (Rel-17)</w:t>
      </w:r>
      <w:r>
        <w:rPr>
          <w:i/>
        </w:rPr>
        <w:br/>
      </w:r>
      <w:r>
        <w:rPr>
          <w:i/>
        </w:rPr>
        <w:br/>
      </w:r>
      <w:r>
        <w:rPr>
          <w:i/>
        </w:rPr>
        <w:tab/>
      </w:r>
      <w:r>
        <w:rPr>
          <w:i/>
        </w:rPr>
        <w:tab/>
      </w:r>
      <w:r>
        <w:rPr>
          <w:i/>
        </w:rPr>
        <w:tab/>
      </w:r>
      <w:r>
        <w:rPr>
          <w:i/>
        </w:rPr>
        <w:tab/>
      </w:r>
      <w:r>
        <w:rPr>
          <w:i/>
        </w:rPr>
        <w:tab/>
        <w:t>Source: Ericsson, Qualcomm Incorporate, MediaTek</w:t>
      </w:r>
    </w:p>
    <w:p w14:paraId="0323A8C1" w14:textId="77777777" w:rsidR="00D93B97" w:rsidRDefault="00D93B97" w:rsidP="00D93B97">
      <w:pPr>
        <w:rPr>
          <w:rFonts w:ascii="Arial" w:hAnsi="Arial" w:cs="Arial"/>
          <w:b/>
        </w:rPr>
      </w:pPr>
      <w:r>
        <w:rPr>
          <w:rFonts w:ascii="Arial" w:hAnsi="Arial" w:cs="Arial"/>
          <w:b/>
        </w:rPr>
        <w:lastRenderedPageBreak/>
        <w:t xml:space="preserve">Abstract: </w:t>
      </w:r>
    </w:p>
    <w:p w14:paraId="0A0DA2DF" w14:textId="77777777" w:rsidR="00D93B97" w:rsidRDefault="00D93B97" w:rsidP="00D93B97">
      <w:r>
        <w:t>company CR; draft CR R4-2206550 was not pursued at RAN4 #102e in Feb.22; this CR is a submission with the same contents trying to add FR1 operating bands for RedCap UEs;</w:t>
      </w:r>
    </w:p>
    <w:p w14:paraId="482E05AD" w14:textId="77777777" w:rsidR="00D93B97" w:rsidRDefault="00D93B97" w:rsidP="00D93B97">
      <w:r>
        <w:t>topic was handled also in the past at RAN #93e in Sep.21 (see RP-212634) and at RAN#94e in Dec.21 (see RP-213427) and it is escalated back to RAN #95e;</w:t>
      </w:r>
    </w:p>
    <w:p w14:paraId="289CA551" w14:textId="77777777" w:rsidR="00D93B97" w:rsidRDefault="00D93B97" w:rsidP="00D93B97">
      <w:r>
        <w:t>note: NR_redcap is a REL-17 WI and RAN #95e plans to freeze REL-17; add FR1 operating bands for RedCap UE in TS 38.101-1</w:t>
      </w:r>
    </w:p>
    <w:p w14:paraId="1C7ED910" w14:textId="77777777" w:rsidR="00D93B97" w:rsidRDefault="00D93B97" w:rsidP="00D93B97">
      <w:pPr>
        <w:rPr>
          <w:rFonts w:ascii="Arial" w:hAnsi="Arial" w:cs="Arial"/>
          <w:b/>
        </w:rPr>
      </w:pPr>
      <w:r>
        <w:rPr>
          <w:rFonts w:ascii="Arial" w:hAnsi="Arial" w:cs="Arial"/>
          <w:b/>
        </w:rPr>
        <w:t xml:space="preserve">Discussion: </w:t>
      </w:r>
    </w:p>
    <w:p w14:paraId="4959FCF9" w14:textId="77777777" w:rsidR="00D93B97" w:rsidRDefault="00D93B97" w:rsidP="00D93B97">
      <w:r>
        <w:t>hanlded in [95e-31-R17-RedCap-WI]</w:t>
      </w:r>
    </w:p>
    <w:p w14:paraId="1C4AC5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7C598B" w14:textId="77777777" w:rsidR="00D93B97" w:rsidRDefault="00D93B97" w:rsidP="00D93B97">
      <w:pPr>
        <w:rPr>
          <w:rFonts w:ascii="Arial" w:hAnsi="Arial" w:cs="Arial"/>
          <w:b/>
          <w:sz w:val="24"/>
        </w:rPr>
      </w:pPr>
      <w:r>
        <w:rPr>
          <w:rFonts w:ascii="Arial" w:hAnsi="Arial" w:cs="Arial"/>
          <w:b/>
          <w:color w:val="0000FF"/>
          <w:sz w:val="24"/>
        </w:rPr>
        <w:t>RP-220763</w:t>
      </w:r>
      <w:r>
        <w:rPr>
          <w:rFonts w:ascii="Arial" w:hAnsi="Arial" w:cs="Arial"/>
          <w:b/>
          <w:color w:val="0000FF"/>
          <w:sz w:val="24"/>
        </w:rPr>
        <w:tab/>
      </w:r>
      <w:r>
        <w:rPr>
          <w:rFonts w:ascii="Arial" w:hAnsi="Arial" w:cs="Arial"/>
          <w:b/>
          <w:sz w:val="24"/>
        </w:rPr>
        <w:t>CR on RedCap FR1 Operating Bands in Rel-17</w:t>
      </w:r>
    </w:p>
    <w:p w14:paraId="6C841AC9"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CR-1047  Cat: B (Rel-17)</w:t>
      </w:r>
      <w:r>
        <w:rPr>
          <w:i/>
        </w:rPr>
        <w:br/>
      </w:r>
      <w:r>
        <w:rPr>
          <w:i/>
        </w:rPr>
        <w:br/>
      </w:r>
      <w:r>
        <w:rPr>
          <w:i/>
        </w:rPr>
        <w:tab/>
      </w:r>
      <w:r>
        <w:rPr>
          <w:i/>
        </w:rPr>
        <w:tab/>
      </w:r>
      <w:r>
        <w:rPr>
          <w:i/>
        </w:rPr>
        <w:tab/>
      </w:r>
      <w:r>
        <w:rPr>
          <w:i/>
        </w:rPr>
        <w:tab/>
      </w:r>
      <w:r>
        <w:rPr>
          <w:i/>
        </w:rPr>
        <w:tab/>
        <w:t>Source: MediaTek Inc.</w:t>
      </w:r>
    </w:p>
    <w:p w14:paraId="23048370" w14:textId="77777777" w:rsidR="00D93B97" w:rsidRDefault="00D93B97" w:rsidP="00D93B97">
      <w:pPr>
        <w:rPr>
          <w:rFonts w:ascii="Arial" w:hAnsi="Arial" w:cs="Arial"/>
          <w:b/>
        </w:rPr>
      </w:pPr>
      <w:r>
        <w:rPr>
          <w:rFonts w:ascii="Arial" w:hAnsi="Arial" w:cs="Arial"/>
          <w:b/>
        </w:rPr>
        <w:t xml:space="preserve">Abstract: </w:t>
      </w:r>
    </w:p>
    <w:p w14:paraId="7F33213F" w14:textId="77777777" w:rsidR="00D93B97" w:rsidRDefault="00D93B97" w:rsidP="00D93B97">
      <w:r>
        <w:t>company CR; CR was finally withdrawn, see RP-220462 instead</w:t>
      </w:r>
    </w:p>
    <w:p w14:paraId="678F6B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05E73" w14:textId="77777777" w:rsidR="00D93B97" w:rsidRDefault="00D93B97" w:rsidP="00D93B97">
      <w:pPr>
        <w:rPr>
          <w:rFonts w:ascii="Arial" w:hAnsi="Arial" w:cs="Arial"/>
          <w:b/>
          <w:sz w:val="24"/>
        </w:rPr>
      </w:pPr>
      <w:r>
        <w:rPr>
          <w:rFonts w:ascii="Arial" w:hAnsi="Arial" w:cs="Arial"/>
          <w:b/>
          <w:color w:val="0000FF"/>
          <w:sz w:val="24"/>
        </w:rPr>
        <w:t>RP-220293</w:t>
      </w:r>
      <w:r>
        <w:rPr>
          <w:rFonts w:ascii="Arial" w:hAnsi="Arial" w:cs="Arial"/>
          <w:b/>
          <w:color w:val="0000FF"/>
          <w:sz w:val="24"/>
        </w:rPr>
        <w:tab/>
      </w:r>
      <w:r>
        <w:rPr>
          <w:rFonts w:ascii="Arial" w:hAnsi="Arial" w:cs="Arial"/>
          <w:b/>
          <w:sz w:val="24"/>
        </w:rPr>
        <w:t>Revised WID on support of reduced capability NR devices</w:t>
      </w:r>
    </w:p>
    <w:p w14:paraId="68D4114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AA7D724" w14:textId="77777777" w:rsidR="00D93B97" w:rsidRDefault="00D93B97" w:rsidP="00D93B97">
      <w:pPr>
        <w:rPr>
          <w:rFonts w:ascii="Arial" w:hAnsi="Arial" w:cs="Arial"/>
          <w:b/>
        </w:rPr>
      </w:pPr>
      <w:r>
        <w:rPr>
          <w:rFonts w:ascii="Arial" w:hAnsi="Arial" w:cs="Arial"/>
          <w:b/>
        </w:rPr>
        <w:t xml:space="preserve">Abstract: </w:t>
      </w:r>
    </w:p>
    <w:p w14:paraId="03F54DB5" w14:textId="77777777" w:rsidR="00D93B97" w:rsidRDefault="00D93B97" w:rsidP="00D93B97">
      <w:r>
        <w:t>Update of impacted specs and target completion dates</w:t>
      </w:r>
    </w:p>
    <w:p w14:paraId="74B2D3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RP-220966</w:t>
      </w:r>
      <w:r>
        <w:rPr>
          <w:color w:val="993300"/>
          <w:u w:val="single"/>
        </w:rPr>
        <w:t>.</w:t>
      </w:r>
    </w:p>
    <w:p w14:paraId="0B5A3936" w14:textId="77777777" w:rsidR="00D93B97" w:rsidRDefault="00D93B97" w:rsidP="00D93B97">
      <w:pPr>
        <w:rPr>
          <w:rFonts w:ascii="Arial" w:hAnsi="Arial" w:cs="Arial"/>
          <w:b/>
          <w:sz w:val="24"/>
        </w:rPr>
      </w:pPr>
      <w:r>
        <w:rPr>
          <w:rFonts w:ascii="Arial" w:hAnsi="Arial" w:cs="Arial"/>
          <w:b/>
          <w:color w:val="0000FF"/>
          <w:sz w:val="24"/>
        </w:rPr>
        <w:t>RP-220966</w:t>
      </w:r>
      <w:r>
        <w:rPr>
          <w:rFonts w:ascii="Arial" w:hAnsi="Arial" w:cs="Arial"/>
          <w:b/>
          <w:color w:val="0000FF"/>
          <w:sz w:val="24"/>
        </w:rPr>
        <w:tab/>
      </w:r>
      <w:r>
        <w:rPr>
          <w:rFonts w:ascii="Arial" w:hAnsi="Arial" w:cs="Arial"/>
          <w:b/>
          <w:sz w:val="24"/>
        </w:rPr>
        <w:t>Revised WID on support of reduced capability NR devices</w:t>
      </w:r>
    </w:p>
    <w:p w14:paraId="1F51844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54CE327" w14:textId="77777777" w:rsidR="00D93B97" w:rsidRDefault="00D93B97" w:rsidP="00D93B97">
      <w:pPr>
        <w:rPr>
          <w:color w:val="808080"/>
        </w:rPr>
      </w:pPr>
      <w:r>
        <w:rPr>
          <w:color w:val="808080"/>
        </w:rPr>
        <w:t>(Replaces RP-220293)</w:t>
      </w:r>
    </w:p>
    <w:p w14:paraId="41B301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1076D" w14:textId="77777777" w:rsidR="00D93B97" w:rsidRDefault="00D93B97" w:rsidP="00D93B97">
      <w:pPr>
        <w:rPr>
          <w:rFonts w:ascii="Arial" w:hAnsi="Arial" w:cs="Arial"/>
          <w:b/>
          <w:sz w:val="24"/>
        </w:rPr>
      </w:pPr>
      <w:r>
        <w:rPr>
          <w:rFonts w:ascii="Arial" w:hAnsi="Arial" w:cs="Arial"/>
          <w:b/>
          <w:color w:val="0000FF"/>
          <w:sz w:val="24"/>
        </w:rPr>
        <w:t>RP-220292</w:t>
      </w:r>
      <w:r>
        <w:rPr>
          <w:rFonts w:ascii="Arial" w:hAnsi="Arial" w:cs="Arial"/>
          <w:b/>
          <w:color w:val="0000FF"/>
          <w:sz w:val="24"/>
        </w:rPr>
        <w:tab/>
      </w:r>
      <w:r>
        <w:rPr>
          <w:rFonts w:ascii="Arial" w:hAnsi="Arial" w:cs="Arial"/>
          <w:b/>
          <w:sz w:val="24"/>
        </w:rPr>
        <w:t>Rel-17 Work Item Exception for Support of reduced capability NR devices</w:t>
      </w:r>
    </w:p>
    <w:p w14:paraId="3E96A6F5"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348FCDFC" w14:textId="77777777" w:rsidR="00D93B97" w:rsidRDefault="00D93B97" w:rsidP="00D93B97">
      <w:pPr>
        <w:rPr>
          <w:rFonts w:ascii="Arial" w:hAnsi="Arial" w:cs="Arial"/>
          <w:b/>
        </w:rPr>
      </w:pPr>
      <w:r>
        <w:rPr>
          <w:rFonts w:ascii="Arial" w:hAnsi="Arial" w:cs="Arial"/>
          <w:b/>
        </w:rPr>
        <w:t xml:space="preserve">Discussion: </w:t>
      </w:r>
    </w:p>
    <w:p w14:paraId="0BDE133E" w14:textId="77777777" w:rsidR="00D93B97" w:rsidRDefault="00D93B97" w:rsidP="00D93B97">
      <w:r>
        <w:t xml:space="preserve">vivo: exception sheet indicates that RAN1 work is not completed for the WI. However, the WI has been declared as completed from RAN1 perspective in RAN#94e (see RAN1 SR in RP-212642) and after which RAN1 made 20 agreements/conclusions in RAN#108e, it is hard to understand now the WI is regarded as incomplete in RAN1. The listed RAN1 remaining issues are not significant and can be addressed as part of usual maintenance work similarly as other Rel-17 WIs. </w:t>
      </w:r>
    </w:p>
    <w:p w14:paraId="6194EB11" w14:textId="77777777" w:rsidR="00D93B97" w:rsidRDefault="00D93B97" w:rsidP="00D93B97">
      <w:r>
        <w:t>We would like to discuss and conclude that this WI is completed from RAN1 perspective.</w:t>
      </w:r>
    </w:p>
    <w:p w14:paraId="290AD833" w14:textId="77777777" w:rsidR="00D93B97" w:rsidRDefault="00D93B97" w:rsidP="00D93B97">
      <w:r>
        <w:lastRenderedPageBreak/>
        <w:t>handled in [95e-31-R17-RedCap-WI]</w:t>
      </w:r>
    </w:p>
    <w:p w14:paraId="2014DB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RP-220965</w:t>
      </w:r>
      <w:r>
        <w:rPr>
          <w:color w:val="993300"/>
          <w:u w:val="single"/>
        </w:rPr>
        <w:t>.</w:t>
      </w:r>
    </w:p>
    <w:p w14:paraId="5B231506" w14:textId="77777777" w:rsidR="00D93B97" w:rsidRDefault="00D93B97" w:rsidP="00D93B97">
      <w:pPr>
        <w:rPr>
          <w:rFonts w:ascii="Arial" w:hAnsi="Arial" w:cs="Arial"/>
          <w:b/>
          <w:sz w:val="24"/>
        </w:rPr>
      </w:pPr>
      <w:r>
        <w:rPr>
          <w:rFonts w:ascii="Arial" w:hAnsi="Arial" w:cs="Arial"/>
          <w:b/>
          <w:color w:val="0000FF"/>
          <w:sz w:val="24"/>
        </w:rPr>
        <w:t>RP-220965</w:t>
      </w:r>
      <w:r>
        <w:rPr>
          <w:rFonts w:ascii="Arial" w:hAnsi="Arial" w:cs="Arial"/>
          <w:b/>
          <w:color w:val="0000FF"/>
          <w:sz w:val="24"/>
        </w:rPr>
        <w:tab/>
      </w:r>
      <w:r>
        <w:rPr>
          <w:rFonts w:ascii="Arial" w:hAnsi="Arial" w:cs="Arial"/>
          <w:b/>
          <w:sz w:val="24"/>
        </w:rPr>
        <w:t>Rel-17 Work Item Exception for Support of reduced capability NR devices</w:t>
      </w:r>
    </w:p>
    <w:p w14:paraId="6BEA689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1ABB216E" w14:textId="77777777" w:rsidR="00D93B97" w:rsidRDefault="00D93B97" w:rsidP="00D93B97">
      <w:pPr>
        <w:rPr>
          <w:color w:val="808080"/>
        </w:rPr>
      </w:pPr>
      <w:r>
        <w:rPr>
          <w:color w:val="808080"/>
        </w:rPr>
        <w:t>(Replaces RP-220292)</w:t>
      </w:r>
    </w:p>
    <w:p w14:paraId="17FE31D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8D0D" w14:textId="77777777" w:rsidR="00D93B97" w:rsidRDefault="00D93B97" w:rsidP="00D93B97">
      <w:pPr>
        <w:rPr>
          <w:rFonts w:ascii="Arial" w:hAnsi="Arial" w:cs="Arial"/>
          <w:b/>
          <w:sz w:val="24"/>
        </w:rPr>
      </w:pPr>
      <w:r>
        <w:rPr>
          <w:rFonts w:ascii="Arial" w:hAnsi="Arial" w:cs="Arial"/>
          <w:b/>
          <w:color w:val="0000FF"/>
          <w:sz w:val="24"/>
        </w:rPr>
        <w:t>RP-220891</w:t>
      </w:r>
      <w:r>
        <w:rPr>
          <w:rFonts w:ascii="Arial" w:hAnsi="Arial" w:cs="Arial"/>
          <w:b/>
          <w:color w:val="0000FF"/>
          <w:sz w:val="24"/>
        </w:rPr>
        <w:tab/>
      </w:r>
      <w:r>
        <w:rPr>
          <w:rFonts w:ascii="Arial" w:hAnsi="Arial" w:cs="Arial"/>
          <w:b/>
          <w:sz w:val="24"/>
        </w:rPr>
        <w:t>Moderator's summary for discussion [95e-31-R17-RedCap-WI]</w:t>
      </w:r>
    </w:p>
    <w:p w14:paraId="2E91E8F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VC (CMCC)</w:t>
      </w:r>
    </w:p>
    <w:p w14:paraId="2EA22863" w14:textId="77777777" w:rsidR="00D93B97" w:rsidRDefault="00D93B97" w:rsidP="00D93B97">
      <w:pPr>
        <w:rPr>
          <w:rFonts w:ascii="Arial" w:hAnsi="Arial" w:cs="Arial"/>
          <w:b/>
        </w:rPr>
      </w:pPr>
      <w:r>
        <w:rPr>
          <w:rFonts w:ascii="Arial" w:hAnsi="Arial" w:cs="Arial"/>
          <w:b/>
        </w:rPr>
        <w:t xml:space="preserve">Abstract: </w:t>
      </w:r>
    </w:p>
    <w:p w14:paraId="1DF438B5" w14:textId="77777777" w:rsidR="00D93B97" w:rsidRDefault="00D93B97" w:rsidP="00D93B97">
      <w:r>
        <w:t>handled Tdocs: RP-220135, 0292, 0293, 0305, 0315, 0396, 0403, 0462, 0526, 0602, 0613, 0650, 0651, 0742, 0753, 0782, 0784, 836</w:t>
      </w:r>
    </w:p>
    <w:p w14:paraId="3D3029F5" w14:textId="77777777" w:rsidR="00D93B97" w:rsidRDefault="00D93B97" w:rsidP="00D93B97">
      <w:pPr>
        <w:rPr>
          <w:rFonts w:ascii="Arial" w:hAnsi="Arial" w:cs="Arial"/>
          <w:b/>
        </w:rPr>
      </w:pPr>
      <w:r>
        <w:rPr>
          <w:rFonts w:ascii="Arial" w:hAnsi="Arial" w:cs="Arial"/>
          <w:b/>
        </w:rPr>
        <w:t xml:space="preserve">Discussion: </w:t>
      </w:r>
    </w:p>
    <w:p w14:paraId="7BC66A4D" w14:textId="77777777" w:rsidR="00D93B97" w:rsidRDefault="00D93B97" w:rsidP="00D93B97">
      <w:r>
        <w:t>result of [95e-31-R17-RedCap-WI]</w:t>
      </w:r>
    </w:p>
    <w:p w14:paraId="05E90510" w14:textId="77777777" w:rsidR="00D93B97" w:rsidRDefault="00D93B97" w:rsidP="00D93B97">
      <w:r>
        <w:t>handled in Wed GTW</w:t>
      </w:r>
    </w:p>
    <w:p w14:paraId="5773D84E" w14:textId="77777777" w:rsidR="00D93B97" w:rsidRDefault="00D93B97" w:rsidP="00D93B97">
      <w:r>
        <w:t>RAN chair: slide 3: Can we agree to "FG 28-1 is reported per UE, and FG 28-3 is reported per band"?</w:t>
      </w:r>
    </w:p>
    <w:p w14:paraId="123E0999" w14:textId="77777777" w:rsidR="00D93B97" w:rsidRDefault="00D93B97" w:rsidP="00D93B97">
      <w:r>
        <w:t>Qualcomm: we proposed per band, majority does not support our proposal; there is no perf. degradation by default; suggests to discuss in next quarter; would like to minute our concerns; LTE/redcap UE could operate in a network which has downsides</w:t>
      </w:r>
    </w:p>
    <w:p w14:paraId="7102DD37" w14:textId="77777777" w:rsidR="00D93B97" w:rsidRDefault="00D93B97" w:rsidP="00D93B97">
      <w:r>
        <w:t>Qualcomm: had concerns regarding the adoption of per-UE capability for FG28-1 and asked this to be included in the meeting minutes. Qualcomm stated that in their view, by choosing this solution, there will be proliferation of non-standards based solutions for a RedCap UE that has full matching capabilities and compatibility to operate in a pre-Rel-17 NR network, where this UE will be forced to de-attach and re-attach again as a non-RedCap UE as the only way to get service, when RAN could have promoted standards based solutions to avoid such UE behavior</w:t>
      </w:r>
    </w:p>
    <w:p w14:paraId="15ED6E62" w14:textId="77777777" w:rsidR="00D93B97" w:rsidRDefault="00D93B97" w:rsidP="00D93B97">
      <w:r>
        <w:t>RAN chair: how many companies would have concerns to continue discussions in next quarter? 16 or more</w:t>
      </w:r>
    </w:p>
    <w:p w14:paraId="50B0728D" w14:textId="77777777" w:rsidR="00D93B97" w:rsidRDefault="00D93B97" w:rsidP="00D93B97">
      <w:r>
        <w:t>RAN chair: so we go for "FG 28-1 is reported per UE, and FG 28-3 is reported per band"</w:t>
      </w:r>
    </w:p>
    <w:p w14:paraId="1C2779F8" w14:textId="77777777" w:rsidR="00D93B97" w:rsidRDefault="00D93B97" w:rsidP="00D93B97">
      <w:r>
        <w:t>RAN chair: any comments to not pursue CR on RP-220462</w:t>
      </w:r>
    </w:p>
    <w:p w14:paraId="317EE467" w14:textId="77777777" w:rsidR="00D93B97" w:rsidRDefault="00D93B97" w:rsidP="00D93B97">
      <w:r>
        <w:t>Ericsson: we will need the CR; without listing the bands for redcap all bands would apply for redcap but several requirements would miss for this (if we start with this approach, the same problem will occur in the future NR-U, SUL)</w:t>
      </w:r>
    </w:p>
    <w:p w14:paraId="6C0D1DEE" w14:textId="77777777" w:rsidR="00D93B97" w:rsidRDefault="00D93B97" w:rsidP="00D93B97">
      <w:r>
        <w:t>CMCC: Intel commented: it is implicit if requirements are not there, the band will not be used</w:t>
      </w:r>
    </w:p>
    <w:p w14:paraId="4E421D7C" w14:textId="77777777" w:rsidR="00D93B97" w:rsidRDefault="00D93B97" w:rsidP="00D93B97">
      <w:r>
        <w:t>Qualcomm: have same concerns as Ericsson; building redcap UE for NR-U without requirements?</w:t>
      </w:r>
    </w:p>
    <w:p w14:paraId="5971F8C9" w14:textId="77777777" w:rsidR="00D93B97" w:rsidRDefault="00D93B97" w:rsidP="00D93B97">
      <w:r>
        <w:t>RAN chair: could Ericsson and Qualcomm live with this?</w:t>
      </w:r>
    </w:p>
    <w:p w14:paraId="04620F97" w14:textId="77777777" w:rsidR="00D93B97" w:rsidRDefault="00D93B97" w:rsidP="00D93B97">
      <w:r>
        <w:t>Ericsson: are all requirements are applying to all bands; suggests to postpone the CR and allow discussion in RAN4 would be better</w:t>
      </w:r>
    </w:p>
    <w:p w14:paraId="40FCBBCB" w14:textId="77777777" w:rsidR="00D93B97" w:rsidRDefault="00D93B97" w:rsidP="00D93B97">
      <w:r>
        <w:t>CMCC: prefers to not go back to RAN4, we agreed already no work for SUL, V2X, NR-U on this</w:t>
      </w:r>
    </w:p>
    <w:p w14:paraId="3ABD2D78" w14:textId="77777777" w:rsidR="00D93B97" w:rsidRDefault="00D93B97" w:rsidP="00D93B97">
      <w:r>
        <w:t>Huawei: supports CMCC view, no need for the CR</w:t>
      </w:r>
    </w:p>
    <w:p w14:paraId="06861C74" w14:textId="77777777" w:rsidR="00D93B97" w:rsidRDefault="00D93B97" w:rsidP="00D93B97">
      <w:r>
        <w:t>RAN chair: can we not pursue the CR RP-220462 and if we see ambiguity problems we could address them under maintenance?</w:t>
      </w:r>
    </w:p>
    <w:p w14:paraId="61FE4908" w14:textId="77777777" w:rsidR="00D93B97" w:rsidRDefault="00D93B97" w:rsidP="00D93B97">
      <w:r>
        <w:lastRenderedPageBreak/>
        <w:t>Mediatek: no new requirements?</w:t>
      </w:r>
    </w:p>
    <w:p w14:paraId="7344AF44" w14:textId="77777777" w:rsidR="00D93B97" w:rsidRDefault="00D93B97" w:rsidP="00D93B97">
      <w:r>
        <w:t>RAN chair: correct</w:t>
      </w:r>
    </w:p>
    <w:p w14:paraId="2D04AB1B" w14:textId="77777777" w:rsidR="00D93B97" w:rsidRDefault="00D93B97" w:rsidP="00D93B97">
      <w:r>
        <w:t>RAN4 chair: no such band discussions in RAN4 anymore?</w:t>
      </w:r>
    </w:p>
    <w:p w14:paraId="2724F7C3" w14:textId="77777777" w:rsidR="00D93B97" w:rsidRDefault="00D93B97" w:rsidP="00D93B97">
      <w:r>
        <w:t>RAN chair: correct</w:t>
      </w:r>
    </w:p>
    <w:p w14:paraId="5041BC38" w14:textId="77777777" w:rsidR="00D93B97" w:rsidRDefault="00D93B97" w:rsidP="00D93B97">
      <w:r>
        <w:t xml:space="preserve">conclusion: </w:t>
      </w:r>
    </w:p>
    <w:p w14:paraId="04DE9C05" w14:textId="77777777" w:rsidR="00D93B97" w:rsidRDefault="00D93B97" w:rsidP="00D93B97">
      <w:r>
        <w:t>- "FG 28-1 is reported per UE, and FG 28-3 is reported per band" is agreed</w:t>
      </w:r>
    </w:p>
    <w:p w14:paraId="6B141FF7" w14:textId="77777777" w:rsidR="00D93B97" w:rsidRDefault="00D93B97" w:rsidP="00D93B97">
      <w:r>
        <w:t xml:space="preserve">- RP-220462 is not pursued, no further RAN4 discussion on these bands, in case of ambiguity problems, they can be addressed under essential cat.F CR maintenance </w:t>
      </w:r>
    </w:p>
    <w:p w14:paraId="7E1B30C0" w14:textId="77777777" w:rsidR="00D93B97" w:rsidRDefault="00D93B97" w:rsidP="00D93B97">
      <w:r>
        <w:t>- slide 6 2 main bullets are endorsed</w:t>
      </w:r>
    </w:p>
    <w:p w14:paraId="742A36D9" w14:textId="77777777" w:rsidR="00D93B97" w:rsidRDefault="00D93B97" w:rsidP="00D93B97">
      <w:r>
        <w:t>- RP-220964 is noted, RP-220965 and RP-220966 are approved</w:t>
      </w:r>
    </w:p>
    <w:p w14:paraId="128721D7" w14:textId="77777777" w:rsidR="00D93B97" w:rsidRDefault="00D93B97" w:rsidP="00D93B97">
      <w:r>
        <w:t>- It is not pursued to support RRM relaxation for non-RedCap UE in Rel-17</w:t>
      </w:r>
    </w:p>
    <w:p w14:paraId="6529E4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F590" w14:textId="77777777" w:rsidR="00D93B97" w:rsidRDefault="00D93B97" w:rsidP="00D93B97">
      <w:pPr>
        <w:pStyle w:val="Heading4"/>
      </w:pPr>
      <w:bookmarkStart w:id="214" w:name="_Toc104749537"/>
      <w:bookmarkStart w:id="215" w:name="_Toc105285847"/>
      <w:r>
        <w:t>9.5.2</w:t>
      </w:r>
      <w:r>
        <w:tab/>
        <w:t>RAN2 led WIs</w:t>
      </w:r>
      <w:bookmarkEnd w:id="214"/>
      <w:bookmarkEnd w:id="215"/>
    </w:p>
    <w:p w14:paraId="4C1C596C" w14:textId="77777777" w:rsidR="00D93B97" w:rsidRDefault="00D93B97" w:rsidP="00D93B97">
      <w:pPr>
        <w:pStyle w:val="Heading5"/>
      </w:pPr>
      <w:bookmarkStart w:id="216" w:name="_Toc104749538"/>
      <w:bookmarkStart w:id="217" w:name="_Toc105285848"/>
      <w:r>
        <w:t>9.5.2.1</w:t>
      </w:r>
      <w:r>
        <w:tab/>
        <w:t>Enhanced Industrial IoT and URLLC support for NR [RAN2 WI: NR_IIOT_URLLC_enh]</w:t>
      </w:r>
      <w:bookmarkEnd w:id="216"/>
      <w:bookmarkEnd w:id="217"/>
    </w:p>
    <w:p w14:paraId="769F6257" w14:textId="77777777" w:rsidR="00D93B97" w:rsidRDefault="00D93B97" w:rsidP="00D93B97">
      <w:pPr>
        <w:rPr>
          <w:rFonts w:ascii="Arial" w:hAnsi="Arial" w:cs="Arial"/>
          <w:b/>
          <w:sz w:val="24"/>
        </w:rPr>
      </w:pPr>
      <w:r>
        <w:rPr>
          <w:rFonts w:ascii="Arial" w:hAnsi="Arial" w:cs="Arial"/>
          <w:b/>
          <w:color w:val="0000FF"/>
          <w:sz w:val="24"/>
        </w:rPr>
        <w:t>RP-220151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 rapporteur: Nokia</w:t>
      </w:r>
    </w:p>
    <w:p w14:paraId="5B8CA93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E4404A3" w14:textId="77777777" w:rsidR="00D93B97" w:rsidRDefault="00D93B97" w:rsidP="00D93B97">
      <w:pPr>
        <w:rPr>
          <w:rFonts w:ascii="Arial" w:hAnsi="Arial" w:cs="Arial"/>
          <w:b/>
        </w:rPr>
      </w:pPr>
      <w:r>
        <w:rPr>
          <w:rFonts w:ascii="Arial" w:hAnsi="Arial" w:cs="Arial"/>
          <w:b/>
        </w:rPr>
        <w:t xml:space="preserve">Discussion: </w:t>
      </w:r>
    </w:p>
    <w:p w14:paraId="5272A566" w14:textId="77777777" w:rsidR="00D93B97" w:rsidRDefault="00D93B97" w:rsidP="00D93B97">
      <w:r>
        <w:t>handed in [95e-32-R17-IIoT-URLLC-WI]</w:t>
      </w:r>
    </w:p>
    <w:p w14:paraId="13401F23" w14:textId="77777777" w:rsidR="00D93B97" w:rsidRDefault="00D93B97" w:rsidP="00D93B97">
      <w:r>
        <w:t>conclusion: Core part WI is completed</w:t>
      </w:r>
    </w:p>
    <w:p w14:paraId="1DF7367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14846" w14:textId="77777777" w:rsidR="00D93B97" w:rsidRDefault="00D93B97" w:rsidP="00D93B97">
      <w:pPr>
        <w:rPr>
          <w:rFonts w:ascii="Arial" w:hAnsi="Arial" w:cs="Arial"/>
          <w:b/>
          <w:sz w:val="24"/>
        </w:rPr>
      </w:pPr>
      <w:r>
        <w:rPr>
          <w:rFonts w:ascii="Arial" w:hAnsi="Arial" w:cs="Arial"/>
          <w:b/>
          <w:color w:val="0000FF"/>
          <w:sz w:val="24"/>
        </w:rPr>
        <w:t>RP-220759</w:t>
      </w:r>
      <w:r>
        <w:rPr>
          <w:rFonts w:ascii="Arial" w:hAnsi="Arial" w:cs="Arial"/>
          <w:b/>
          <w:color w:val="0000FF"/>
          <w:sz w:val="24"/>
        </w:rPr>
        <w:tab/>
      </w:r>
      <w:r>
        <w:rPr>
          <w:rFonts w:ascii="Arial" w:hAnsi="Arial" w:cs="Arial"/>
          <w:b/>
          <w:sz w:val="24"/>
        </w:rPr>
        <w:t>On the status of Rel-17 IIoT/URLLC WI</w:t>
      </w:r>
    </w:p>
    <w:p w14:paraId="566E857D"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03E101" w14:textId="77777777" w:rsidR="00D93B97" w:rsidRDefault="00D93B97" w:rsidP="00D93B97">
      <w:pPr>
        <w:rPr>
          <w:rFonts w:ascii="Arial" w:hAnsi="Arial" w:cs="Arial"/>
          <w:b/>
        </w:rPr>
      </w:pPr>
      <w:r>
        <w:rPr>
          <w:rFonts w:ascii="Arial" w:hAnsi="Arial" w:cs="Arial"/>
          <w:b/>
        </w:rPr>
        <w:t xml:space="preserve">Abstract: </w:t>
      </w:r>
    </w:p>
    <w:p w14:paraId="54DBBFF9" w14:textId="77777777" w:rsidR="00D93B97" w:rsidRDefault="00D93B97" w:rsidP="00D93B97">
      <w:r>
        <w:t>Addressing two outstanding issues on URLLC</w:t>
      </w:r>
    </w:p>
    <w:p w14:paraId="0D60A0C8" w14:textId="77777777" w:rsidR="00D93B97" w:rsidRDefault="00D93B97" w:rsidP="00D93B97">
      <w:pPr>
        <w:rPr>
          <w:rFonts w:ascii="Arial" w:hAnsi="Arial" w:cs="Arial"/>
          <w:b/>
        </w:rPr>
      </w:pPr>
      <w:r>
        <w:rPr>
          <w:rFonts w:ascii="Arial" w:hAnsi="Arial" w:cs="Arial"/>
          <w:b/>
        </w:rPr>
        <w:t xml:space="preserve">Discussion: </w:t>
      </w:r>
    </w:p>
    <w:p w14:paraId="4F04CCA8" w14:textId="77777777" w:rsidR="00D93B97" w:rsidRDefault="00D93B97" w:rsidP="00D93B97">
      <w:r>
        <w:t>handed in [95e-32-R17-IIoT-URLLC-WI]</w:t>
      </w:r>
    </w:p>
    <w:p w14:paraId="062C25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D2CD" w14:textId="77777777" w:rsidR="00D93B97" w:rsidRDefault="00D93B97" w:rsidP="00D93B97">
      <w:pPr>
        <w:rPr>
          <w:rFonts w:ascii="Arial" w:hAnsi="Arial" w:cs="Arial"/>
          <w:b/>
          <w:sz w:val="24"/>
        </w:rPr>
      </w:pPr>
      <w:r>
        <w:rPr>
          <w:rFonts w:ascii="Arial" w:hAnsi="Arial" w:cs="Arial"/>
          <w:b/>
          <w:color w:val="0000FF"/>
          <w:sz w:val="24"/>
        </w:rPr>
        <w:t>RP-220252</w:t>
      </w:r>
      <w:r>
        <w:rPr>
          <w:rFonts w:ascii="Arial" w:hAnsi="Arial" w:cs="Arial"/>
          <w:b/>
          <w:color w:val="0000FF"/>
          <w:sz w:val="24"/>
        </w:rPr>
        <w:tab/>
      </w:r>
      <w:r>
        <w:rPr>
          <w:rFonts w:ascii="Arial" w:hAnsi="Arial" w:cs="Arial"/>
          <w:b/>
          <w:sz w:val="24"/>
        </w:rPr>
        <w:t>Rel-17 maintenance of IIoT/URLLC enhancements in NR</w:t>
      </w:r>
    </w:p>
    <w:p w14:paraId="0FDBF9B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0688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DBCD3" w14:textId="77777777" w:rsidR="00D93B97" w:rsidRDefault="00D93B97" w:rsidP="00D93B97">
      <w:pPr>
        <w:rPr>
          <w:rFonts w:ascii="Arial" w:hAnsi="Arial" w:cs="Arial"/>
          <w:b/>
          <w:sz w:val="24"/>
        </w:rPr>
      </w:pPr>
      <w:r>
        <w:rPr>
          <w:rFonts w:ascii="Arial" w:hAnsi="Arial" w:cs="Arial"/>
          <w:b/>
          <w:color w:val="0000FF"/>
          <w:sz w:val="24"/>
        </w:rPr>
        <w:lastRenderedPageBreak/>
        <w:t>RP-220481</w:t>
      </w:r>
      <w:r>
        <w:rPr>
          <w:rFonts w:ascii="Arial" w:hAnsi="Arial" w:cs="Arial"/>
          <w:b/>
          <w:color w:val="0000FF"/>
          <w:sz w:val="24"/>
        </w:rPr>
        <w:tab/>
      </w:r>
      <w:r>
        <w:rPr>
          <w:rFonts w:ascii="Arial" w:hAnsi="Arial" w:cs="Arial"/>
          <w:b/>
          <w:sz w:val="24"/>
        </w:rPr>
        <w:t>RAN2 CRs to Enhanced IoT and URLLC support for NR</w:t>
      </w:r>
    </w:p>
    <w:p w14:paraId="4C61D8A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C124A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81E64" w14:textId="77777777" w:rsidR="00D93B97" w:rsidRDefault="00D93B97" w:rsidP="00D93B97">
      <w:pPr>
        <w:rPr>
          <w:rFonts w:ascii="Arial" w:hAnsi="Arial" w:cs="Arial"/>
          <w:b/>
          <w:sz w:val="24"/>
        </w:rPr>
      </w:pPr>
      <w:r>
        <w:rPr>
          <w:rFonts w:ascii="Arial" w:hAnsi="Arial" w:cs="Arial"/>
          <w:b/>
          <w:color w:val="0000FF"/>
          <w:sz w:val="24"/>
        </w:rPr>
        <w:t>RP-220223</w:t>
      </w:r>
      <w:r>
        <w:rPr>
          <w:rFonts w:ascii="Arial" w:hAnsi="Arial" w:cs="Arial"/>
          <w:b/>
          <w:color w:val="0000FF"/>
          <w:sz w:val="24"/>
        </w:rPr>
        <w:tab/>
      </w:r>
      <w:r>
        <w:rPr>
          <w:rFonts w:ascii="Arial" w:hAnsi="Arial" w:cs="Arial"/>
          <w:b/>
          <w:sz w:val="24"/>
        </w:rPr>
        <w:t>RAN3 CRs for Enhanced Industrial Internet of Things (IoT) and ultra-reliable and low latency communication (URLLC) support for NR</w:t>
      </w:r>
    </w:p>
    <w:p w14:paraId="08A2C89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F6B9E6" w14:textId="77777777" w:rsidR="00D93B97" w:rsidRDefault="00D93B97" w:rsidP="00D93B97">
      <w:pPr>
        <w:rPr>
          <w:rFonts w:ascii="Arial" w:hAnsi="Arial" w:cs="Arial"/>
          <w:b/>
        </w:rPr>
      </w:pPr>
      <w:r>
        <w:rPr>
          <w:rFonts w:ascii="Arial" w:hAnsi="Arial" w:cs="Arial"/>
          <w:b/>
        </w:rPr>
        <w:t xml:space="preserve">Discussion: </w:t>
      </w:r>
    </w:p>
    <w:p w14:paraId="7F46935A" w14:textId="77777777" w:rsidR="00D93B97" w:rsidRDefault="00D93B97" w:rsidP="00D93B97">
      <w:r>
        <w:t>MCC: CR R3-222541 is a REL-17 CR to TS 38.463; but REL-17 WI LTE_NR_arch_evo_enh-Core will replace TS 38.46x REL-17 by new TS 37.48x REL-17; therefore TS 37.483 v1.0.0 was revised in TS 37.483 v1.1.0 to include the CR above (together with other new REL-16/REL-17 CRs to TS 38.463 of RAN #95e)</w:t>
      </w:r>
    </w:p>
    <w:p w14:paraId="518FEBFD" w14:textId="77777777" w:rsidR="00D93B97" w:rsidRDefault="00D93B97" w:rsidP="00D93B97">
      <w:r>
        <w:t>conclusion: all CRs of CRpack RP-220223 are approved except</w:t>
      </w:r>
    </w:p>
    <w:p w14:paraId="195D3256" w14:textId="77777777" w:rsidR="00D93B97" w:rsidRDefault="00D93B97" w:rsidP="00D93B97">
      <w:r>
        <w:t>- R3-222541 (38.463 CR) is merged into TS 37.483 v1.1.0 in RP-220851</w:t>
      </w:r>
    </w:p>
    <w:p w14:paraId="2760D6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129EE2" w14:textId="77777777" w:rsidR="00D93B97" w:rsidRDefault="00D93B97" w:rsidP="00D93B97">
      <w:pPr>
        <w:rPr>
          <w:rFonts w:ascii="Arial" w:hAnsi="Arial" w:cs="Arial"/>
          <w:b/>
          <w:sz w:val="24"/>
        </w:rPr>
      </w:pPr>
      <w:r>
        <w:rPr>
          <w:rFonts w:ascii="Arial" w:hAnsi="Arial" w:cs="Arial"/>
          <w:b/>
          <w:color w:val="0000FF"/>
          <w:sz w:val="24"/>
        </w:rPr>
        <w:t>RP-220375</w:t>
      </w:r>
      <w:r>
        <w:rPr>
          <w:rFonts w:ascii="Arial" w:hAnsi="Arial" w:cs="Arial"/>
          <w:b/>
          <w:color w:val="0000FF"/>
          <w:sz w:val="24"/>
        </w:rPr>
        <w:tab/>
      </w:r>
      <w:r>
        <w:rPr>
          <w:rFonts w:ascii="Arial" w:hAnsi="Arial" w:cs="Arial"/>
          <w:b/>
          <w:sz w:val="24"/>
        </w:rPr>
        <w:t>RAN4 CRs for Open REL-17 NR or NR+LTE WIs - Batch 32</w:t>
      </w:r>
    </w:p>
    <w:p w14:paraId="6A66138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07EA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07D4B" w14:textId="77777777" w:rsidR="00D93B97" w:rsidRDefault="00D93B97" w:rsidP="00D93B97">
      <w:pPr>
        <w:rPr>
          <w:rFonts w:ascii="Arial" w:hAnsi="Arial" w:cs="Arial"/>
          <w:b/>
          <w:sz w:val="24"/>
        </w:rPr>
      </w:pPr>
      <w:r>
        <w:rPr>
          <w:rFonts w:ascii="Arial" w:hAnsi="Arial" w:cs="Arial"/>
          <w:b/>
          <w:color w:val="0000FF"/>
          <w:sz w:val="24"/>
        </w:rPr>
        <w:t>RP-220377</w:t>
      </w:r>
      <w:r>
        <w:rPr>
          <w:rFonts w:ascii="Arial" w:hAnsi="Arial" w:cs="Arial"/>
          <w:b/>
          <w:color w:val="0000FF"/>
          <w:sz w:val="24"/>
        </w:rPr>
        <w:tab/>
      </w:r>
      <w:r>
        <w:rPr>
          <w:rFonts w:ascii="Arial" w:hAnsi="Arial" w:cs="Arial"/>
          <w:b/>
          <w:sz w:val="24"/>
        </w:rPr>
        <w:t>RAN4 CRs for Open REL-17 NR or NR+LTE WIs - Batch 34</w:t>
      </w:r>
    </w:p>
    <w:p w14:paraId="60C38D1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09C7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D34FF" w14:textId="77777777" w:rsidR="00D93B97" w:rsidRDefault="00D93B97" w:rsidP="00D93B97">
      <w:pPr>
        <w:rPr>
          <w:rFonts w:ascii="Arial" w:hAnsi="Arial" w:cs="Arial"/>
          <w:b/>
          <w:sz w:val="24"/>
        </w:rPr>
      </w:pPr>
      <w:r>
        <w:rPr>
          <w:rFonts w:ascii="Arial" w:hAnsi="Arial" w:cs="Arial"/>
          <w:b/>
          <w:color w:val="0000FF"/>
          <w:sz w:val="24"/>
        </w:rPr>
        <w:t>RP-220328</w:t>
      </w:r>
      <w:r>
        <w:rPr>
          <w:rFonts w:ascii="Arial" w:hAnsi="Arial" w:cs="Arial"/>
          <w:b/>
          <w:color w:val="0000FF"/>
          <w:sz w:val="24"/>
        </w:rPr>
        <w:tab/>
      </w:r>
      <w:r>
        <w:rPr>
          <w:rFonts w:ascii="Arial" w:hAnsi="Arial" w:cs="Arial"/>
          <w:b/>
          <w:sz w:val="24"/>
        </w:rPr>
        <w:t>Rel-17 Work Item Exception for Enhanced Industrial Internet of Things (IoT) and ultra-reliable and low latency communication (URLLC) support for NR</w:t>
      </w:r>
    </w:p>
    <w:p w14:paraId="3C56D93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6AD76D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00276" w14:textId="77777777" w:rsidR="00D93B97" w:rsidRDefault="00D93B97" w:rsidP="00D93B97">
      <w:pPr>
        <w:rPr>
          <w:rFonts w:ascii="Arial" w:hAnsi="Arial" w:cs="Arial"/>
          <w:b/>
          <w:sz w:val="24"/>
        </w:rPr>
      </w:pPr>
      <w:r>
        <w:rPr>
          <w:rFonts w:ascii="Arial" w:hAnsi="Arial" w:cs="Arial"/>
          <w:b/>
          <w:color w:val="0000FF"/>
          <w:sz w:val="24"/>
        </w:rPr>
        <w:t>RP-220152</w:t>
      </w:r>
      <w:r>
        <w:rPr>
          <w:rFonts w:ascii="Arial" w:hAnsi="Arial" w:cs="Arial"/>
          <w:b/>
          <w:color w:val="0000FF"/>
          <w:sz w:val="24"/>
        </w:rPr>
        <w:tab/>
      </w:r>
      <w:r>
        <w:rPr>
          <w:rFonts w:ascii="Arial" w:hAnsi="Arial" w:cs="Arial"/>
          <w:b/>
          <w:sz w:val="24"/>
        </w:rPr>
        <w:t>Revised WID: Enhanced Industrial Internet of Things (IoT) and ultra-reliable and low latency communication (URLLC) support for NR</w:t>
      </w:r>
    </w:p>
    <w:p w14:paraId="7AEB483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F3FA1DB" w14:textId="77777777" w:rsidR="00D93B97" w:rsidRDefault="00D93B97" w:rsidP="00D93B97">
      <w:pPr>
        <w:rPr>
          <w:rFonts w:ascii="Arial" w:hAnsi="Arial" w:cs="Arial"/>
          <w:b/>
        </w:rPr>
      </w:pPr>
      <w:r>
        <w:rPr>
          <w:rFonts w:ascii="Arial" w:hAnsi="Arial" w:cs="Arial"/>
          <w:b/>
        </w:rPr>
        <w:t xml:space="preserve">Discussion: </w:t>
      </w:r>
    </w:p>
    <w:p w14:paraId="373129E6" w14:textId="77777777" w:rsidR="00D93B97" w:rsidRDefault="00D93B97" w:rsidP="00D93B97">
      <w:r>
        <w:t>handed in [95e-32-R17-IIoT-URLLC-WI]</w:t>
      </w:r>
    </w:p>
    <w:p w14:paraId="742120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AD8C6" w14:textId="77777777" w:rsidR="00D93B97" w:rsidRDefault="00D93B97" w:rsidP="00D93B97">
      <w:pPr>
        <w:rPr>
          <w:rFonts w:ascii="Arial" w:hAnsi="Arial" w:cs="Arial"/>
          <w:b/>
          <w:sz w:val="24"/>
        </w:rPr>
      </w:pPr>
      <w:r>
        <w:rPr>
          <w:rFonts w:ascii="Arial" w:hAnsi="Arial" w:cs="Arial"/>
          <w:b/>
          <w:color w:val="0000FF"/>
          <w:sz w:val="24"/>
        </w:rPr>
        <w:t>RP-220892</w:t>
      </w:r>
      <w:r>
        <w:rPr>
          <w:rFonts w:ascii="Arial" w:hAnsi="Arial" w:cs="Arial"/>
          <w:b/>
          <w:color w:val="0000FF"/>
          <w:sz w:val="24"/>
        </w:rPr>
        <w:tab/>
      </w:r>
      <w:r>
        <w:rPr>
          <w:rFonts w:ascii="Arial" w:hAnsi="Arial" w:cs="Arial"/>
          <w:b/>
          <w:sz w:val="24"/>
        </w:rPr>
        <w:t>Moderator's summary for discussion [95e-32-R17-IIoT-URLLC-WI]</w:t>
      </w:r>
    </w:p>
    <w:p w14:paraId="27BAF9B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B0B0739" w14:textId="77777777" w:rsidR="00D93B97" w:rsidRDefault="00D93B97" w:rsidP="00D93B97">
      <w:pPr>
        <w:rPr>
          <w:rFonts w:ascii="Arial" w:hAnsi="Arial" w:cs="Arial"/>
          <w:b/>
        </w:rPr>
      </w:pPr>
      <w:r>
        <w:rPr>
          <w:rFonts w:ascii="Arial" w:hAnsi="Arial" w:cs="Arial"/>
          <w:b/>
        </w:rPr>
        <w:t xml:space="preserve">Abstract: </w:t>
      </w:r>
    </w:p>
    <w:p w14:paraId="0120E775" w14:textId="77777777" w:rsidR="00D93B97" w:rsidRDefault="00D93B97" w:rsidP="00D93B97">
      <w:r>
        <w:lastRenderedPageBreak/>
        <w:t>handled Tdocs:RP-220151, 0152, 0759</w:t>
      </w:r>
    </w:p>
    <w:p w14:paraId="665C2D7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A519A" w14:textId="77777777" w:rsidR="00D93B97" w:rsidRDefault="00D93B97" w:rsidP="00D93B97">
      <w:pPr>
        <w:pStyle w:val="Heading5"/>
      </w:pPr>
      <w:bookmarkStart w:id="218" w:name="_Toc104749539"/>
      <w:bookmarkStart w:id="219" w:name="_Toc105285849"/>
      <w:r>
        <w:t>9.5.2.2</w:t>
      </w:r>
      <w:r>
        <w:tab/>
        <w:t>Solutions for NR to support NTN [RAN2 WI: NR_NTN_solutions]</w:t>
      </w:r>
      <w:bookmarkEnd w:id="218"/>
      <w:bookmarkEnd w:id="219"/>
    </w:p>
    <w:p w14:paraId="33297EE7" w14:textId="77777777" w:rsidR="00D93B97" w:rsidRDefault="00D93B97" w:rsidP="00D93B97">
      <w:pPr>
        <w:rPr>
          <w:rFonts w:ascii="Arial" w:hAnsi="Arial" w:cs="Arial"/>
          <w:b/>
          <w:sz w:val="24"/>
        </w:rPr>
      </w:pPr>
      <w:r>
        <w:rPr>
          <w:rFonts w:ascii="Arial" w:hAnsi="Arial" w:cs="Arial"/>
          <w:b/>
          <w:color w:val="0000FF"/>
          <w:sz w:val="24"/>
        </w:rPr>
        <w:t>RP-220132</w:t>
      </w:r>
      <w:r>
        <w:rPr>
          <w:rFonts w:ascii="Arial" w:hAnsi="Arial" w:cs="Arial"/>
          <w:b/>
          <w:color w:val="0000FF"/>
          <w:sz w:val="24"/>
        </w:rPr>
        <w:tab/>
      </w:r>
      <w:r>
        <w:rPr>
          <w:rFonts w:ascii="Arial" w:hAnsi="Arial" w:cs="Arial"/>
          <w:b/>
          <w:sz w:val="24"/>
        </w:rPr>
        <w:t>Status report for WI Solutions for NR to support NTN; rapporteur: Thales</w:t>
      </w:r>
    </w:p>
    <w:p w14:paraId="59F6246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2E078DC" w14:textId="77777777" w:rsidR="00D93B97" w:rsidRDefault="00D93B97" w:rsidP="00D93B97">
      <w:pPr>
        <w:rPr>
          <w:rFonts w:ascii="Arial" w:hAnsi="Arial" w:cs="Arial"/>
          <w:b/>
        </w:rPr>
      </w:pPr>
      <w:r>
        <w:rPr>
          <w:rFonts w:ascii="Arial" w:hAnsi="Arial" w:cs="Arial"/>
          <w:b/>
        </w:rPr>
        <w:t xml:space="preserve">Discussion: </w:t>
      </w:r>
    </w:p>
    <w:p w14:paraId="08897527" w14:textId="77777777" w:rsidR="00D93B97" w:rsidRDefault="00D93B97" w:rsidP="00D93B97">
      <w:r>
        <w:t>Nokia: The open issues list for RAN2 should additionally include that feedback is awaited from SA3 on UE location reporting. Also the open issues list for RAN1 should include interworking between open loop TA and closed loop TA, and resolution of ambiguity for SI update.</w:t>
      </w:r>
    </w:p>
    <w:p w14:paraId="1C601BDB" w14:textId="77777777" w:rsidR="00D93B97" w:rsidRDefault="00D93B97" w:rsidP="00D93B97">
      <w:r>
        <w:t>Ericsson: RAN4 core part is extended until June. Next quarter RAN4 will mainly focus on core part and cannot spend much effort on performance part e.g. SAN conformance testing, RRM test cases etc. Most performance issues also depend on core completion. Therefore we suggest to extend the performance part also for 1 quarter i.e. until December 2022.</w:t>
      </w:r>
    </w:p>
    <w:p w14:paraId="2E196D5D" w14:textId="77777777" w:rsidR="00D93B97" w:rsidRDefault="00D93B97" w:rsidP="00D93B97">
      <w:r>
        <w:t>handled in [95e-33-R17-NR-NTN-WI]</w:t>
      </w:r>
    </w:p>
    <w:p w14:paraId="208543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RP-220952</w:t>
      </w:r>
      <w:r>
        <w:rPr>
          <w:color w:val="993300"/>
          <w:u w:val="single"/>
        </w:rPr>
        <w:t>.</w:t>
      </w:r>
    </w:p>
    <w:p w14:paraId="3370FBFC" w14:textId="77777777" w:rsidR="00D93B97" w:rsidRDefault="00D93B97" w:rsidP="00D93B97">
      <w:pPr>
        <w:rPr>
          <w:rFonts w:ascii="Arial" w:hAnsi="Arial" w:cs="Arial"/>
          <w:b/>
          <w:sz w:val="24"/>
        </w:rPr>
      </w:pPr>
      <w:r>
        <w:rPr>
          <w:rFonts w:ascii="Arial" w:hAnsi="Arial" w:cs="Arial"/>
          <w:b/>
          <w:color w:val="0000FF"/>
          <w:sz w:val="24"/>
        </w:rPr>
        <w:t>RP-220952</w:t>
      </w:r>
      <w:r>
        <w:rPr>
          <w:rFonts w:ascii="Arial" w:hAnsi="Arial" w:cs="Arial"/>
          <w:b/>
          <w:color w:val="0000FF"/>
          <w:sz w:val="24"/>
        </w:rPr>
        <w:tab/>
      </w:r>
      <w:r>
        <w:rPr>
          <w:rFonts w:ascii="Arial" w:hAnsi="Arial" w:cs="Arial"/>
          <w:b/>
          <w:sz w:val="24"/>
        </w:rPr>
        <w:t>Status report for WI Solutions for NR to support NTN; rapporteur: Thales</w:t>
      </w:r>
    </w:p>
    <w:p w14:paraId="107FCC5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11CDE3C5" w14:textId="77777777" w:rsidR="00D93B97" w:rsidRDefault="00D93B97" w:rsidP="00D93B97">
      <w:pPr>
        <w:rPr>
          <w:color w:val="808080"/>
        </w:rPr>
      </w:pPr>
      <w:r>
        <w:rPr>
          <w:color w:val="808080"/>
        </w:rPr>
        <w:t>(Replaces RP-220132)</w:t>
      </w:r>
    </w:p>
    <w:p w14:paraId="22A7B3B7" w14:textId="77777777" w:rsidR="00D93B97" w:rsidRDefault="00D93B97" w:rsidP="00D93B97">
      <w:pPr>
        <w:rPr>
          <w:rFonts w:ascii="Arial" w:hAnsi="Arial" w:cs="Arial"/>
          <w:b/>
        </w:rPr>
      </w:pPr>
      <w:r>
        <w:rPr>
          <w:rFonts w:ascii="Arial" w:hAnsi="Arial" w:cs="Arial"/>
          <w:b/>
        </w:rPr>
        <w:t xml:space="preserve">Discussion: </w:t>
      </w:r>
    </w:p>
    <w:p w14:paraId="16A64155" w14:textId="77777777" w:rsidR="00D93B97" w:rsidRDefault="00D93B97" w:rsidP="00D93B97">
      <w:r>
        <w:t>result of [95e-33-R17-NR-NTN-WI]</w:t>
      </w:r>
    </w:p>
    <w:p w14:paraId="03252928" w14:textId="77777777" w:rsidR="00D93B97" w:rsidRDefault="00D93B97" w:rsidP="00D93B97">
      <w:r>
        <w:t>Note: It was only spotted after RAN #95e that status report RP-220952 and revised WID RP-220208 have contradicting target dates for REL-17 WI NR_NTN_solutions-Perf: status report: Dec.22; revised WID: Sep.22;</w:t>
      </w:r>
    </w:p>
    <w:p w14:paraId="43A89DC0" w14:textId="77777777" w:rsidR="00D93B97" w:rsidRDefault="00D93B97" w:rsidP="00D93B97">
      <w:r>
        <w:t>rapporteur clarified that the correct target date is: Dec.22</w:t>
      </w:r>
    </w:p>
    <w:p w14:paraId="36B8AD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EE89B" w14:textId="77777777" w:rsidR="00D93B97" w:rsidRDefault="00D93B97" w:rsidP="00D93B97">
      <w:pPr>
        <w:rPr>
          <w:rFonts w:ascii="Arial" w:hAnsi="Arial" w:cs="Arial"/>
          <w:b/>
          <w:sz w:val="24"/>
        </w:rPr>
      </w:pPr>
      <w:r>
        <w:rPr>
          <w:rFonts w:ascii="Arial" w:hAnsi="Arial" w:cs="Arial"/>
          <w:b/>
          <w:color w:val="0000FF"/>
          <w:sz w:val="24"/>
        </w:rPr>
        <w:t>RP-220590</w:t>
      </w:r>
      <w:r>
        <w:rPr>
          <w:rFonts w:ascii="Arial" w:hAnsi="Arial" w:cs="Arial"/>
          <w:b/>
          <w:color w:val="0000FF"/>
          <w:sz w:val="24"/>
        </w:rPr>
        <w:tab/>
      </w:r>
      <w:r>
        <w:rPr>
          <w:rFonts w:ascii="Arial" w:hAnsi="Arial" w:cs="Arial"/>
          <w:b/>
          <w:sz w:val="24"/>
        </w:rPr>
        <w:t>MEO Scenario and Characteristics to be added in TR 38.821</w:t>
      </w:r>
    </w:p>
    <w:p w14:paraId="195E693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HUGHES Network Systems Ltd</w:t>
      </w:r>
    </w:p>
    <w:p w14:paraId="55F618F9" w14:textId="77777777" w:rsidR="00D93B97" w:rsidRDefault="00D93B97" w:rsidP="00D93B97">
      <w:pPr>
        <w:rPr>
          <w:rFonts w:ascii="Arial" w:hAnsi="Arial" w:cs="Arial"/>
          <w:b/>
        </w:rPr>
      </w:pPr>
      <w:r>
        <w:rPr>
          <w:rFonts w:ascii="Arial" w:hAnsi="Arial" w:cs="Arial"/>
          <w:b/>
        </w:rPr>
        <w:t xml:space="preserve">Discussion: </w:t>
      </w:r>
    </w:p>
    <w:p w14:paraId="5D28EDAF" w14:textId="77777777" w:rsidR="00D93B97" w:rsidRDefault="00D93B97" w:rsidP="00D93B97">
      <w:r>
        <w:t>handled in [95e-33-R17-NR-NTN-WI]</w:t>
      </w:r>
    </w:p>
    <w:p w14:paraId="06333B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335EC" w14:textId="77777777" w:rsidR="00D93B97" w:rsidRDefault="00D93B97" w:rsidP="00D93B97">
      <w:pPr>
        <w:rPr>
          <w:rFonts w:ascii="Arial" w:hAnsi="Arial" w:cs="Arial"/>
          <w:b/>
          <w:sz w:val="24"/>
        </w:rPr>
      </w:pPr>
      <w:r>
        <w:rPr>
          <w:rFonts w:ascii="Arial" w:hAnsi="Arial" w:cs="Arial"/>
          <w:b/>
          <w:color w:val="0000FF"/>
          <w:sz w:val="24"/>
        </w:rPr>
        <w:t>RP-220253</w:t>
      </w:r>
      <w:r>
        <w:rPr>
          <w:rFonts w:ascii="Arial" w:hAnsi="Arial" w:cs="Arial"/>
          <w:b/>
          <w:color w:val="0000FF"/>
          <w:sz w:val="24"/>
        </w:rPr>
        <w:tab/>
      </w:r>
      <w:r>
        <w:rPr>
          <w:rFonts w:ascii="Arial" w:hAnsi="Arial" w:cs="Arial"/>
          <w:b/>
          <w:sz w:val="24"/>
        </w:rPr>
        <w:t>Rel-17 maintenance of non-terrestrial network operation in NR</w:t>
      </w:r>
    </w:p>
    <w:p w14:paraId="22B8A5E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C182D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4FF25" w14:textId="77777777" w:rsidR="00D93B97" w:rsidRDefault="00D93B97" w:rsidP="00D93B97">
      <w:pPr>
        <w:rPr>
          <w:rFonts w:ascii="Arial" w:hAnsi="Arial" w:cs="Arial"/>
          <w:b/>
          <w:sz w:val="24"/>
        </w:rPr>
      </w:pPr>
      <w:r>
        <w:rPr>
          <w:rFonts w:ascii="Arial" w:hAnsi="Arial" w:cs="Arial"/>
          <w:b/>
          <w:color w:val="0000FF"/>
          <w:sz w:val="24"/>
        </w:rPr>
        <w:lastRenderedPageBreak/>
        <w:t>RP-220482</w:t>
      </w:r>
      <w:r>
        <w:rPr>
          <w:rFonts w:ascii="Arial" w:hAnsi="Arial" w:cs="Arial"/>
          <w:b/>
          <w:color w:val="0000FF"/>
          <w:sz w:val="24"/>
        </w:rPr>
        <w:tab/>
      </w:r>
      <w:r>
        <w:rPr>
          <w:rFonts w:ascii="Arial" w:hAnsi="Arial" w:cs="Arial"/>
          <w:b/>
          <w:sz w:val="24"/>
        </w:rPr>
        <w:t>RAN2 CRs to Solutions for NR to support NTN</w:t>
      </w:r>
    </w:p>
    <w:p w14:paraId="327CF92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6EDD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5A77D" w14:textId="77777777" w:rsidR="00D93B97" w:rsidRDefault="00D93B97" w:rsidP="00D93B97">
      <w:pPr>
        <w:rPr>
          <w:rFonts w:ascii="Arial" w:hAnsi="Arial" w:cs="Arial"/>
          <w:b/>
          <w:sz w:val="24"/>
        </w:rPr>
      </w:pPr>
      <w:r>
        <w:rPr>
          <w:rFonts w:ascii="Arial" w:hAnsi="Arial" w:cs="Arial"/>
          <w:b/>
          <w:color w:val="0000FF"/>
          <w:sz w:val="24"/>
        </w:rPr>
        <w:t>RP-220225</w:t>
      </w:r>
      <w:r>
        <w:rPr>
          <w:rFonts w:ascii="Arial" w:hAnsi="Arial" w:cs="Arial"/>
          <w:b/>
          <w:color w:val="0000FF"/>
          <w:sz w:val="24"/>
        </w:rPr>
        <w:tab/>
      </w:r>
      <w:r>
        <w:rPr>
          <w:rFonts w:ascii="Arial" w:hAnsi="Arial" w:cs="Arial"/>
          <w:b/>
          <w:sz w:val="24"/>
        </w:rPr>
        <w:t>RAN3 CRs for Solutions for NR to support non-terrestrial networks (NTN)</w:t>
      </w:r>
    </w:p>
    <w:p w14:paraId="1A375C2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D5F8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71E74" w14:textId="77777777" w:rsidR="00D93B97" w:rsidRDefault="00D93B97" w:rsidP="00D93B97">
      <w:pPr>
        <w:rPr>
          <w:rFonts w:ascii="Arial" w:hAnsi="Arial" w:cs="Arial"/>
          <w:b/>
          <w:sz w:val="24"/>
        </w:rPr>
      </w:pPr>
      <w:r>
        <w:rPr>
          <w:rFonts w:ascii="Arial" w:hAnsi="Arial" w:cs="Arial"/>
          <w:b/>
          <w:color w:val="0000FF"/>
          <w:sz w:val="24"/>
        </w:rPr>
        <w:t>RP-220209</w:t>
      </w:r>
      <w:r>
        <w:rPr>
          <w:rFonts w:ascii="Arial" w:hAnsi="Arial" w:cs="Arial"/>
          <w:b/>
          <w:color w:val="0000FF"/>
          <w:sz w:val="24"/>
        </w:rPr>
        <w:tab/>
      </w:r>
      <w:r>
        <w:rPr>
          <w:rFonts w:ascii="Arial" w:hAnsi="Arial" w:cs="Arial"/>
          <w:b/>
          <w:sz w:val="24"/>
        </w:rPr>
        <w:t>Rel-17 Exception: Solutions for NR to support non-terrestrial networks (NTN)</w:t>
      </w:r>
    </w:p>
    <w:p w14:paraId="4318084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THALES</w:t>
      </w:r>
    </w:p>
    <w:p w14:paraId="0C027838" w14:textId="77777777" w:rsidR="00D93B97" w:rsidRDefault="00D93B97" w:rsidP="00D93B97">
      <w:pPr>
        <w:rPr>
          <w:rFonts w:ascii="Arial" w:hAnsi="Arial" w:cs="Arial"/>
          <w:b/>
        </w:rPr>
      </w:pPr>
      <w:r>
        <w:rPr>
          <w:rFonts w:ascii="Arial" w:hAnsi="Arial" w:cs="Arial"/>
          <w:b/>
        </w:rPr>
        <w:t xml:space="preserve">Discussion: </w:t>
      </w:r>
    </w:p>
    <w:p w14:paraId="55CAA973" w14:textId="77777777" w:rsidR="00D93B97" w:rsidRDefault="00D93B97" w:rsidP="00D93B97">
      <w:r>
        <w:t>Nokia: The list of tasks to be completed should additionally include  the open issues for RAN1 as listed in the SR, as well as completion of UE location reporting in RAN2 subject to feedback from SA3</w:t>
      </w:r>
    </w:p>
    <w:p w14:paraId="5AD387F4" w14:textId="77777777" w:rsidR="00D93B97" w:rsidRDefault="00D93B97" w:rsidP="00D93B97">
      <w:r>
        <w:t>handled in [95e-33-R17-NR-NTN-WI]</w:t>
      </w:r>
    </w:p>
    <w:p w14:paraId="00137A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E1978" w14:textId="77777777" w:rsidR="00D93B97" w:rsidRDefault="00D93B97" w:rsidP="00D93B97">
      <w:pPr>
        <w:rPr>
          <w:rFonts w:ascii="Arial" w:hAnsi="Arial" w:cs="Arial"/>
          <w:b/>
          <w:sz w:val="24"/>
        </w:rPr>
      </w:pPr>
      <w:r>
        <w:rPr>
          <w:rFonts w:ascii="Arial" w:hAnsi="Arial" w:cs="Arial"/>
          <w:b/>
          <w:color w:val="0000FF"/>
          <w:sz w:val="24"/>
        </w:rPr>
        <w:t>RP-220208</w:t>
      </w:r>
      <w:r>
        <w:rPr>
          <w:rFonts w:ascii="Arial" w:hAnsi="Arial" w:cs="Arial"/>
          <w:b/>
          <w:color w:val="0000FF"/>
          <w:sz w:val="24"/>
        </w:rPr>
        <w:tab/>
      </w:r>
      <w:r>
        <w:rPr>
          <w:rFonts w:ascii="Arial" w:hAnsi="Arial" w:cs="Arial"/>
          <w:b/>
          <w:sz w:val="24"/>
        </w:rPr>
        <w:t>Revised WID: Solutions for NR to support non-terrestrial networks (NTN)</w:t>
      </w:r>
    </w:p>
    <w:p w14:paraId="1763D4C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6BE6C906" w14:textId="77777777" w:rsidR="00D93B97" w:rsidRDefault="00D93B97" w:rsidP="00D93B97">
      <w:pPr>
        <w:rPr>
          <w:color w:val="808080"/>
        </w:rPr>
      </w:pPr>
      <w:r>
        <w:rPr>
          <w:color w:val="808080"/>
        </w:rPr>
        <w:t>(Replaces RP-213691)</w:t>
      </w:r>
    </w:p>
    <w:p w14:paraId="0FBAE70F" w14:textId="77777777" w:rsidR="00D93B97" w:rsidRDefault="00D93B97" w:rsidP="00D93B97">
      <w:pPr>
        <w:rPr>
          <w:rFonts w:ascii="Arial" w:hAnsi="Arial" w:cs="Arial"/>
          <w:b/>
        </w:rPr>
      </w:pPr>
      <w:r>
        <w:rPr>
          <w:rFonts w:ascii="Arial" w:hAnsi="Arial" w:cs="Arial"/>
          <w:b/>
        </w:rPr>
        <w:t xml:space="preserve">Discussion: </w:t>
      </w:r>
    </w:p>
    <w:p w14:paraId="103EDFE0" w14:textId="77777777" w:rsidR="00D93B97" w:rsidRDefault="00D93B97" w:rsidP="00D93B97">
      <w:r>
        <w:t>Note: It was only spotted after RAN #95e that status report RP-220952 and revised WID RP-220208 have contradicting target dates for REL-17 WI NR_NTN_solutions-Perf: status report: Dec.22; revised WID: Sep.22;</w:t>
      </w:r>
    </w:p>
    <w:p w14:paraId="571F5B68" w14:textId="77777777" w:rsidR="00D93B97" w:rsidRDefault="00D93B97" w:rsidP="00D93B97">
      <w:r>
        <w:t>rapporteur clarified that the correct target date is: Dec.22</w:t>
      </w:r>
    </w:p>
    <w:p w14:paraId="690286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FDE81" w14:textId="77777777" w:rsidR="00D93B97" w:rsidRDefault="00D93B97" w:rsidP="00D93B97">
      <w:pPr>
        <w:rPr>
          <w:rFonts w:ascii="Arial" w:hAnsi="Arial" w:cs="Arial"/>
          <w:b/>
          <w:sz w:val="24"/>
        </w:rPr>
      </w:pPr>
      <w:r>
        <w:rPr>
          <w:rFonts w:ascii="Arial" w:hAnsi="Arial" w:cs="Arial"/>
          <w:b/>
          <w:color w:val="0000FF"/>
          <w:sz w:val="24"/>
        </w:rPr>
        <w:t>RP-220893</w:t>
      </w:r>
      <w:r>
        <w:rPr>
          <w:rFonts w:ascii="Arial" w:hAnsi="Arial" w:cs="Arial"/>
          <w:b/>
          <w:color w:val="0000FF"/>
          <w:sz w:val="24"/>
        </w:rPr>
        <w:tab/>
      </w:r>
      <w:r>
        <w:rPr>
          <w:rFonts w:ascii="Arial" w:hAnsi="Arial" w:cs="Arial"/>
          <w:b/>
          <w:sz w:val="24"/>
        </w:rPr>
        <w:t>Moderator's summary for discussion [95e-33-R17-NR-NTN-WI]</w:t>
      </w:r>
    </w:p>
    <w:p w14:paraId="4767B7C8"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(AT&amp;T)</w:t>
      </w:r>
    </w:p>
    <w:p w14:paraId="710240FB" w14:textId="77777777" w:rsidR="00D93B97" w:rsidRDefault="00D93B97" w:rsidP="00D93B97">
      <w:pPr>
        <w:rPr>
          <w:rFonts w:ascii="Arial" w:hAnsi="Arial" w:cs="Arial"/>
          <w:b/>
        </w:rPr>
      </w:pPr>
      <w:r>
        <w:rPr>
          <w:rFonts w:ascii="Arial" w:hAnsi="Arial" w:cs="Arial"/>
          <w:b/>
        </w:rPr>
        <w:t xml:space="preserve">Abstract: </w:t>
      </w:r>
    </w:p>
    <w:p w14:paraId="7E83C867" w14:textId="77777777" w:rsidR="00D93B97" w:rsidRDefault="00D93B97" w:rsidP="00D93B97">
      <w:r>
        <w:t>handled Tdocs: RP-220590</w:t>
      </w:r>
    </w:p>
    <w:p w14:paraId="20AC14ED" w14:textId="77777777" w:rsidR="00D93B97" w:rsidRDefault="00D93B97" w:rsidP="00D93B97">
      <w:pPr>
        <w:rPr>
          <w:rFonts w:ascii="Arial" w:hAnsi="Arial" w:cs="Arial"/>
          <w:b/>
        </w:rPr>
      </w:pPr>
      <w:r>
        <w:rPr>
          <w:rFonts w:ascii="Arial" w:hAnsi="Arial" w:cs="Arial"/>
          <w:b/>
        </w:rPr>
        <w:t xml:space="preserve">Discussion: </w:t>
      </w:r>
    </w:p>
    <w:p w14:paraId="04AB852B" w14:textId="77777777" w:rsidR="00D93B97" w:rsidRDefault="00D93B97" w:rsidP="00D93B97">
      <w:r>
        <w:t>handled in Mon GTW</w:t>
      </w:r>
    </w:p>
    <w:p w14:paraId="43207785" w14:textId="77777777" w:rsidR="00D93B97" w:rsidRDefault="00D93B97" w:rsidP="00D93B97">
      <w:r>
        <w:t>RAN chair: we only take option 2, other things can be discussed in the future</w:t>
      </w:r>
    </w:p>
    <w:p w14:paraId="4F960C4C" w14:textId="77777777" w:rsidR="00D93B97" w:rsidRDefault="00D93B97" w:rsidP="00D93B97">
      <w:r>
        <w:t>AT&amp;T: is ok, wanted to say if we discuss it in the future, we should consider option 3</w:t>
      </w:r>
    </w:p>
    <w:p w14:paraId="4A62976D" w14:textId="77777777" w:rsidR="00D93B97" w:rsidRDefault="00D93B97" w:rsidP="00D93B97">
      <w:r>
        <w:t>RAN chair: does not want to decide this already</w:t>
      </w:r>
    </w:p>
    <w:p w14:paraId="435805F1" w14:textId="77777777" w:rsidR="00D93B97" w:rsidRDefault="00D93B97" w:rsidP="00D93B97">
      <w:r>
        <w:lastRenderedPageBreak/>
        <w:t>AT&amp;T: a number of flags were handled in this discussion as well; 2.3-1, 2.3-3 do not need to be listed as open issue</w:t>
      </w:r>
    </w:p>
    <w:p w14:paraId="22E8C41F" w14:textId="77777777" w:rsidR="00D93B97" w:rsidRDefault="00D93B97" w:rsidP="00D93B97">
      <w:r>
        <w:t>Nokia: suggest a WID update</w:t>
      </w:r>
    </w:p>
    <w:p w14:paraId="56B89D5F" w14:textId="77777777" w:rsidR="00D93B97" w:rsidRDefault="00D93B97" w:rsidP="00D93B97">
      <w:r>
        <w:t>ZTE: linking completion of the topic to feedback from SA3 in an exception sheet is not a good idea;</w:t>
      </w:r>
    </w:p>
    <w:p w14:paraId="037A23A0" w14:textId="77777777" w:rsidR="00D93B97" w:rsidRDefault="00D93B97" w:rsidP="00D93B97">
      <w:r>
        <w:t xml:space="preserve">     suggests if there is feedback from SA3 and they do not like the RAN2 solution then we would undo</w:t>
      </w:r>
    </w:p>
    <w:p w14:paraId="7FB569FE" w14:textId="77777777" w:rsidR="00D93B97" w:rsidRDefault="00D93B97" w:rsidP="00D93B97">
      <w:r>
        <w:t xml:space="preserve">     the RAN2 solution but that's it then for REL-17 </w:t>
      </w:r>
    </w:p>
    <w:p w14:paraId="6DB0304E" w14:textId="77777777" w:rsidR="00D93B97" w:rsidRDefault="00D93B97" w:rsidP="00D93B97">
      <w:r>
        <w:t>conclusion: topic #1: option 2 would be used; topic #2: discussion can continue assuming moderator's proposals; topic #3: flags on RP-220209 are considered resolved</w:t>
      </w:r>
    </w:p>
    <w:p w14:paraId="1B3A04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RP-220957</w:t>
      </w:r>
      <w:r>
        <w:rPr>
          <w:color w:val="993300"/>
          <w:u w:val="single"/>
        </w:rPr>
        <w:t>.</w:t>
      </w:r>
    </w:p>
    <w:p w14:paraId="1BBAD107" w14:textId="77777777" w:rsidR="00D93B97" w:rsidRDefault="00D93B97" w:rsidP="00D93B97">
      <w:pPr>
        <w:rPr>
          <w:rFonts w:ascii="Arial" w:hAnsi="Arial" w:cs="Arial"/>
          <w:b/>
          <w:sz w:val="24"/>
        </w:rPr>
      </w:pPr>
      <w:r>
        <w:rPr>
          <w:rFonts w:ascii="Arial" w:hAnsi="Arial" w:cs="Arial"/>
          <w:b/>
          <w:color w:val="0000FF"/>
          <w:sz w:val="24"/>
        </w:rPr>
        <w:t>RP-220957</w:t>
      </w:r>
      <w:r>
        <w:rPr>
          <w:rFonts w:ascii="Arial" w:hAnsi="Arial" w:cs="Arial"/>
          <w:b/>
          <w:color w:val="0000FF"/>
          <w:sz w:val="24"/>
        </w:rPr>
        <w:tab/>
      </w:r>
      <w:r>
        <w:rPr>
          <w:rFonts w:ascii="Arial" w:hAnsi="Arial" w:cs="Arial"/>
          <w:b/>
          <w:sz w:val="24"/>
        </w:rPr>
        <w:t>Moderator's summary for discussion [95e-33-R17-NR-NTN-WI]</w:t>
      </w:r>
    </w:p>
    <w:p w14:paraId="68F1ACA4"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Vice-Chair (AT&amp;T)</w:t>
      </w:r>
    </w:p>
    <w:p w14:paraId="1A790B23" w14:textId="77777777" w:rsidR="00D93B97" w:rsidRDefault="00D93B97" w:rsidP="00D93B97">
      <w:pPr>
        <w:rPr>
          <w:color w:val="808080"/>
        </w:rPr>
      </w:pPr>
      <w:r>
        <w:rPr>
          <w:color w:val="808080"/>
        </w:rPr>
        <w:t>(Replaces RP-220893)</w:t>
      </w:r>
    </w:p>
    <w:p w14:paraId="30AD0559" w14:textId="77777777" w:rsidR="00D93B97" w:rsidRDefault="00D93B97" w:rsidP="00D93B97">
      <w:pPr>
        <w:rPr>
          <w:rFonts w:ascii="Arial" w:hAnsi="Arial" w:cs="Arial"/>
          <w:b/>
        </w:rPr>
      </w:pPr>
      <w:r>
        <w:rPr>
          <w:rFonts w:ascii="Arial" w:hAnsi="Arial" w:cs="Arial"/>
          <w:b/>
        </w:rPr>
        <w:t xml:space="preserve">Discussion: </w:t>
      </w:r>
    </w:p>
    <w:p w14:paraId="78B2F3AE" w14:textId="77777777" w:rsidR="00D93B97" w:rsidRDefault="00D93B97" w:rsidP="00D93B97">
      <w:r>
        <w:t>conclusion: moderator's recommendations are endorsed</w:t>
      </w:r>
    </w:p>
    <w:p w14:paraId="043B5DF0" w14:textId="77777777" w:rsidR="00D93B97" w:rsidRDefault="00D93B97" w:rsidP="00D93B97">
      <w:r>
        <w:t>- Addition of MEO to TR 38.821: Take note of RP-220590 as a useful reference for future consideration</w:t>
      </w:r>
    </w:p>
    <w:p w14:paraId="748F8040" w14:textId="77777777" w:rsidR="00D93B97" w:rsidRDefault="00D93B97" w:rsidP="00D93B97">
      <w:r>
        <w:t>- status report RP-220132 is revised in RP-220952</w:t>
      </w:r>
    </w:p>
    <w:p w14:paraId="4037FCB4" w14:textId="77777777" w:rsidR="00D93B97" w:rsidRDefault="00D93B97" w:rsidP="00D93B97">
      <w:r>
        <w:t>- exception request sheet RP-220209 can be approved</w:t>
      </w:r>
    </w:p>
    <w:p w14:paraId="3EE65D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FAFBA" w14:textId="77777777" w:rsidR="00D93B97" w:rsidRDefault="00D93B97" w:rsidP="00D93B97">
      <w:pPr>
        <w:pStyle w:val="Heading5"/>
      </w:pPr>
      <w:bookmarkStart w:id="220" w:name="_Toc104749540"/>
      <w:bookmarkStart w:id="221" w:name="_Toc105285850"/>
      <w:r>
        <w:t>9.5.2.3</w:t>
      </w:r>
      <w:r>
        <w:tab/>
        <w:t>UE power saving enhancements for NR [RAN2 WI: NR_UE_pow_sav_enh]</w:t>
      </w:r>
      <w:bookmarkEnd w:id="220"/>
      <w:bookmarkEnd w:id="221"/>
    </w:p>
    <w:p w14:paraId="71554C42" w14:textId="77777777" w:rsidR="00D93B97" w:rsidRDefault="00D93B97" w:rsidP="00D93B97">
      <w:r>
        <w:t>RAN2 #117-e declared working agreement #44 (see https://www.3gpp.org/specifications-groups/working-agreements)</w:t>
      </w:r>
    </w:p>
    <w:p w14:paraId="705B6A13" w14:textId="77777777" w:rsidR="00D93B97" w:rsidRDefault="00D93B97" w:rsidP="00D93B97">
      <w:r>
        <w:t>on 22.02.2022 (see R2-2203992) which was challenged by Telecom Italia, Deutsche Telekom and KPN on 10.03.2022.</w:t>
      </w:r>
    </w:p>
    <w:p w14:paraId="7E013C88" w14:textId="77777777" w:rsidR="00D93B97" w:rsidRDefault="00D93B97" w:rsidP="00D93B97">
      <w:r>
        <w:t xml:space="preserve">For background information see RAN2 email discussion report (R2-2202309), RAN4 LS to RAN2 (R4-2202769 = R2-2202168), </w:t>
      </w:r>
    </w:p>
    <w:p w14:paraId="107C2153" w14:textId="77777777" w:rsidR="00D93B97" w:rsidRDefault="00D93B97" w:rsidP="00D93B97">
      <w:r>
        <w:t>and other RAN2 Tdocs (e.g. R2-2202306).</w:t>
      </w:r>
    </w:p>
    <w:p w14:paraId="051720A2" w14:textId="77777777" w:rsidR="00D93B97" w:rsidRDefault="00D93B97" w:rsidP="00D93B97">
      <w:r>
        <w:t>CRs related to WA #44:</w:t>
      </w:r>
    </w:p>
    <w:p w14:paraId="634B9229" w14:textId="77777777" w:rsidR="00D93B97" w:rsidRDefault="00D93B97" w:rsidP="00D93B97">
      <w:r>
        <w:t>R2-2204265 (38.331) of RP-220483</w:t>
      </w:r>
    </w:p>
    <w:p w14:paraId="65330848" w14:textId="77777777" w:rsidR="00D93B97" w:rsidRDefault="00D93B97" w:rsidP="00D93B97">
      <w:r>
        <w:t>R2-2204243 (38.300) of RP-220483</w:t>
      </w:r>
    </w:p>
    <w:p w14:paraId="71D1A6BE" w14:textId="77777777" w:rsidR="00D93B97" w:rsidRDefault="00D93B97" w:rsidP="00D93B97">
      <w:r>
        <w:t>R4-2207121 (38.133) of RP-220366</w:t>
      </w:r>
    </w:p>
    <w:p w14:paraId="12F6B924" w14:textId="77777777" w:rsidR="00D93B97" w:rsidRDefault="00D93B97" w:rsidP="00D93B97">
      <w:r>
        <w:t>Due to a PCG decision of 4.3.2022, no votings can be carried out during RAN #95e and RAN #96.</w:t>
      </w:r>
    </w:p>
    <w:p w14:paraId="1E296622" w14:textId="77777777" w:rsidR="00D93B97" w:rsidRDefault="00D93B97" w:rsidP="00D93B97">
      <w:r>
        <w:t>The earliest chance to carry out a voting would be an extra meeting directly after RAN #96 only for the voting.</w:t>
      </w:r>
    </w:p>
    <w:p w14:paraId="353FE7D7" w14:textId="77777777" w:rsidR="00D93B97" w:rsidRDefault="00D93B97" w:rsidP="00D93B97">
      <w:pPr>
        <w:rPr>
          <w:rFonts w:ascii="Arial" w:hAnsi="Arial" w:cs="Arial"/>
          <w:b/>
          <w:sz w:val="24"/>
        </w:rPr>
      </w:pPr>
      <w:r>
        <w:rPr>
          <w:rFonts w:ascii="Arial" w:hAnsi="Arial" w:cs="Arial"/>
          <w:b/>
          <w:color w:val="0000FF"/>
          <w:sz w:val="24"/>
        </w:rPr>
        <w:t>RP-220747</w:t>
      </w:r>
      <w:r>
        <w:rPr>
          <w:rFonts w:ascii="Arial" w:hAnsi="Arial" w:cs="Arial"/>
          <w:b/>
          <w:color w:val="0000FF"/>
          <w:sz w:val="24"/>
        </w:rPr>
        <w:tab/>
      </w:r>
      <w:r>
        <w:rPr>
          <w:rFonts w:ascii="Arial" w:hAnsi="Arial" w:cs="Arial"/>
          <w:b/>
          <w:sz w:val="24"/>
        </w:rPr>
        <w:t>Status report for WI UE Power Saving Enhancements for NR; rapporteur: MediaTek</w:t>
      </w:r>
    </w:p>
    <w:p w14:paraId="6FADF38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F6371E1" w14:textId="77777777" w:rsidR="00D93B97" w:rsidRDefault="00D93B97" w:rsidP="00D93B97">
      <w:pPr>
        <w:rPr>
          <w:rFonts w:ascii="Arial" w:hAnsi="Arial" w:cs="Arial"/>
          <w:b/>
        </w:rPr>
      </w:pPr>
      <w:r>
        <w:rPr>
          <w:rFonts w:ascii="Arial" w:hAnsi="Arial" w:cs="Arial"/>
          <w:b/>
        </w:rPr>
        <w:t xml:space="preserve">Discussion: </w:t>
      </w:r>
    </w:p>
    <w:p w14:paraId="2514B2A9" w14:textId="77777777" w:rsidR="00D93B97" w:rsidRDefault="00D93B97" w:rsidP="00D93B97">
      <w:r>
        <w:t>MCC: status report claims: Core: 100%, March 22; Perf.: 35%, Sep.22; there is still working agreement #44 to be discussed</w:t>
      </w:r>
    </w:p>
    <w:p w14:paraId="2616C2DB" w14:textId="77777777" w:rsidR="00D93B97" w:rsidRDefault="00D93B97" w:rsidP="00D93B97">
      <w:r>
        <w:lastRenderedPageBreak/>
        <w:t>Deutsche Telekom: The SR does not report that the WA of RAN2 has been challenged. The work item cannot be closed.</w:t>
      </w:r>
    </w:p>
    <w:p w14:paraId="523E0DA5" w14:textId="77777777" w:rsidR="00D93B97" w:rsidRDefault="00D93B97" w:rsidP="00D93B97">
      <w:r>
        <w:t>handled in discussion [95e-34-R17-PowerSaving-WA]</w:t>
      </w:r>
    </w:p>
    <w:p w14:paraId="319E54B9" w14:textId="77777777" w:rsidR="00D93B97" w:rsidRDefault="00D93B97" w:rsidP="00D93B97">
      <w:r>
        <w:t>conclusion: Finally it was concluded that the Core part WI is 100% complete</w:t>
      </w:r>
    </w:p>
    <w:p w14:paraId="2225189F" w14:textId="77777777" w:rsidR="00D93B97" w:rsidRDefault="00D93B97" w:rsidP="00D93B97">
      <w:r>
        <w:t>Note: The corresponding WI summary for WI NR_UE_pow_sav_enh-Core was not provided to RAN #95e and has therefore to be provided to RAN #96.</w:t>
      </w:r>
    </w:p>
    <w:p w14:paraId="042E56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23101" w14:textId="77777777" w:rsidR="00D93B97" w:rsidRDefault="00D93B97" w:rsidP="00D93B97">
      <w:pPr>
        <w:rPr>
          <w:rFonts w:ascii="Arial" w:hAnsi="Arial" w:cs="Arial"/>
          <w:b/>
          <w:sz w:val="24"/>
        </w:rPr>
      </w:pPr>
      <w:r>
        <w:rPr>
          <w:rFonts w:ascii="Arial" w:hAnsi="Arial" w:cs="Arial"/>
          <w:b/>
          <w:color w:val="0000FF"/>
          <w:sz w:val="24"/>
        </w:rPr>
        <w:t>RP-220256</w:t>
      </w:r>
      <w:r>
        <w:rPr>
          <w:rFonts w:ascii="Arial" w:hAnsi="Arial" w:cs="Arial"/>
          <w:b/>
          <w:color w:val="0000FF"/>
          <w:sz w:val="24"/>
        </w:rPr>
        <w:tab/>
      </w:r>
      <w:r>
        <w:rPr>
          <w:rFonts w:ascii="Arial" w:hAnsi="Arial" w:cs="Arial"/>
          <w:b/>
          <w:sz w:val="24"/>
        </w:rPr>
        <w:t>Rel-17 maintenance of UE power savings enhancements in NR</w:t>
      </w:r>
    </w:p>
    <w:p w14:paraId="4F0EA31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F939E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AA39D" w14:textId="77777777" w:rsidR="00D93B97" w:rsidRDefault="00D93B97" w:rsidP="00D93B97">
      <w:pPr>
        <w:rPr>
          <w:rFonts w:ascii="Arial" w:hAnsi="Arial" w:cs="Arial"/>
          <w:b/>
          <w:sz w:val="24"/>
        </w:rPr>
      </w:pPr>
      <w:r>
        <w:rPr>
          <w:rFonts w:ascii="Arial" w:hAnsi="Arial" w:cs="Arial"/>
          <w:b/>
          <w:color w:val="0000FF"/>
          <w:sz w:val="24"/>
        </w:rPr>
        <w:t>RP-220483</w:t>
      </w:r>
      <w:r>
        <w:rPr>
          <w:rFonts w:ascii="Arial" w:hAnsi="Arial" w:cs="Arial"/>
          <w:b/>
          <w:color w:val="0000FF"/>
          <w:sz w:val="24"/>
        </w:rPr>
        <w:tab/>
      </w:r>
      <w:r>
        <w:rPr>
          <w:rFonts w:ascii="Arial" w:hAnsi="Arial" w:cs="Arial"/>
          <w:b/>
          <w:sz w:val="24"/>
        </w:rPr>
        <w:t>RAN2 CRs to UE power saving enhancements for NR</w:t>
      </w:r>
    </w:p>
    <w:p w14:paraId="47D397E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763E0D" w14:textId="77777777" w:rsidR="00D93B97" w:rsidRDefault="00D93B97" w:rsidP="00D93B97">
      <w:pPr>
        <w:rPr>
          <w:rFonts w:ascii="Arial" w:hAnsi="Arial" w:cs="Arial"/>
          <w:b/>
        </w:rPr>
      </w:pPr>
      <w:r>
        <w:rPr>
          <w:rFonts w:ascii="Arial" w:hAnsi="Arial" w:cs="Arial"/>
          <w:b/>
        </w:rPr>
        <w:t xml:space="preserve">Discussion: </w:t>
      </w:r>
    </w:p>
    <w:p w14:paraId="22372BC0" w14:textId="77777777" w:rsidR="00D93B97" w:rsidRDefault="00D93B97" w:rsidP="00D93B97">
      <w:r>
        <w:t>MCC: includes CRs (R2-2204243, R2-2204265) related to working agreement #44 of RAN2#117-e (see R2-2203992) which was challenged by Telecom Italia, Deutsche Telekom and KPN via the RAN email reflector on 10.03.22</w:t>
      </w:r>
    </w:p>
    <w:p w14:paraId="399632FA" w14:textId="77777777" w:rsidR="00D93B97" w:rsidRDefault="00D93B97" w:rsidP="00D93B97">
      <w:r>
        <w:t>Deutsche Telekom: Due to the challenged WA of RAN2 these CRs can not be approved. A solution to remove the concerns of the companies who challenged the WA are addressed. A dedicated NWM tread has been set up to find a compromise solution during RAN#95e. Deutsche Telekom cannot agree to approve this set of Rel-17 CRs.</w:t>
      </w:r>
    </w:p>
    <w:p w14:paraId="522E6C92" w14:textId="77777777" w:rsidR="00D93B97" w:rsidRDefault="00D93B97" w:rsidP="00D93B97">
      <w:r>
        <w:t>handled in discussion [95e-34-R17-PowerSaving-WA]</w:t>
      </w:r>
    </w:p>
    <w:p w14:paraId="5A080F61" w14:textId="77777777" w:rsidR="00D93B97" w:rsidRDefault="00D93B97" w:rsidP="00D93B97">
      <w:r>
        <w:t>conclusion: finally it was concluded about the CRs of this CRpack RP-220483:</w:t>
      </w:r>
    </w:p>
    <w:p w14:paraId="0242DD20" w14:textId="77777777" w:rsidR="00D93B97" w:rsidRDefault="00D93B97" w:rsidP="00D93B97">
      <w:r>
        <w:t xml:space="preserve">- R2-2204243 (38.300 CR) is revised in company CR RP-220960 </w:t>
      </w:r>
    </w:p>
    <w:p w14:paraId="5A29C2C8" w14:textId="77777777" w:rsidR="00D93B97" w:rsidRDefault="00D93B97" w:rsidP="00D93B97">
      <w:r>
        <w:t>- R2-2204239 (38.304 CR) is approved</w:t>
      </w:r>
    </w:p>
    <w:p w14:paraId="0F22484E" w14:textId="77777777" w:rsidR="00D93B97" w:rsidRDefault="00D93B97" w:rsidP="00D93B97">
      <w:r>
        <w:t>- R2-2204265 (38.331 CR) is revised in company CR RP-220961</w:t>
      </w:r>
    </w:p>
    <w:p w14:paraId="313C94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C08AE01" w14:textId="77777777" w:rsidR="00D93B97" w:rsidRDefault="00D93B97" w:rsidP="00D93B97">
      <w:pPr>
        <w:rPr>
          <w:rFonts w:ascii="Arial" w:hAnsi="Arial" w:cs="Arial"/>
          <w:b/>
          <w:sz w:val="24"/>
        </w:rPr>
      </w:pPr>
      <w:r>
        <w:rPr>
          <w:rFonts w:ascii="Arial" w:hAnsi="Arial" w:cs="Arial"/>
          <w:b/>
          <w:color w:val="0000FF"/>
          <w:sz w:val="24"/>
        </w:rPr>
        <w:t>RP-220960</w:t>
      </w:r>
      <w:r>
        <w:rPr>
          <w:rFonts w:ascii="Arial" w:hAnsi="Arial" w:cs="Arial"/>
          <w:b/>
          <w:color w:val="0000FF"/>
          <w:sz w:val="24"/>
        </w:rPr>
        <w:tab/>
      </w:r>
      <w:r>
        <w:rPr>
          <w:rFonts w:ascii="Arial" w:hAnsi="Arial" w:cs="Arial"/>
          <w:b/>
          <w:sz w:val="24"/>
        </w:rPr>
        <w:t>Introduction of UE power saving enhancements In 38.300</w:t>
      </w:r>
    </w:p>
    <w:p w14:paraId="74086328"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v16.8.0</w:t>
      </w:r>
      <w:r>
        <w:rPr>
          <w:i/>
        </w:rPr>
        <w:tab/>
        <w:t xml:space="preserve">  CR-0417  rev 2 Cat: B (Rel-17)</w:t>
      </w:r>
      <w:r>
        <w:rPr>
          <w:i/>
        </w:rPr>
        <w:br/>
      </w:r>
      <w:r>
        <w:rPr>
          <w:i/>
        </w:rPr>
        <w:br/>
      </w:r>
      <w:r>
        <w:rPr>
          <w:i/>
        </w:rPr>
        <w:tab/>
      </w:r>
      <w:r>
        <w:rPr>
          <w:i/>
        </w:rPr>
        <w:tab/>
      </w:r>
      <w:r>
        <w:rPr>
          <w:i/>
        </w:rPr>
        <w:tab/>
      </w:r>
      <w:r>
        <w:rPr>
          <w:i/>
        </w:rPr>
        <w:tab/>
      </w:r>
      <w:r>
        <w:rPr>
          <w:i/>
        </w:rPr>
        <w:tab/>
        <w:t>Source: Huawei, HiSilicon</w:t>
      </w:r>
    </w:p>
    <w:p w14:paraId="00D0ED0C" w14:textId="77777777" w:rsidR="00D93B97" w:rsidRDefault="00D93B97" w:rsidP="00D93B97">
      <w:pPr>
        <w:rPr>
          <w:rFonts w:ascii="Arial" w:hAnsi="Arial" w:cs="Arial"/>
          <w:b/>
        </w:rPr>
      </w:pPr>
      <w:r>
        <w:rPr>
          <w:rFonts w:ascii="Arial" w:hAnsi="Arial" w:cs="Arial"/>
          <w:b/>
        </w:rPr>
        <w:t xml:space="preserve">Abstract: </w:t>
      </w:r>
    </w:p>
    <w:p w14:paraId="6A228E0B" w14:textId="77777777" w:rsidR="00D93B97" w:rsidRDefault="00D93B97" w:rsidP="00D93B97">
      <w:r>
        <w:t>company CR; replacing R2-2204243 (38.300) of RP-220483 which was agreed in RAN2 via working agreement #44 which got challenged</w:t>
      </w:r>
    </w:p>
    <w:p w14:paraId="4AB02E0A" w14:textId="77777777" w:rsidR="00D93B97" w:rsidRDefault="00D93B97" w:rsidP="00D93B97">
      <w:pPr>
        <w:rPr>
          <w:rFonts w:ascii="Arial" w:hAnsi="Arial" w:cs="Arial"/>
          <w:b/>
        </w:rPr>
      </w:pPr>
      <w:r>
        <w:rPr>
          <w:rFonts w:ascii="Arial" w:hAnsi="Arial" w:cs="Arial"/>
          <w:b/>
        </w:rPr>
        <w:t xml:space="preserve">Discussion: </w:t>
      </w:r>
    </w:p>
    <w:p w14:paraId="63E3061B" w14:textId="77777777" w:rsidR="00D93B97" w:rsidRDefault="00D93B97" w:rsidP="00D93B97">
      <w:r>
        <w:t>result of [95e-34-R17-PowerSaving-WA], compare RP-220894</w:t>
      </w:r>
    </w:p>
    <w:p w14:paraId="176E16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D538B" w14:textId="77777777" w:rsidR="00D93B97" w:rsidRDefault="00D93B97" w:rsidP="00D93B97">
      <w:pPr>
        <w:rPr>
          <w:rFonts w:ascii="Arial" w:hAnsi="Arial" w:cs="Arial"/>
          <w:b/>
          <w:sz w:val="24"/>
        </w:rPr>
      </w:pPr>
      <w:r>
        <w:rPr>
          <w:rFonts w:ascii="Arial" w:hAnsi="Arial" w:cs="Arial"/>
          <w:b/>
          <w:color w:val="0000FF"/>
          <w:sz w:val="24"/>
        </w:rPr>
        <w:t>RP-220961</w:t>
      </w:r>
      <w:r>
        <w:rPr>
          <w:rFonts w:ascii="Arial" w:hAnsi="Arial" w:cs="Arial"/>
          <w:b/>
          <w:color w:val="0000FF"/>
          <w:sz w:val="24"/>
        </w:rPr>
        <w:tab/>
      </w:r>
      <w:r>
        <w:rPr>
          <w:rFonts w:ascii="Arial" w:hAnsi="Arial" w:cs="Arial"/>
          <w:b/>
          <w:sz w:val="24"/>
        </w:rPr>
        <w:t>Introduction of ePowSav in TS 38.331</w:t>
      </w:r>
    </w:p>
    <w:p w14:paraId="7E2AE79D"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v16.7.0</w:t>
      </w:r>
      <w:r>
        <w:rPr>
          <w:i/>
        </w:rPr>
        <w:tab/>
        <w:t xml:space="preserve">  CR-2924  rev 3 Cat: B (Rel-17)</w:t>
      </w:r>
      <w:r>
        <w:rPr>
          <w:i/>
        </w:rPr>
        <w:br/>
      </w:r>
      <w:r>
        <w:rPr>
          <w:i/>
        </w:rPr>
        <w:lastRenderedPageBreak/>
        <w:br/>
      </w:r>
      <w:r>
        <w:rPr>
          <w:i/>
        </w:rPr>
        <w:tab/>
      </w:r>
      <w:r>
        <w:rPr>
          <w:i/>
        </w:rPr>
        <w:tab/>
      </w:r>
      <w:r>
        <w:rPr>
          <w:i/>
        </w:rPr>
        <w:tab/>
      </w:r>
      <w:r>
        <w:rPr>
          <w:i/>
        </w:rPr>
        <w:tab/>
      </w:r>
      <w:r>
        <w:rPr>
          <w:i/>
        </w:rPr>
        <w:tab/>
        <w:t>Source: CATT</w:t>
      </w:r>
    </w:p>
    <w:p w14:paraId="4F04766F" w14:textId="77777777" w:rsidR="00D93B97" w:rsidRDefault="00D93B97" w:rsidP="00D93B97">
      <w:pPr>
        <w:rPr>
          <w:rFonts w:ascii="Arial" w:hAnsi="Arial" w:cs="Arial"/>
          <w:b/>
        </w:rPr>
      </w:pPr>
      <w:r>
        <w:rPr>
          <w:rFonts w:ascii="Arial" w:hAnsi="Arial" w:cs="Arial"/>
          <w:b/>
        </w:rPr>
        <w:t xml:space="preserve">Abstract: </w:t>
      </w:r>
    </w:p>
    <w:p w14:paraId="794058A9" w14:textId="77777777" w:rsidR="00D93B97" w:rsidRDefault="00D93B97" w:rsidP="00D93B97">
      <w:r>
        <w:t>company CR; replacing R2-2204265 (38.331) of RP-220483  which was agreed in RAN2 via working agreement #44 which got challenged</w:t>
      </w:r>
    </w:p>
    <w:p w14:paraId="34965184" w14:textId="77777777" w:rsidR="00D93B97" w:rsidRDefault="00D93B97" w:rsidP="00D93B97">
      <w:pPr>
        <w:rPr>
          <w:rFonts w:ascii="Arial" w:hAnsi="Arial" w:cs="Arial"/>
          <w:b/>
        </w:rPr>
      </w:pPr>
      <w:r>
        <w:rPr>
          <w:rFonts w:ascii="Arial" w:hAnsi="Arial" w:cs="Arial"/>
          <w:b/>
        </w:rPr>
        <w:t xml:space="preserve">Discussion: </w:t>
      </w:r>
    </w:p>
    <w:p w14:paraId="05C21431" w14:textId="77777777" w:rsidR="00D93B97" w:rsidRDefault="00D93B97" w:rsidP="00D93B97">
      <w:r>
        <w:t>result of [95e-34-R17-PowerSaving-WA], compare RP-220894</w:t>
      </w:r>
    </w:p>
    <w:p w14:paraId="018D4A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0D164" w14:textId="77777777" w:rsidR="00D93B97" w:rsidRDefault="00D93B97" w:rsidP="00D93B97">
      <w:pPr>
        <w:rPr>
          <w:rFonts w:ascii="Arial" w:hAnsi="Arial" w:cs="Arial"/>
          <w:b/>
          <w:sz w:val="24"/>
        </w:rPr>
      </w:pPr>
      <w:r>
        <w:rPr>
          <w:rFonts w:ascii="Arial" w:hAnsi="Arial" w:cs="Arial"/>
          <w:b/>
          <w:color w:val="0000FF"/>
          <w:sz w:val="24"/>
        </w:rPr>
        <w:t>RP-220235</w:t>
      </w:r>
      <w:r>
        <w:rPr>
          <w:rFonts w:ascii="Arial" w:hAnsi="Arial" w:cs="Arial"/>
          <w:b/>
          <w:color w:val="0000FF"/>
          <w:sz w:val="24"/>
        </w:rPr>
        <w:tab/>
      </w:r>
      <w:r>
        <w:rPr>
          <w:rFonts w:ascii="Arial" w:hAnsi="Arial" w:cs="Arial"/>
          <w:b/>
          <w:sz w:val="24"/>
        </w:rPr>
        <w:t>RAN3 CRs for UE power saving enhancements for NR</w:t>
      </w:r>
    </w:p>
    <w:p w14:paraId="314DAC2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D2AD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6C85A" w14:textId="77777777" w:rsidR="00D93B97" w:rsidRDefault="00D93B97" w:rsidP="00D93B97">
      <w:pPr>
        <w:rPr>
          <w:rFonts w:ascii="Arial" w:hAnsi="Arial" w:cs="Arial"/>
          <w:b/>
          <w:sz w:val="24"/>
        </w:rPr>
      </w:pPr>
      <w:r>
        <w:rPr>
          <w:rFonts w:ascii="Arial" w:hAnsi="Arial" w:cs="Arial"/>
          <w:b/>
          <w:color w:val="0000FF"/>
          <w:sz w:val="24"/>
        </w:rPr>
        <w:t>RP-220366</w:t>
      </w:r>
      <w:r>
        <w:rPr>
          <w:rFonts w:ascii="Arial" w:hAnsi="Arial" w:cs="Arial"/>
          <w:b/>
          <w:color w:val="0000FF"/>
          <w:sz w:val="24"/>
        </w:rPr>
        <w:tab/>
      </w:r>
      <w:r>
        <w:rPr>
          <w:rFonts w:ascii="Arial" w:hAnsi="Arial" w:cs="Arial"/>
          <w:b/>
          <w:sz w:val="24"/>
        </w:rPr>
        <w:t>RAN4 CRs for Open REL-17 NR or NR+LTE WIs - Batch 23</w:t>
      </w:r>
    </w:p>
    <w:p w14:paraId="1850F36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96C2A5" w14:textId="77777777" w:rsidR="00D93B97" w:rsidRDefault="00D93B97" w:rsidP="00D93B97">
      <w:pPr>
        <w:rPr>
          <w:rFonts w:ascii="Arial" w:hAnsi="Arial" w:cs="Arial"/>
          <w:b/>
        </w:rPr>
      </w:pPr>
      <w:r>
        <w:rPr>
          <w:rFonts w:ascii="Arial" w:hAnsi="Arial" w:cs="Arial"/>
          <w:b/>
        </w:rPr>
        <w:t xml:space="preserve">Discussion: </w:t>
      </w:r>
    </w:p>
    <w:p w14:paraId="56B61EAD" w14:textId="77777777" w:rsidR="00D93B97" w:rsidRDefault="00D93B97" w:rsidP="00D93B97">
      <w:r>
        <w:t>moved from AI 9.5.2.2 to AI 9.5.2.3</w:t>
      </w:r>
    </w:p>
    <w:p w14:paraId="23C3B648" w14:textId="77777777" w:rsidR="00D93B97" w:rsidRDefault="00D93B97" w:rsidP="00D93B97">
      <w:r>
        <w:t>MCC: CR is related to working agreement #44  of RAN2#117-e (see R2-2203992) which was challenged by Telecom Italia, Deutsche Telekom and KPN via the RAN email reflector on 10.03.22</w:t>
      </w:r>
    </w:p>
    <w:p w14:paraId="26349D0F" w14:textId="77777777" w:rsidR="00D93B97" w:rsidRDefault="00D93B97" w:rsidP="00D93B97">
      <w:r>
        <w:t>handled in discussion [95e-34-R17-PowerSaving-WA]</w:t>
      </w:r>
    </w:p>
    <w:p w14:paraId="4B7A05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134FE" w14:textId="77777777" w:rsidR="00D93B97" w:rsidRDefault="00D93B97" w:rsidP="00D93B97">
      <w:pPr>
        <w:rPr>
          <w:rFonts w:ascii="Arial" w:hAnsi="Arial" w:cs="Arial"/>
          <w:b/>
          <w:sz w:val="24"/>
        </w:rPr>
      </w:pPr>
      <w:r>
        <w:rPr>
          <w:rFonts w:ascii="Arial" w:hAnsi="Arial" w:cs="Arial"/>
          <w:b/>
          <w:color w:val="0000FF"/>
          <w:sz w:val="24"/>
        </w:rPr>
        <w:t>RP-220748</w:t>
      </w:r>
      <w:r>
        <w:rPr>
          <w:rFonts w:ascii="Arial" w:hAnsi="Arial" w:cs="Arial"/>
          <w:b/>
          <w:color w:val="0000FF"/>
          <w:sz w:val="24"/>
        </w:rPr>
        <w:tab/>
      </w:r>
      <w:r>
        <w:rPr>
          <w:rFonts w:ascii="Arial" w:hAnsi="Arial" w:cs="Arial"/>
          <w:b/>
          <w:sz w:val="24"/>
        </w:rPr>
        <w:t>Revised WID: UE Power Saving Enhancements for NR</w:t>
      </w:r>
    </w:p>
    <w:p w14:paraId="4BFAC99E"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6F1587F7" w14:textId="77777777" w:rsidR="00D93B97" w:rsidRDefault="00D93B97" w:rsidP="00D93B97">
      <w:pPr>
        <w:rPr>
          <w:rFonts w:ascii="Arial" w:hAnsi="Arial" w:cs="Arial"/>
          <w:b/>
        </w:rPr>
      </w:pPr>
      <w:r>
        <w:rPr>
          <w:rFonts w:ascii="Arial" w:hAnsi="Arial" w:cs="Arial"/>
          <w:b/>
        </w:rPr>
        <w:t xml:space="preserve">Abstract: </w:t>
      </w:r>
    </w:p>
    <w:p w14:paraId="280DF935" w14:textId="77777777" w:rsidR="00D93B97" w:rsidRDefault="00D93B97" w:rsidP="00D93B97">
      <w:r>
        <w:t>Updating the list of impacted specs</w:t>
      </w:r>
    </w:p>
    <w:p w14:paraId="3B1E1E1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4A51C" w14:textId="77777777" w:rsidR="00D93B97" w:rsidRDefault="00D93B97" w:rsidP="00D93B97">
      <w:pPr>
        <w:rPr>
          <w:rFonts w:ascii="Arial" w:hAnsi="Arial" w:cs="Arial"/>
          <w:b/>
          <w:sz w:val="24"/>
        </w:rPr>
      </w:pPr>
      <w:r>
        <w:rPr>
          <w:rFonts w:ascii="Arial" w:hAnsi="Arial" w:cs="Arial"/>
          <w:b/>
          <w:color w:val="0000FF"/>
          <w:sz w:val="24"/>
        </w:rPr>
        <w:t>RP-220894</w:t>
      </w:r>
      <w:r>
        <w:rPr>
          <w:rFonts w:ascii="Arial" w:hAnsi="Arial" w:cs="Arial"/>
          <w:b/>
          <w:color w:val="0000FF"/>
          <w:sz w:val="24"/>
        </w:rPr>
        <w:tab/>
      </w:r>
      <w:r>
        <w:rPr>
          <w:rFonts w:ascii="Arial" w:hAnsi="Arial" w:cs="Arial"/>
          <w:b/>
          <w:sz w:val="24"/>
        </w:rPr>
        <w:t>Moderator's summary for discussion [95e-34-R17-PowerSaving-WA]</w:t>
      </w:r>
    </w:p>
    <w:p w14:paraId="4EEECD5B"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3A490003" w14:textId="77777777" w:rsidR="00D93B97" w:rsidRDefault="00D93B97" w:rsidP="00D93B97">
      <w:pPr>
        <w:rPr>
          <w:rFonts w:ascii="Arial" w:hAnsi="Arial" w:cs="Arial"/>
          <w:b/>
        </w:rPr>
      </w:pPr>
      <w:r>
        <w:rPr>
          <w:rFonts w:ascii="Arial" w:hAnsi="Arial" w:cs="Arial"/>
          <w:b/>
        </w:rPr>
        <w:t xml:space="preserve">Abstract: </w:t>
      </w:r>
    </w:p>
    <w:p w14:paraId="1D9258C5" w14:textId="77777777" w:rsidR="00D93B97" w:rsidRDefault="00D93B97" w:rsidP="00D93B97">
      <w:r>
        <w:t>handled Tdocs: RP-220747, RP-220483 (R2-2204243/4265), RP-220366 (R4-2207121)</w:t>
      </w:r>
    </w:p>
    <w:p w14:paraId="126443B4" w14:textId="77777777" w:rsidR="00D93B97" w:rsidRDefault="00D93B97" w:rsidP="00D93B97">
      <w:pPr>
        <w:rPr>
          <w:rFonts w:ascii="Arial" w:hAnsi="Arial" w:cs="Arial"/>
          <w:b/>
        </w:rPr>
      </w:pPr>
      <w:r>
        <w:rPr>
          <w:rFonts w:ascii="Arial" w:hAnsi="Arial" w:cs="Arial"/>
          <w:b/>
        </w:rPr>
        <w:t xml:space="preserve">Discussion: </w:t>
      </w:r>
    </w:p>
    <w:p w14:paraId="2B860478" w14:textId="77777777" w:rsidR="00D93B97" w:rsidRDefault="00D93B97" w:rsidP="00D93B97">
      <w:r>
        <w:t>handled in Mon GTW</w:t>
      </w:r>
    </w:p>
    <w:p w14:paraId="4F662C49" w14:textId="77777777" w:rsidR="00D93B97" w:rsidRDefault="00D93B97" w:rsidP="00D93B97">
      <w:r>
        <w:t>RAN2 chair: 2 more company CRs on top of the existing CRs would be needed which then solves then the working agreement</w:t>
      </w:r>
    </w:p>
    <w:p w14:paraId="1DBDCB4E" w14:textId="77777777" w:rsidR="00D93B97" w:rsidRDefault="00D93B97" w:rsidP="00D93B97">
      <w:r>
        <w:t>MCC: easier to revise the current CRs?</w:t>
      </w:r>
    </w:p>
    <w:p w14:paraId="152D4090" w14:textId="77777777" w:rsidR="00D93B97" w:rsidRDefault="00D93B97" w:rsidP="00D93B97">
      <w:r>
        <w:t>RAN2 chair: yes, to properly insert</w:t>
      </w:r>
    </w:p>
    <w:p w14:paraId="041283E5" w14:textId="77777777" w:rsidR="00D93B97" w:rsidRDefault="00D93B97" w:rsidP="00D93B97">
      <w:r>
        <w:lastRenderedPageBreak/>
        <w:t>RAN chair: with the 2 CRs the working agreement challenge is resolved, any objection? non</w:t>
      </w:r>
    </w:p>
    <w:p w14:paraId="555AA8C7" w14:textId="77777777" w:rsidR="00D93B97" w:rsidRDefault="00D93B97" w:rsidP="00D93B97">
      <w:r>
        <w:t>conclusion: CRs R2-2204243 (38.300) of RP-220483 and R2-2204265 (38.331) of RP-220483 will be revised acc. to RP-220894; with this the working agreement challenge is resolved (i.e. no voting needed)</w:t>
      </w:r>
    </w:p>
    <w:p w14:paraId="1209CA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RP-221003</w:t>
      </w:r>
      <w:r>
        <w:rPr>
          <w:color w:val="993300"/>
          <w:u w:val="single"/>
        </w:rPr>
        <w:t>.</w:t>
      </w:r>
    </w:p>
    <w:p w14:paraId="1C9D6801" w14:textId="77777777" w:rsidR="00D93B97" w:rsidRDefault="00D93B97" w:rsidP="00D93B97">
      <w:pPr>
        <w:rPr>
          <w:rFonts w:ascii="Arial" w:hAnsi="Arial" w:cs="Arial"/>
          <w:b/>
          <w:sz w:val="24"/>
        </w:rPr>
      </w:pPr>
      <w:r>
        <w:rPr>
          <w:rFonts w:ascii="Arial" w:hAnsi="Arial" w:cs="Arial"/>
          <w:b/>
          <w:color w:val="0000FF"/>
          <w:sz w:val="24"/>
        </w:rPr>
        <w:t>RP-221003</w:t>
      </w:r>
      <w:r>
        <w:rPr>
          <w:rFonts w:ascii="Arial" w:hAnsi="Arial" w:cs="Arial"/>
          <w:b/>
          <w:color w:val="0000FF"/>
          <w:sz w:val="24"/>
        </w:rPr>
        <w:tab/>
      </w:r>
      <w:r>
        <w:rPr>
          <w:rFonts w:ascii="Arial" w:hAnsi="Arial" w:cs="Arial"/>
          <w:b/>
          <w:sz w:val="24"/>
        </w:rPr>
        <w:t>Moderator's summary for discussion [95e-34-R17-PowerSaving-WA]</w:t>
      </w:r>
    </w:p>
    <w:p w14:paraId="5DABB16C"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(MediaTek)</w:t>
      </w:r>
    </w:p>
    <w:p w14:paraId="1EC26BE1" w14:textId="77777777" w:rsidR="00D93B97" w:rsidRDefault="00D93B97" w:rsidP="00D93B97">
      <w:pPr>
        <w:rPr>
          <w:color w:val="808080"/>
        </w:rPr>
      </w:pPr>
      <w:r>
        <w:rPr>
          <w:color w:val="808080"/>
        </w:rPr>
        <w:t>(Replaces RP-220894)</w:t>
      </w:r>
    </w:p>
    <w:p w14:paraId="23B162F1" w14:textId="77777777" w:rsidR="00D93B97" w:rsidRDefault="00D93B97" w:rsidP="00D93B97">
      <w:pPr>
        <w:rPr>
          <w:rFonts w:ascii="Arial" w:hAnsi="Arial" w:cs="Arial"/>
          <w:b/>
        </w:rPr>
      </w:pPr>
      <w:r>
        <w:rPr>
          <w:rFonts w:ascii="Arial" w:hAnsi="Arial" w:cs="Arial"/>
          <w:b/>
        </w:rPr>
        <w:t xml:space="preserve">Discussion: </w:t>
      </w:r>
    </w:p>
    <w:p w14:paraId="672D86F9" w14:textId="77777777" w:rsidR="00D93B97" w:rsidRDefault="00D93B97" w:rsidP="00D93B97">
      <w:r>
        <w:t>RAN2 chair: a late issue raised by Ericsson regarding CRs related to WA #44 will be addressed in next RAN2 meeting</w:t>
      </w:r>
    </w:p>
    <w:p w14:paraId="589FECFA" w14:textId="77777777" w:rsidR="00D93B97" w:rsidRDefault="00D93B97" w:rsidP="00D93B97">
      <w:r>
        <w:t>RAN chair: ok</w:t>
      </w:r>
    </w:p>
    <w:p w14:paraId="0A530997" w14:textId="77777777" w:rsidR="00D93B97" w:rsidRDefault="00D93B97" w:rsidP="00D93B97">
      <w:r>
        <w:t xml:space="preserve">conclusion: </w:t>
      </w:r>
    </w:p>
    <w:p w14:paraId="2EA3A65F" w14:textId="77777777" w:rsidR="00D93B97" w:rsidRDefault="00D93B97" w:rsidP="00D93B97">
      <w:r>
        <w:t>The following issue is expected to be addressed in RAN2 in Q2:</w:t>
      </w:r>
    </w:p>
    <w:p w14:paraId="57324D0C" w14:textId="77777777" w:rsidR="00D93B97" w:rsidRDefault="00D93B97" w:rsidP="00D93B97">
      <w:r>
        <w:t>- How to / whether to limit or remove impact of prohibit timer w.r.t. consistency between UE relaxation state the corresponding knowledge at gNB.</w:t>
      </w:r>
    </w:p>
    <w:p w14:paraId="3FC2AA96" w14:textId="77777777" w:rsidR="00D93B97" w:rsidRDefault="00D93B97" w:rsidP="00D93B97">
      <w:r>
        <w:t>Working agreement #44 is resolved via the compromise documented in RP-221003 (i.e. no voting needed)</w:t>
      </w:r>
    </w:p>
    <w:p w14:paraId="2A1725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8124C" w14:textId="77777777" w:rsidR="00D93B97" w:rsidRDefault="00D93B97" w:rsidP="00D93B97">
      <w:pPr>
        <w:pStyle w:val="Heading5"/>
      </w:pPr>
      <w:bookmarkStart w:id="222" w:name="_Toc104749541"/>
      <w:bookmarkStart w:id="223" w:name="_Toc105285851"/>
      <w:r>
        <w:t>9.5.2.4</w:t>
      </w:r>
      <w:r>
        <w:tab/>
        <w:t>Core part: NR multicast and broadcast services [RAN2 WI: NR_MBS-Core]</w:t>
      </w:r>
      <w:bookmarkEnd w:id="222"/>
      <w:bookmarkEnd w:id="223"/>
    </w:p>
    <w:p w14:paraId="31B2CE6B" w14:textId="77777777" w:rsidR="00D93B97" w:rsidRDefault="00D93B97" w:rsidP="00D93B97">
      <w:pPr>
        <w:rPr>
          <w:rFonts w:ascii="Arial" w:hAnsi="Arial" w:cs="Arial"/>
          <w:b/>
          <w:sz w:val="24"/>
        </w:rPr>
      </w:pPr>
      <w:r>
        <w:rPr>
          <w:rFonts w:ascii="Arial" w:hAnsi="Arial" w:cs="Arial"/>
          <w:b/>
          <w:color w:val="0000FF"/>
          <w:sz w:val="24"/>
        </w:rPr>
        <w:t>RP-220407</w:t>
      </w:r>
      <w:r>
        <w:rPr>
          <w:rFonts w:ascii="Arial" w:hAnsi="Arial" w:cs="Arial"/>
          <w:b/>
          <w:color w:val="0000FF"/>
          <w:sz w:val="24"/>
        </w:rPr>
        <w:tab/>
      </w:r>
      <w:r>
        <w:rPr>
          <w:rFonts w:ascii="Arial" w:hAnsi="Arial" w:cs="Arial"/>
          <w:b/>
          <w:sz w:val="24"/>
        </w:rPr>
        <w:t>Status report for WI NR Multicast and Broadcast Services; rapporteur: Huawei</w:t>
      </w:r>
    </w:p>
    <w:p w14:paraId="33A5AC6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5D484FF" w14:textId="77777777" w:rsidR="00D93B97" w:rsidRDefault="00D93B97" w:rsidP="00D93B97">
      <w:pPr>
        <w:rPr>
          <w:rFonts w:ascii="Arial" w:hAnsi="Arial" w:cs="Arial"/>
          <w:b/>
        </w:rPr>
      </w:pPr>
      <w:r>
        <w:rPr>
          <w:rFonts w:ascii="Arial" w:hAnsi="Arial" w:cs="Arial"/>
          <w:b/>
        </w:rPr>
        <w:t xml:space="preserve">Discussion: </w:t>
      </w:r>
    </w:p>
    <w:p w14:paraId="74FF1BB3" w14:textId="77777777" w:rsidR="00D93B97" w:rsidRDefault="00D93B97" w:rsidP="00D93B97">
      <w:r>
        <w:t xml:space="preserve">Nokia: The SR indicates 100% completion in RAN1 and no open issues, but there are in fact a number of issues still open, especially in reliability, including: </w:t>
      </w:r>
    </w:p>
    <w:p w14:paraId="79D6A5F9" w14:textId="77777777" w:rsidR="00D93B97" w:rsidRDefault="00D93B97" w:rsidP="00D93B97">
      <w:r>
        <w:t>1.           DCI field details for scheduling NACK-only feedback</w:t>
      </w:r>
    </w:p>
    <w:p w14:paraId="3AAA3CB7" w14:textId="77777777" w:rsidR="00D93B97" w:rsidRDefault="00D93B97" w:rsidP="00D93B97">
      <w:r>
        <w:t xml:space="preserve">2.           Multiplexing multiple NACK-only feedback responses in a slot </w:t>
      </w:r>
    </w:p>
    <w:p w14:paraId="2FE80AAE" w14:textId="77777777" w:rsidR="00D93B97" w:rsidRDefault="00D93B97" w:rsidP="00D93B97">
      <w:r>
        <w:t>3.           Multiplexing NACK-only feedback with SR</w:t>
      </w:r>
    </w:p>
    <w:p w14:paraId="73EE72A6" w14:textId="77777777" w:rsidR="00D93B97" w:rsidRDefault="00D93B97" w:rsidP="00D93B97">
      <w:r>
        <w:t>4.           Details of multiplexing multicast HARQ-ACK on PUSCH</w:t>
      </w:r>
    </w:p>
    <w:p w14:paraId="1DB14869" w14:textId="77777777" w:rsidR="00D93B97" w:rsidRDefault="00D93B97" w:rsidP="00D93B97">
      <w:r>
        <w:t>5.           Details of Type-1 HARQ-ACK codebook for multicast considering scenarios where HARQ is disabled</w:t>
      </w:r>
    </w:p>
    <w:p w14:paraId="3533B298" w14:textId="77777777" w:rsidR="00D93B97" w:rsidRDefault="00D93B97" w:rsidP="00D93B97">
      <w:r>
        <w:t>6.           Type-1 codebook construction options for multiplexing multiple Mcast services with dynamic and SPS scheduling</w:t>
      </w:r>
    </w:p>
    <w:p w14:paraId="1B5751E1" w14:textId="77777777" w:rsidR="00D93B97" w:rsidRDefault="00D93B97" w:rsidP="00D93B97">
      <w:r>
        <w:t>These should be listed in the SR and an exception sheet is required</w:t>
      </w:r>
    </w:p>
    <w:p w14:paraId="7FECE459" w14:textId="77777777" w:rsidR="00D93B97" w:rsidRDefault="00D93B97" w:rsidP="00D93B97">
      <w:r>
        <w:t xml:space="preserve">Huawei: RAN1 agreed to declare 100% completion from RAN1 perspective and SR with no RAN1 open issues was submitted to RAN#94 already, no concern raised at that time, which means it is common understanding among the group that whether/how to address some certain open issues are up to the discussion during maintenance phase, and those issues won’t have impact on declaring MBS completed from RAN1 perspective. In our understanding, the list provided by Nokia below belong to this kind of issues, and no special treatment needed, e.g. exception sheet. </w:t>
      </w:r>
    </w:p>
    <w:p w14:paraId="3E0132B4" w14:textId="77777777" w:rsidR="00D93B97" w:rsidRDefault="00D93B97" w:rsidP="00D93B97">
      <w:r>
        <w:lastRenderedPageBreak/>
        <w:t>In addition, it would be strange for RAN to revert its own decision from December that the WI is now handled under maintenance, and back-out the WI to being functionally incomplete despite the WGs having made further agreements on the identified issues. It is not clear what purpose this would serve since the RAN1 planning and handling seem to present no problem in handling the WI in its current maintenance status.</w:t>
      </w:r>
    </w:p>
    <w:p w14:paraId="4F02ED58" w14:textId="77777777" w:rsidR="00D93B97" w:rsidRDefault="00D93B97" w:rsidP="00D93B97">
      <w:r>
        <w:t>MCC: some general clarifications:</w:t>
      </w:r>
    </w:p>
    <w:p w14:paraId="3E582D86" w14:textId="77777777" w:rsidR="00D93B97" w:rsidRDefault="00D93B97" w:rsidP="00D93B97">
      <w:r>
        <w:t>1. The status of WI NR_MBS-Core after RAN #94e was 80% complete and target date: March 22.</w:t>
      </w:r>
    </w:p>
    <w:p w14:paraId="57D73E60" w14:textId="77777777" w:rsidR="00D93B97" w:rsidRDefault="00D93B97" w:rsidP="00D93B97">
      <w:r>
        <w:t>2. "maintenance" are essential cat.F CRs of aspects that are broken.</w:t>
      </w:r>
    </w:p>
    <w:p w14:paraId="7780DAC3" w14:textId="77777777" w:rsidR="00D93B97" w:rsidRDefault="00D93B97" w:rsidP="00D93B97">
      <w:r>
        <w:t xml:space="preserve">     And if we know already now that something is broken,</w:t>
      </w:r>
    </w:p>
    <w:p w14:paraId="25556EA4" w14:textId="77777777" w:rsidR="00D93B97" w:rsidRDefault="00D93B97" w:rsidP="00D93B97">
      <w:r>
        <w:t xml:space="preserve">    then it may not be useful to declare the corresponding feature complete.</w:t>
      </w:r>
    </w:p>
    <w:p w14:paraId="59825089" w14:textId="77777777" w:rsidR="00D93B97" w:rsidRDefault="00D93B97" w:rsidP="00D93B97">
      <w:r>
        <w:t xml:space="preserve">    On the other hand, cat.B CRs and adding missing aspects are not "maintenance" and mean an incomplete WI.</w:t>
      </w:r>
    </w:p>
    <w:p w14:paraId="77587221" w14:textId="77777777" w:rsidR="00D93B97" w:rsidRDefault="00D93B97" w:rsidP="00D93B97">
      <w:r>
        <w:t xml:space="preserve">    So main questions to be answered for the question of completeness:</w:t>
      </w:r>
    </w:p>
    <w:p w14:paraId="171F5E71" w14:textId="77777777" w:rsidR="00D93B97" w:rsidRDefault="00D93B97" w:rsidP="00D93B97">
      <w:r>
        <w:t xml:space="preserve">    - are all objectives of the WID fufilled?</w:t>
      </w:r>
    </w:p>
    <w:p w14:paraId="2976D1AB" w14:textId="77777777" w:rsidR="00D93B97" w:rsidRDefault="00D93B97" w:rsidP="00D93B97">
      <w:r>
        <w:t xml:space="preserve">    - would the feature work with what we have in the specs and the CRs submitted to RAN #95e?</w:t>
      </w:r>
    </w:p>
    <w:p w14:paraId="4E5664F0" w14:textId="77777777" w:rsidR="00D93B97" w:rsidRDefault="00D93B97" w:rsidP="00D93B97">
      <w:r>
        <w:t xml:space="preserve">    If you can answer both with yes, then the WI is completed.</w:t>
      </w:r>
    </w:p>
    <w:p w14:paraId="636B2087" w14:textId="77777777" w:rsidR="00D93B97" w:rsidRDefault="00D93B97" w:rsidP="00D93B97">
      <w:r>
        <w:t>3. Yes, your point that the open issues were not properly reviewed at RAN #94e seems to be true</w:t>
      </w:r>
    </w:p>
    <w:p w14:paraId="1FCBD6FA" w14:textId="77777777" w:rsidR="00D93B97" w:rsidRDefault="00D93B97" w:rsidP="00D93B97">
      <w:r>
        <w:t xml:space="preserve">    if we still find open RAN1 issues now. ;o)</w:t>
      </w:r>
    </w:p>
    <w:p w14:paraId="6A02F8EE" w14:textId="77777777" w:rsidR="00D93B97" w:rsidRDefault="00D93B97" w:rsidP="00D93B97">
      <w:r>
        <w:t xml:space="preserve">    The RAN1 completion target Dec.21 was a 3GPP internal target.</w:t>
      </w:r>
    </w:p>
    <w:p w14:paraId="0F14A093" w14:textId="77777777" w:rsidR="00D93B97" w:rsidRDefault="00D93B97" w:rsidP="00D93B97">
      <w:r>
        <w:t xml:space="preserve">    The REL-freeze March 22 has importance beyond 3GPP internal project planning</w:t>
      </w:r>
    </w:p>
    <w:p w14:paraId="2560E046" w14:textId="77777777" w:rsidR="00D93B97" w:rsidRDefault="00D93B97" w:rsidP="00D93B97">
      <w:r>
        <w:t xml:space="preserve">     and only with an exception request sheet still cat.B changes are possible in the next quarter.</w:t>
      </w:r>
    </w:p>
    <w:p w14:paraId="1088B21A" w14:textId="77777777" w:rsidR="00D93B97" w:rsidRDefault="00D93B97" w:rsidP="00D93B97">
      <w:r>
        <w:t>Huawei: No Cat-B CR is expected for NR MBS. All the open issues raised in Nokia’s flag are related to features already introduced in the approved Rel-17 specifications last December (i.e. in RAN#94-e) and with corrections coming to this plenary, e.g. NACK-only HARQ and HARQ-ACK disabling for NR multicast, for which open issues are mostly related to special scheduling/configuration events. Companies might or might not agree to correct some or all of those special cases and FFS points during the maintenance phase, so we think this is best left for discussion in RAN1, but it won’t affect the completion of any of objectives of the NR MBS work item.</w:t>
      </w:r>
    </w:p>
    <w:p w14:paraId="67254CA9" w14:textId="77777777" w:rsidR="00D93B97" w:rsidRDefault="00D93B97" w:rsidP="00D93B97">
      <w:r>
        <w:t xml:space="preserve">Nokia: It is good that there is general recognition that the points we raised are indeed open issues. </w:t>
      </w:r>
    </w:p>
    <w:p w14:paraId="1CFAD899" w14:textId="77777777" w:rsidR="00D93B97" w:rsidRDefault="00D93B97" w:rsidP="00D93B97">
      <w:r>
        <w:t xml:space="preserve">The fact that we clearly wrongly identified 100% completion [for RAN1] in RAN#94e should not prevent us from doing the right thing now. </w:t>
      </w:r>
    </w:p>
    <w:p w14:paraId="5E5419F5" w14:textId="77777777" w:rsidR="00D93B97" w:rsidRDefault="00D93B97" w:rsidP="00D93B97">
      <w:r>
        <w:t>Following MCC’s criteria, there are clearly aspects still to be completed for multiplexing of multiple mcast services, which will not yet work. (As just one example, point 5 "Details of Type-1 HARQ-ACK codebook for multicast considering scenarios where HARQ is disabled" is clearly a missing part of the feature, with undefined behaviour which prevents the feature working.)</w:t>
      </w:r>
    </w:p>
    <w:p w14:paraId="5B74A491" w14:textId="77777777" w:rsidR="00D93B97" w:rsidRDefault="00D93B97" w:rsidP="00D93B97">
      <w:r>
        <w:t xml:space="preserve">Therefore we still see the need to have these open issues explicitly listed and to give the WI the benefit of an exception sheet to ensure that it is given the priority necessary to complete this. </w:t>
      </w:r>
    </w:p>
    <w:p w14:paraId="24DA4357" w14:textId="77777777" w:rsidR="00D93B97" w:rsidRDefault="00D93B97" w:rsidP="00D93B97">
      <w:r>
        <w:t>Additionally, there is another important aspect to raise in relation to this WI and its SR:</w:t>
      </w:r>
    </w:p>
    <w:p w14:paraId="64563353" w14:textId="77777777" w:rsidR="00D93B97" w:rsidRDefault="00D93B97" w:rsidP="00D93B97">
      <w:r>
        <w:t>In RP-220224, there are CRs with editor’s notes, which are not in accordance with 3GPP drafting rules, and are certainly not normal practice in RAN3. In particular, they contain some functional elements which are not even agreed to be specified in RAN3, but are subject to resolution of editor’s notes. We see a couple of options for handling these CRs: either they could be sent back to RAN3 for resolution of the open issues, or both the editor’s notes and corresponding non-agreed IEs should be deleted in a CR revision for approval in RAN#95e.</w:t>
      </w:r>
    </w:p>
    <w:p w14:paraId="59FBE55F" w14:textId="77777777" w:rsidR="00D93B97" w:rsidRDefault="00D93B97" w:rsidP="00D93B97">
      <w:r>
        <w:t>Huawei:</w:t>
      </w:r>
    </w:p>
    <w:p w14:paraId="2F9B4EC5" w14:textId="77777777" w:rsidR="00D93B97" w:rsidRDefault="00D93B97" w:rsidP="00D93B97">
      <w:r>
        <w:t xml:space="preserve">Regarding Nokia's comment on RAN1 part, as we expressed in the previous email, no Cat-B CR is expected for NR MBS because all the features (e.g. NACK-only, HARQ disabling) related to the issues list that you provided were </w:t>
      </w:r>
      <w:r>
        <w:lastRenderedPageBreak/>
        <w:t>already included in the Rel-17 specs with Cat-B CRs submitted to RAN#94-e, and whether/how to address the remaining issues raised in Nokia’s flag are still up to further RAN1 discussions. Based on the current RAN1 discussions, companies might or might not agree to correct some or all of those issues. Therefore, we think this is best left for discussion in RAN1, but it won’t affect the completion of any of objectives of the NR MBS work item. However, in order to progress on this discussion, we are fine to reflect the issues raised by Nokia in the SR, by using the similar way RAN agreed to handle for other WIs, e.g. Sidelink and FeMIMO. Accordingly, we updated the status report in section 2.1.2 as shown in v1 uploaded to the draft folder. Hopefully this can be acceptable for all companies.</w:t>
      </w:r>
    </w:p>
    <w:p w14:paraId="7429AC90" w14:textId="77777777" w:rsidR="00D93B97" w:rsidRDefault="00D93B97" w:rsidP="00D93B97">
      <w:r>
        <w:tab/>
        <w:t>Regarding RAN3 CRs with editor’s notes, according to the latest discussion on RAN3 reflector, it is suggested by RAN3 chair to approve all the RAN3 MBS CRs and continue the work in maintenance phase, if MBS is declared as 100% completed. Note that as shown in the minutes for RAN3#115-e, RAN3 agreed that the WI is completed from RAN3 perspective, therefore MBS should be declared as 100% completed. However, in order to progress on this discussion, we are fine to reflect the issue in the SR using similar way as what we do for RAN1 part, as shown in section 2.3.2 in v1 uploaded to the draft folder.</w:t>
      </w:r>
    </w:p>
    <w:p w14:paraId="7DCDF7B6" w14:textId="77777777" w:rsidR="00D93B97" w:rsidRDefault="00D93B97" w:rsidP="00D93B97">
      <w:r>
        <w:t>RAN1 chair:</w:t>
      </w:r>
    </w:p>
    <w:p w14:paraId="61A4F46E" w14:textId="77777777" w:rsidR="00D93B97" w:rsidRDefault="00D93B97" w:rsidP="00D93B97">
      <w:r>
        <w:t xml:space="preserve">1. There remains issues that need to be resolved for Rel-17 MBS. This is no different from other WIs which have been declared completed. I do not think there is any WI that can claim no maintenance work is needed. However, the RAN1 work to address these issues will not be introducing any new functionalities. All relevant work is expected to be within the bounds of typical maintenance work. </w:t>
      </w:r>
    </w:p>
    <w:p w14:paraId="10420EC8" w14:textId="77777777" w:rsidR="00D93B97" w:rsidRDefault="00D93B97" w:rsidP="00D93B97">
      <w:r>
        <w:t>2. Similar to other RAN1 WIs, I have no intention to request any additional TUs to handle RAN1 maintenance work on Rel-17 MBS. Whatever maintenance work there is, the work will be done using the TUs already assigned to RAN1 for maintenance.</w:t>
      </w:r>
    </w:p>
    <w:p w14:paraId="513DDAEF" w14:textId="77777777" w:rsidR="00D93B97" w:rsidRDefault="00D93B97" w:rsidP="00D93B97">
      <w:r>
        <w:t>3.</w:t>
      </w:r>
      <w:r>
        <w:tab/>
        <w:t>The issues mentioned by Nokia and any other issues will have to meet the criteria of essential correction.</w:t>
      </w:r>
    </w:p>
    <w:p w14:paraId="4D04D937" w14:textId="77777777" w:rsidR="00D93B97" w:rsidRDefault="00D93B97" w:rsidP="00D93B97">
      <w:r>
        <w:t>RAN3 chair: Similar understanding with RAN1 Chair, based on the common understanding that the open issues will not introduce any new functionalities, i.e., CatB CRs, it's fine to declare this R17 MBS WI as 100% completed</w:t>
      </w:r>
    </w:p>
    <w:p w14:paraId="4E0DFD61" w14:textId="77777777" w:rsidR="00D93B97" w:rsidRDefault="00D93B97" w:rsidP="00D93B97">
      <w:r>
        <w:t xml:space="preserve">RAN chair: Let’s do the following: </w:t>
      </w:r>
    </w:p>
    <w:p w14:paraId="09BE4962" w14:textId="77777777" w:rsidR="00D93B97" w:rsidRDefault="00D93B97" w:rsidP="00D93B97">
      <w:r>
        <w:t xml:space="preserve">- </w:t>
      </w:r>
      <w:r>
        <w:tab/>
        <w:t>MBS completion level remains at 100%</w:t>
      </w:r>
    </w:p>
    <w:p w14:paraId="6411F197" w14:textId="77777777" w:rsidR="00D93B97" w:rsidRDefault="00D93B97" w:rsidP="00D93B97">
      <w:r>
        <w:t>- The SR is revised according to v1 below and the tdoc will be noted w/ 100% completion level</w:t>
      </w:r>
    </w:p>
    <w:p w14:paraId="1F6E2884" w14:textId="77777777" w:rsidR="00D93B97" w:rsidRDefault="00D93B97" w:rsidP="00D93B97">
      <w:r>
        <w:t xml:space="preserve">Nokia: For the RAN1 aspects, we are OK to list these open issues in the SR as proposed. </w:t>
      </w:r>
    </w:p>
    <w:p w14:paraId="601510B1" w14:textId="77777777" w:rsidR="00D93B97" w:rsidRDefault="00D93B97" w:rsidP="00D93B97">
      <w:r>
        <w:t>However, for the RAN3 aspects, the problem is not fully resolved just by mentioning the existence of editor’s notes and FFSs in the SR.  As already explained, the CRs not only include editor’s notes but also IEs related to the editor’s notes that were not agreed to be included in the specs. Therefore the CRs cannot be approved as they are. We would be OK to approve the CRs if the non-agreed IEs related to the editor’s notes are removed (even if the editor’s notes themselves remain). To help the process, we have provided draft updates to the CRs (38.401 CR R3-222926 in RP-220224 and 38.463 CR R3-222930 in RP-220224) in line with the RAN3 agreements</w:t>
      </w:r>
    </w:p>
    <w:p w14:paraId="232E2DBF" w14:textId="77777777" w:rsidR="00D93B97" w:rsidRDefault="00D93B97" w:rsidP="00D93B97">
      <w:r>
        <w:t>handled in Wed GTW</w:t>
      </w:r>
    </w:p>
    <w:p w14:paraId="3D9DAAE4" w14:textId="77777777" w:rsidR="00D93B97" w:rsidRDefault="00D93B97" w:rsidP="00D93B97">
      <w:r>
        <w:t>Nokia: we found a way forward where our points are captured in the status report</w:t>
      </w:r>
    </w:p>
    <w:p w14:paraId="64B1B0A3" w14:textId="77777777" w:rsidR="00D93B97" w:rsidRDefault="00D93B97" w:rsidP="00D93B97">
      <w:r>
        <w:t>Ericsson: RAN3 achieved a compromise (incl. Nokia) with having the editor's notes</w:t>
      </w:r>
    </w:p>
    <w:p w14:paraId="0FD245D1" w14:textId="77777777" w:rsidR="00D93B97" w:rsidRDefault="00D93B97" w:rsidP="00D93B97">
      <w:r>
        <w:t>Nokia: there is a critical case where an editor's note was added but also related text</w:t>
      </w:r>
    </w:p>
    <w:p w14:paraId="10CD2C49" w14:textId="77777777" w:rsidR="00D93B97" w:rsidRDefault="00D93B97" w:rsidP="00D93B97">
      <w:r>
        <w:t>was included that has no agreement yet</w:t>
      </w:r>
    </w:p>
    <w:p w14:paraId="2A289954" w14:textId="77777777" w:rsidR="00D93B97" w:rsidRDefault="00D93B97" w:rsidP="00D93B97">
      <w:r>
        <w:t>RAN3 chair: all CRs were agreed in RAN3; use of consent is the aspect that seems to be critical</w:t>
      </w:r>
    </w:p>
    <w:p w14:paraId="728EF6D1" w14:textId="77777777" w:rsidR="00D93B97" w:rsidRDefault="00D93B97" w:rsidP="00D93B97">
      <w:r>
        <w:t>RAN chair: "any associated text have to be discussed"</w:t>
      </w:r>
    </w:p>
    <w:p w14:paraId="719F9ED1" w14:textId="77777777" w:rsidR="00D93B97" w:rsidRDefault="00D93B97" w:rsidP="00D93B97">
      <w:r>
        <w:t>Nokia: editor's notes will only be removed when they are solved</w:t>
      </w:r>
    </w:p>
    <w:p w14:paraId="139CB18A" w14:textId="77777777" w:rsidR="00D93B97" w:rsidRDefault="00D93B97" w:rsidP="00D93B97">
      <w:r>
        <w:t xml:space="preserve">RAN chair: we will go for "any text with editors'notes and ffs will need further discussion" </w:t>
      </w:r>
    </w:p>
    <w:p w14:paraId="7D53A71D" w14:textId="77777777" w:rsidR="00D93B97" w:rsidRDefault="00D93B97" w:rsidP="00D93B97">
      <w:r>
        <w:t xml:space="preserve">RAN chair: WGs shall not bring CRs to RAN including ffs, tbd and editor's note </w:t>
      </w:r>
    </w:p>
    <w:p w14:paraId="0D3EF548" w14:textId="77777777" w:rsidR="00D93B97" w:rsidRDefault="00D93B97" w:rsidP="00D93B97">
      <w:r>
        <w:lastRenderedPageBreak/>
        <w:t>RAN chair: RAN1 open aspects will be handled under maintenance</w:t>
      </w:r>
    </w:p>
    <w:p w14:paraId="43547471" w14:textId="77777777" w:rsidR="00D93B97" w:rsidRDefault="00D93B97" w:rsidP="00D93B97">
      <w:r>
        <w:t>conclusion: RP-220407 will be revised in RP-221005</w:t>
      </w:r>
    </w:p>
    <w:p w14:paraId="1A03F01D" w14:textId="77777777" w:rsidR="00D93B97" w:rsidRDefault="00D93B97" w:rsidP="00D93B97">
      <w:r>
        <w:t xml:space="preserve">            with statement "any text with editors'notes and ffs will need further discussion"</w:t>
      </w:r>
    </w:p>
    <w:p w14:paraId="241F52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RP-221005</w:t>
      </w:r>
      <w:r>
        <w:rPr>
          <w:color w:val="993300"/>
          <w:u w:val="single"/>
        </w:rPr>
        <w:t>.</w:t>
      </w:r>
    </w:p>
    <w:p w14:paraId="60BDA930" w14:textId="77777777" w:rsidR="00D93B97" w:rsidRDefault="00D93B97" w:rsidP="00D93B97">
      <w:pPr>
        <w:rPr>
          <w:rFonts w:ascii="Arial" w:hAnsi="Arial" w:cs="Arial"/>
          <w:b/>
          <w:sz w:val="24"/>
        </w:rPr>
      </w:pPr>
      <w:r>
        <w:rPr>
          <w:rFonts w:ascii="Arial" w:hAnsi="Arial" w:cs="Arial"/>
          <w:b/>
          <w:color w:val="0000FF"/>
          <w:sz w:val="24"/>
        </w:rPr>
        <w:t>RP-221005</w:t>
      </w:r>
      <w:r>
        <w:rPr>
          <w:rFonts w:ascii="Arial" w:hAnsi="Arial" w:cs="Arial"/>
          <w:b/>
          <w:color w:val="0000FF"/>
          <w:sz w:val="24"/>
        </w:rPr>
        <w:tab/>
      </w:r>
      <w:r>
        <w:rPr>
          <w:rFonts w:ascii="Arial" w:hAnsi="Arial" w:cs="Arial"/>
          <w:b/>
          <w:sz w:val="24"/>
        </w:rPr>
        <w:t>Status report for WI NR Multicast and Broadcast Services; rapporteur: Huawei</w:t>
      </w:r>
    </w:p>
    <w:p w14:paraId="671074C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7D5C9DB4" w14:textId="77777777" w:rsidR="00D93B97" w:rsidRDefault="00D93B97" w:rsidP="00D93B97">
      <w:pPr>
        <w:rPr>
          <w:color w:val="808080"/>
        </w:rPr>
      </w:pPr>
      <w:r>
        <w:rPr>
          <w:color w:val="808080"/>
        </w:rPr>
        <w:t>(Replaces RP-220407)</w:t>
      </w:r>
    </w:p>
    <w:p w14:paraId="651AF10F" w14:textId="77777777" w:rsidR="00D93B97" w:rsidRDefault="00D93B97" w:rsidP="00D93B97">
      <w:pPr>
        <w:rPr>
          <w:rFonts w:ascii="Arial" w:hAnsi="Arial" w:cs="Arial"/>
          <w:b/>
        </w:rPr>
      </w:pPr>
      <w:r>
        <w:rPr>
          <w:rFonts w:ascii="Arial" w:hAnsi="Arial" w:cs="Arial"/>
          <w:b/>
        </w:rPr>
        <w:t xml:space="preserve">Discussion: </w:t>
      </w:r>
    </w:p>
    <w:p w14:paraId="559EB13A" w14:textId="77777777" w:rsidR="00D93B97" w:rsidRDefault="00D93B97" w:rsidP="00D93B97">
      <w:r>
        <w:t>conclusion: Core part WI is completed</w:t>
      </w:r>
    </w:p>
    <w:p w14:paraId="4401E3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82304" w14:textId="77777777" w:rsidR="00D93B97" w:rsidRDefault="00D93B97" w:rsidP="00D93B97">
      <w:pPr>
        <w:rPr>
          <w:rFonts w:ascii="Arial" w:hAnsi="Arial" w:cs="Arial"/>
          <w:b/>
          <w:sz w:val="24"/>
        </w:rPr>
      </w:pPr>
      <w:r>
        <w:rPr>
          <w:rFonts w:ascii="Arial" w:hAnsi="Arial" w:cs="Arial"/>
          <w:b/>
          <w:color w:val="0000FF"/>
          <w:sz w:val="24"/>
        </w:rPr>
        <w:t>RP-220308</w:t>
      </w:r>
      <w:r>
        <w:rPr>
          <w:rFonts w:ascii="Arial" w:hAnsi="Arial" w:cs="Arial"/>
          <w:b/>
          <w:color w:val="0000FF"/>
          <w:sz w:val="24"/>
        </w:rPr>
        <w:tab/>
      </w:r>
      <w:r>
        <w:rPr>
          <w:rFonts w:ascii="Arial" w:hAnsi="Arial" w:cs="Arial"/>
          <w:b/>
          <w:sz w:val="24"/>
        </w:rPr>
        <w:t>Ex-Post Considerations on Rel-17 MBS</w:t>
      </w:r>
    </w:p>
    <w:p w14:paraId="5CB408A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01BCAAFD" w14:textId="77777777" w:rsidR="00D93B97" w:rsidRDefault="00D93B97" w:rsidP="00D93B97">
      <w:pPr>
        <w:rPr>
          <w:rFonts w:ascii="Arial" w:hAnsi="Arial" w:cs="Arial"/>
          <w:b/>
        </w:rPr>
      </w:pPr>
      <w:r>
        <w:rPr>
          <w:rFonts w:ascii="Arial" w:hAnsi="Arial" w:cs="Arial"/>
          <w:b/>
        </w:rPr>
        <w:t xml:space="preserve">Discussion: </w:t>
      </w:r>
    </w:p>
    <w:p w14:paraId="3DF867DA" w14:textId="77777777" w:rsidR="00D93B97" w:rsidRDefault="00D93B97" w:rsidP="00D93B97">
      <w:r>
        <w:t>handled in [95e-02-MeetingPlanning]</w:t>
      </w:r>
    </w:p>
    <w:p w14:paraId="7DB4FC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55D41" w14:textId="77777777" w:rsidR="00D93B97" w:rsidRDefault="00D93B97" w:rsidP="00D93B97">
      <w:pPr>
        <w:rPr>
          <w:rFonts w:ascii="Arial" w:hAnsi="Arial" w:cs="Arial"/>
          <w:b/>
          <w:sz w:val="24"/>
        </w:rPr>
      </w:pPr>
      <w:r>
        <w:rPr>
          <w:rFonts w:ascii="Arial" w:hAnsi="Arial" w:cs="Arial"/>
          <w:b/>
          <w:color w:val="0000FF"/>
          <w:sz w:val="24"/>
        </w:rPr>
        <w:t>RP-220263</w:t>
      </w:r>
      <w:r>
        <w:rPr>
          <w:rFonts w:ascii="Arial" w:hAnsi="Arial" w:cs="Arial"/>
          <w:b/>
          <w:color w:val="0000FF"/>
          <w:sz w:val="24"/>
        </w:rPr>
        <w:tab/>
      </w:r>
      <w:r>
        <w:rPr>
          <w:rFonts w:ascii="Arial" w:hAnsi="Arial" w:cs="Arial"/>
          <w:b/>
          <w:sz w:val="24"/>
        </w:rPr>
        <w:t>Rel-17 maintenance of multicast-broadcast services in NR</w:t>
      </w:r>
    </w:p>
    <w:p w14:paraId="51474FD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7CDF0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11839" w14:textId="77777777" w:rsidR="00D93B97" w:rsidRDefault="00D93B97" w:rsidP="00D93B97">
      <w:pPr>
        <w:rPr>
          <w:rFonts w:ascii="Arial" w:hAnsi="Arial" w:cs="Arial"/>
          <w:b/>
          <w:sz w:val="24"/>
        </w:rPr>
      </w:pPr>
      <w:r>
        <w:rPr>
          <w:rFonts w:ascii="Arial" w:hAnsi="Arial" w:cs="Arial"/>
          <w:b/>
          <w:color w:val="0000FF"/>
          <w:sz w:val="24"/>
        </w:rPr>
        <w:t>RP-220484</w:t>
      </w:r>
      <w:r>
        <w:rPr>
          <w:rFonts w:ascii="Arial" w:hAnsi="Arial" w:cs="Arial"/>
          <w:b/>
          <w:color w:val="0000FF"/>
          <w:sz w:val="24"/>
        </w:rPr>
        <w:tab/>
      </w:r>
      <w:r>
        <w:rPr>
          <w:rFonts w:ascii="Arial" w:hAnsi="Arial" w:cs="Arial"/>
          <w:b/>
          <w:sz w:val="24"/>
        </w:rPr>
        <w:t>RAN2 CRs to NR multicast and broadcast services</w:t>
      </w:r>
    </w:p>
    <w:p w14:paraId="435B30D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6DF5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52AE8" w14:textId="77777777" w:rsidR="00D93B97" w:rsidRDefault="00D93B97" w:rsidP="00D93B97">
      <w:pPr>
        <w:rPr>
          <w:rFonts w:ascii="Arial" w:hAnsi="Arial" w:cs="Arial"/>
          <w:b/>
          <w:sz w:val="24"/>
        </w:rPr>
      </w:pPr>
      <w:r>
        <w:rPr>
          <w:rFonts w:ascii="Arial" w:hAnsi="Arial" w:cs="Arial"/>
          <w:b/>
          <w:color w:val="0000FF"/>
          <w:sz w:val="24"/>
        </w:rPr>
        <w:t>RP-220224</w:t>
      </w:r>
      <w:r>
        <w:rPr>
          <w:rFonts w:ascii="Arial" w:hAnsi="Arial" w:cs="Arial"/>
          <w:b/>
          <w:color w:val="0000FF"/>
          <w:sz w:val="24"/>
        </w:rPr>
        <w:tab/>
      </w:r>
      <w:r>
        <w:rPr>
          <w:rFonts w:ascii="Arial" w:hAnsi="Arial" w:cs="Arial"/>
          <w:b/>
          <w:sz w:val="24"/>
        </w:rPr>
        <w:t>RAN3 CRs for NR multicast and broadcast services</w:t>
      </w:r>
    </w:p>
    <w:p w14:paraId="46FBE51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88F8E66" w14:textId="77777777" w:rsidR="00D93B97" w:rsidRDefault="00D93B97" w:rsidP="00D93B97">
      <w:pPr>
        <w:rPr>
          <w:rFonts w:ascii="Arial" w:hAnsi="Arial" w:cs="Arial"/>
          <w:b/>
        </w:rPr>
      </w:pPr>
      <w:r>
        <w:rPr>
          <w:rFonts w:ascii="Arial" w:hAnsi="Arial" w:cs="Arial"/>
          <w:b/>
        </w:rPr>
        <w:t xml:space="preserve">Discussion: </w:t>
      </w:r>
    </w:p>
    <w:p w14:paraId="4656B4FF" w14:textId="77777777" w:rsidR="00D93B97" w:rsidRDefault="00D93B97" w:rsidP="00D93B97">
      <w:r>
        <w:t>MCC: CRs R3-222929, R3-222930 are REL-17 CRs to TS 38.46x; but REL-17 WI LTE_NR_arch_evo_enh-Core will replace TS 38.46x REL-17 by new TS 37.48x REL-17; therefore TS 37.48x v1.0.0 was revised in TS 37.48x v1.1.0 to include the CRs above (together with other new REL-16/REL-17 CRs to TS 38.46x of RAN #95e)</w:t>
      </w:r>
    </w:p>
    <w:p w14:paraId="076A8198" w14:textId="77777777" w:rsidR="00D93B97" w:rsidRDefault="00D93B97" w:rsidP="00D93B97">
      <w:r>
        <w:t>MCC: a number of CRs of this CRpack include editor's notes/ffs which are not allowed in specs under CR control</w:t>
      </w:r>
    </w:p>
    <w:p w14:paraId="1BFA475D" w14:textId="77777777" w:rsidR="00D93B97" w:rsidRDefault="00D93B97" w:rsidP="00D93B97">
      <w:r>
        <w:t>conclusion: all CRs of CRpack RP-220224 are approved except</w:t>
      </w:r>
    </w:p>
    <w:p w14:paraId="6B907587" w14:textId="77777777" w:rsidR="00D93B97" w:rsidRDefault="00D93B97" w:rsidP="00D93B97">
      <w:r>
        <w:t>- R3-222929 (38.460 CR) is merged into TS 37.480 v1.1.0 in RP-220848</w:t>
      </w:r>
    </w:p>
    <w:p w14:paraId="1FF9A578" w14:textId="77777777" w:rsidR="00D93B97" w:rsidRDefault="00D93B97" w:rsidP="00D93B97">
      <w:r>
        <w:t>- R3-222930 (38.463 CR) is merged into TS 37.483 v1.1.0 in RP-220851</w:t>
      </w:r>
    </w:p>
    <w:p w14:paraId="474DB5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49FE74" w14:textId="77777777" w:rsidR="00D93B97" w:rsidRDefault="00D93B97" w:rsidP="00D93B97">
      <w:pPr>
        <w:rPr>
          <w:rFonts w:ascii="Arial" w:hAnsi="Arial" w:cs="Arial"/>
          <w:b/>
          <w:sz w:val="24"/>
        </w:rPr>
      </w:pPr>
      <w:r>
        <w:rPr>
          <w:rFonts w:ascii="Arial" w:hAnsi="Arial" w:cs="Arial"/>
          <w:b/>
          <w:color w:val="0000FF"/>
          <w:sz w:val="24"/>
        </w:rPr>
        <w:lastRenderedPageBreak/>
        <w:t>RP-220428</w:t>
      </w:r>
      <w:r>
        <w:rPr>
          <w:rFonts w:ascii="Arial" w:hAnsi="Arial" w:cs="Arial"/>
          <w:b/>
          <w:color w:val="0000FF"/>
          <w:sz w:val="24"/>
        </w:rPr>
        <w:tab/>
      </w:r>
      <w:r>
        <w:rPr>
          <w:rFonts w:ascii="Arial" w:hAnsi="Arial" w:cs="Arial"/>
          <w:b/>
          <w:sz w:val="24"/>
        </w:rPr>
        <w:t>Revised WID: Core part: NR multicast and broadcast services</w:t>
      </w:r>
    </w:p>
    <w:p w14:paraId="30B34D1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A0E728" w14:textId="77777777" w:rsidR="00D93B97" w:rsidRDefault="00D93B97" w:rsidP="00D93B97">
      <w:pPr>
        <w:rPr>
          <w:color w:val="808080"/>
        </w:rPr>
      </w:pPr>
      <w:r>
        <w:rPr>
          <w:color w:val="808080"/>
        </w:rPr>
        <w:t>(Replaces RP-201038)</w:t>
      </w:r>
    </w:p>
    <w:p w14:paraId="5CD0E323" w14:textId="77777777" w:rsidR="00D93B97" w:rsidRDefault="00D93B97" w:rsidP="00D93B97">
      <w:pPr>
        <w:rPr>
          <w:rFonts w:ascii="Arial" w:hAnsi="Arial" w:cs="Arial"/>
          <w:b/>
        </w:rPr>
      </w:pPr>
      <w:r>
        <w:rPr>
          <w:rFonts w:ascii="Arial" w:hAnsi="Arial" w:cs="Arial"/>
          <w:b/>
        </w:rPr>
        <w:t xml:space="preserve">Abstract: </w:t>
      </w:r>
    </w:p>
    <w:p w14:paraId="54A6AE59" w14:textId="77777777" w:rsidR="00D93B97" w:rsidRDefault="00D93B97" w:rsidP="00D93B97">
      <w:r>
        <w:t>last approved WID: RP-193248; compare RP-200837</w:t>
      </w:r>
    </w:p>
    <w:p w14:paraId="197B77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51A6E" w14:textId="77777777" w:rsidR="00D93B97" w:rsidRDefault="00D93B97" w:rsidP="00D93B97">
      <w:pPr>
        <w:rPr>
          <w:rFonts w:ascii="Arial" w:hAnsi="Arial" w:cs="Arial"/>
          <w:b/>
          <w:sz w:val="24"/>
        </w:rPr>
      </w:pPr>
      <w:r>
        <w:rPr>
          <w:rFonts w:ascii="Arial" w:hAnsi="Arial" w:cs="Arial"/>
          <w:b/>
          <w:color w:val="0000FF"/>
          <w:sz w:val="24"/>
        </w:rPr>
        <w:t>RP-220408</w:t>
      </w:r>
      <w:r>
        <w:rPr>
          <w:rFonts w:ascii="Arial" w:hAnsi="Arial" w:cs="Arial"/>
          <w:b/>
          <w:color w:val="0000FF"/>
          <w:sz w:val="24"/>
        </w:rPr>
        <w:tab/>
      </w:r>
      <w:r>
        <w:rPr>
          <w:rFonts w:ascii="Arial" w:hAnsi="Arial" w:cs="Arial"/>
          <w:b/>
          <w:sz w:val="24"/>
        </w:rPr>
        <w:t>WI summary for WI NR Multicast and Broadcast Services</w:t>
      </w:r>
    </w:p>
    <w:p w14:paraId="6323BCB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6D0B68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8E03" w14:textId="77777777" w:rsidR="00D93B97" w:rsidRDefault="00D93B97" w:rsidP="00D93B97">
      <w:pPr>
        <w:pStyle w:val="Heading5"/>
      </w:pPr>
      <w:bookmarkStart w:id="224" w:name="_Toc104749542"/>
      <w:bookmarkStart w:id="225" w:name="_Toc105285852"/>
      <w:r>
        <w:t>9.5.2.5</w:t>
      </w:r>
      <w:r>
        <w:tab/>
        <w:t>Further Multi-RAT Dual-Connectivity enhancements [RAN2 WI: LTE_NR_DC_enh2]</w:t>
      </w:r>
      <w:bookmarkEnd w:id="224"/>
      <w:bookmarkEnd w:id="225"/>
    </w:p>
    <w:p w14:paraId="1BD0ECAC" w14:textId="77777777" w:rsidR="00D93B97" w:rsidRDefault="00D93B97" w:rsidP="00D93B97">
      <w:pPr>
        <w:rPr>
          <w:rFonts w:ascii="Arial" w:hAnsi="Arial" w:cs="Arial"/>
          <w:b/>
          <w:sz w:val="24"/>
        </w:rPr>
      </w:pPr>
      <w:r>
        <w:rPr>
          <w:rFonts w:ascii="Arial" w:hAnsi="Arial" w:cs="Arial"/>
          <w:b/>
          <w:color w:val="0000FF"/>
          <w:sz w:val="24"/>
        </w:rPr>
        <w:t>RP-220409</w:t>
      </w:r>
      <w:r>
        <w:rPr>
          <w:rFonts w:ascii="Arial" w:hAnsi="Arial" w:cs="Arial"/>
          <w:b/>
          <w:color w:val="0000FF"/>
          <w:sz w:val="24"/>
        </w:rPr>
        <w:tab/>
      </w:r>
      <w:r>
        <w:rPr>
          <w:rFonts w:ascii="Arial" w:hAnsi="Arial" w:cs="Arial"/>
          <w:b/>
          <w:sz w:val="24"/>
        </w:rPr>
        <w:t>Status report for WI Multi-Radio Dual-Connectivity enhancements; rapporteur: Huawei</w:t>
      </w:r>
    </w:p>
    <w:p w14:paraId="3914455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9B43587" w14:textId="77777777" w:rsidR="00D93B97" w:rsidRDefault="00D93B97" w:rsidP="00D93B97">
      <w:pPr>
        <w:rPr>
          <w:rFonts w:ascii="Arial" w:hAnsi="Arial" w:cs="Arial"/>
          <w:b/>
        </w:rPr>
      </w:pPr>
      <w:r>
        <w:rPr>
          <w:rFonts w:ascii="Arial" w:hAnsi="Arial" w:cs="Arial"/>
          <w:b/>
        </w:rPr>
        <w:t xml:space="preserve">Discussion: </w:t>
      </w:r>
    </w:p>
    <w:p w14:paraId="7176549B" w14:textId="77777777" w:rsidR="00D93B97" w:rsidRDefault="00D93B97" w:rsidP="00D93B97">
      <w:r>
        <w:t>conclusion: Core part WI is completed</w:t>
      </w:r>
    </w:p>
    <w:p w14:paraId="6398B2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6CD40" w14:textId="77777777" w:rsidR="00D93B97" w:rsidRDefault="00D93B97" w:rsidP="00D93B97">
      <w:pPr>
        <w:rPr>
          <w:rFonts w:ascii="Arial" w:hAnsi="Arial" w:cs="Arial"/>
          <w:b/>
          <w:sz w:val="24"/>
        </w:rPr>
      </w:pPr>
      <w:r>
        <w:rPr>
          <w:rFonts w:ascii="Arial" w:hAnsi="Arial" w:cs="Arial"/>
          <w:b/>
          <w:color w:val="0000FF"/>
          <w:sz w:val="24"/>
        </w:rPr>
        <w:t>RP-220265</w:t>
      </w:r>
      <w:r>
        <w:rPr>
          <w:rFonts w:ascii="Arial" w:hAnsi="Arial" w:cs="Arial"/>
          <w:b/>
          <w:color w:val="0000FF"/>
          <w:sz w:val="24"/>
        </w:rPr>
        <w:tab/>
      </w:r>
      <w:r>
        <w:rPr>
          <w:rFonts w:ascii="Arial" w:hAnsi="Arial" w:cs="Arial"/>
          <w:b/>
          <w:sz w:val="24"/>
        </w:rPr>
        <w:t>Rel-17 maintenance of NR further Multi-RAT Dual-Connectivity enhancements</w:t>
      </w:r>
    </w:p>
    <w:p w14:paraId="29CD057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5676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94E06" w14:textId="77777777" w:rsidR="00D93B97" w:rsidRDefault="00D93B97" w:rsidP="00D93B97">
      <w:pPr>
        <w:rPr>
          <w:rFonts w:ascii="Arial" w:hAnsi="Arial" w:cs="Arial"/>
          <w:b/>
          <w:sz w:val="24"/>
        </w:rPr>
      </w:pPr>
      <w:r>
        <w:rPr>
          <w:rFonts w:ascii="Arial" w:hAnsi="Arial" w:cs="Arial"/>
          <w:b/>
          <w:color w:val="0000FF"/>
          <w:sz w:val="24"/>
        </w:rPr>
        <w:t>RP-220485</w:t>
      </w:r>
      <w:r>
        <w:rPr>
          <w:rFonts w:ascii="Arial" w:hAnsi="Arial" w:cs="Arial"/>
          <w:b/>
          <w:color w:val="0000FF"/>
          <w:sz w:val="24"/>
        </w:rPr>
        <w:tab/>
      </w:r>
      <w:r>
        <w:rPr>
          <w:rFonts w:ascii="Arial" w:hAnsi="Arial" w:cs="Arial"/>
          <w:b/>
          <w:sz w:val="24"/>
        </w:rPr>
        <w:t>RAN2 CRs to Further Multi-RAT Dual-Connectivity enhancements</w:t>
      </w:r>
    </w:p>
    <w:p w14:paraId="76D3200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81BE2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8F526" w14:textId="77777777" w:rsidR="00D93B97" w:rsidRDefault="00D93B97" w:rsidP="00D93B97">
      <w:pPr>
        <w:rPr>
          <w:rFonts w:ascii="Arial" w:hAnsi="Arial" w:cs="Arial"/>
          <w:b/>
          <w:sz w:val="24"/>
        </w:rPr>
      </w:pPr>
      <w:r>
        <w:rPr>
          <w:rFonts w:ascii="Arial" w:hAnsi="Arial" w:cs="Arial"/>
          <w:b/>
          <w:color w:val="0000FF"/>
          <w:sz w:val="24"/>
        </w:rPr>
        <w:t>RP-220218</w:t>
      </w:r>
      <w:r>
        <w:rPr>
          <w:rFonts w:ascii="Arial" w:hAnsi="Arial" w:cs="Arial"/>
          <w:b/>
          <w:color w:val="0000FF"/>
          <w:sz w:val="24"/>
        </w:rPr>
        <w:tab/>
      </w:r>
      <w:r>
        <w:rPr>
          <w:rFonts w:ascii="Arial" w:hAnsi="Arial" w:cs="Arial"/>
          <w:b/>
          <w:sz w:val="24"/>
        </w:rPr>
        <w:t>RAN3 CRs for Further Multi-RAT Dual-Connectivity enhancements</w:t>
      </w:r>
    </w:p>
    <w:p w14:paraId="2D918CD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D6073A" w14:textId="77777777" w:rsidR="00D93B97" w:rsidRDefault="00D93B97" w:rsidP="00D93B97">
      <w:pPr>
        <w:rPr>
          <w:rFonts w:ascii="Arial" w:hAnsi="Arial" w:cs="Arial"/>
          <w:b/>
        </w:rPr>
      </w:pPr>
      <w:r>
        <w:rPr>
          <w:rFonts w:ascii="Arial" w:hAnsi="Arial" w:cs="Arial"/>
          <w:b/>
        </w:rPr>
        <w:t xml:space="preserve">Discussion: </w:t>
      </w:r>
    </w:p>
    <w:p w14:paraId="04E0091A" w14:textId="77777777" w:rsidR="00D93B97" w:rsidRDefault="00D93B97" w:rsidP="00D93B97">
      <w:r>
        <w:t>MCC: CRs R3-221516, R3-222906 are REL-17 CRs to TS 38.46x; but REL-17 WI LTE_NR_arch_evo_enh-Core will replace TS 38.46x REL-17 by new TS 37.48x REL-17; therefore TS 37.483 v1.0.0 was revised in TS 37.483 v1.1.0 to include the CRs above (together with other new REL-16/REL-17 CRs to TS 38.463 of RAN #95e)</w:t>
      </w:r>
    </w:p>
    <w:p w14:paraId="21C9D36F" w14:textId="77777777" w:rsidR="00D93B97" w:rsidRDefault="00D93B97" w:rsidP="00D93B97">
      <w:r>
        <w:t>conclusion: all CRs of CRpack RP-220218 are approved except</w:t>
      </w:r>
    </w:p>
    <w:p w14:paraId="56C10A83" w14:textId="77777777" w:rsidR="00D93B97" w:rsidRDefault="00D93B97" w:rsidP="00D93B97">
      <w:r>
        <w:t>- R3-221516 (38.463 CR) was merged into TS 37.483 v1.1.0 in RP-220851</w:t>
      </w:r>
    </w:p>
    <w:p w14:paraId="46BD1E7A" w14:textId="77777777" w:rsidR="00D93B97" w:rsidRDefault="00D93B97" w:rsidP="00D93B97">
      <w:r>
        <w:lastRenderedPageBreak/>
        <w:t>- R3-222906 (38.463 CR) was merged into TS 37.483 v1.1.0 in RP-220851</w:t>
      </w:r>
    </w:p>
    <w:p w14:paraId="604714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1F6A8B6" w14:textId="77777777" w:rsidR="00D93B97" w:rsidRDefault="00D93B97" w:rsidP="00D93B97">
      <w:pPr>
        <w:rPr>
          <w:rFonts w:ascii="Arial" w:hAnsi="Arial" w:cs="Arial"/>
          <w:b/>
          <w:sz w:val="24"/>
        </w:rPr>
      </w:pPr>
      <w:r>
        <w:rPr>
          <w:rFonts w:ascii="Arial" w:hAnsi="Arial" w:cs="Arial"/>
          <w:b/>
          <w:color w:val="0000FF"/>
          <w:sz w:val="24"/>
        </w:rPr>
        <w:t>RP-220346</w:t>
      </w:r>
      <w:r>
        <w:rPr>
          <w:rFonts w:ascii="Arial" w:hAnsi="Arial" w:cs="Arial"/>
          <w:b/>
          <w:color w:val="0000FF"/>
          <w:sz w:val="24"/>
        </w:rPr>
        <w:tab/>
      </w:r>
      <w:r>
        <w:rPr>
          <w:rFonts w:ascii="Arial" w:hAnsi="Arial" w:cs="Arial"/>
          <w:b/>
          <w:sz w:val="24"/>
        </w:rPr>
        <w:t>RAN4 CRs for Open REL-17 NR or NR+LTE WIs - Batch 4</w:t>
      </w:r>
    </w:p>
    <w:p w14:paraId="0EB3219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1C5E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8A488" w14:textId="77777777" w:rsidR="00D93B97" w:rsidRDefault="00D93B97" w:rsidP="00D93B97">
      <w:pPr>
        <w:rPr>
          <w:rFonts w:ascii="Arial" w:hAnsi="Arial" w:cs="Arial"/>
          <w:b/>
          <w:sz w:val="24"/>
        </w:rPr>
      </w:pPr>
      <w:r>
        <w:rPr>
          <w:rFonts w:ascii="Arial" w:hAnsi="Arial" w:cs="Arial"/>
          <w:b/>
          <w:color w:val="0000FF"/>
          <w:sz w:val="24"/>
        </w:rPr>
        <w:t>RP-220410</w:t>
      </w:r>
      <w:r>
        <w:rPr>
          <w:rFonts w:ascii="Arial" w:hAnsi="Arial" w:cs="Arial"/>
          <w:b/>
          <w:color w:val="0000FF"/>
          <w:sz w:val="24"/>
        </w:rPr>
        <w:tab/>
      </w:r>
      <w:r>
        <w:rPr>
          <w:rFonts w:ascii="Arial" w:hAnsi="Arial" w:cs="Arial"/>
          <w:b/>
          <w:sz w:val="24"/>
        </w:rPr>
        <w:t>WI summary for WI Multi-Radio Dual-Connectivity enhancements</w:t>
      </w:r>
    </w:p>
    <w:p w14:paraId="697CCA26"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7363FE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21A7C6" w14:textId="77777777" w:rsidR="00D93B97" w:rsidRDefault="00D93B97" w:rsidP="00D93B97">
      <w:pPr>
        <w:pStyle w:val="Heading5"/>
      </w:pPr>
      <w:bookmarkStart w:id="226" w:name="_Toc104749543"/>
      <w:bookmarkStart w:id="227" w:name="_Toc105285853"/>
      <w:r>
        <w:t>9.5.2.6</w:t>
      </w:r>
      <w:r>
        <w:tab/>
        <w:t>Enhancements to IAB for NR [RAN2 WI: NR_IAB_enh]</w:t>
      </w:r>
      <w:bookmarkEnd w:id="226"/>
      <w:bookmarkEnd w:id="227"/>
    </w:p>
    <w:p w14:paraId="4C2E321E" w14:textId="77777777" w:rsidR="00D93B97" w:rsidRDefault="00D93B97" w:rsidP="00D93B97">
      <w:pPr>
        <w:rPr>
          <w:rFonts w:ascii="Arial" w:hAnsi="Arial" w:cs="Arial"/>
          <w:b/>
          <w:sz w:val="24"/>
        </w:rPr>
      </w:pPr>
      <w:r>
        <w:rPr>
          <w:rFonts w:ascii="Arial" w:hAnsi="Arial" w:cs="Arial"/>
          <w:b/>
          <w:color w:val="0000FF"/>
          <w:sz w:val="24"/>
        </w:rPr>
        <w:t>RP-220177</w:t>
      </w:r>
      <w:r>
        <w:rPr>
          <w:rFonts w:ascii="Arial" w:hAnsi="Arial" w:cs="Arial"/>
          <w:b/>
          <w:color w:val="0000FF"/>
          <w:sz w:val="24"/>
        </w:rPr>
        <w:tab/>
      </w:r>
      <w:r>
        <w:rPr>
          <w:rFonts w:ascii="Arial" w:hAnsi="Arial" w:cs="Arial"/>
          <w:b/>
          <w:sz w:val="24"/>
        </w:rPr>
        <w:t>Status report for WI Enhancements to IAB for NR; rapporteur: Qualcomm, Samsung</w:t>
      </w:r>
    </w:p>
    <w:p w14:paraId="234584E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D08BA95" w14:textId="77777777" w:rsidR="00D93B97" w:rsidRDefault="00D93B97" w:rsidP="00D93B97">
      <w:pPr>
        <w:rPr>
          <w:rFonts w:ascii="Arial" w:hAnsi="Arial" w:cs="Arial"/>
          <w:b/>
        </w:rPr>
      </w:pPr>
      <w:r>
        <w:rPr>
          <w:rFonts w:ascii="Arial" w:hAnsi="Arial" w:cs="Arial"/>
          <w:b/>
        </w:rPr>
        <w:t xml:space="preserve">Discussion: </w:t>
      </w:r>
    </w:p>
    <w:p w14:paraId="12EABB1A" w14:textId="77777777" w:rsidR="00D93B97" w:rsidRDefault="00D93B97" w:rsidP="00D93B97">
      <w:r>
        <w:t>Samsung: RAN1 objective for the WI has been declared as completed from RAN1 perspective in RAN#94-e (see RAN1 SR in RP-212642). However, section 2.1.2 in the Status report indicates that issues to be addressed in RAN1 are captured in WI Exception sheet (RP-220519). In addition, RP-220177 proposes to newly allocate RAN1 TU for the WI in RAN1#109.</w:t>
      </w:r>
    </w:p>
    <w:p w14:paraId="5218872C" w14:textId="77777777" w:rsidR="00D93B97" w:rsidRDefault="00D93B97" w:rsidP="00D93B97">
      <w:r>
        <w:t>Qualcomm: RAN1 did declare the WI complete from RAN1 perspective (see SR RP-212810 submitted to RAN#94). RAN2 has completed all objectives from RAN2 perspective (see SR RP-220177 submitted to RAN#95). However, RAN2 still needs to define some MAC CEs requested by RAN1 to support Rel-17 IAB PHY layer functionality, and this has not happened, since the information RAN1 provided to RAN2 has been insufficient.</w:t>
      </w:r>
    </w:p>
    <w:p w14:paraId="12067BB4" w14:textId="77777777" w:rsidR="00D93B97" w:rsidRDefault="00D93B97" w:rsidP="00D93B97">
      <w:r>
        <w:t>In the last three months, RAN1 has made the attempt to regulate this matter via maintenance, and this approach has not worked out. For that reason, it will be helpful to use a WI exception sheet, which clearly defines the missing pieces, and explicitly allocates TU resources for RAN1 and RAN2 to resolve the open issues. We hope that in in this manner, Rel-17 IAB can close in RAN#96.</w:t>
      </w:r>
    </w:p>
    <w:p w14:paraId="1DC45E44" w14:textId="77777777" w:rsidR="00D93B97" w:rsidRDefault="00D93B97" w:rsidP="00D93B97">
      <w:r>
        <w:t>Note that we already explained this matter on RAN1/2 reflectors. Also, several companies have spoken out in favor of a WI exception for Rel-17 IAB in RP-220403. We do not expect that this exception will affect the ASN.1 review.</w:t>
      </w:r>
    </w:p>
    <w:p w14:paraId="1161212F" w14:textId="77777777" w:rsidR="00D93B97" w:rsidRDefault="00D93B97" w:rsidP="00D93B97">
      <w:r>
        <w:t>Samsung: From Samsung perspective, any remaining RAN1 work on Rel-17 IAB can be handled as part of ongoing maintenance work without additional TU allocations. But, the WI exception sheet was requesting 0.25 TUs for RAN1 and then it was the reason for the flag. However, considering the procedural aspect of the WI exception sheet as kindly explained by Georg, we are fine with moving forward as suggested by the rapporteur.</w:t>
      </w:r>
    </w:p>
    <w:p w14:paraId="5642D0A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C7D6C" w14:textId="77777777" w:rsidR="00D93B97" w:rsidRDefault="00D93B97" w:rsidP="00D93B97">
      <w:pPr>
        <w:rPr>
          <w:rFonts w:ascii="Arial" w:hAnsi="Arial" w:cs="Arial"/>
          <w:b/>
          <w:sz w:val="24"/>
        </w:rPr>
      </w:pPr>
      <w:r>
        <w:rPr>
          <w:rFonts w:ascii="Arial" w:hAnsi="Arial" w:cs="Arial"/>
          <w:b/>
          <w:color w:val="0000FF"/>
          <w:sz w:val="24"/>
        </w:rPr>
        <w:t>RP-220261</w:t>
      </w:r>
      <w:r>
        <w:rPr>
          <w:rFonts w:ascii="Arial" w:hAnsi="Arial" w:cs="Arial"/>
          <w:b/>
          <w:color w:val="0000FF"/>
          <w:sz w:val="24"/>
        </w:rPr>
        <w:tab/>
      </w:r>
      <w:r>
        <w:rPr>
          <w:rFonts w:ascii="Arial" w:hAnsi="Arial" w:cs="Arial"/>
          <w:b/>
          <w:sz w:val="24"/>
        </w:rPr>
        <w:t>Rel-17 maintenance of R17 eIAB</w:t>
      </w:r>
    </w:p>
    <w:p w14:paraId="7D748CB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4866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26605" w14:textId="77777777" w:rsidR="00D93B97" w:rsidRDefault="00D93B97" w:rsidP="00D93B97">
      <w:pPr>
        <w:rPr>
          <w:rFonts w:ascii="Arial" w:hAnsi="Arial" w:cs="Arial"/>
          <w:b/>
          <w:sz w:val="24"/>
        </w:rPr>
      </w:pPr>
      <w:r>
        <w:rPr>
          <w:rFonts w:ascii="Arial" w:hAnsi="Arial" w:cs="Arial"/>
          <w:b/>
          <w:color w:val="0000FF"/>
          <w:sz w:val="24"/>
        </w:rPr>
        <w:t>RP-220486</w:t>
      </w:r>
      <w:r>
        <w:rPr>
          <w:rFonts w:ascii="Arial" w:hAnsi="Arial" w:cs="Arial"/>
          <w:b/>
          <w:color w:val="0000FF"/>
          <w:sz w:val="24"/>
        </w:rPr>
        <w:tab/>
      </w:r>
      <w:r>
        <w:rPr>
          <w:rFonts w:ascii="Arial" w:hAnsi="Arial" w:cs="Arial"/>
          <w:b/>
          <w:sz w:val="24"/>
        </w:rPr>
        <w:t>RAN2 CRs to Enhancements to IAB for NR</w:t>
      </w:r>
    </w:p>
    <w:p w14:paraId="426095F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E66483A"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D9996" w14:textId="77777777" w:rsidR="00D93B97" w:rsidRDefault="00D93B97" w:rsidP="00D93B97">
      <w:pPr>
        <w:rPr>
          <w:rFonts w:ascii="Arial" w:hAnsi="Arial" w:cs="Arial"/>
          <w:b/>
          <w:sz w:val="24"/>
        </w:rPr>
      </w:pPr>
      <w:r>
        <w:rPr>
          <w:rFonts w:ascii="Arial" w:hAnsi="Arial" w:cs="Arial"/>
          <w:b/>
          <w:color w:val="0000FF"/>
          <w:sz w:val="24"/>
        </w:rPr>
        <w:t>RP-220222</w:t>
      </w:r>
      <w:r>
        <w:rPr>
          <w:rFonts w:ascii="Arial" w:hAnsi="Arial" w:cs="Arial"/>
          <w:b/>
          <w:color w:val="0000FF"/>
          <w:sz w:val="24"/>
        </w:rPr>
        <w:tab/>
      </w:r>
      <w:r>
        <w:rPr>
          <w:rFonts w:ascii="Arial" w:hAnsi="Arial" w:cs="Arial"/>
          <w:b/>
          <w:sz w:val="24"/>
        </w:rPr>
        <w:t>RAN3 CRs for Enhancements to Integrated Access and Backhaul (IAB) for NR</w:t>
      </w:r>
    </w:p>
    <w:p w14:paraId="2A29D20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16B3BC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0DD9E" w14:textId="77777777" w:rsidR="00D93B97" w:rsidRDefault="00D93B97" w:rsidP="00D93B97">
      <w:pPr>
        <w:rPr>
          <w:rFonts w:ascii="Arial" w:hAnsi="Arial" w:cs="Arial"/>
          <w:b/>
          <w:sz w:val="24"/>
        </w:rPr>
      </w:pPr>
      <w:r>
        <w:rPr>
          <w:rFonts w:ascii="Arial" w:hAnsi="Arial" w:cs="Arial"/>
          <w:b/>
          <w:color w:val="0000FF"/>
          <w:sz w:val="24"/>
        </w:rPr>
        <w:t>RP-220374</w:t>
      </w:r>
      <w:r>
        <w:rPr>
          <w:rFonts w:ascii="Arial" w:hAnsi="Arial" w:cs="Arial"/>
          <w:b/>
          <w:color w:val="0000FF"/>
          <w:sz w:val="24"/>
        </w:rPr>
        <w:tab/>
      </w:r>
      <w:r>
        <w:rPr>
          <w:rFonts w:ascii="Arial" w:hAnsi="Arial" w:cs="Arial"/>
          <w:b/>
          <w:sz w:val="24"/>
        </w:rPr>
        <w:t>RAN4 CRs for Open REL-17 NR or NR+LTE WIs - Batch 31</w:t>
      </w:r>
    </w:p>
    <w:p w14:paraId="32A2C33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275C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E1CCA" w14:textId="77777777" w:rsidR="00D93B97" w:rsidRDefault="00D93B97" w:rsidP="00D93B97">
      <w:pPr>
        <w:rPr>
          <w:rFonts w:ascii="Arial" w:hAnsi="Arial" w:cs="Arial"/>
          <w:b/>
          <w:sz w:val="24"/>
        </w:rPr>
      </w:pPr>
      <w:r>
        <w:rPr>
          <w:rFonts w:ascii="Arial" w:hAnsi="Arial" w:cs="Arial"/>
          <w:b/>
          <w:color w:val="0000FF"/>
          <w:sz w:val="24"/>
        </w:rPr>
        <w:t>RP-220519</w:t>
      </w:r>
      <w:r>
        <w:rPr>
          <w:rFonts w:ascii="Arial" w:hAnsi="Arial" w:cs="Arial"/>
          <w:b/>
          <w:color w:val="0000FF"/>
          <w:sz w:val="24"/>
        </w:rPr>
        <w:tab/>
      </w:r>
      <w:r>
        <w:rPr>
          <w:rFonts w:ascii="Arial" w:hAnsi="Arial" w:cs="Arial"/>
          <w:b/>
          <w:sz w:val="24"/>
        </w:rPr>
        <w:t>REL-17 WI Exception for Enhancements to Integrated Access and Backhaul for NR</w:t>
      </w:r>
    </w:p>
    <w:p w14:paraId="46737183"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Incorporated, Samsung</w:t>
      </w:r>
    </w:p>
    <w:p w14:paraId="55D6794B" w14:textId="77777777" w:rsidR="00D93B97" w:rsidRDefault="00D93B97" w:rsidP="00D93B97">
      <w:pPr>
        <w:rPr>
          <w:rFonts w:ascii="Arial" w:hAnsi="Arial" w:cs="Arial"/>
          <w:b/>
        </w:rPr>
      </w:pPr>
      <w:r>
        <w:rPr>
          <w:rFonts w:ascii="Arial" w:hAnsi="Arial" w:cs="Arial"/>
          <w:b/>
        </w:rPr>
        <w:t xml:space="preserve">Discussion: </w:t>
      </w:r>
    </w:p>
    <w:p w14:paraId="1FF80FC2" w14:textId="77777777" w:rsidR="00D93B97" w:rsidRDefault="00D93B97" w:rsidP="00D93B97">
      <w:r>
        <w:t>Samsung: RAN1 objective for the WI has been declared as completed from RAN1 perspective in RAN#94-e (see RAN1 SR in RP-212642). However, the Work Item</w:t>
      </w:r>
    </w:p>
    <w:p w14:paraId="0A815355" w14:textId="77777777" w:rsidR="00D93B97" w:rsidRDefault="00D93B97" w:rsidP="00D93B97">
      <w:r>
        <w:t>Exception indicates RAN1 open issues and then another tdoc (RP-220177) proposes to newly allocate RAN1 TU for the WI in RAN1#109</w:t>
      </w:r>
    </w:p>
    <w:p w14:paraId="1E668CCB" w14:textId="77777777" w:rsidR="00D93B97" w:rsidRDefault="00D93B97" w:rsidP="00D93B97">
      <w:r>
        <w:t>After the discussion of RP-220177 Samsung's concern was resolved</w:t>
      </w:r>
    </w:p>
    <w:p w14:paraId="5F3401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C3FBD" w14:textId="77777777" w:rsidR="00D93B97" w:rsidRDefault="00D93B97" w:rsidP="00D93B97">
      <w:pPr>
        <w:pStyle w:val="Heading5"/>
      </w:pPr>
      <w:bookmarkStart w:id="228" w:name="_Toc104749544"/>
      <w:bookmarkStart w:id="229" w:name="_Toc105285854"/>
      <w:r>
        <w:t>9.5.2.7</w:t>
      </w:r>
      <w:r>
        <w:tab/>
        <w:t>NR small data transmissions in INACTIVE state [RAN2 WI: NR_SmallData_INACTIVE]</w:t>
      </w:r>
      <w:bookmarkEnd w:id="228"/>
      <w:bookmarkEnd w:id="229"/>
    </w:p>
    <w:p w14:paraId="47661BCA" w14:textId="77777777" w:rsidR="00D93B97" w:rsidRDefault="00D93B97" w:rsidP="00D93B97">
      <w:pPr>
        <w:rPr>
          <w:rFonts w:ascii="Arial" w:hAnsi="Arial" w:cs="Arial"/>
          <w:b/>
          <w:sz w:val="24"/>
        </w:rPr>
      </w:pPr>
      <w:r>
        <w:rPr>
          <w:rFonts w:ascii="Arial" w:hAnsi="Arial" w:cs="Arial"/>
          <w:b/>
          <w:color w:val="0000FF"/>
          <w:sz w:val="24"/>
        </w:rPr>
        <w:t>RP-220153</w:t>
      </w:r>
      <w:r>
        <w:rPr>
          <w:rFonts w:ascii="Arial" w:hAnsi="Arial" w:cs="Arial"/>
          <w:b/>
          <w:color w:val="0000FF"/>
          <w:sz w:val="24"/>
        </w:rPr>
        <w:tab/>
      </w:r>
      <w:r>
        <w:rPr>
          <w:rFonts w:ascii="Arial" w:hAnsi="Arial" w:cs="Arial"/>
          <w:b/>
          <w:sz w:val="24"/>
        </w:rPr>
        <w:t>Status Report for WI NR small data transmissions in INACTIVE state; rapporteur: ZTE</w:t>
      </w:r>
    </w:p>
    <w:p w14:paraId="3344DDF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4040E71" w14:textId="77777777" w:rsidR="00D93B97" w:rsidRDefault="00D93B97" w:rsidP="00D93B97">
      <w:pPr>
        <w:rPr>
          <w:rFonts w:ascii="Arial" w:hAnsi="Arial" w:cs="Arial"/>
          <w:b/>
        </w:rPr>
      </w:pPr>
      <w:r>
        <w:rPr>
          <w:rFonts w:ascii="Arial" w:hAnsi="Arial" w:cs="Arial"/>
          <w:b/>
        </w:rPr>
        <w:t xml:space="preserve">Discussion: </w:t>
      </w:r>
    </w:p>
    <w:p w14:paraId="5AAAEA5A" w14:textId="77777777" w:rsidR="00D93B97" w:rsidRDefault="00D93B97" w:rsidP="00D93B97">
      <w:r>
        <w:t>conclusion: Core part WI is completed</w:t>
      </w:r>
    </w:p>
    <w:p w14:paraId="69ED6E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D2B29" w14:textId="77777777" w:rsidR="00D93B97" w:rsidRDefault="00D93B97" w:rsidP="00D93B97">
      <w:pPr>
        <w:rPr>
          <w:rFonts w:ascii="Arial" w:hAnsi="Arial" w:cs="Arial"/>
          <w:b/>
          <w:sz w:val="24"/>
        </w:rPr>
      </w:pPr>
      <w:r>
        <w:rPr>
          <w:rFonts w:ascii="Arial" w:hAnsi="Arial" w:cs="Arial"/>
          <w:b/>
          <w:color w:val="0000FF"/>
          <w:sz w:val="24"/>
        </w:rPr>
        <w:t>RP-220270</w:t>
      </w:r>
      <w:r>
        <w:rPr>
          <w:rFonts w:ascii="Arial" w:hAnsi="Arial" w:cs="Arial"/>
          <w:b/>
          <w:color w:val="0000FF"/>
          <w:sz w:val="24"/>
        </w:rPr>
        <w:tab/>
      </w:r>
      <w:r>
        <w:rPr>
          <w:rFonts w:ascii="Arial" w:hAnsi="Arial" w:cs="Arial"/>
          <w:b/>
          <w:sz w:val="24"/>
        </w:rPr>
        <w:t>Rel-17 maintenance of small data transmission in RRC_INACTIVE state for NR</w:t>
      </w:r>
    </w:p>
    <w:p w14:paraId="782DA51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A22BA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1BAC4" w14:textId="77777777" w:rsidR="00D93B97" w:rsidRDefault="00D93B97" w:rsidP="00D93B97">
      <w:pPr>
        <w:rPr>
          <w:rFonts w:ascii="Arial" w:hAnsi="Arial" w:cs="Arial"/>
          <w:b/>
          <w:sz w:val="24"/>
        </w:rPr>
      </w:pPr>
      <w:r>
        <w:rPr>
          <w:rFonts w:ascii="Arial" w:hAnsi="Arial" w:cs="Arial"/>
          <w:b/>
          <w:color w:val="0000FF"/>
          <w:sz w:val="24"/>
        </w:rPr>
        <w:t>RP-220487</w:t>
      </w:r>
      <w:r>
        <w:rPr>
          <w:rFonts w:ascii="Arial" w:hAnsi="Arial" w:cs="Arial"/>
          <w:b/>
          <w:color w:val="0000FF"/>
          <w:sz w:val="24"/>
        </w:rPr>
        <w:tab/>
      </w:r>
      <w:r>
        <w:rPr>
          <w:rFonts w:ascii="Arial" w:hAnsi="Arial" w:cs="Arial"/>
          <w:b/>
          <w:sz w:val="24"/>
        </w:rPr>
        <w:t>RAN2 CRs to NR small data transmissions in INACTIVE state</w:t>
      </w:r>
    </w:p>
    <w:p w14:paraId="6776E42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1B2B7E" w14:textId="77777777" w:rsidR="00D93B97" w:rsidRDefault="00D93B97" w:rsidP="00D93B97">
      <w:pPr>
        <w:rPr>
          <w:rFonts w:ascii="Arial" w:hAnsi="Arial" w:cs="Arial"/>
          <w:b/>
        </w:rPr>
      </w:pPr>
      <w:r>
        <w:rPr>
          <w:rFonts w:ascii="Arial" w:hAnsi="Arial" w:cs="Arial"/>
          <w:b/>
        </w:rPr>
        <w:t xml:space="preserve">Discussion: </w:t>
      </w:r>
    </w:p>
    <w:p w14:paraId="486068A0" w14:textId="77777777" w:rsidR="00D93B97" w:rsidRDefault="00D93B97" w:rsidP="00D93B97">
      <w:r>
        <w:lastRenderedPageBreak/>
        <w:t>CMCC: Regarding R2-2204241 (38.331: Introduction of Common RACH Partitioning Aspects) and R2-2203769 (38.321: Introduction of common RACH partitioning aspects in MAC) within RP-220487:</w:t>
      </w:r>
    </w:p>
    <w:p w14:paraId="359A9286" w14:textId="77777777" w:rsidR="00D93B97" w:rsidRDefault="00D93B97" w:rsidP="00D93B97">
      <w:r>
        <w:t>[95e-35-R17-RANSlicing-WI] is discussing on how to handle Rel-17 RAN slicing WI. The end-to-end RAN slicing functionality is considered as not complete due to missing of RAN3/SA2 functionality. The common RACH CRs contain RACH partitioning for slice groups. Without corresponding RAN3/SA2 functionality for RAN slicing, the RAN slicing part in RAN2 CRs for common RACH partitioning do not work and hence we may need to discuss what to do with these CRs.</w:t>
      </w:r>
    </w:p>
    <w:p w14:paraId="05F3F4B4" w14:textId="77777777" w:rsidR="00D93B97" w:rsidRDefault="00D93B97" w:rsidP="00D93B97">
      <w:r>
        <w:t xml:space="preserve">ZTE: Indeed the common RACH partitioning CRs are impacted by the slicing decisions. It seems these two CRs flagged below may need to be taken into account somehow as part of the discussions in email [95e-35-R17-RANSlicing-WI] then (?). </w:t>
      </w:r>
    </w:p>
    <w:p w14:paraId="7AFF3E95" w14:textId="77777777" w:rsidR="00D93B97" w:rsidRDefault="00D93B97" w:rsidP="00D93B97">
      <w:r>
        <w:t>However, we just wanted to highlight that apart from Slicing, these CRs also impact Coverage Extension, REDCAP and SDT. In fact these CRs are critical for the ASN.1 review as they span a number of other WIs and hence in order to have a stable version of RRC for the ASN.1 review coming-up, it would be important to keep these common RACH CRs approved in some form (either in this package or separately).</w:t>
      </w:r>
    </w:p>
    <w:p w14:paraId="2D10C5E1" w14:textId="77777777" w:rsidR="00D93B97" w:rsidRDefault="00D93B97" w:rsidP="00D93B97">
      <w:r>
        <w:t>handled in [95e-35-R17-RANSlicing-WI]</w:t>
      </w:r>
    </w:p>
    <w:p w14:paraId="77840401" w14:textId="77777777" w:rsidR="00D93B97" w:rsidRDefault="00D93B97" w:rsidP="00D93B97">
      <w:r>
        <w:t>conclusion: RP-220487 was approved</w:t>
      </w:r>
    </w:p>
    <w:p w14:paraId="1E9A8E34" w14:textId="77777777" w:rsidR="00D93B97" w:rsidRDefault="00D93B97" w:rsidP="00D93B97">
      <w:r>
        <w:t>The approval of this CR pack was decided under a condition for WI NR_slice documented in RP-221006 which means if the condition is not fulfilled, corresponding CRs will be removed or updated again at RAN #96.</w:t>
      </w:r>
    </w:p>
    <w:p w14:paraId="2A4E33D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77582" w14:textId="77777777" w:rsidR="00D93B97" w:rsidRDefault="00D93B97" w:rsidP="00D93B97">
      <w:pPr>
        <w:rPr>
          <w:rFonts w:ascii="Arial" w:hAnsi="Arial" w:cs="Arial"/>
          <w:b/>
          <w:sz w:val="24"/>
        </w:rPr>
      </w:pPr>
      <w:r>
        <w:rPr>
          <w:rFonts w:ascii="Arial" w:hAnsi="Arial" w:cs="Arial"/>
          <w:b/>
          <w:color w:val="0000FF"/>
          <w:sz w:val="24"/>
        </w:rPr>
        <w:t>RP-220233</w:t>
      </w:r>
      <w:r>
        <w:rPr>
          <w:rFonts w:ascii="Arial" w:hAnsi="Arial" w:cs="Arial"/>
          <w:b/>
          <w:color w:val="0000FF"/>
          <w:sz w:val="24"/>
        </w:rPr>
        <w:tab/>
      </w:r>
      <w:r>
        <w:rPr>
          <w:rFonts w:ascii="Arial" w:hAnsi="Arial" w:cs="Arial"/>
          <w:b/>
          <w:sz w:val="24"/>
        </w:rPr>
        <w:t>RAN3 CRs for NR small data transmissions in INACTIVE state</w:t>
      </w:r>
    </w:p>
    <w:p w14:paraId="25D3AAC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4AA699" w14:textId="77777777" w:rsidR="00D93B97" w:rsidRDefault="00D93B97" w:rsidP="00D93B97">
      <w:pPr>
        <w:rPr>
          <w:rFonts w:ascii="Arial" w:hAnsi="Arial" w:cs="Arial"/>
          <w:b/>
        </w:rPr>
      </w:pPr>
      <w:r>
        <w:rPr>
          <w:rFonts w:ascii="Arial" w:hAnsi="Arial" w:cs="Arial"/>
          <w:b/>
        </w:rPr>
        <w:t xml:space="preserve">Discussion: </w:t>
      </w:r>
    </w:p>
    <w:p w14:paraId="7EE6186A" w14:textId="77777777" w:rsidR="00D93B97" w:rsidRDefault="00D93B97" w:rsidP="00D93B97">
      <w:r>
        <w:t>MCC: CR R3-222986 is a REL-17 CR to TS 38.463; but REL-17 WI LTE_NR_arch_evo_enh-Core will replace TS 38.46x REL-17 by new TS 37.48x REL-17; therefore TS 37.483 v1.0.0 were revised in TS 37.483 v1.1.0 to include the CR above (together with other new REL-16/REL-17 CRs to TS 38.463 of RAN #95e)</w:t>
      </w:r>
    </w:p>
    <w:p w14:paraId="5C439CBB" w14:textId="77777777" w:rsidR="00D93B97" w:rsidRDefault="00D93B97" w:rsidP="00D93B97">
      <w:r>
        <w:t>conclusion: all CRs of RP-220233 are approved except</w:t>
      </w:r>
    </w:p>
    <w:p w14:paraId="28E0A673" w14:textId="77777777" w:rsidR="00D93B97" w:rsidRDefault="00D93B97" w:rsidP="00D93B97">
      <w:r>
        <w:t>- R3-222986 (38.463 CR) is merged into TS 37.483 v1.1.0 in RP-220851</w:t>
      </w:r>
    </w:p>
    <w:p w14:paraId="4D5E4E9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5F8BA69" w14:textId="77777777" w:rsidR="00D93B97" w:rsidRDefault="00D93B97" w:rsidP="00D93B97">
      <w:pPr>
        <w:rPr>
          <w:rFonts w:ascii="Arial" w:hAnsi="Arial" w:cs="Arial"/>
          <w:b/>
          <w:sz w:val="24"/>
        </w:rPr>
      </w:pPr>
      <w:r>
        <w:rPr>
          <w:rFonts w:ascii="Arial" w:hAnsi="Arial" w:cs="Arial"/>
          <w:b/>
          <w:color w:val="0000FF"/>
          <w:sz w:val="24"/>
        </w:rPr>
        <w:t>RP-220367</w:t>
      </w:r>
      <w:r>
        <w:rPr>
          <w:rFonts w:ascii="Arial" w:hAnsi="Arial" w:cs="Arial"/>
          <w:b/>
          <w:color w:val="0000FF"/>
          <w:sz w:val="24"/>
        </w:rPr>
        <w:tab/>
      </w:r>
      <w:r>
        <w:rPr>
          <w:rFonts w:ascii="Arial" w:hAnsi="Arial" w:cs="Arial"/>
          <w:b/>
          <w:sz w:val="24"/>
        </w:rPr>
        <w:t>RAN4 CRs for Open REL-17 NR or NR+LTE WIs - Batch 24</w:t>
      </w:r>
    </w:p>
    <w:p w14:paraId="22142EA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4E94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BCE01" w14:textId="77777777" w:rsidR="00D93B97" w:rsidRDefault="00D93B97" w:rsidP="00D93B97">
      <w:pPr>
        <w:rPr>
          <w:rFonts w:ascii="Arial" w:hAnsi="Arial" w:cs="Arial"/>
          <w:b/>
          <w:sz w:val="24"/>
        </w:rPr>
      </w:pPr>
      <w:r>
        <w:rPr>
          <w:rFonts w:ascii="Arial" w:hAnsi="Arial" w:cs="Arial"/>
          <w:b/>
          <w:color w:val="0000FF"/>
          <w:sz w:val="24"/>
        </w:rPr>
        <w:t>RP-220154</w:t>
      </w:r>
      <w:r>
        <w:rPr>
          <w:rFonts w:ascii="Arial" w:hAnsi="Arial" w:cs="Arial"/>
          <w:b/>
          <w:color w:val="0000FF"/>
          <w:sz w:val="24"/>
        </w:rPr>
        <w:tab/>
      </w:r>
      <w:r>
        <w:rPr>
          <w:rFonts w:ascii="Arial" w:hAnsi="Arial" w:cs="Arial"/>
          <w:b/>
          <w:sz w:val="24"/>
        </w:rPr>
        <w:t xml:space="preserve">WI summary for WI NR small data transmissions in INACTIVE state (Rel-17) </w:t>
      </w:r>
    </w:p>
    <w:p w14:paraId="2A0AC5B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 (rapporteur)</w:t>
      </w:r>
    </w:p>
    <w:p w14:paraId="7A4FF70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41FC1" w14:textId="77777777" w:rsidR="00D93B97" w:rsidRDefault="00D93B97" w:rsidP="00D93B97">
      <w:pPr>
        <w:pStyle w:val="Heading5"/>
      </w:pPr>
      <w:bookmarkStart w:id="230" w:name="_Toc104749545"/>
      <w:bookmarkStart w:id="231" w:name="_Toc105285855"/>
      <w:r>
        <w:t>9.5.2.8</w:t>
      </w:r>
      <w:r>
        <w:tab/>
        <w:t>Core part: Support for Multi-SIM devices for LTE/NR [RAN2 WI: LTE_NR_MUSIM-Core]</w:t>
      </w:r>
      <w:bookmarkEnd w:id="230"/>
      <w:bookmarkEnd w:id="231"/>
    </w:p>
    <w:p w14:paraId="47031E15" w14:textId="77777777" w:rsidR="00D93B97" w:rsidRDefault="00D93B97" w:rsidP="00D93B97">
      <w:pPr>
        <w:rPr>
          <w:rFonts w:ascii="Arial" w:hAnsi="Arial" w:cs="Arial"/>
          <w:b/>
          <w:sz w:val="24"/>
        </w:rPr>
      </w:pPr>
      <w:r>
        <w:rPr>
          <w:rFonts w:ascii="Arial" w:hAnsi="Arial" w:cs="Arial"/>
          <w:b/>
          <w:color w:val="0000FF"/>
          <w:sz w:val="24"/>
        </w:rPr>
        <w:t>RP-220603</w:t>
      </w:r>
      <w:r>
        <w:rPr>
          <w:rFonts w:ascii="Arial" w:hAnsi="Arial" w:cs="Arial"/>
          <w:b/>
          <w:color w:val="0000FF"/>
          <w:sz w:val="24"/>
        </w:rPr>
        <w:tab/>
      </w:r>
      <w:r>
        <w:rPr>
          <w:rFonts w:ascii="Arial" w:hAnsi="Arial" w:cs="Arial"/>
          <w:b/>
          <w:sz w:val="24"/>
        </w:rPr>
        <w:t>Status report for WI Core part: Support for Multi-SIM devices for LTE/NR; rapporteur: vivo</w:t>
      </w:r>
    </w:p>
    <w:p w14:paraId="5DA5E5D7"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6F5D9F" w14:textId="77777777" w:rsidR="00D93B97" w:rsidRDefault="00D93B97" w:rsidP="00D93B97">
      <w:pPr>
        <w:rPr>
          <w:rFonts w:ascii="Arial" w:hAnsi="Arial" w:cs="Arial"/>
          <w:b/>
        </w:rPr>
      </w:pPr>
      <w:r>
        <w:rPr>
          <w:rFonts w:ascii="Arial" w:hAnsi="Arial" w:cs="Arial"/>
          <w:b/>
        </w:rPr>
        <w:t xml:space="preserve">Discussion: </w:t>
      </w:r>
    </w:p>
    <w:p w14:paraId="0B67618D" w14:textId="77777777" w:rsidR="00D93B97" w:rsidRDefault="00D93B97" w:rsidP="00D93B97">
      <w:r>
        <w:t>conclusion: Core part WI is completed</w:t>
      </w:r>
    </w:p>
    <w:p w14:paraId="181607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C2284" w14:textId="77777777" w:rsidR="00D93B97" w:rsidRDefault="00D93B97" w:rsidP="00D93B97">
      <w:pPr>
        <w:rPr>
          <w:rFonts w:ascii="Arial" w:hAnsi="Arial" w:cs="Arial"/>
          <w:b/>
          <w:sz w:val="24"/>
        </w:rPr>
      </w:pPr>
      <w:r>
        <w:rPr>
          <w:rFonts w:ascii="Arial" w:hAnsi="Arial" w:cs="Arial"/>
          <w:b/>
          <w:color w:val="0000FF"/>
          <w:sz w:val="24"/>
        </w:rPr>
        <w:t>RP-220488</w:t>
      </w:r>
      <w:r>
        <w:rPr>
          <w:rFonts w:ascii="Arial" w:hAnsi="Arial" w:cs="Arial"/>
          <w:b/>
          <w:color w:val="0000FF"/>
          <w:sz w:val="24"/>
        </w:rPr>
        <w:tab/>
      </w:r>
      <w:r>
        <w:rPr>
          <w:rFonts w:ascii="Arial" w:hAnsi="Arial" w:cs="Arial"/>
          <w:b/>
          <w:sz w:val="24"/>
        </w:rPr>
        <w:t>RAN2 CRs to Support for Multi-SIM devices for LTE/NR</w:t>
      </w:r>
    </w:p>
    <w:p w14:paraId="3E04D3A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A37B1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A68DE" w14:textId="77777777" w:rsidR="00D93B97" w:rsidRDefault="00D93B97" w:rsidP="00D93B97">
      <w:pPr>
        <w:rPr>
          <w:rFonts w:ascii="Arial" w:hAnsi="Arial" w:cs="Arial"/>
          <w:b/>
          <w:sz w:val="24"/>
        </w:rPr>
      </w:pPr>
      <w:r>
        <w:rPr>
          <w:rFonts w:ascii="Arial" w:hAnsi="Arial" w:cs="Arial"/>
          <w:b/>
          <w:color w:val="0000FF"/>
          <w:sz w:val="24"/>
        </w:rPr>
        <w:t>RP-220219</w:t>
      </w:r>
      <w:r>
        <w:rPr>
          <w:rFonts w:ascii="Arial" w:hAnsi="Arial" w:cs="Arial"/>
          <w:b/>
          <w:color w:val="0000FF"/>
          <w:sz w:val="24"/>
        </w:rPr>
        <w:tab/>
      </w:r>
      <w:r>
        <w:rPr>
          <w:rFonts w:ascii="Arial" w:hAnsi="Arial" w:cs="Arial"/>
          <w:b/>
          <w:sz w:val="24"/>
        </w:rPr>
        <w:t>RAN3 CRs for Support for Multi-SIM devices for LTE/NR</w:t>
      </w:r>
    </w:p>
    <w:p w14:paraId="1585D1E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D19EA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00E17" w14:textId="77777777" w:rsidR="00D93B97" w:rsidRDefault="00D93B97" w:rsidP="00D93B97">
      <w:pPr>
        <w:rPr>
          <w:rFonts w:ascii="Arial" w:hAnsi="Arial" w:cs="Arial"/>
          <w:b/>
          <w:sz w:val="24"/>
        </w:rPr>
      </w:pPr>
      <w:r>
        <w:rPr>
          <w:rFonts w:ascii="Arial" w:hAnsi="Arial" w:cs="Arial"/>
          <w:b/>
          <w:color w:val="0000FF"/>
          <w:sz w:val="24"/>
        </w:rPr>
        <w:t>RP-220345</w:t>
      </w:r>
      <w:r>
        <w:rPr>
          <w:rFonts w:ascii="Arial" w:hAnsi="Arial" w:cs="Arial"/>
          <w:b/>
          <w:color w:val="0000FF"/>
          <w:sz w:val="24"/>
        </w:rPr>
        <w:tab/>
      </w:r>
      <w:r>
        <w:rPr>
          <w:rFonts w:ascii="Arial" w:hAnsi="Arial" w:cs="Arial"/>
          <w:b/>
          <w:sz w:val="24"/>
        </w:rPr>
        <w:t>RAN4 CRs for Open REL-17 NR or NR+LTE WIs - Batch 3</w:t>
      </w:r>
    </w:p>
    <w:p w14:paraId="27E93C4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BA6B4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24375" w14:textId="77777777" w:rsidR="00D93B97" w:rsidRDefault="00D93B97" w:rsidP="00D93B97">
      <w:pPr>
        <w:rPr>
          <w:rFonts w:ascii="Arial" w:hAnsi="Arial" w:cs="Arial"/>
          <w:b/>
          <w:sz w:val="24"/>
        </w:rPr>
      </w:pPr>
      <w:r>
        <w:rPr>
          <w:rFonts w:ascii="Arial" w:hAnsi="Arial" w:cs="Arial"/>
          <w:b/>
          <w:color w:val="0000FF"/>
          <w:sz w:val="24"/>
        </w:rPr>
        <w:t>RP-220604</w:t>
      </w:r>
      <w:r>
        <w:rPr>
          <w:rFonts w:ascii="Arial" w:hAnsi="Arial" w:cs="Arial"/>
          <w:b/>
          <w:color w:val="0000FF"/>
          <w:sz w:val="24"/>
        </w:rPr>
        <w:tab/>
      </w:r>
      <w:r>
        <w:rPr>
          <w:rFonts w:ascii="Arial" w:hAnsi="Arial" w:cs="Arial"/>
          <w:b/>
          <w:sz w:val="24"/>
        </w:rPr>
        <w:t>WI summary for WI Core part: Support for Multi-SIM devices for LTE/NR</w:t>
      </w:r>
    </w:p>
    <w:p w14:paraId="34D2AFFA"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(WI Rapporteur)</w:t>
      </w:r>
    </w:p>
    <w:p w14:paraId="11B5E6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456A3" w14:textId="77777777" w:rsidR="00D93B97" w:rsidRDefault="00D93B97" w:rsidP="00D93B97">
      <w:pPr>
        <w:pStyle w:val="Heading5"/>
      </w:pPr>
      <w:bookmarkStart w:id="232" w:name="_Toc104749546"/>
      <w:bookmarkStart w:id="233" w:name="_Toc105285856"/>
      <w:r>
        <w:t>9.5.2.9</w:t>
      </w:r>
      <w:r>
        <w:tab/>
        <w:t>Core part: NR UDC [RAN2 WI: NR_UDC-Core]</w:t>
      </w:r>
      <w:bookmarkEnd w:id="232"/>
      <w:bookmarkEnd w:id="233"/>
    </w:p>
    <w:p w14:paraId="465C70F9" w14:textId="77777777" w:rsidR="00D93B97" w:rsidRDefault="00D93B97" w:rsidP="00D93B97">
      <w:pPr>
        <w:rPr>
          <w:rFonts w:ascii="Arial" w:hAnsi="Arial" w:cs="Arial"/>
          <w:b/>
          <w:sz w:val="24"/>
        </w:rPr>
      </w:pPr>
      <w:r>
        <w:rPr>
          <w:rFonts w:ascii="Arial" w:hAnsi="Arial" w:cs="Arial"/>
          <w:b/>
          <w:color w:val="0000FF"/>
          <w:sz w:val="24"/>
        </w:rPr>
        <w:t>RP-220041</w:t>
      </w:r>
      <w:r>
        <w:rPr>
          <w:rFonts w:ascii="Arial" w:hAnsi="Arial" w:cs="Arial"/>
          <w:b/>
          <w:color w:val="0000FF"/>
          <w:sz w:val="24"/>
        </w:rPr>
        <w:tab/>
      </w:r>
      <w:r>
        <w:rPr>
          <w:rFonts w:ascii="Arial" w:hAnsi="Arial" w:cs="Arial"/>
          <w:b/>
          <w:sz w:val="24"/>
        </w:rPr>
        <w:t>Reply LS to R2-2202033 on NR UDC for CU-CP/UP splitting scenario (R3-222724; to: RAN2; cc: RAN; contact: CATT)</w:t>
      </w:r>
    </w:p>
    <w:p w14:paraId="6366DE6A"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R3-222724, to RAN2, cc RAN</w:t>
      </w:r>
      <w:r>
        <w:rPr>
          <w:i/>
        </w:rPr>
        <w:br/>
      </w:r>
      <w:r>
        <w:rPr>
          <w:i/>
        </w:rPr>
        <w:tab/>
      </w:r>
      <w:r>
        <w:rPr>
          <w:i/>
        </w:rPr>
        <w:tab/>
      </w:r>
      <w:r>
        <w:rPr>
          <w:i/>
        </w:rPr>
        <w:tab/>
      </w:r>
      <w:r>
        <w:rPr>
          <w:i/>
        </w:rPr>
        <w:tab/>
      </w:r>
      <w:r>
        <w:rPr>
          <w:i/>
        </w:rPr>
        <w:tab/>
        <w:t>Source: RAN3</w:t>
      </w:r>
    </w:p>
    <w:p w14:paraId="7C6F802A" w14:textId="77777777" w:rsidR="00D93B97" w:rsidRDefault="00D93B97" w:rsidP="00D93B97">
      <w:pPr>
        <w:rPr>
          <w:rFonts w:ascii="Arial" w:hAnsi="Arial" w:cs="Arial"/>
          <w:b/>
        </w:rPr>
      </w:pPr>
      <w:r>
        <w:rPr>
          <w:rFonts w:ascii="Arial" w:hAnsi="Arial" w:cs="Arial"/>
          <w:b/>
        </w:rPr>
        <w:t xml:space="preserve">Abstract: </w:t>
      </w:r>
    </w:p>
    <w:p w14:paraId="5C94CE88" w14:textId="77777777" w:rsidR="00D93B97" w:rsidRDefault="00D93B97" w:rsidP="00D93B97">
      <w:r>
        <w:t>note: R2-2202033 was not sent to/cc RAN; no RAN action requested</w:t>
      </w:r>
    </w:p>
    <w:p w14:paraId="53C41A3C" w14:textId="77777777" w:rsidR="00D93B97" w:rsidRDefault="00D93B97" w:rsidP="00D93B97">
      <w:pPr>
        <w:rPr>
          <w:rFonts w:ascii="Arial" w:hAnsi="Arial" w:cs="Arial"/>
          <w:b/>
        </w:rPr>
      </w:pPr>
      <w:r>
        <w:rPr>
          <w:rFonts w:ascii="Arial" w:hAnsi="Arial" w:cs="Arial"/>
          <w:b/>
        </w:rPr>
        <w:t xml:space="preserve">Discussion: </w:t>
      </w:r>
    </w:p>
    <w:p w14:paraId="252F600B" w14:textId="77777777" w:rsidR="00D93B97" w:rsidRDefault="00D93B97" w:rsidP="00D93B97">
      <w:r>
        <w:t>RAN chair: no action for RAN</w:t>
      </w:r>
    </w:p>
    <w:p w14:paraId="25843D3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D6229" w14:textId="77777777" w:rsidR="00D93B97" w:rsidRDefault="00D93B97" w:rsidP="00D93B97">
      <w:pPr>
        <w:rPr>
          <w:rFonts w:ascii="Arial" w:hAnsi="Arial" w:cs="Arial"/>
          <w:b/>
          <w:sz w:val="24"/>
        </w:rPr>
      </w:pPr>
      <w:r>
        <w:rPr>
          <w:rFonts w:ascii="Arial" w:hAnsi="Arial" w:cs="Arial"/>
          <w:b/>
          <w:color w:val="0000FF"/>
          <w:sz w:val="24"/>
        </w:rPr>
        <w:t>RP-220141</w:t>
      </w:r>
      <w:r>
        <w:rPr>
          <w:rFonts w:ascii="Arial" w:hAnsi="Arial" w:cs="Arial"/>
          <w:b/>
          <w:color w:val="0000FF"/>
          <w:sz w:val="24"/>
        </w:rPr>
        <w:tab/>
      </w:r>
      <w:r>
        <w:rPr>
          <w:rFonts w:ascii="Arial" w:hAnsi="Arial" w:cs="Arial"/>
          <w:b/>
          <w:sz w:val="24"/>
        </w:rPr>
        <w:t>Status report for WI NR Uplink Data Compression (UDC); rapporteur: CATT</w:t>
      </w:r>
    </w:p>
    <w:p w14:paraId="311BB06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E4B8D1B" w14:textId="77777777" w:rsidR="00D93B97" w:rsidRDefault="00D93B97" w:rsidP="00D93B97">
      <w:pPr>
        <w:rPr>
          <w:rFonts w:ascii="Arial" w:hAnsi="Arial" w:cs="Arial"/>
          <w:b/>
        </w:rPr>
      </w:pPr>
      <w:r>
        <w:rPr>
          <w:rFonts w:ascii="Arial" w:hAnsi="Arial" w:cs="Arial"/>
          <w:b/>
        </w:rPr>
        <w:t xml:space="preserve">Discussion: </w:t>
      </w:r>
    </w:p>
    <w:p w14:paraId="0370F9F0" w14:textId="77777777" w:rsidR="00D93B97" w:rsidRDefault="00D93B97" w:rsidP="00D93B97">
      <w:r>
        <w:t>conclusion: Core part WI is completed</w:t>
      </w:r>
    </w:p>
    <w:p w14:paraId="2031175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97CCA" w14:textId="77777777" w:rsidR="00D93B97" w:rsidRDefault="00D93B97" w:rsidP="00D93B97">
      <w:pPr>
        <w:rPr>
          <w:rFonts w:ascii="Arial" w:hAnsi="Arial" w:cs="Arial"/>
          <w:b/>
          <w:sz w:val="24"/>
        </w:rPr>
      </w:pPr>
      <w:r>
        <w:rPr>
          <w:rFonts w:ascii="Arial" w:hAnsi="Arial" w:cs="Arial"/>
          <w:b/>
          <w:color w:val="0000FF"/>
          <w:sz w:val="24"/>
        </w:rPr>
        <w:t>RP-220489</w:t>
      </w:r>
      <w:r>
        <w:rPr>
          <w:rFonts w:ascii="Arial" w:hAnsi="Arial" w:cs="Arial"/>
          <w:b/>
          <w:color w:val="0000FF"/>
          <w:sz w:val="24"/>
        </w:rPr>
        <w:tab/>
      </w:r>
      <w:r>
        <w:rPr>
          <w:rFonts w:ascii="Arial" w:hAnsi="Arial" w:cs="Arial"/>
          <w:b/>
          <w:sz w:val="24"/>
        </w:rPr>
        <w:t>RAN2 CRs to NR Uplink Data Compression</w:t>
      </w:r>
    </w:p>
    <w:p w14:paraId="0215017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AE6E3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F2C89" w14:textId="77777777" w:rsidR="00D93B97" w:rsidRDefault="00D93B97" w:rsidP="00D93B97">
      <w:pPr>
        <w:rPr>
          <w:rFonts w:ascii="Arial" w:hAnsi="Arial" w:cs="Arial"/>
          <w:b/>
          <w:sz w:val="24"/>
        </w:rPr>
      </w:pPr>
      <w:r>
        <w:rPr>
          <w:rFonts w:ascii="Arial" w:hAnsi="Arial" w:cs="Arial"/>
          <w:b/>
          <w:color w:val="0000FF"/>
          <w:sz w:val="24"/>
        </w:rPr>
        <w:t>RP-220234</w:t>
      </w:r>
      <w:r>
        <w:rPr>
          <w:rFonts w:ascii="Arial" w:hAnsi="Arial" w:cs="Arial"/>
          <w:b/>
          <w:color w:val="0000FF"/>
          <w:sz w:val="24"/>
        </w:rPr>
        <w:tab/>
      </w:r>
      <w:r>
        <w:rPr>
          <w:rFonts w:ascii="Arial" w:hAnsi="Arial" w:cs="Arial"/>
          <w:b/>
          <w:sz w:val="24"/>
        </w:rPr>
        <w:t>RAN3 CRs for NR Uplink Data Compression</w:t>
      </w:r>
    </w:p>
    <w:p w14:paraId="094C31D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2146DF" w14:textId="77777777" w:rsidR="00D93B97" w:rsidRDefault="00D93B97" w:rsidP="00D93B97">
      <w:pPr>
        <w:rPr>
          <w:rFonts w:ascii="Arial" w:hAnsi="Arial" w:cs="Arial"/>
          <w:b/>
        </w:rPr>
      </w:pPr>
      <w:r>
        <w:rPr>
          <w:rFonts w:ascii="Arial" w:hAnsi="Arial" w:cs="Arial"/>
          <w:b/>
        </w:rPr>
        <w:t xml:space="preserve">Discussion: </w:t>
      </w:r>
    </w:p>
    <w:p w14:paraId="56A8A836" w14:textId="77777777" w:rsidR="00D93B97" w:rsidRDefault="00D93B97" w:rsidP="00D93B97">
      <w:r>
        <w:t>MCC: CRs R3-222614, R3-222613 are REL-17 CRs to TS 38.46x; but REL-17 WI LTE_NR_arch_evo_enh-Core will replace TS 38.46x REL-17 by new TS 37.48x REL-17; therefore TS 37.48x v1.0.0 were revised in TS 37.48x v1.1.0 to include the CRs above (together with other new REL-16/REL-17 CRs to TS 38.46x of RAN #95e)</w:t>
      </w:r>
    </w:p>
    <w:p w14:paraId="1F49F93C" w14:textId="77777777" w:rsidR="00D93B97" w:rsidRDefault="00D93B97" w:rsidP="00D93B97">
      <w:r>
        <w:t>conclusion:</w:t>
      </w:r>
    </w:p>
    <w:p w14:paraId="73EB2F90" w14:textId="77777777" w:rsidR="00D93B97" w:rsidRDefault="00D93B97" w:rsidP="00D93B97">
      <w:r>
        <w:t>R3-222613 (38.463 CR) is merged into TS 37.483 v1.1.0 in RP-220851</w:t>
      </w:r>
    </w:p>
    <w:p w14:paraId="208C8D11" w14:textId="77777777" w:rsidR="00D93B97" w:rsidRDefault="00D93B97" w:rsidP="00D93B97">
      <w:r>
        <w:t>R3-222614 (38.460 CR) is merged into TS 37.480 v1.1.0 in RP-220848</w:t>
      </w:r>
    </w:p>
    <w:p w14:paraId="4B0C926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5A43DA" w14:textId="77777777" w:rsidR="00D93B97" w:rsidRDefault="00D93B97" w:rsidP="00D93B97">
      <w:pPr>
        <w:rPr>
          <w:rFonts w:ascii="Arial" w:hAnsi="Arial" w:cs="Arial"/>
          <w:b/>
          <w:sz w:val="24"/>
        </w:rPr>
      </w:pPr>
      <w:r>
        <w:rPr>
          <w:rFonts w:ascii="Arial" w:hAnsi="Arial" w:cs="Arial"/>
          <w:b/>
          <w:color w:val="0000FF"/>
          <w:sz w:val="24"/>
        </w:rPr>
        <w:t>RP-220140</w:t>
      </w:r>
      <w:r>
        <w:rPr>
          <w:rFonts w:ascii="Arial" w:hAnsi="Arial" w:cs="Arial"/>
          <w:b/>
          <w:color w:val="0000FF"/>
          <w:sz w:val="24"/>
        </w:rPr>
        <w:tab/>
      </w:r>
      <w:r>
        <w:rPr>
          <w:rFonts w:ascii="Arial" w:hAnsi="Arial" w:cs="Arial"/>
          <w:b/>
          <w:sz w:val="24"/>
        </w:rPr>
        <w:t>Revised WID: NR Uplink Data Compression (UDC)</w:t>
      </w:r>
    </w:p>
    <w:p w14:paraId="6DE9DD6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CMCC</w:t>
      </w:r>
    </w:p>
    <w:p w14:paraId="3FDED49D" w14:textId="77777777" w:rsidR="00D93B97" w:rsidRDefault="00D93B97" w:rsidP="00D93B97">
      <w:pPr>
        <w:rPr>
          <w:color w:val="808080"/>
        </w:rPr>
      </w:pPr>
      <w:r>
        <w:rPr>
          <w:color w:val="808080"/>
        </w:rPr>
        <w:t>(Replaces RP-211203)</w:t>
      </w:r>
    </w:p>
    <w:p w14:paraId="628F66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E336D" w14:textId="77777777" w:rsidR="00D93B97" w:rsidRDefault="00D93B97" w:rsidP="00D93B97">
      <w:pPr>
        <w:rPr>
          <w:rFonts w:ascii="Arial" w:hAnsi="Arial" w:cs="Arial"/>
          <w:b/>
          <w:sz w:val="24"/>
        </w:rPr>
      </w:pPr>
      <w:r>
        <w:rPr>
          <w:rFonts w:ascii="Arial" w:hAnsi="Arial" w:cs="Arial"/>
          <w:b/>
          <w:color w:val="0000FF"/>
          <w:sz w:val="24"/>
        </w:rPr>
        <w:t>RP-220142</w:t>
      </w:r>
      <w:r>
        <w:rPr>
          <w:rFonts w:ascii="Arial" w:hAnsi="Arial" w:cs="Arial"/>
          <w:b/>
          <w:color w:val="0000FF"/>
          <w:sz w:val="24"/>
        </w:rPr>
        <w:tab/>
      </w:r>
      <w:r>
        <w:rPr>
          <w:rFonts w:ascii="Arial" w:hAnsi="Arial" w:cs="Arial"/>
          <w:b/>
          <w:sz w:val="24"/>
        </w:rPr>
        <w:t>WI summary for WI NR Uplink Data Compression (UDC)</w:t>
      </w:r>
    </w:p>
    <w:p w14:paraId="48B7B5B0"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CATT</w:t>
      </w:r>
    </w:p>
    <w:p w14:paraId="4AC1F9A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357E8" w14:textId="77777777" w:rsidR="00D93B97" w:rsidRDefault="00D93B97" w:rsidP="00D93B97">
      <w:pPr>
        <w:pStyle w:val="Heading5"/>
      </w:pPr>
      <w:bookmarkStart w:id="234" w:name="_Toc104749547"/>
      <w:bookmarkStart w:id="235" w:name="_Toc105285857"/>
      <w:r>
        <w:t>9.5.2.10</w:t>
      </w:r>
      <w:r>
        <w:tab/>
        <w:t>Core part: Enhancement of RAN slicing for NR [RAN2 WI: NR_slice-Core]</w:t>
      </w:r>
      <w:bookmarkEnd w:id="234"/>
      <w:bookmarkEnd w:id="235"/>
    </w:p>
    <w:p w14:paraId="45A029C3" w14:textId="77777777" w:rsidR="00D93B97" w:rsidRDefault="00D93B97" w:rsidP="00D93B97">
      <w:pPr>
        <w:rPr>
          <w:rFonts w:ascii="Arial" w:hAnsi="Arial" w:cs="Arial"/>
          <w:b/>
          <w:sz w:val="24"/>
        </w:rPr>
      </w:pPr>
      <w:r>
        <w:rPr>
          <w:rFonts w:ascii="Arial" w:hAnsi="Arial" w:cs="Arial"/>
          <w:b/>
          <w:color w:val="0000FF"/>
          <w:sz w:val="24"/>
        </w:rPr>
        <w:t>RP-220035</w:t>
      </w:r>
      <w:r>
        <w:rPr>
          <w:rFonts w:ascii="Arial" w:hAnsi="Arial" w:cs="Arial"/>
          <w:b/>
          <w:color w:val="0000FF"/>
          <w:sz w:val="24"/>
        </w:rPr>
        <w:tab/>
      </w:r>
      <w:r>
        <w:rPr>
          <w:rFonts w:ascii="Arial" w:hAnsi="Arial" w:cs="Arial"/>
          <w:b/>
          <w:sz w:val="24"/>
        </w:rPr>
        <w:t>Reply LS to R2-2111310 on Slice list and priority information for cell reselection (S2-2201859; to: RAN2, RAN3, CT1; cc: SA, CT, RAN; contact: ZTE)</w:t>
      </w:r>
    </w:p>
    <w:p w14:paraId="2C6EE67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S2-2201859, to RAN2, RAN3, CT1, cc SA, CT, RAN</w:t>
      </w:r>
      <w:r>
        <w:rPr>
          <w:i/>
        </w:rPr>
        <w:br/>
      </w:r>
      <w:r>
        <w:rPr>
          <w:i/>
        </w:rPr>
        <w:tab/>
      </w:r>
      <w:r>
        <w:rPr>
          <w:i/>
        </w:rPr>
        <w:tab/>
      </w:r>
      <w:r>
        <w:rPr>
          <w:i/>
        </w:rPr>
        <w:tab/>
      </w:r>
      <w:r>
        <w:rPr>
          <w:i/>
        </w:rPr>
        <w:tab/>
      </w:r>
      <w:r>
        <w:rPr>
          <w:i/>
        </w:rPr>
        <w:tab/>
        <w:t>Source: SA2</w:t>
      </w:r>
    </w:p>
    <w:p w14:paraId="358B7DA1" w14:textId="77777777" w:rsidR="00D93B97" w:rsidRDefault="00D93B97" w:rsidP="00D93B97">
      <w:pPr>
        <w:rPr>
          <w:rFonts w:ascii="Arial" w:hAnsi="Arial" w:cs="Arial"/>
          <w:b/>
        </w:rPr>
      </w:pPr>
      <w:r>
        <w:rPr>
          <w:rFonts w:ascii="Arial" w:hAnsi="Arial" w:cs="Arial"/>
          <w:b/>
        </w:rPr>
        <w:t xml:space="preserve">Abstract: </w:t>
      </w:r>
    </w:p>
    <w:p w14:paraId="435F57A3" w14:textId="77777777" w:rsidR="00D93B97" w:rsidRDefault="00D93B97" w:rsidP="00D93B97">
      <w:r>
        <w:t>no RAN action requested</w:t>
      </w:r>
    </w:p>
    <w:p w14:paraId="3BB1F35D" w14:textId="77777777" w:rsidR="00D93B97" w:rsidRDefault="00D93B97" w:rsidP="00D93B97">
      <w:pPr>
        <w:rPr>
          <w:rFonts w:ascii="Arial" w:hAnsi="Arial" w:cs="Arial"/>
          <w:b/>
        </w:rPr>
      </w:pPr>
      <w:r>
        <w:rPr>
          <w:rFonts w:ascii="Arial" w:hAnsi="Arial" w:cs="Arial"/>
          <w:b/>
        </w:rPr>
        <w:t xml:space="preserve">Discussion: </w:t>
      </w:r>
    </w:p>
    <w:p w14:paraId="34D206E2" w14:textId="77777777" w:rsidR="00D93B97" w:rsidRDefault="00D93B97" w:rsidP="00D93B97">
      <w:r>
        <w:t>RAN chair: no action for RAN</w:t>
      </w:r>
    </w:p>
    <w:p w14:paraId="785EEC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7F4B6" w14:textId="77777777" w:rsidR="00D93B97" w:rsidRDefault="00D93B97" w:rsidP="00D93B97">
      <w:pPr>
        <w:rPr>
          <w:rFonts w:ascii="Arial" w:hAnsi="Arial" w:cs="Arial"/>
          <w:b/>
          <w:sz w:val="24"/>
        </w:rPr>
      </w:pPr>
      <w:r>
        <w:rPr>
          <w:rFonts w:ascii="Arial" w:hAnsi="Arial" w:cs="Arial"/>
          <w:b/>
          <w:color w:val="0000FF"/>
          <w:sz w:val="24"/>
        </w:rPr>
        <w:lastRenderedPageBreak/>
        <w:t>RP-220043</w:t>
      </w:r>
      <w:r>
        <w:rPr>
          <w:rFonts w:ascii="Arial" w:hAnsi="Arial" w:cs="Arial"/>
          <w:b/>
          <w:color w:val="0000FF"/>
          <w:sz w:val="24"/>
        </w:rPr>
        <w:tab/>
      </w:r>
      <w:r>
        <w:rPr>
          <w:rFonts w:ascii="Arial" w:hAnsi="Arial" w:cs="Arial"/>
          <w:b/>
          <w:sz w:val="24"/>
        </w:rPr>
        <w:t>Reply LS to S2-2201859 = RP-220035 on Slice list and priority information for cell reselection (R2-2203807; to: SA2, CT1, RAN3, SA, RAN, CT; cc: -; contact: OPPO)</w:t>
      </w:r>
    </w:p>
    <w:p w14:paraId="0263D47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4AD9C34C" w14:textId="77777777" w:rsidR="00D93B97" w:rsidRDefault="00D93B97" w:rsidP="00D93B97">
      <w:pPr>
        <w:rPr>
          <w:rFonts w:ascii="Arial" w:hAnsi="Arial" w:cs="Arial"/>
          <w:b/>
        </w:rPr>
      </w:pPr>
      <w:r>
        <w:rPr>
          <w:rFonts w:ascii="Arial" w:hAnsi="Arial" w:cs="Arial"/>
          <w:b/>
        </w:rPr>
        <w:t xml:space="preserve">Abstract: </w:t>
      </w:r>
    </w:p>
    <w:p w14:paraId="1F26290F" w14:textId="77777777" w:rsidR="00D93B97" w:rsidRDefault="00D93B97" w:rsidP="00D93B97">
      <w:r>
        <w:t>no explicit RAN action requested</w:t>
      </w:r>
    </w:p>
    <w:p w14:paraId="1601E4E4" w14:textId="77777777" w:rsidR="00D93B97" w:rsidRDefault="00D93B97" w:rsidP="00D93B97">
      <w:pPr>
        <w:rPr>
          <w:rFonts w:ascii="Arial" w:hAnsi="Arial" w:cs="Arial"/>
          <w:b/>
        </w:rPr>
      </w:pPr>
      <w:r>
        <w:rPr>
          <w:rFonts w:ascii="Arial" w:hAnsi="Arial" w:cs="Arial"/>
          <w:b/>
        </w:rPr>
        <w:t xml:space="preserve">Discussion: </w:t>
      </w:r>
    </w:p>
    <w:p w14:paraId="61B6BA65" w14:textId="77777777" w:rsidR="00D93B97" w:rsidRDefault="00D93B97" w:rsidP="00D93B97">
      <w:r>
        <w:t>RAN chair: no action for RAN</w:t>
      </w:r>
    </w:p>
    <w:p w14:paraId="3A199E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0CE50" w14:textId="77777777" w:rsidR="00D93B97" w:rsidRDefault="00D93B97" w:rsidP="00D93B97">
      <w:pPr>
        <w:rPr>
          <w:rFonts w:ascii="Arial" w:hAnsi="Arial" w:cs="Arial"/>
          <w:b/>
          <w:sz w:val="24"/>
        </w:rPr>
      </w:pPr>
      <w:r>
        <w:rPr>
          <w:rFonts w:ascii="Arial" w:hAnsi="Arial" w:cs="Arial"/>
          <w:b/>
          <w:color w:val="0000FF"/>
          <w:sz w:val="24"/>
        </w:rPr>
        <w:t>RP-220637</w:t>
      </w:r>
      <w:r>
        <w:rPr>
          <w:rFonts w:ascii="Arial" w:hAnsi="Arial" w:cs="Arial"/>
          <w:b/>
          <w:color w:val="0000FF"/>
          <w:sz w:val="24"/>
        </w:rPr>
        <w:tab/>
      </w:r>
      <w:r>
        <w:rPr>
          <w:rFonts w:ascii="Arial" w:hAnsi="Arial" w:cs="Arial"/>
          <w:b/>
          <w:sz w:val="24"/>
        </w:rPr>
        <w:t>Status report for Rel-17 WI: Core part: Enhancement of RAN slicing for NR; rapporteur: CMCC</w:t>
      </w:r>
    </w:p>
    <w:p w14:paraId="7C877D0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4D41E3A" w14:textId="77777777" w:rsidR="00D93B97" w:rsidRDefault="00D93B97" w:rsidP="00D93B97">
      <w:pPr>
        <w:rPr>
          <w:rFonts w:ascii="Arial" w:hAnsi="Arial" w:cs="Arial"/>
          <w:b/>
        </w:rPr>
      </w:pPr>
      <w:r>
        <w:rPr>
          <w:rFonts w:ascii="Arial" w:hAnsi="Arial" w:cs="Arial"/>
          <w:b/>
        </w:rPr>
        <w:t xml:space="preserve">Discussion: </w:t>
      </w:r>
    </w:p>
    <w:p w14:paraId="08988931" w14:textId="77777777" w:rsidR="00D93B97" w:rsidRDefault="00D93B97" w:rsidP="00D93B97">
      <w:r>
        <w:t>NEC: is still says March 22 which needs to be corrected to June 22</w:t>
      </w:r>
    </w:p>
    <w:p w14:paraId="5ED3C27D" w14:textId="77777777" w:rsidR="00D93B97" w:rsidRDefault="00D93B97" w:rsidP="00D93B97">
      <w:r>
        <w:t>handled in [95e-35-R17-RANSlicing-WI]</w:t>
      </w:r>
    </w:p>
    <w:p w14:paraId="7CD91D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RP-221007</w:t>
      </w:r>
      <w:r>
        <w:rPr>
          <w:color w:val="993300"/>
          <w:u w:val="single"/>
        </w:rPr>
        <w:t>.</w:t>
      </w:r>
    </w:p>
    <w:p w14:paraId="304463BD" w14:textId="77777777" w:rsidR="00D93B97" w:rsidRDefault="00D93B97" w:rsidP="00D93B97">
      <w:pPr>
        <w:rPr>
          <w:rFonts w:ascii="Arial" w:hAnsi="Arial" w:cs="Arial"/>
          <w:b/>
          <w:sz w:val="24"/>
        </w:rPr>
      </w:pPr>
      <w:r>
        <w:rPr>
          <w:rFonts w:ascii="Arial" w:hAnsi="Arial" w:cs="Arial"/>
          <w:b/>
          <w:color w:val="0000FF"/>
          <w:sz w:val="24"/>
        </w:rPr>
        <w:t>RP-221007</w:t>
      </w:r>
      <w:r>
        <w:rPr>
          <w:rFonts w:ascii="Arial" w:hAnsi="Arial" w:cs="Arial"/>
          <w:b/>
          <w:color w:val="0000FF"/>
          <w:sz w:val="24"/>
        </w:rPr>
        <w:tab/>
      </w:r>
      <w:r>
        <w:rPr>
          <w:rFonts w:ascii="Arial" w:hAnsi="Arial" w:cs="Arial"/>
          <w:b/>
          <w:sz w:val="24"/>
        </w:rPr>
        <w:t>Status report for Rel-17 WI: Core part: Enhancement of RAN slicing for NR; rapporteur: CMCC</w:t>
      </w:r>
    </w:p>
    <w:p w14:paraId="4AB31FC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54D5FDA3" w14:textId="77777777" w:rsidR="00D93B97" w:rsidRDefault="00D93B97" w:rsidP="00D93B97">
      <w:pPr>
        <w:rPr>
          <w:color w:val="808080"/>
        </w:rPr>
      </w:pPr>
      <w:r>
        <w:rPr>
          <w:color w:val="808080"/>
        </w:rPr>
        <w:t>(Replaces RP-220637)</w:t>
      </w:r>
    </w:p>
    <w:p w14:paraId="30703DD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142F6" w14:textId="77777777" w:rsidR="00D93B97" w:rsidRDefault="00D93B97" w:rsidP="00D93B97">
      <w:pPr>
        <w:rPr>
          <w:rFonts w:ascii="Arial" w:hAnsi="Arial" w:cs="Arial"/>
          <w:b/>
          <w:sz w:val="24"/>
        </w:rPr>
      </w:pPr>
      <w:r>
        <w:rPr>
          <w:rFonts w:ascii="Arial" w:hAnsi="Arial" w:cs="Arial"/>
          <w:b/>
          <w:color w:val="0000FF"/>
          <w:sz w:val="24"/>
        </w:rPr>
        <w:t>RP-220386</w:t>
      </w:r>
      <w:r>
        <w:rPr>
          <w:rFonts w:ascii="Arial" w:hAnsi="Arial" w:cs="Arial"/>
          <w:b/>
          <w:color w:val="0000FF"/>
          <w:sz w:val="24"/>
        </w:rPr>
        <w:tab/>
      </w:r>
      <w:r>
        <w:rPr>
          <w:rFonts w:ascii="Arial" w:hAnsi="Arial" w:cs="Arial"/>
          <w:b/>
          <w:sz w:val="24"/>
        </w:rPr>
        <w:t>On RAN slicing</w:t>
      </w:r>
    </w:p>
    <w:p w14:paraId="1472B9C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04CC130" w14:textId="77777777" w:rsidR="00D93B97" w:rsidRDefault="00D93B97" w:rsidP="00D93B97">
      <w:pPr>
        <w:rPr>
          <w:rFonts w:ascii="Arial" w:hAnsi="Arial" w:cs="Arial"/>
          <w:b/>
        </w:rPr>
      </w:pPr>
      <w:r>
        <w:rPr>
          <w:rFonts w:ascii="Arial" w:hAnsi="Arial" w:cs="Arial"/>
          <w:b/>
        </w:rPr>
        <w:t xml:space="preserve">Discussion: </w:t>
      </w:r>
    </w:p>
    <w:p w14:paraId="6B9BF805" w14:textId="77777777" w:rsidR="00D93B97" w:rsidRDefault="00D93B97" w:rsidP="00D93B97">
      <w:r>
        <w:t>handled in [95e-35-R17-RANSlicing-WI]</w:t>
      </w:r>
    </w:p>
    <w:p w14:paraId="5986D0C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3362F" w14:textId="77777777" w:rsidR="00D93B97" w:rsidRDefault="00D93B97" w:rsidP="00D93B97">
      <w:pPr>
        <w:rPr>
          <w:rFonts w:ascii="Arial" w:hAnsi="Arial" w:cs="Arial"/>
          <w:b/>
          <w:sz w:val="24"/>
        </w:rPr>
      </w:pPr>
      <w:r>
        <w:rPr>
          <w:rFonts w:ascii="Arial" w:hAnsi="Arial" w:cs="Arial"/>
          <w:b/>
          <w:color w:val="0000FF"/>
          <w:sz w:val="24"/>
        </w:rPr>
        <w:t>RP-220387</w:t>
      </w:r>
      <w:r>
        <w:rPr>
          <w:rFonts w:ascii="Arial" w:hAnsi="Arial" w:cs="Arial"/>
          <w:b/>
          <w:color w:val="0000FF"/>
          <w:sz w:val="24"/>
        </w:rPr>
        <w:tab/>
      </w:r>
      <w:r>
        <w:rPr>
          <w:rFonts w:ascii="Arial" w:hAnsi="Arial" w:cs="Arial"/>
          <w:b/>
          <w:sz w:val="24"/>
        </w:rPr>
        <w:t>Discussion on issues with slice based cell reselection</w:t>
      </w:r>
    </w:p>
    <w:p w14:paraId="2A427A2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w:t>
      </w:r>
    </w:p>
    <w:p w14:paraId="5354CBCF" w14:textId="77777777" w:rsidR="00D93B97" w:rsidRDefault="00D93B97" w:rsidP="00D93B97">
      <w:pPr>
        <w:rPr>
          <w:rFonts w:ascii="Arial" w:hAnsi="Arial" w:cs="Arial"/>
          <w:b/>
        </w:rPr>
      </w:pPr>
      <w:r>
        <w:rPr>
          <w:rFonts w:ascii="Arial" w:hAnsi="Arial" w:cs="Arial"/>
          <w:b/>
        </w:rPr>
        <w:t xml:space="preserve">Discussion: </w:t>
      </w:r>
    </w:p>
    <w:p w14:paraId="771BB364" w14:textId="77777777" w:rsidR="00D93B97" w:rsidRDefault="00D93B97" w:rsidP="00D93B97">
      <w:r>
        <w:t>handled in [95e-35-R17-RANSlicing-WI]</w:t>
      </w:r>
    </w:p>
    <w:p w14:paraId="7CBDF272" w14:textId="77777777" w:rsidR="00D93B97" w:rsidRDefault="00D93B97" w:rsidP="00D93B97">
      <w:r>
        <w:t xml:space="preserve">Proposal: We propose that RAN informs SA about the concerns related to efficient, consistent cell reselection and especially indicate that leaving this to “UE implementation” is unacceptable to network operators. The work related to </w:t>
      </w:r>
      <w:r>
        <w:lastRenderedPageBreak/>
        <w:t>slice-based cell reselection should be therefore terminated for Rel-17 and the related prepared changes in all 3GPP groups should not be approved by the respective TSG plenary.</w:t>
      </w:r>
    </w:p>
    <w:p w14:paraId="1E0AE7A4" w14:textId="77777777" w:rsidR="00D93B97" w:rsidRDefault="00D93B97" w:rsidP="00D93B97">
      <w:r>
        <w:t>handled in Thu GTW:</w:t>
      </w:r>
    </w:p>
    <w:p w14:paraId="23654B88" w14:textId="77777777" w:rsidR="00D93B97" w:rsidRDefault="00D93B97" w:rsidP="00D93B97">
      <w:r>
        <w:t>CMCC: does not agree with DT view, SA2 CRs are ready, SA2 will further discuss in April and if impact on RAN, then we could handle this in May</w:t>
      </w:r>
    </w:p>
    <w:p w14:paraId="000F68CB" w14:textId="77777777" w:rsidR="00D93B97" w:rsidRDefault="00D93B97" w:rsidP="00D93B97">
      <w:r>
        <w:t>ZTE: similar view as CMCC, to early to remove RAN2 CRs, we can see SA2 progress</w:t>
      </w:r>
    </w:p>
    <w:p w14:paraId="6A33D2B0" w14:textId="77777777" w:rsidR="00D93B97" w:rsidRDefault="00D93B97" w:rsidP="00D93B97">
      <w:r>
        <w:t>Huawei: we can still adapt RAN2/RAN3 work</w:t>
      </w:r>
    </w:p>
    <w:p w14:paraId="6126AAD0" w14:textId="77777777" w:rsidR="00D93B97" w:rsidRDefault="00D93B97" w:rsidP="00D93B97">
      <w:r>
        <w:t>Xiaomi: SA is discussing this topic already this week</w:t>
      </w:r>
    </w:p>
    <w:p w14:paraId="2373E53A" w14:textId="77777777" w:rsidR="00D93B97" w:rsidRDefault="00D93B97" w:rsidP="00D93B97">
      <w:r>
        <w:t>LG Electronics: SA2 sent an LS</w:t>
      </w:r>
    </w:p>
    <w:p w14:paraId="302D989F" w14:textId="77777777" w:rsidR="00D93B97" w:rsidRDefault="00D93B97" w:rsidP="00D93B97">
      <w:r>
        <w:t>RAN chair: topic can be further discussed by email</w:t>
      </w:r>
    </w:p>
    <w:p w14:paraId="6044C83A" w14:textId="77777777" w:rsidR="00D93B97" w:rsidRDefault="00D93B97" w:rsidP="00D93B97">
      <w:r>
        <w:t>DT: our main concern is to not leave this to UE implementation</w:t>
      </w:r>
    </w:p>
    <w:p w14:paraId="49C249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35FA6" w14:textId="77777777" w:rsidR="00D93B97" w:rsidRDefault="00D93B97" w:rsidP="00D93B97">
      <w:pPr>
        <w:rPr>
          <w:rFonts w:ascii="Arial" w:hAnsi="Arial" w:cs="Arial"/>
          <w:b/>
          <w:sz w:val="24"/>
        </w:rPr>
      </w:pPr>
      <w:r>
        <w:rPr>
          <w:rFonts w:ascii="Arial" w:hAnsi="Arial" w:cs="Arial"/>
          <w:b/>
          <w:color w:val="0000FF"/>
          <w:sz w:val="24"/>
        </w:rPr>
        <w:t>RP-220490</w:t>
      </w:r>
      <w:r>
        <w:rPr>
          <w:rFonts w:ascii="Arial" w:hAnsi="Arial" w:cs="Arial"/>
          <w:b/>
          <w:color w:val="0000FF"/>
          <w:sz w:val="24"/>
        </w:rPr>
        <w:tab/>
      </w:r>
      <w:r>
        <w:rPr>
          <w:rFonts w:ascii="Arial" w:hAnsi="Arial" w:cs="Arial"/>
          <w:b/>
          <w:sz w:val="24"/>
        </w:rPr>
        <w:t>RAN2 CRs to Enhancement of RAN slicing for NR</w:t>
      </w:r>
    </w:p>
    <w:p w14:paraId="73F9381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EAEEC7" w14:textId="77777777" w:rsidR="00D93B97" w:rsidRDefault="00D93B97" w:rsidP="00D93B97">
      <w:pPr>
        <w:rPr>
          <w:rFonts w:ascii="Arial" w:hAnsi="Arial" w:cs="Arial"/>
          <w:b/>
        </w:rPr>
      </w:pPr>
      <w:r>
        <w:rPr>
          <w:rFonts w:ascii="Arial" w:hAnsi="Arial" w:cs="Arial"/>
          <w:b/>
        </w:rPr>
        <w:t xml:space="preserve">Discussion: </w:t>
      </w:r>
    </w:p>
    <w:p w14:paraId="61D72953" w14:textId="77777777" w:rsidR="00D93B97" w:rsidRDefault="00D93B97" w:rsidP="00D93B97">
      <w:r>
        <w:t>Deutsche Telekom: The e2e concept for RAN slicing, especially the control of cell reselection cannot be ensured without a SA2 decision how the NAS (by UE internal setting or based on network provision) will provide the slice priorities to AS (to be used for cell reselection). We cannot agree leaving this potentially to UE implementation. Hence the current CRs related to this aspect shall not be approved unless SA2/SA made a firm decision that the network is in control of the provision of priorities.</w:t>
      </w:r>
    </w:p>
    <w:p w14:paraId="1659379C" w14:textId="77777777" w:rsidR="00D93B97" w:rsidRDefault="00D93B97" w:rsidP="00D93B97">
      <w:r>
        <w:t>See RP-220387 (DT) and 386 (Ericsson) for more details on Deutsche Telekom's position, especially with regard to network control. Deutsche Telekom cannot agree to approve this set of Rel-17 CRs</w:t>
      </w:r>
    </w:p>
    <w:p w14:paraId="77B72912" w14:textId="77777777" w:rsidR="00D93B97" w:rsidRDefault="00D93B97" w:rsidP="00D93B97">
      <w:r>
        <w:t>Ericsson: There is an ongoing discussion on what to do with Rel-17 RAN slicing in [95e-35-R17-RANSlicing-WI]. The CRs in this CR-package implements functionality for which corresponding RAN3/SA2 functionality is missing and under discussion. Without corresponding RAN3/SA2 functionality, these RAN2 CRs do not work and hence we may need to discuss what to do with these CRs.</w:t>
      </w:r>
    </w:p>
    <w:p w14:paraId="48AF89BB" w14:textId="77777777" w:rsidR="00D93B97" w:rsidRDefault="00D93B97" w:rsidP="00D93B97">
      <w:r>
        <w:t>handled in [95e-35-R17-RANSlicing-WI]</w:t>
      </w:r>
    </w:p>
    <w:p w14:paraId="11439DE2" w14:textId="77777777" w:rsidR="00D93B97" w:rsidRDefault="00D93B97" w:rsidP="00D93B97">
      <w:r>
        <w:t>conclusion: finally RP-220490 was approved</w:t>
      </w:r>
    </w:p>
    <w:p w14:paraId="6A0C9D7F" w14:textId="77777777" w:rsidR="00D93B97" w:rsidRDefault="00D93B97" w:rsidP="00D93B97">
      <w:r>
        <w:t>The approval of this CR pack was decided under a condition for WI NR_slice documented in RP-221006 which means if the condition is not fulfilled, corresponding CRs will be removed or updated again at RAN #96.</w:t>
      </w:r>
    </w:p>
    <w:p w14:paraId="01030C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F50CF" w14:textId="77777777" w:rsidR="00D93B97" w:rsidRDefault="00D93B97" w:rsidP="00D93B97">
      <w:pPr>
        <w:rPr>
          <w:rFonts w:ascii="Arial" w:hAnsi="Arial" w:cs="Arial"/>
          <w:b/>
          <w:sz w:val="24"/>
        </w:rPr>
      </w:pPr>
      <w:r>
        <w:rPr>
          <w:rFonts w:ascii="Arial" w:hAnsi="Arial" w:cs="Arial"/>
          <w:b/>
          <w:color w:val="0000FF"/>
          <w:sz w:val="24"/>
        </w:rPr>
        <w:t>RP-220232</w:t>
      </w:r>
      <w:r>
        <w:rPr>
          <w:rFonts w:ascii="Arial" w:hAnsi="Arial" w:cs="Arial"/>
          <w:b/>
          <w:color w:val="0000FF"/>
          <w:sz w:val="24"/>
        </w:rPr>
        <w:tab/>
      </w:r>
      <w:r>
        <w:rPr>
          <w:rFonts w:ascii="Arial" w:hAnsi="Arial" w:cs="Arial"/>
          <w:b/>
          <w:sz w:val="24"/>
        </w:rPr>
        <w:t>RAN3 CRs for Enhancement of RAN slicing for NR</w:t>
      </w:r>
    </w:p>
    <w:p w14:paraId="19CC186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5D0E888" w14:textId="77777777" w:rsidR="00D93B97" w:rsidRDefault="00D93B97" w:rsidP="00D93B97">
      <w:pPr>
        <w:rPr>
          <w:rFonts w:ascii="Arial" w:hAnsi="Arial" w:cs="Arial"/>
          <w:b/>
        </w:rPr>
      </w:pPr>
      <w:r>
        <w:rPr>
          <w:rFonts w:ascii="Arial" w:hAnsi="Arial" w:cs="Arial"/>
          <w:b/>
        </w:rPr>
        <w:t xml:space="preserve">Discussion: </w:t>
      </w:r>
    </w:p>
    <w:p w14:paraId="7A757D53" w14:textId="77777777" w:rsidR="00D93B97" w:rsidRDefault="00D93B97" w:rsidP="00D93B97">
      <w:r>
        <w:t>MCC: CR R3-221598 is a REL-17 CR to TS 38.463; but REL-17 WI LTE_NR_arch_evo_enh-Core will replace TS 38.46x REL-17 by new TS 37.48x REL-17; therefore TS 37.483 v1.0.0 was revised in TS 37.483 v1.1.0 to include the CR above (together with other new REL-16/REL-17 CRs to TS 38.463 of RAN #95e)</w:t>
      </w:r>
    </w:p>
    <w:p w14:paraId="0855C3C7" w14:textId="77777777" w:rsidR="00D93B97" w:rsidRDefault="00D93B97" w:rsidP="00D93B97">
      <w:r>
        <w:t xml:space="preserve">Deutsche Telekom: The e2e concept for RAN slicing, especially the control of cell reselection cannot be ensured without an SA2 decision how the NAS (by UE internal setting or based on network provision) will provide the slice priorities to AS (to be used for cell reselection). We cannot agree leaving this potentially to UE implementation. Hence </w:t>
      </w:r>
      <w:r>
        <w:lastRenderedPageBreak/>
        <w:t>the current CRs related to this aspect shall not be approved unless SA2/SA made a firm decision that the network is in control of the provision of priorities.</w:t>
      </w:r>
    </w:p>
    <w:p w14:paraId="5D446F0D" w14:textId="77777777" w:rsidR="00D93B97" w:rsidRDefault="00D93B97" w:rsidP="00D93B97">
      <w:r>
        <w:t>See RP-220387 (DT) and RP-220386 (Ericsson) for more details on Deutsche Telekom's position, especially with regard to network control. Deutsche Telekom cannot agree to approve this set of Rel-17 CRs.</w:t>
      </w:r>
    </w:p>
    <w:p w14:paraId="256523AF" w14:textId="77777777" w:rsidR="00D93B97" w:rsidRDefault="00D93B97" w:rsidP="00D93B97">
      <w:r>
        <w:t>handled in [95e-35-R17-RANSlicing-WI]</w:t>
      </w:r>
    </w:p>
    <w:p w14:paraId="3416C1DF" w14:textId="77777777" w:rsidR="00D93B97" w:rsidRDefault="00D93B97" w:rsidP="00D93B97">
      <w:r>
        <w:t>conclusion: finally all CRs of CRpack RP-220232 are approved except</w:t>
      </w:r>
    </w:p>
    <w:p w14:paraId="681864EC" w14:textId="77777777" w:rsidR="00D93B97" w:rsidRDefault="00D93B97" w:rsidP="00D93B97">
      <w:r>
        <w:t>- R3-221598 (38.463 CR) is merged into TS 37.483 v1.1.0 in RP-220851</w:t>
      </w:r>
    </w:p>
    <w:p w14:paraId="0AE49491" w14:textId="77777777" w:rsidR="00D93B97" w:rsidRDefault="00D93B97" w:rsidP="00D93B97">
      <w:r>
        <w:t>The partial approval of this CR pack was decided under a condition for WI NR_slice documented in RP-221006</w:t>
      </w:r>
    </w:p>
    <w:p w14:paraId="7E24488D" w14:textId="77777777" w:rsidR="00D93B97" w:rsidRDefault="00D93B97" w:rsidP="00D93B97">
      <w:r>
        <w:t>which means if the condition is not fulfilled, corresponding CRs will be removed or updated again</w:t>
      </w:r>
    </w:p>
    <w:p w14:paraId="51004D2C" w14:textId="77777777" w:rsidR="00D93B97" w:rsidRDefault="00D93B97" w:rsidP="00D93B97">
      <w:r>
        <w:t>at RAN #96.</w:t>
      </w:r>
    </w:p>
    <w:p w14:paraId="139D65E2" w14:textId="77777777" w:rsidR="00D93B97" w:rsidRDefault="00D93B97" w:rsidP="00D93B97">
      <w:r>
        <w:t>RAN3 chair: RAN3 CRs in RP-220232 are not related to network control for slice based cell reselection</w:t>
      </w:r>
    </w:p>
    <w:p w14:paraId="185A3A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90E6C2" w14:textId="77777777" w:rsidR="00D93B97" w:rsidRDefault="00D93B97" w:rsidP="00D93B97">
      <w:pPr>
        <w:rPr>
          <w:rFonts w:ascii="Arial" w:hAnsi="Arial" w:cs="Arial"/>
          <w:b/>
          <w:sz w:val="24"/>
        </w:rPr>
      </w:pPr>
      <w:r>
        <w:rPr>
          <w:rFonts w:ascii="Arial" w:hAnsi="Arial" w:cs="Arial"/>
          <w:b/>
          <w:color w:val="0000FF"/>
          <w:sz w:val="24"/>
        </w:rPr>
        <w:t>RP-220823</w:t>
      </w:r>
      <w:r>
        <w:rPr>
          <w:rFonts w:ascii="Arial" w:hAnsi="Arial" w:cs="Arial"/>
          <w:b/>
          <w:color w:val="0000FF"/>
          <w:sz w:val="24"/>
        </w:rPr>
        <w:tab/>
      </w:r>
      <w:r>
        <w:rPr>
          <w:rFonts w:ascii="Arial" w:hAnsi="Arial" w:cs="Arial"/>
          <w:b/>
          <w:sz w:val="24"/>
        </w:rPr>
        <w:t>REL-17 WI Exception for Core part: Enhancement of RAN slicing for NR</w:t>
      </w:r>
    </w:p>
    <w:p w14:paraId="49F17C57"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503BE39B" w14:textId="77777777" w:rsidR="00D93B97" w:rsidRDefault="00D93B97" w:rsidP="00D93B97">
      <w:pPr>
        <w:rPr>
          <w:rFonts w:ascii="Arial" w:hAnsi="Arial" w:cs="Arial"/>
          <w:b/>
        </w:rPr>
      </w:pPr>
      <w:r>
        <w:rPr>
          <w:rFonts w:ascii="Arial" w:hAnsi="Arial" w:cs="Arial"/>
          <w:b/>
        </w:rPr>
        <w:t xml:space="preserve">Discussion: </w:t>
      </w:r>
    </w:p>
    <w:p w14:paraId="24978E85" w14:textId="77777777" w:rsidR="00D93B97" w:rsidRDefault="00D93B97" w:rsidP="00D93B97">
      <w:r>
        <w:t>MCC: late submission</w:t>
      </w:r>
    </w:p>
    <w:p w14:paraId="65435CA8" w14:textId="77777777" w:rsidR="00D93B97" w:rsidRDefault="00D93B97" w:rsidP="00D93B97">
      <w:r>
        <w:t>handled in [95e-35-R17-RANSlicing-WI]</w:t>
      </w:r>
    </w:p>
    <w:p w14:paraId="644678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RP-220940</w:t>
      </w:r>
      <w:r>
        <w:rPr>
          <w:color w:val="993300"/>
          <w:u w:val="single"/>
        </w:rPr>
        <w:t>.</w:t>
      </w:r>
    </w:p>
    <w:p w14:paraId="7E94BC77" w14:textId="77777777" w:rsidR="00D93B97" w:rsidRDefault="00D93B97" w:rsidP="00D93B97">
      <w:pPr>
        <w:rPr>
          <w:rFonts w:ascii="Arial" w:hAnsi="Arial" w:cs="Arial"/>
          <w:b/>
          <w:sz w:val="24"/>
        </w:rPr>
      </w:pPr>
      <w:r>
        <w:rPr>
          <w:rFonts w:ascii="Arial" w:hAnsi="Arial" w:cs="Arial"/>
          <w:b/>
          <w:color w:val="0000FF"/>
          <w:sz w:val="24"/>
        </w:rPr>
        <w:t>RP-220940</w:t>
      </w:r>
      <w:r>
        <w:rPr>
          <w:rFonts w:ascii="Arial" w:hAnsi="Arial" w:cs="Arial"/>
          <w:b/>
          <w:color w:val="0000FF"/>
          <w:sz w:val="24"/>
        </w:rPr>
        <w:tab/>
      </w:r>
      <w:r>
        <w:rPr>
          <w:rFonts w:ascii="Arial" w:hAnsi="Arial" w:cs="Arial"/>
          <w:b/>
          <w:sz w:val="24"/>
        </w:rPr>
        <w:t>REL-17 WI Exception for Core part: Enhancement of RAN slicing for NR</w:t>
      </w:r>
    </w:p>
    <w:p w14:paraId="2B0F0E5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7BA571F9" w14:textId="77777777" w:rsidR="00D93B97" w:rsidRDefault="00D93B97" w:rsidP="00D93B97">
      <w:pPr>
        <w:rPr>
          <w:color w:val="808080"/>
        </w:rPr>
      </w:pPr>
      <w:r>
        <w:rPr>
          <w:color w:val="808080"/>
        </w:rPr>
        <w:t>(Replaces RP-220823)</w:t>
      </w:r>
    </w:p>
    <w:p w14:paraId="151245E9" w14:textId="77777777" w:rsidR="00D93B97" w:rsidRDefault="00D93B97" w:rsidP="00D93B97">
      <w:pPr>
        <w:rPr>
          <w:rFonts w:ascii="Arial" w:hAnsi="Arial" w:cs="Arial"/>
          <w:b/>
        </w:rPr>
      </w:pPr>
      <w:r>
        <w:rPr>
          <w:rFonts w:ascii="Arial" w:hAnsi="Arial" w:cs="Arial"/>
          <w:b/>
        </w:rPr>
        <w:t xml:space="preserve">Discussion: </w:t>
      </w:r>
    </w:p>
    <w:p w14:paraId="7910B736" w14:textId="77777777" w:rsidR="00D93B97" w:rsidRDefault="00D93B97" w:rsidP="00D93B97">
      <w:r>
        <w:t>result of [95e-35-R17-RANSlicing-WI]</w:t>
      </w:r>
    </w:p>
    <w:p w14:paraId="11517B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D9B8D" w14:textId="77777777" w:rsidR="00D93B97" w:rsidRDefault="00D93B97" w:rsidP="00D93B97">
      <w:pPr>
        <w:rPr>
          <w:rFonts w:ascii="Arial" w:hAnsi="Arial" w:cs="Arial"/>
          <w:b/>
          <w:sz w:val="24"/>
        </w:rPr>
      </w:pPr>
      <w:r>
        <w:rPr>
          <w:rFonts w:ascii="Arial" w:hAnsi="Arial" w:cs="Arial"/>
          <w:b/>
          <w:color w:val="0000FF"/>
          <w:sz w:val="24"/>
        </w:rPr>
        <w:t>RP-220638</w:t>
      </w:r>
      <w:r>
        <w:rPr>
          <w:rFonts w:ascii="Arial" w:hAnsi="Arial" w:cs="Arial"/>
          <w:b/>
          <w:color w:val="0000FF"/>
          <w:sz w:val="24"/>
        </w:rPr>
        <w:tab/>
      </w:r>
      <w:r>
        <w:rPr>
          <w:rFonts w:ascii="Arial" w:hAnsi="Arial" w:cs="Arial"/>
          <w:b/>
          <w:sz w:val="24"/>
        </w:rPr>
        <w:t>WI summary for WI Enhancement of RAN slicing for NR</w:t>
      </w:r>
    </w:p>
    <w:p w14:paraId="6B1574D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ZTE</w:t>
      </w:r>
    </w:p>
    <w:p w14:paraId="31306FCA" w14:textId="77777777" w:rsidR="00D93B97" w:rsidRDefault="00D93B97" w:rsidP="00D93B97">
      <w:pPr>
        <w:rPr>
          <w:rFonts w:ascii="Arial" w:hAnsi="Arial" w:cs="Arial"/>
          <w:b/>
        </w:rPr>
      </w:pPr>
      <w:r>
        <w:rPr>
          <w:rFonts w:ascii="Arial" w:hAnsi="Arial" w:cs="Arial"/>
          <w:b/>
        </w:rPr>
        <w:t xml:space="preserve">Discussion: </w:t>
      </w:r>
    </w:p>
    <w:p w14:paraId="2A3D72D3" w14:textId="77777777" w:rsidR="00D93B97" w:rsidRDefault="00D93B97" w:rsidP="00D93B97">
      <w:r>
        <w:t>MCC: since exception sheet is provided, WI summary should be postponed</w:t>
      </w:r>
    </w:p>
    <w:p w14:paraId="126AC559" w14:textId="77777777" w:rsidR="00D93B97" w:rsidRDefault="00D93B97" w:rsidP="00D93B97">
      <w:r>
        <w:t>handled in [95e-35-R17-RANSlicing-WI]</w:t>
      </w:r>
    </w:p>
    <w:p w14:paraId="25219FC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FA8057" w14:textId="77777777" w:rsidR="00D93B97" w:rsidRDefault="00D93B97" w:rsidP="00D93B97">
      <w:pPr>
        <w:rPr>
          <w:rFonts w:ascii="Arial" w:hAnsi="Arial" w:cs="Arial"/>
          <w:b/>
          <w:sz w:val="24"/>
        </w:rPr>
      </w:pPr>
      <w:r>
        <w:rPr>
          <w:rFonts w:ascii="Arial" w:hAnsi="Arial" w:cs="Arial"/>
          <w:b/>
          <w:color w:val="0000FF"/>
          <w:sz w:val="24"/>
        </w:rPr>
        <w:t>RP-220895</w:t>
      </w:r>
      <w:r>
        <w:rPr>
          <w:rFonts w:ascii="Arial" w:hAnsi="Arial" w:cs="Arial"/>
          <w:b/>
          <w:color w:val="0000FF"/>
          <w:sz w:val="24"/>
        </w:rPr>
        <w:tab/>
      </w:r>
      <w:r>
        <w:rPr>
          <w:rFonts w:ascii="Arial" w:hAnsi="Arial" w:cs="Arial"/>
          <w:b/>
          <w:sz w:val="24"/>
        </w:rPr>
        <w:t>Moderator's summary for discussion [95e-35-R17-RANSlicing-WI]</w:t>
      </w:r>
    </w:p>
    <w:p w14:paraId="461A392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Vice-Chair (CMCC)</w:t>
      </w:r>
    </w:p>
    <w:p w14:paraId="7710A706" w14:textId="77777777" w:rsidR="00D93B97" w:rsidRDefault="00D93B97" w:rsidP="00D93B97">
      <w:pPr>
        <w:rPr>
          <w:rFonts w:ascii="Arial" w:hAnsi="Arial" w:cs="Arial"/>
          <w:b/>
        </w:rPr>
      </w:pPr>
      <w:r>
        <w:rPr>
          <w:rFonts w:ascii="Arial" w:hAnsi="Arial" w:cs="Arial"/>
          <w:b/>
        </w:rPr>
        <w:t xml:space="preserve">Abstract: </w:t>
      </w:r>
    </w:p>
    <w:p w14:paraId="54E4810C" w14:textId="77777777" w:rsidR="00D93B97" w:rsidRDefault="00D93B97" w:rsidP="00D93B97">
      <w:r>
        <w:lastRenderedPageBreak/>
        <w:t>handled Tdocs: RP-220386, 0387, 0403, 0637, 0638, 0823</w:t>
      </w:r>
    </w:p>
    <w:p w14:paraId="5D378A8A" w14:textId="77777777" w:rsidR="00D93B97" w:rsidRDefault="00D93B97" w:rsidP="00D93B97">
      <w:pPr>
        <w:rPr>
          <w:rFonts w:ascii="Arial" w:hAnsi="Arial" w:cs="Arial"/>
          <w:b/>
        </w:rPr>
      </w:pPr>
      <w:r>
        <w:rPr>
          <w:rFonts w:ascii="Arial" w:hAnsi="Arial" w:cs="Arial"/>
          <w:b/>
        </w:rPr>
        <w:t xml:space="preserve">Discussion: </w:t>
      </w:r>
    </w:p>
    <w:p w14:paraId="36CAC087" w14:textId="77777777" w:rsidR="00D93B97" w:rsidRDefault="00D93B97" w:rsidP="00D93B97">
      <w:r>
        <w:t>handled in Mon GTW:</w:t>
      </w:r>
    </w:p>
    <w:p w14:paraId="1B48C034" w14:textId="77777777" w:rsidR="00D93B97" w:rsidRDefault="00D93B97" w:rsidP="00D93B97">
      <w:r>
        <w:t>Telecom Italia: if SA2 does not solve their work or decide something differently, how does RAN solve this, esp. the impact on ASN.1?</w:t>
      </w:r>
    </w:p>
    <w:p w14:paraId="51025777" w14:textId="77777777" w:rsidR="00D93B97" w:rsidRDefault="00D93B97" w:rsidP="00D93B97">
      <w:r>
        <w:t>RAN3 chair: no impact on RAN3 ASN.1, we could discuss SA2 feedback in May meeting</w:t>
      </w:r>
    </w:p>
    <w:p w14:paraId="61E2627F" w14:textId="77777777" w:rsidR="00D93B97" w:rsidRDefault="00D93B97" w:rsidP="00D93B97">
      <w:r>
        <w:t>RAN2 VC (Nokia): we would need to check but does not think of a big impacts</w:t>
      </w:r>
    </w:p>
    <w:p w14:paraId="44E97C0D" w14:textId="77777777" w:rsidR="00D93B97" w:rsidRDefault="00D93B97" w:rsidP="00D93B97">
      <w:r>
        <w:t>RAN chair: anyway in RAN we need to finish our work</w:t>
      </w:r>
    </w:p>
    <w:p w14:paraId="4C48D75D" w14:textId="77777777" w:rsidR="00D93B97" w:rsidRDefault="00D93B97" w:rsidP="00D93B97">
      <w:r>
        <w:t>RAN2 chair: impact on RAN2 specs is not clear but SA2 has to progress</w:t>
      </w:r>
    </w:p>
    <w:p w14:paraId="217AE00E" w14:textId="77777777" w:rsidR="00D93B97" w:rsidRDefault="00D93B97" w:rsidP="00D93B97">
      <w:r>
        <w:t>Vodafone: SA2 was asked to do the work, whether they will be able to do this is not clear, and we cannot say how big the impact may be; normally, SA2 will finish stage 2 and then inform all impacted groups in April and other groups could do the work in May; so no need to approve the RAN2 CR now;</w:t>
      </w:r>
    </w:p>
    <w:p w14:paraId="01F247B1" w14:textId="77777777" w:rsidR="00D93B97" w:rsidRDefault="00D93B97" w:rsidP="00D93B97">
      <w:r>
        <w:t>RAN chair: would not prefer to hold off RAN work</w:t>
      </w:r>
    </w:p>
    <w:p w14:paraId="46B4F32B" w14:textId="77777777" w:rsidR="00D93B97" w:rsidRDefault="00D93B97" w:rsidP="00D93B97">
      <w:r>
        <w:t>ZTE: agrees with RAN chair and supports to approve CRs; fears that ASN.1 review could be impacted if slicing CRs would not be included</w:t>
      </w:r>
    </w:p>
    <w:p w14:paraId="26E1965C" w14:textId="77777777" w:rsidR="00D93B97" w:rsidRDefault="00D93B97" w:rsidP="00D93B97">
      <w:r>
        <w:t>Ericsson: RAN2 and RAN3 CRs also don't work together; if there is no network control of slice priority we could not accept the CRs (so if SA2 is not adding it, then RAN2 should)</w:t>
      </w:r>
    </w:p>
    <w:p w14:paraId="37521AD1" w14:textId="77777777" w:rsidR="00D93B97" w:rsidRDefault="00D93B97" w:rsidP="00D93B97">
      <w:r>
        <w:t>RAN chair: we should not restrict SA2 work already from our side</w:t>
      </w:r>
    </w:p>
    <w:p w14:paraId="63DBA422" w14:textId="77777777" w:rsidR="00D93B97" w:rsidRDefault="00D93B97" w:rsidP="00D93B97">
      <w:r>
        <w:t>RAN chair: suggests: approve CRs for RAN slicing, RAN2/3 work will proceed and hopefully we have the SA2 response in April 22</w:t>
      </w:r>
    </w:p>
    <w:p w14:paraId="7C348EE1" w14:textId="77777777" w:rsidR="00D93B97" w:rsidRDefault="00D93B97" w:rsidP="00D93B97">
      <w:r>
        <w:t>Deutsche Telekom: does not agree with the work forward as the control is completely unclear from stage 2 and that's why we can not accept to approve the slicing CRs to RAN #95e</w:t>
      </w:r>
    </w:p>
    <w:p w14:paraId="075A487A" w14:textId="77777777" w:rsidR="00D93B97" w:rsidRDefault="00D93B97" w:rsidP="00D93B97">
      <w:r>
        <w:t>CMCC: prefers to approve CRs in order to take them into account for the ASN.1 review</w:t>
      </w:r>
    </w:p>
    <w:p w14:paraId="2D9B11D1" w14:textId="77777777" w:rsidR="00D93B97" w:rsidRDefault="00D93B97" w:rsidP="00D93B97">
      <w:r>
        <w:t>RAN chair: suggests to discuss further and to try to put some conditions for what we will do in the next quarter</w:t>
      </w:r>
    </w:p>
    <w:p w14:paraId="310739D2" w14:textId="77777777" w:rsidR="00D93B97" w:rsidRDefault="00D93B97" w:rsidP="00D93B97">
      <w:r>
        <w:t>conclusion: discuss will continue</w:t>
      </w:r>
    </w:p>
    <w:p w14:paraId="7D41FE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51DEB" w14:textId="77777777" w:rsidR="00D93B97" w:rsidRDefault="00D93B97" w:rsidP="00D93B97">
      <w:pPr>
        <w:rPr>
          <w:rFonts w:ascii="Arial" w:hAnsi="Arial" w:cs="Arial"/>
          <w:b/>
          <w:sz w:val="24"/>
        </w:rPr>
      </w:pPr>
      <w:r>
        <w:rPr>
          <w:rFonts w:ascii="Arial" w:hAnsi="Arial" w:cs="Arial"/>
          <w:b/>
          <w:color w:val="0000FF"/>
          <w:sz w:val="24"/>
        </w:rPr>
        <w:t>RP-220992</w:t>
      </w:r>
      <w:r>
        <w:rPr>
          <w:rFonts w:ascii="Arial" w:hAnsi="Arial" w:cs="Arial"/>
          <w:b/>
          <w:color w:val="0000FF"/>
          <w:sz w:val="24"/>
        </w:rPr>
        <w:tab/>
      </w:r>
      <w:r>
        <w:rPr>
          <w:rFonts w:ascii="Arial" w:hAnsi="Arial" w:cs="Arial"/>
          <w:b/>
          <w:sz w:val="24"/>
        </w:rPr>
        <w:t>Way forward on discussion [95e-35-R17-RANSlicing-WI]</w:t>
      </w:r>
    </w:p>
    <w:p w14:paraId="1019B3B0"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Vice-Chair (CMCC)</w:t>
      </w:r>
    </w:p>
    <w:p w14:paraId="450F2F51" w14:textId="77777777" w:rsidR="00D93B97" w:rsidRDefault="00D93B97" w:rsidP="00D93B97">
      <w:pPr>
        <w:rPr>
          <w:rFonts w:ascii="Arial" w:hAnsi="Arial" w:cs="Arial"/>
          <w:b/>
        </w:rPr>
      </w:pPr>
      <w:r>
        <w:rPr>
          <w:rFonts w:ascii="Arial" w:hAnsi="Arial" w:cs="Arial"/>
          <w:b/>
        </w:rPr>
        <w:t xml:space="preserve">Discussion: </w:t>
      </w:r>
    </w:p>
    <w:p w14:paraId="72972218" w14:textId="77777777" w:rsidR="00D93B97" w:rsidRDefault="00D93B97" w:rsidP="00D93B97">
      <w:r>
        <w:t>handled in Wed GTW</w:t>
      </w:r>
    </w:p>
    <w:p w14:paraId="2B03F399" w14:textId="77777777" w:rsidR="00D93B97" w:rsidRDefault="00D93B97" w:rsidP="00D93B97">
      <w:r>
        <w:t>RAN chair: do we need to send all details to CT?, "to ensure network control" is not really nice, we can not tell other TSGs what to do</w:t>
      </w:r>
    </w:p>
    <w:p w14:paraId="51A4F83E" w14:textId="77777777" w:rsidR="00D93B97" w:rsidRDefault="00D93B97" w:rsidP="00D93B97">
      <w:r>
        <w:t>Deutsche Telekom: Alt1 is not from Deutsche Telekom as additional condition is not in which is important to approve CRs; "to ensure network control" was not to tell SA/CT but if they cannot ensure it, then RAN will have to ensure it</w:t>
      </w:r>
    </w:p>
    <w:p w14:paraId="40D43D30" w14:textId="77777777" w:rsidR="00D93B97" w:rsidRDefault="00D93B97" w:rsidP="00D93B97">
      <w:r>
        <w:t>RAN2 chair: UE behaviour is consistent in the same situations, this is what is needed</w:t>
      </w:r>
    </w:p>
    <w:p w14:paraId="293C2C09" w14:textId="77777777" w:rsidR="00D93B97" w:rsidRDefault="00D93B97" w:rsidP="00D93B97">
      <w:r>
        <w:t>RAN chair: Can we add to Alt1: This is conditioned on that network control for slice based cell reselection is ensured.</w:t>
      </w:r>
    </w:p>
    <w:p w14:paraId="047227B2" w14:textId="77777777" w:rsidR="00D93B97" w:rsidRDefault="00D93B97" w:rsidP="00D93B97">
      <w:r>
        <w:t>RAN2 VC (Nokia): we would not know how to solve this in AS, so we really hope that SA2 will have a NAS solution</w:t>
      </w:r>
    </w:p>
    <w:p w14:paraId="2A6983A6" w14:textId="77777777" w:rsidR="00D93B97" w:rsidRDefault="00D93B97" w:rsidP="00D93B97">
      <w:r>
        <w:t xml:space="preserve">Ericsson thinks that RAN3/SA2/RAN2 must, by RAN#96, have concluded that they have completed their necessary parts for slice grouping/slice priority and the overall solution results in a coherent and workable solution, otherwise the </w:t>
      </w:r>
      <w:r>
        <w:lastRenderedPageBreak/>
        <w:t>slice grouping/slice priority features must be removed from the spec. Also, Ericsson thinks that the current RAN2 CRs shall not limit the discussion in RAN3/SA2. And, RAN WGs should consider the SA2 outcome of the April meeting, but analyse the problem and formulate the most efficient solution from their point of view.</w:t>
      </w:r>
    </w:p>
    <w:p w14:paraId="2CEC42AF" w14:textId="77777777" w:rsidR="00D93B97" w:rsidRDefault="00D93B97" w:rsidP="00D93B97">
      <w:r>
        <w:t>Deutsche Telekom: if SA2 fails to deliver control, what is the plan? we proposed to discuss AS solution already in May; we are still in stage 1 like discussions for this WI and so we have big concerns</w:t>
      </w:r>
    </w:p>
    <w:p w14:paraId="7EC70312" w14:textId="77777777" w:rsidR="00D93B97" w:rsidRDefault="00D93B97" w:rsidP="00D93B97">
      <w:r>
        <w:t>Telecom Italia: similar concerns</w:t>
      </w:r>
    </w:p>
    <w:p w14:paraId="33CDBF07" w14:textId="77777777" w:rsidR="00D93B97" w:rsidRDefault="00D93B97" w:rsidP="00D93B97">
      <w:r>
        <w:t>conclusion: a modified alt1 (with This is conditioned on that network control for slice based cell reselection is ensured.) was agreed, slide 4 was agreed</w:t>
      </w:r>
    </w:p>
    <w:p w14:paraId="77264230" w14:textId="77777777" w:rsidR="00D93B97" w:rsidRDefault="00D93B97" w:rsidP="00D93B97">
      <w:r>
        <w:t>Mediatek: suggests to send LS to SA2</w:t>
      </w:r>
    </w:p>
    <w:p w14:paraId="11C612B1" w14:textId="77777777" w:rsidR="00D93B97" w:rsidRDefault="00D93B97" w:rsidP="00D93B97">
      <w:r>
        <w:t>RAN chair: will rather report about this on Thu to SA</w:t>
      </w:r>
    </w:p>
    <w:p w14:paraId="76C7CF7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RP-221006</w:t>
      </w:r>
      <w:r>
        <w:rPr>
          <w:color w:val="993300"/>
          <w:u w:val="single"/>
        </w:rPr>
        <w:t>.</w:t>
      </w:r>
    </w:p>
    <w:p w14:paraId="6A6EE6CA" w14:textId="77777777" w:rsidR="00D93B97" w:rsidRDefault="00D93B97" w:rsidP="00D93B97">
      <w:pPr>
        <w:rPr>
          <w:rFonts w:ascii="Arial" w:hAnsi="Arial" w:cs="Arial"/>
          <w:b/>
          <w:sz w:val="24"/>
        </w:rPr>
      </w:pPr>
      <w:r>
        <w:rPr>
          <w:rFonts w:ascii="Arial" w:hAnsi="Arial" w:cs="Arial"/>
          <w:b/>
          <w:color w:val="0000FF"/>
          <w:sz w:val="24"/>
        </w:rPr>
        <w:t>RP-221006</w:t>
      </w:r>
      <w:r>
        <w:rPr>
          <w:rFonts w:ascii="Arial" w:hAnsi="Arial" w:cs="Arial"/>
          <w:b/>
          <w:color w:val="0000FF"/>
          <w:sz w:val="24"/>
        </w:rPr>
        <w:tab/>
      </w:r>
      <w:r>
        <w:rPr>
          <w:rFonts w:ascii="Arial" w:hAnsi="Arial" w:cs="Arial"/>
          <w:b/>
          <w:sz w:val="24"/>
        </w:rPr>
        <w:t>Way forward on discussion [95e-35-R17-RANSlicing-WI]</w:t>
      </w:r>
    </w:p>
    <w:p w14:paraId="3B98B637"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Vice-Chair (CMCC)</w:t>
      </w:r>
    </w:p>
    <w:p w14:paraId="6C9325DB" w14:textId="77777777" w:rsidR="00D93B97" w:rsidRDefault="00D93B97" w:rsidP="00D93B97">
      <w:pPr>
        <w:rPr>
          <w:color w:val="808080"/>
        </w:rPr>
      </w:pPr>
      <w:r>
        <w:rPr>
          <w:color w:val="808080"/>
        </w:rPr>
        <w:t>(Replaces RP-220992)</w:t>
      </w:r>
    </w:p>
    <w:p w14:paraId="64204681" w14:textId="77777777" w:rsidR="00D93B97" w:rsidRDefault="00D93B97" w:rsidP="00D93B97">
      <w:pPr>
        <w:rPr>
          <w:rFonts w:ascii="Arial" w:hAnsi="Arial" w:cs="Arial"/>
          <w:b/>
        </w:rPr>
      </w:pPr>
      <w:r>
        <w:rPr>
          <w:rFonts w:ascii="Arial" w:hAnsi="Arial" w:cs="Arial"/>
          <w:b/>
        </w:rPr>
        <w:t xml:space="preserve">Discussion: </w:t>
      </w:r>
    </w:p>
    <w:p w14:paraId="453DBE1F" w14:textId="77777777" w:rsidR="00D93B97" w:rsidRDefault="00D93B97" w:rsidP="00D93B97">
      <w:r>
        <w:t>conclusions: way forward is endorsed</w:t>
      </w:r>
    </w:p>
    <w:p w14:paraId="6CB37D61" w14:textId="77777777" w:rsidR="00D93B97" w:rsidRDefault="00D93B97" w:rsidP="00D93B97">
      <w:r>
        <w:t>- The CR package for RAN slicing and Common RACH partitioning are approved in RAN#95e and can be updated according to SA2 situation after their April meeting. This is conditioned on that network control for slice</w:t>
      </w:r>
    </w:p>
    <w:p w14:paraId="3CDDF570" w14:textId="77777777" w:rsidR="00D93B97" w:rsidRDefault="00D93B97" w:rsidP="00D93B97">
      <w:r>
        <w:t>based cell reselection is ensured.</w:t>
      </w:r>
    </w:p>
    <w:p w14:paraId="2A1DA5A0" w14:textId="77777777" w:rsidR="00D93B97" w:rsidRDefault="00D93B97" w:rsidP="00D93B97">
      <w:r>
        <w:t>- RAN2 and RAN3 will need to discuss and update specifications in May meeting based on the conclusion of SA2 April meeting on slice grouping and slice priority, as necessary. RAN3 allocate 1 TU for May meeting for RAN</w:t>
      </w:r>
    </w:p>
    <w:p w14:paraId="4E67C018" w14:textId="77777777" w:rsidR="00D93B97" w:rsidRDefault="00D93B97" w:rsidP="00D93B97">
      <w:r>
        <w:t>slicing</w:t>
      </w:r>
    </w:p>
    <w:p w14:paraId="7D4131CE" w14:textId="77777777" w:rsidR="00D93B97" w:rsidRDefault="00D93B97" w:rsidP="00D93B97">
      <w:r>
        <w:t>- Exception sheet is revised accordingly to reflect the conclusions from this meeting.</w:t>
      </w:r>
    </w:p>
    <w:p w14:paraId="4920AAE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49AF40" w14:textId="77777777" w:rsidR="00D93B97" w:rsidRDefault="00D93B97" w:rsidP="00D93B97">
      <w:pPr>
        <w:pStyle w:val="Heading5"/>
      </w:pPr>
      <w:bookmarkStart w:id="236" w:name="_Toc104749548"/>
      <w:bookmarkStart w:id="237" w:name="_Toc105285858"/>
      <w:r>
        <w:t>9.5.2.11</w:t>
      </w:r>
      <w:r>
        <w:tab/>
        <w:t>NR Sidelink Relay [RAN2 WI: NR_SL_relay]</w:t>
      </w:r>
      <w:bookmarkEnd w:id="236"/>
      <w:bookmarkEnd w:id="237"/>
    </w:p>
    <w:p w14:paraId="76D4CE5D" w14:textId="77777777" w:rsidR="00D93B97" w:rsidRDefault="00D93B97" w:rsidP="00D93B97">
      <w:pPr>
        <w:rPr>
          <w:rFonts w:ascii="Arial" w:hAnsi="Arial" w:cs="Arial"/>
          <w:b/>
          <w:sz w:val="24"/>
        </w:rPr>
      </w:pPr>
      <w:r>
        <w:rPr>
          <w:rFonts w:ascii="Arial" w:hAnsi="Arial" w:cs="Arial"/>
          <w:b/>
          <w:color w:val="0000FF"/>
          <w:sz w:val="24"/>
        </w:rPr>
        <w:t>RP-220210</w:t>
      </w:r>
      <w:r>
        <w:rPr>
          <w:rFonts w:ascii="Arial" w:hAnsi="Arial" w:cs="Arial"/>
          <w:b/>
          <w:color w:val="0000FF"/>
          <w:sz w:val="24"/>
        </w:rPr>
        <w:tab/>
      </w:r>
      <w:r>
        <w:rPr>
          <w:rFonts w:ascii="Arial" w:hAnsi="Arial" w:cs="Arial"/>
          <w:b/>
          <w:sz w:val="24"/>
        </w:rPr>
        <w:t>Status report for WI: NR Sidelink relay; rapporteur: OPPO</w:t>
      </w:r>
    </w:p>
    <w:p w14:paraId="5CFDB4C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C0C2A68" w14:textId="77777777" w:rsidR="00D93B97" w:rsidRDefault="00D93B97" w:rsidP="00D93B97">
      <w:pPr>
        <w:rPr>
          <w:rFonts w:ascii="Arial" w:hAnsi="Arial" w:cs="Arial"/>
          <w:b/>
        </w:rPr>
      </w:pPr>
      <w:r>
        <w:rPr>
          <w:rFonts w:ascii="Arial" w:hAnsi="Arial" w:cs="Arial"/>
          <w:b/>
        </w:rPr>
        <w:t xml:space="preserve">Discussion: </w:t>
      </w:r>
    </w:p>
    <w:p w14:paraId="49C38689" w14:textId="77777777" w:rsidR="00D93B97" w:rsidRDefault="00D93B97" w:rsidP="00D93B97">
      <w:r>
        <w:t>conclusion: Core part WI is completed</w:t>
      </w:r>
    </w:p>
    <w:p w14:paraId="6D0D1C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68E95" w14:textId="77777777" w:rsidR="00D93B97" w:rsidRDefault="00D93B97" w:rsidP="00D93B97">
      <w:pPr>
        <w:rPr>
          <w:rFonts w:ascii="Arial" w:hAnsi="Arial" w:cs="Arial"/>
          <w:b/>
          <w:sz w:val="24"/>
        </w:rPr>
      </w:pPr>
      <w:r>
        <w:rPr>
          <w:rFonts w:ascii="Arial" w:hAnsi="Arial" w:cs="Arial"/>
          <w:b/>
          <w:color w:val="0000FF"/>
          <w:sz w:val="24"/>
        </w:rPr>
        <w:t>RP-220491</w:t>
      </w:r>
      <w:r>
        <w:rPr>
          <w:rFonts w:ascii="Arial" w:hAnsi="Arial" w:cs="Arial"/>
          <w:b/>
          <w:color w:val="0000FF"/>
          <w:sz w:val="24"/>
        </w:rPr>
        <w:tab/>
      </w:r>
      <w:r>
        <w:rPr>
          <w:rFonts w:ascii="Arial" w:hAnsi="Arial" w:cs="Arial"/>
          <w:b/>
          <w:sz w:val="24"/>
        </w:rPr>
        <w:t>RAN2 CRs to NR Sidelink Relay</w:t>
      </w:r>
    </w:p>
    <w:p w14:paraId="1B68C74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B14D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6B5C8" w14:textId="77777777" w:rsidR="00D93B97" w:rsidRDefault="00D93B97" w:rsidP="00D93B97">
      <w:pPr>
        <w:rPr>
          <w:rFonts w:ascii="Arial" w:hAnsi="Arial" w:cs="Arial"/>
          <w:b/>
          <w:sz w:val="24"/>
        </w:rPr>
      </w:pPr>
      <w:r>
        <w:rPr>
          <w:rFonts w:ascii="Arial" w:hAnsi="Arial" w:cs="Arial"/>
          <w:b/>
          <w:color w:val="0000FF"/>
          <w:sz w:val="24"/>
        </w:rPr>
        <w:t>RP-220231</w:t>
      </w:r>
      <w:r>
        <w:rPr>
          <w:rFonts w:ascii="Arial" w:hAnsi="Arial" w:cs="Arial"/>
          <w:b/>
          <w:color w:val="0000FF"/>
          <w:sz w:val="24"/>
        </w:rPr>
        <w:tab/>
      </w:r>
      <w:r>
        <w:rPr>
          <w:rFonts w:ascii="Arial" w:hAnsi="Arial" w:cs="Arial"/>
          <w:b/>
          <w:sz w:val="24"/>
        </w:rPr>
        <w:t>RAN3 CRs for NR Sidelink Relay</w:t>
      </w:r>
    </w:p>
    <w:p w14:paraId="6ED8985D"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65A18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7018E" w14:textId="77777777" w:rsidR="00D93B97" w:rsidRDefault="00D93B97" w:rsidP="00D93B97">
      <w:pPr>
        <w:rPr>
          <w:rFonts w:ascii="Arial" w:hAnsi="Arial" w:cs="Arial"/>
          <w:b/>
          <w:sz w:val="24"/>
        </w:rPr>
      </w:pPr>
      <w:r>
        <w:rPr>
          <w:rFonts w:ascii="Arial" w:hAnsi="Arial" w:cs="Arial"/>
          <w:b/>
          <w:color w:val="0000FF"/>
          <w:sz w:val="24"/>
        </w:rPr>
        <w:t>RP-220364</w:t>
      </w:r>
      <w:r>
        <w:rPr>
          <w:rFonts w:ascii="Arial" w:hAnsi="Arial" w:cs="Arial"/>
          <w:b/>
          <w:color w:val="0000FF"/>
          <w:sz w:val="24"/>
        </w:rPr>
        <w:tab/>
      </w:r>
      <w:r>
        <w:rPr>
          <w:rFonts w:ascii="Arial" w:hAnsi="Arial" w:cs="Arial"/>
          <w:b/>
          <w:sz w:val="24"/>
        </w:rPr>
        <w:t>RAN4 CRs for Open REL-17 NR or NR+LTE WIs - Batch 21</w:t>
      </w:r>
    </w:p>
    <w:p w14:paraId="0FB3922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F9EB41" w14:textId="77777777" w:rsidR="00D93B97" w:rsidRDefault="00D93B97" w:rsidP="00D93B97">
      <w:pPr>
        <w:rPr>
          <w:rFonts w:ascii="Arial" w:hAnsi="Arial" w:cs="Arial"/>
          <w:b/>
        </w:rPr>
      </w:pPr>
      <w:r>
        <w:rPr>
          <w:rFonts w:ascii="Arial" w:hAnsi="Arial" w:cs="Arial"/>
          <w:b/>
        </w:rPr>
        <w:t xml:space="preserve">Discussion: </w:t>
      </w:r>
    </w:p>
    <w:p w14:paraId="6CC312B3" w14:textId="77777777" w:rsidR="00D93B97" w:rsidRDefault="00D93B97" w:rsidP="00D93B97">
      <w:r>
        <w:t>moved from AI 9.3.2.4 to AI 9.5.2.11</w:t>
      </w:r>
    </w:p>
    <w:p w14:paraId="12B1410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A2CF" w14:textId="77777777" w:rsidR="00D93B97" w:rsidRDefault="00D93B97" w:rsidP="00D93B97">
      <w:pPr>
        <w:rPr>
          <w:rFonts w:ascii="Arial" w:hAnsi="Arial" w:cs="Arial"/>
          <w:b/>
          <w:sz w:val="24"/>
        </w:rPr>
      </w:pPr>
      <w:r>
        <w:rPr>
          <w:rFonts w:ascii="Arial" w:hAnsi="Arial" w:cs="Arial"/>
          <w:b/>
          <w:color w:val="0000FF"/>
          <w:sz w:val="24"/>
        </w:rPr>
        <w:t>RP-220794</w:t>
      </w:r>
      <w:r>
        <w:rPr>
          <w:rFonts w:ascii="Arial" w:hAnsi="Arial" w:cs="Arial"/>
          <w:b/>
          <w:color w:val="0000FF"/>
          <w:sz w:val="24"/>
        </w:rPr>
        <w:tab/>
      </w:r>
      <w:r>
        <w:rPr>
          <w:rFonts w:ascii="Arial" w:hAnsi="Arial" w:cs="Arial"/>
          <w:b/>
          <w:sz w:val="24"/>
        </w:rPr>
        <w:t>TS 38.351 v1.0.0 NR; Sidelink Adaptation Layer Protocol</w:t>
      </w:r>
    </w:p>
    <w:p w14:paraId="3387A82E"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38.351 v1.0.0</w:t>
      </w:r>
      <w:r>
        <w:rPr>
          <w:i/>
        </w:rPr>
        <w:br/>
      </w:r>
      <w:r>
        <w:rPr>
          <w:i/>
        </w:rPr>
        <w:tab/>
      </w:r>
      <w:r>
        <w:rPr>
          <w:i/>
        </w:rPr>
        <w:tab/>
      </w:r>
      <w:r>
        <w:rPr>
          <w:i/>
        </w:rPr>
        <w:tab/>
      </w:r>
      <w:r>
        <w:rPr>
          <w:i/>
        </w:rPr>
        <w:tab/>
      </w:r>
      <w:r>
        <w:rPr>
          <w:i/>
        </w:rPr>
        <w:tab/>
        <w:t>Source: Oppo</w:t>
      </w:r>
    </w:p>
    <w:p w14:paraId="764BC366" w14:textId="77777777" w:rsidR="00D93B97" w:rsidRDefault="00D93B97" w:rsidP="00D93B97">
      <w:pPr>
        <w:rPr>
          <w:rFonts w:ascii="Arial" w:hAnsi="Arial" w:cs="Arial"/>
          <w:b/>
        </w:rPr>
      </w:pPr>
      <w:r>
        <w:rPr>
          <w:rFonts w:ascii="Arial" w:hAnsi="Arial" w:cs="Arial"/>
          <w:b/>
        </w:rPr>
        <w:t xml:space="preserve">Abstract: </w:t>
      </w:r>
    </w:p>
    <w:p w14:paraId="53942653" w14:textId="77777777" w:rsidR="00D93B97" w:rsidRDefault="00D93B97" w:rsidP="00D93B97">
      <w:r>
        <w:t>RAN2 TS 38.351 is provided for 1-step approval</w:t>
      </w:r>
    </w:p>
    <w:p w14:paraId="758F2B2C" w14:textId="77777777" w:rsidR="00D93B97" w:rsidRDefault="00D93B97" w:rsidP="00D93B97">
      <w:pPr>
        <w:rPr>
          <w:rFonts w:ascii="Arial" w:hAnsi="Arial" w:cs="Arial"/>
          <w:b/>
        </w:rPr>
      </w:pPr>
      <w:r>
        <w:rPr>
          <w:rFonts w:ascii="Arial" w:hAnsi="Arial" w:cs="Arial"/>
          <w:b/>
        </w:rPr>
        <w:t xml:space="preserve">Discussion: </w:t>
      </w:r>
    </w:p>
    <w:p w14:paraId="10781BD7" w14:textId="77777777" w:rsidR="00D93B97" w:rsidRDefault="00D93B97" w:rsidP="00D93B97">
      <w:r>
        <w:t>MCC: late submission</w:t>
      </w:r>
    </w:p>
    <w:p w14:paraId="6AD0CD7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71735" w14:textId="77777777" w:rsidR="00D93B97" w:rsidRDefault="00D93B97" w:rsidP="00D93B97">
      <w:pPr>
        <w:rPr>
          <w:rFonts w:ascii="Arial" w:hAnsi="Arial" w:cs="Arial"/>
          <w:b/>
          <w:sz w:val="24"/>
        </w:rPr>
      </w:pPr>
      <w:r>
        <w:rPr>
          <w:rFonts w:ascii="Arial" w:hAnsi="Arial" w:cs="Arial"/>
          <w:b/>
          <w:color w:val="0000FF"/>
          <w:sz w:val="24"/>
        </w:rPr>
        <w:t>RP-220211</w:t>
      </w:r>
      <w:r>
        <w:rPr>
          <w:rFonts w:ascii="Arial" w:hAnsi="Arial" w:cs="Arial"/>
          <w:b/>
          <w:color w:val="0000FF"/>
          <w:sz w:val="24"/>
        </w:rPr>
        <w:tab/>
      </w:r>
      <w:r>
        <w:rPr>
          <w:rFonts w:ascii="Arial" w:hAnsi="Arial" w:cs="Arial"/>
          <w:b/>
          <w:sz w:val="24"/>
        </w:rPr>
        <w:t>WI summary for WI NR Sidelink Relay</w:t>
      </w:r>
    </w:p>
    <w:p w14:paraId="78F2497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OPPO</w:t>
      </w:r>
    </w:p>
    <w:p w14:paraId="01F8FB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F6A43" w14:textId="77777777" w:rsidR="00D93B97" w:rsidRDefault="00D93B97" w:rsidP="00D93B97">
      <w:pPr>
        <w:pStyle w:val="Heading4"/>
      </w:pPr>
      <w:bookmarkStart w:id="238" w:name="_Toc104749549"/>
      <w:bookmarkStart w:id="239" w:name="_Toc105285859"/>
      <w:r>
        <w:t>9.5.3</w:t>
      </w:r>
      <w:r>
        <w:tab/>
        <w:t>RAN3 led WIs</w:t>
      </w:r>
      <w:bookmarkEnd w:id="238"/>
      <w:bookmarkEnd w:id="239"/>
    </w:p>
    <w:p w14:paraId="7B2C5984" w14:textId="77777777" w:rsidR="00D93B97" w:rsidRDefault="00D93B97" w:rsidP="00D93B97">
      <w:pPr>
        <w:pStyle w:val="Heading5"/>
      </w:pPr>
      <w:bookmarkStart w:id="240" w:name="_Toc104749550"/>
      <w:bookmarkStart w:id="241" w:name="_Toc105285860"/>
      <w:r>
        <w:t>9.5.3.1</w:t>
      </w:r>
      <w:r>
        <w:tab/>
        <w:t>Core part: Enhanced eNB(s) architecture evolution for E-UTRAN and NG-RAN [RAN3 WI: LTE_NR_arch_evo_enh-Core]</w:t>
      </w:r>
      <w:bookmarkEnd w:id="240"/>
      <w:bookmarkEnd w:id="241"/>
    </w:p>
    <w:p w14:paraId="6F73113D" w14:textId="77777777" w:rsidR="00D93B97" w:rsidRDefault="00D93B97" w:rsidP="00D93B97">
      <w:pPr>
        <w:rPr>
          <w:rFonts w:ascii="Arial" w:hAnsi="Arial" w:cs="Arial"/>
          <w:b/>
          <w:sz w:val="24"/>
        </w:rPr>
      </w:pPr>
      <w:r>
        <w:rPr>
          <w:rFonts w:ascii="Arial" w:hAnsi="Arial" w:cs="Arial"/>
          <w:b/>
          <w:color w:val="0000FF"/>
          <w:sz w:val="24"/>
        </w:rPr>
        <w:t>RP-220557</w:t>
      </w:r>
      <w:r>
        <w:rPr>
          <w:rFonts w:ascii="Arial" w:hAnsi="Arial" w:cs="Arial"/>
          <w:b/>
          <w:color w:val="0000FF"/>
          <w:sz w:val="24"/>
        </w:rPr>
        <w:tab/>
      </w:r>
      <w:r>
        <w:rPr>
          <w:rFonts w:ascii="Arial" w:hAnsi="Arial" w:cs="Arial"/>
          <w:b/>
          <w:sz w:val="24"/>
        </w:rPr>
        <w:t>Status report for WI Core part: Enhanced eNB(s) architecture evolution for E-UTRAN and NG-RAN; rapporteur: China Unicom</w:t>
      </w:r>
    </w:p>
    <w:p w14:paraId="2C694DC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ED934BD" w14:textId="77777777" w:rsidR="00D93B97" w:rsidRDefault="00D93B97" w:rsidP="00D93B97">
      <w:pPr>
        <w:rPr>
          <w:rFonts w:ascii="Arial" w:hAnsi="Arial" w:cs="Arial"/>
          <w:b/>
        </w:rPr>
      </w:pPr>
      <w:r>
        <w:rPr>
          <w:rFonts w:ascii="Arial" w:hAnsi="Arial" w:cs="Arial"/>
          <w:b/>
        </w:rPr>
        <w:t xml:space="preserve">Discussion: </w:t>
      </w:r>
    </w:p>
    <w:p w14:paraId="4DC91D03" w14:textId="77777777" w:rsidR="00D93B97" w:rsidRDefault="00D93B97" w:rsidP="00D93B97">
      <w:r>
        <w:t>conclusion: Core part WI is completed</w:t>
      </w:r>
    </w:p>
    <w:p w14:paraId="376ADA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0151E" w14:textId="77777777" w:rsidR="00D93B97" w:rsidRDefault="00D93B97" w:rsidP="00D93B97">
      <w:pPr>
        <w:rPr>
          <w:rFonts w:ascii="Arial" w:hAnsi="Arial" w:cs="Arial"/>
          <w:b/>
          <w:sz w:val="24"/>
        </w:rPr>
      </w:pPr>
      <w:r>
        <w:rPr>
          <w:rFonts w:ascii="Arial" w:hAnsi="Arial" w:cs="Arial"/>
          <w:b/>
          <w:color w:val="0000FF"/>
          <w:sz w:val="24"/>
        </w:rPr>
        <w:t>RP-220217</w:t>
      </w:r>
      <w:r>
        <w:rPr>
          <w:rFonts w:ascii="Arial" w:hAnsi="Arial" w:cs="Arial"/>
          <w:b/>
          <w:color w:val="0000FF"/>
          <w:sz w:val="24"/>
        </w:rPr>
        <w:tab/>
      </w:r>
      <w:r>
        <w:rPr>
          <w:rFonts w:ascii="Arial" w:hAnsi="Arial" w:cs="Arial"/>
          <w:b/>
          <w:sz w:val="24"/>
        </w:rPr>
        <w:t>RAN3 CRs for Enhanced eNB(s) architecture evolution for E-UTRAN and NG-RAN</w:t>
      </w:r>
    </w:p>
    <w:p w14:paraId="3046DFF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0AC5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3E0E1" w14:textId="77777777" w:rsidR="00D93B97" w:rsidRDefault="00D93B97" w:rsidP="00D93B97">
      <w:pPr>
        <w:rPr>
          <w:rFonts w:ascii="Arial" w:hAnsi="Arial" w:cs="Arial"/>
          <w:b/>
          <w:sz w:val="24"/>
        </w:rPr>
      </w:pPr>
      <w:r>
        <w:rPr>
          <w:rFonts w:ascii="Arial" w:hAnsi="Arial" w:cs="Arial"/>
          <w:b/>
          <w:color w:val="0000FF"/>
          <w:sz w:val="24"/>
        </w:rPr>
        <w:lastRenderedPageBreak/>
        <w:t>RP-220560</w:t>
      </w:r>
      <w:r>
        <w:rPr>
          <w:rFonts w:ascii="Arial" w:hAnsi="Arial" w:cs="Arial"/>
          <w:b/>
          <w:color w:val="0000FF"/>
          <w:sz w:val="24"/>
        </w:rPr>
        <w:tab/>
      </w:r>
      <w:r>
        <w:rPr>
          <w:rFonts w:ascii="Arial" w:hAnsi="Arial" w:cs="Arial"/>
          <w:b/>
          <w:sz w:val="24"/>
        </w:rPr>
        <w:t>WI summary for WI Enhanced eNB(s) architecture evolution for E-UTRAN and NG-RAN</w:t>
      </w:r>
    </w:p>
    <w:p w14:paraId="7EE6FE89"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7EBFD61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40D3D" w14:textId="77777777" w:rsidR="00D93B97" w:rsidRDefault="00D93B97" w:rsidP="00D93B97">
      <w:pPr>
        <w:rPr>
          <w:rFonts w:ascii="Arial" w:hAnsi="Arial" w:cs="Arial"/>
          <w:b/>
          <w:sz w:val="24"/>
        </w:rPr>
      </w:pPr>
      <w:r>
        <w:rPr>
          <w:rFonts w:ascii="Arial" w:hAnsi="Arial" w:cs="Arial"/>
          <w:b/>
          <w:color w:val="0000FF"/>
          <w:sz w:val="24"/>
        </w:rPr>
        <w:t>RP-220795</w:t>
      </w:r>
      <w:r>
        <w:rPr>
          <w:rFonts w:ascii="Arial" w:hAnsi="Arial" w:cs="Arial"/>
          <w:b/>
          <w:color w:val="0000FF"/>
          <w:sz w:val="24"/>
        </w:rPr>
        <w:tab/>
      </w:r>
      <w:r>
        <w:rPr>
          <w:rFonts w:ascii="Arial" w:hAnsi="Arial" w:cs="Arial"/>
          <w:b/>
          <w:sz w:val="24"/>
        </w:rPr>
        <w:t>TS 37.480 v1.0.0 E1 general aspects and principles</w:t>
      </w:r>
    </w:p>
    <w:p w14:paraId="04FCA685"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37.480 v1.0.0</w:t>
      </w:r>
      <w:r>
        <w:rPr>
          <w:i/>
        </w:rPr>
        <w:br/>
      </w:r>
      <w:r>
        <w:rPr>
          <w:i/>
        </w:rPr>
        <w:tab/>
      </w:r>
      <w:r>
        <w:rPr>
          <w:i/>
        </w:rPr>
        <w:tab/>
      </w:r>
      <w:r>
        <w:rPr>
          <w:i/>
        </w:rPr>
        <w:tab/>
      </w:r>
      <w:r>
        <w:rPr>
          <w:i/>
        </w:rPr>
        <w:tab/>
      </w:r>
      <w:r>
        <w:rPr>
          <w:i/>
        </w:rPr>
        <w:tab/>
        <w:t>Source: Nokia, China Unicom</w:t>
      </w:r>
    </w:p>
    <w:p w14:paraId="6B8CE91F" w14:textId="77777777" w:rsidR="00D93B97" w:rsidRDefault="00D93B97" w:rsidP="00D93B97">
      <w:pPr>
        <w:rPr>
          <w:rFonts w:ascii="Arial" w:hAnsi="Arial" w:cs="Arial"/>
          <w:b/>
        </w:rPr>
      </w:pPr>
      <w:r>
        <w:rPr>
          <w:rFonts w:ascii="Arial" w:hAnsi="Arial" w:cs="Arial"/>
          <w:b/>
        </w:rPr>
        <w:t xml:space="preserve">Abstract: </w:t>
      </w:r>
    </w:p>
    <w:p w14:paraId="17D83BEE" w14:textId="77777777" w:rsidR="00D93B97" w:rsidRDefault="00D93B97" w:rsidP="00D93B97">
      <w:r>
        <w:t>RAN3 TR 37.480 is provided for 1-step approval</w:t>
      </w:r>
    </w:p>
    <w:p w14:paraId="5D7FE211" w14:textId="77777777" w:rsidR="00D93B97" w:rsidRDefault="00D93B97" w:rsidP="00D93B97">
      <w:pPr>
        <w:rPr>
          <w:rFonts w:ascii="Arial" w:hAnsi="Arial" w:cs="Arial"/>
          <w:b/>
        </w:rPr>
      </w:pPr>
      <w:r>
        <w:rPr>
          <w:rFonts w:ascii="Arial" w:hAnsi="Arial" w:cs="Arial"/>
          <w:b/>
        </w:rPr>
        <w:t xml:space="preserve">Discussion: </w:t>
      </w:r>
    </w:p>
    <w:p w14:paraId="0E108065" w14:textId="77777777" w:rsidR="00D93B97" w:rsidRDefault="00D93B97" w:rsidP="00D93B97">
      <w:r>
        <w:t>MCC: late submission</w:t>
      </w:r>
    </w:p>
    <w:p w14:paraId="2A1A4A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RP-220848</w:t>
      </w:r>
      <w:r>
        <w:rPr>
          <w:color w:val="993300"/>
          <w:u w:val="single"/>
        </w:rPr>
        <w:t>.</w:t>
      </w:r>
    </w:p>
    <w:p w14:paraId="4DA81578" w14:textId="77777777" w:rsidR="00D93B97" w:rsidRDefault="00D93B97" w:rsidP="00D93B97">
      <w:pPr>
        <w:rPr>
          <w:rFonts w:ascii="Arial" w:hAnsi="Arial" w:cs="Arial"/>
          <w:b/>
          <w:sz w:val="24"/>
        </w:rPr>
      </w:pPr>
      <w:r>
        <w:rPr>
          <w:rFonts w:ascii="Arial" w:hAnsi="Arial" w:cs="Arial"/>
          <w:b/>
          <w:color w:val="0000FF"/>
          <w:sz w:val="24"/>
        </w:rPr>
        <w:t>RP-220848</w:t>
      </w:r>
      <w:r>
        <w:rPr>
          <w:rFonts w:ascii="Arial" w:hAnsi="Arial" w:cs="Arial"/>
          <w:b/>
          <w:color w:val="0000FF"/>
          <w:sz w:val="24"/>
        </w:rPr>
        <w:tab/>
      </w:r>
      <w:r>
        <w:rPr>
          <w:rFonts w:ascii="Arial" w:hAnsi="Arial" w:cs="Arial"/>
          <w:b/>
          <w:sz w:val="24"/>
        </w:rPr>
        <w:t>TS 37.480 v1.1.0 E1 general aspects and principles</w:t>
      </w:r>
    </w:p>
    <w:p w14:paraId="444C6CB1"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37.480 v1.1.0</w:t>
      </w:r>
      <w:r>
        <w:rPr>
          <w:i/>
        </w:rPr>
        <w:br/>
      </w:r>
      <w:r>
        <w:rPr>
          <w:i/>
        </w:rPr>
        <w:tab/>
      </w:r>
      <w:r>
        <w:rPr>
          <w:i/>
        </w:rPr>
        <w:tab/>
      </w:r>
      <w:r>
        <w:rPr>
          <w:i/>
        </w:rPr>
        <w:tab/>
      </w:r>
      <w:r>
        <w:rPr>
          <w:i/>
        </w:rPr>
        <w:tab/>
      </w:r>
      <w:r>
        <w:rPr>
          <w:i/>
        </w:rPr>
        <w:tab/>
        <w:t>Source: Nokia, China Unicom</w:t>
      </w:r>
    </w:p>
    <w:p w14:paraId="42F2A2CF" w14:textId="77777777" w:rsidR="00D93B97" w:rsidRDefault="00D93B97" w:rsidP="00D93B97">
      <w:pPr>
        <w:rPr>
          <w:color w:val="808080"/>
        </w:rPr>
      </w:pPr>
      <w:r>
        <w:rPr>
          <w:color w:val="808080"/>
        </w:rPr>
        <w:t>(Replaces RP-220795)</w:t>
      </w:r>
    </w:p>
    <w:p w14:paraId="715CB73D" w14:textId="77777777" w:rsidR="00D93B97" w:rsidRDefault="00D93B97" w:rsidP="00D93B97">
      <w:pPr>
        <w:rPr>
          <w:rFonts w:ascii="Arial" w:hAnsi="Arial" w:cs="Arial"/>
          <w:b/>
        </w:rPr>
      </w:pPr>
      <w:r>
        <w:rPr>
          <w:rFonts w:ascii="Arial" w:hAnsi="Arial" w:cs="Arial"/>
          <w:b/>
        </w:rPr>
        <w:t xml:space="preserve">Abstract: </w:t>
      </w:r>
    </w:p>
    <w:p w14:paraId="0CEE8969" w14:textId="77777777" w:rsidR="00D93B97" w:rsidRDefault="00D93B97" w:rsidP="00D93B97">
      <w:r>
        <w:t>RAN3 TR 37.480 is provided for 1-step approval</w:t>
      </w:r>
    </w:p>
    <w:p w14:paraId="361A4A80" w14:textId="77777777" w:rsidR="00D93B97" w:rsidRDefault="00D93B97" w:rsidP="00D93B97">
      <w:pPr>
        <w:rPr>
          <w:rFonts w:ascii="Arial" w:hAnsi="Arial" w:cs="Arial"/>
          <w:b/>
        </w:rPr>
      </w:pPr>
      <w:r>
        <w:rPr>
          <w:rFonts w:ascii="Arial" w:hAnsi="Arial" w:cs="Arial"/>
          <w:b/>
        </w:rPr>
        <w:t xml:space="preserve">Discussion: </w:t>
      </w:r>
    </w:p>
    <w:p w14:paraId="29A8E3AC" w14:textId="77777777" w:rsidR="00D93B97" w:rsidRDefault="00D93B97" w:rsidP="00D93B97">
      <w:r>
        <w:t>MCC: late submission;</w:t>
      </w:r>
    </w:p>
    <w:p w14:paraId="4F3308C9" w14:textId="77777777" w:rsidR="00D93B97" w:rsidRDefault="00D93B97" w:rsidP="00D93B97">
      <w:r>
        <w:t>includes also REL-16 38.460 changes of R3-221224 of RP-220276 and</w:t>
      </w:r>
    </w:p>
    <w:p w14:paraId="73E4F5E9" w14:textId="77777777" w:rsidR="00D93B97" w:rsidRDefault="00D93B97" w:rsidP="00D93B97">
      <w:r>
        <w:t>REL-17 38.460 changes of R3-222929 of RP-220224 and R3-222614 of RP-220234</w:t>
      </w:r>
    </w:p>
    <w:p w14:paraId="31BAE5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9C0F5" w14:textId="77777777" w:rsidR="00D93B97" w:rsidRDefault="00D93B97" w:rsidP="00D93B97">
      <w:pPr>
        <w:rPr>
          <w:rFonts w:ascii="Arial" w:hAnsi="Arial" w:cs="Arial"/>
          <w:b/>
          <w:sz w:val="24"/>
        </w:rPr>
      </w:pPr>
      <w:r>
        <w:rPr>
          <w:rFonts w:ascii="Arial" w:hAnsi="Arial" w:cs="Arial"/>
          <w:b/>
          <w:color w:val="0000FF"/>
          <w:sz w:val="24"/>
        </w:rPr>
        <w:t>RP-220796</w:t>
      </w:r>
      <w:r>
        <w:rPr>
          <w:rFonts w:ascii="Arial" w:hAnsi="Arial" w:cs="Arial"/>
          <w:b/>
          <w:color w:val="0000FF"/>
          <w:sz w:val="24"/>
        </w:rPr>
        <w:tab/>
      </w:r>
      <w:r>
        <w:rPr>
          <w:rFonts w:ascii="Arial" w:hAnsi="Arial" w:cs="Arial"/>
          <w:b/>
          <w:sz w:val="24"/>
        </w:rPr>
        <w:t>TS 37.481 v1.0.0 E1 layer 1</w:t>
      </w:r>
    </w:p>
    <w:p w14:paraId="2D6C68BF"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37.481 v1.0.0</w:t>
      </w:r>
      <w:r>
        <w:rPr>
          <w:i/>
        </w:rPr>
        <w:br/>
      </w:r>
      <w:r>
        <w:rPr>
          <w:i/>
        </w:rPr>
        <w:tab/>
      </w:r>
      <w:r>
        <w:rPr>
          <w:i/>
        </w:rPr>
        <w:tab/>
      </w:r>
      <w:r>
        <w:rPr>
          <w:i/>
        </w:rPr>
        <w:tab/>
      </w:r>
      <w:r>
        <w:rPr>
          <w:i/>
        </w:rPr>
        <w:tab/>
      </w:r>
      <w:r>
        <w:rPr>
          <w:i/>
        </w:rPr>
        <w:tab/>
        <w:t>Source: Intel, China Unicom</w:t>
      </w:r>
    </w:p>
    <w:p w14:paraId="32FB36E3" w14:textId="77777777" w:rsidR="00D93B97" w:rsidRDefault="00D93B97" w:rsidP="00D93B97">
      <w:pPr>
        <w:rPr>
          <w:rFonts w:ascii="Arial" w:hAnsi="Arial" w:cs="Arial"/>
          <w:b/>
        </w:rPr>
      </w:pPr>
      <w:r>
        <w:rPr>
          <w:rFonts w:ascii="Arial" w:hAnsi="Arial" w:cs="Arial"/>
          <w:b/>
        </w:rPr>
        <w:t xml:space="preserve">Abstract: </w:t>
      </w:r>
    </w:p>
    <w:p w14:paraId="6A757196" w14:textId="77777777" w:rsidR="00D93B97" w:rsidRDefault="00D93B97" w:rsidP="00D93B97">
      <w:r>
        <w:t>RAN3 TR 37.481 is provided for 1-step approval</w:t>
      </w:r>
    </w:p>
    <w:p w14:paraId="36938081" w14:textId="77777777" w:rsidR="00D93B97" w:rsidRDefault="00D93B97" w:rsidP="00D93B97">
      <w:pPr>
        <w:rPr>
          <w:rFonts w:ascii="Arial" w:hAnsi="Arial" w:cs="Arial"/>
          <w:b/>
        </w:rPr>
      </w:pPr>
      <w:r>
        <w:rPr>
          <w:rFonts w:ascii="Arial" w:hAnsi="Arial" w:cs="Arial"/>
          <w:b/>
        </w:rPr>
        <w:t xml:space="preserve">Discussion: </w:t>
      </w:r>
    </w:p>
    <w:p w14:paraId="53B595C0" w14:textId="77777777" w:rsidR="00D93B97" w:rsidRDefault="00D93B97" w:rsidP="00D93B97">
      <w:r>
        <w:t>MCC: late submission</w:t>
      </w:r>
    </w:p>
    <w:p w14:paraId="783ECC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9DE9D" w14:textId="77777777" w:rsidR="00D93B97" w:rsidRDefault="00D93B97" w:rsidP="00D93B97">
      <w:pPr>
        <w:rPr>
          <w:rFonts w:ascii="Arial" w:hAnsi="Arial" w:cs="Arial"/>
          <w:b/>
          <w:sz w:val="24"/>
        </w:rPr>
      </w:pPr>
      <w:r>
        <w:rPr>
          <w:rFonts w:ascii="Arial" w:hAnsi="Arial" w:cs="Arial"/>
          <w:b/>
          <w:color w:val="0000FF"/>
          <w:sz w:val="24"/>
        </w:rPr>
        <w:t>RP-220797</w:t>
      </w:r>
      <w:r>
        <w:rPr>
          <w:rFonts w:ascii="Arial" w:hAnsi="Arial" w:cs="Arial"/>
          <w:b/>
          <w:color w:val="0000FF"/>
          <w:sz w:val="24"/>
        </w:rPr>
        <w:tab/>
      </w:r>
      <w:r>
        <w:rPr>
          <w:rFonts w:ascii="Arial" w:hAnsi="Arial" w:cs="Arial"/>
          <w:b/>
          <w:sz w:val="24"/>
        </w:rPr>
        <w:t>TS 37.482 v1.0.0 E1 signalling transport</w:t>
      </w:r>
    </w:p>
    <w:p w14:paraId="0D4DF199" w14:textId="77777777" w:rsidR="00D93B97" w:rsidRDefault="00D93B97" w:rsidP="00D93B9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37.482 v1.0.0</w:t>
      </w:r>
      <w:r>
        <w:rPr>
          <w:i/>
        </w:rPr>
        <w:br/>
      </w:r>
      <w:r>
        <w:rPr>
          <w:i/>
        </w:rPr>
        <w:tab/>
      </w:r>
      <w:r>
        <w:rPr>
          <w:i/>
        </w:rPr>
        <w:tab/>
      </w:r>
      <w:r>
        <w:rPr>
          <w:i/>
        </w:rPr>
        <w:tab/>
      </w:r>
      <w:r>
        <w:rPr>
          <w:i/>
        </w:rPr>
        <w:tab/>
      </w:r>
      <w:r>
        <w:rPr>
          <w:i/>
        </w:rPr>
        <w:tab/>
        <w:t>Source: Huawei, China Unicom</w:t>
      </w:r>
    </w:p>
    <w:p w14:paraId="023A35C8" w14:textId="77777777" w:rsidR="00D93B97" w:rsidRDefault="00D93B97" w:rsidP="00D93B97">
      <w:pPr>
        <w:rPr>
          <w:rFonts w:ascii="Arial" w:hAnsi="Arial" w:cs="Arial"/>
          <w:b/>
        </w:rPr>
      </w:pPr>
      <w:r>
        <w:rPr>
          <w:rFonts w:ascii="Arial" w:hAnsi="Arial" w:cs="Arial"/>
          <w:b/>
        </w:rPr>
        <w:t xml:space="preserve">Abstract: </w:t>
      </w:r>
    </w:p>
    <w:p w14:paraId="0E2DD9CE" w14:textId="77777777" w:rsidR="00D93B97" w:rsidRDefault="00D93B97" w:rsidP="00D93B97">
      <w:r>
        <w:t>RAN3 TR 37.482 is provided for 1-step approval</w:t>
      </w:r>
    </w:p>
    <w:p w14:paraId="10096465" w14:textId="77777777" w:rsidR="00D93B97" w:rsidRDefault="00D93B97" w:rsidP="00D93B97">
      <w:pPr>
        <w:rPr>
          <w:rFonts w:ascii="Arial" w:hAnsi="Arial" w:cs="Arial"/>
          <w:b/>
        </w:rPr>
      </w:pPr>
      <w:r>
        <w:rPr>
          <w:rFonts w:ascii="Arial" w:hAnsi="Arial" w:cs="Arial"/>
          <w:b/>
        </w:rPr>
        <w:t xml:space="preserve">Discussion: </w:t>
      </w:r>
    </w:p>
    <w:p w14:paraId="535D35C8" w14:textId="77777777" w:rsidR="00D93B97" w:rsidRDefault="00D93B97" w:rsidP="00D93B97">
      <w:r>
        <w:t>MCC: late submission</w:t>
      </w:r>
    </w:p>
    <w:p w14:paraId="39E511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RP-220850</w:t>
      </w:r>
      <w:r>
        <w:rPr>
          <w:color w:val="993300"/>
          <w:u w:val="single"/>
        </w:rPr>
        <w:t>.</w:t>
      </w:r>
    </w:p>
    <w:p w14:paraId="23D384B1" w14:textId="77777777" w:rsidR="00D93B97" w:rsidRDefault="00D93B97" w:rsidP="00D93B97">
      <w:pPr>
        <w:rPr>
          <w:rFonts w:ascii="Arial" w:hAnsi="Arial" w:cs="Arial"/>
          <w:b/>
          <w:sz w:val="24"/>
        </w:rPr>
      </w:pPr>
      <w:r>
        <w:rPr>
          <w:rFonts w:ascii="Arial" w:hAnsi="Arial" w:cs="Arial"/>
          <w:b/>
          <w:color w:val="0000FF"/>
          <w:sz w:val="24"/>
        </w:rPr>
        <w:t>RP-220850</w:t>
      </w:r>
      <w:r>
        <w:rPr>
          <w:rFonts w:ascii="Arial" w:hAnsi="Arial" w:cs="Arial"/>
          <w:b/>
          <w:color w:val="0000FF"/>
          <w:sz w:val="24"/>
        </w:rPr>
        <w:tab/>
      </w:r>
      <w:r>
        <w:rPr>
          <w:rFonts w:ascii="Arial" w:hAnsi="Arial" w:cs="Arial"/>
          <w:b/>
          <w:sz w:val="24"/>
        </w:rPr>
        <w:t>TS 37.482 v1.1.0 E1 signalling transport</w:t>
      </w:r>
    </w:p>
    <w:p w14:paraId="049635DF"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37.482 v1.1.0</w:t>
      </w:r>
      <w:r>
        <w:rPr>
          <w:i/>
        </w:rPr>
        <w:br/>
      </w:r>
      <w:r>
        <w:rPr>
          <w:i/>
        </w:rPr>
        <w:tab/>
      </w:r>
      <w:r>
        <w:rPr>
          <w:i/>
        </w:rPr>
        <w:tab/>
      </w:r>
      <w:r>
        <w:rPr>
          <w:i/>
        </w:rPr>
        <w:tab/>
      </w:r>
      <w:r>
        <w:rPr>
          <w:i/>
        </w:rPr>
        <w:tab/>
      </w:r>
      <w:r>
        <w:rPr>
          <w:i/>
        </w:rPr>
        <w:tab/>
        <w:t>Source: Huawei, China Unicom</w:t>
      </w:r>
    </w:p>
    <w:p w14:paraId="119D6F00" w14:textId="77777777" w:rsidR="00D93B97" w:rsidRDefault="00D93B97" w:rsidP="00D93B97">
      <w:pPr>
        <w:rPr>
          <w:color w:val="808080"/>
        </w:rPr>
      </w:pPr>
      <w:r>
        <w:rPr>
          <w:color w:val="808080"/>
        </w:rPr>
        <w:t>(Replaces RP-220797)</w:t>
      </w:r>
    </w:p>
    <w:p w14:paraId="5FB8154F" w14:textId="77777777" w:rsidR="00D93B97" w:rsidRDefault="00D93B97" w:rsidP="00D93B97">
      <w:pPr>
        <w:rPr>
          <w:rFonts w:ascii="Arial" w:hAnsi="Arial" w:cs="Arial"/>
          <w:b/>
        </w:rPr>
      </w:pPr>
      <w:r>
        <w:rPr>
          <w:rFonts w:ascii="Arial" w:hAnsi="Arial" w:cs="Arial"/>
          <w:b/>
        </w:rPr>
        <w:t xml:space="preserve">Abstract: </w:t>
      </w:r>
    </w:p>
    <w:p w14:paraId="34166E63" w14:textId="77777777" w:rsidR="00D93B97" w:rsidRDefault="00D93B97" w:rsidP="00D93B97">
      <w:r>
        <w:t>RAN3 TR 37.482 is provided for 1-step approval</w:t>
      </w:r>
    </w:p>
    <w:p w14:paraId="5B959B03" w14:textId="77777777" w:rsidR="00D93B97" w:rsidRDefault="00D93B97" w:rsidP="00D93B97">
      <w:pPr>
        <w:rPr>
          <w:rFonts w:ascii="Arial" w:hAnsi="Arial" w:cs="Arial"/>
          <w:b/>
        </w:rPr>
      </w:pPr>
      <w:r>
        <w:rPr>
          <w:rFonts w:ascii="Arial" w:hAnsi="Arial" w:cs="Arial"/>
          <w:b/>
        </w:rPr>
        <w:t xml:space="preserve">Discussion: </w:t>
      </w:r>
    </w:p>
    <w:p w14:paraId="1568B422" w14:textId="77777777" w:rsidR="00D93B97" w:rsidRDefault="00D93B97" w:rsidP="00D93B97">
      <w:r>
        <w:t>MCC: late submission;</w:t>
      </w:r>
    </w:p>
    <w:p w14:paraId="6CD3415C" w14:textId="77777777" w:rsidR="00D93B97" w:rsidRDefault="00D93B97" w:rsidP="00D93B97">
      <w:r>
        <w:t>includes also REL-17 38.461 changes of R3-222520 of RP-220236</w:t>
      </w:r>
    </w:p>
    <w:p w14:paraId="7F7F4B6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D68BE" w14:textId="77777777" w:rsidR="00D93B97" w:rsidRDefault="00D93B97" w:rsidP="00D93B97">
      <w:pPr>
        <w:rPr>
          <w:rFonts w:ascii="Arial" w:hAnsi="Arial" w:cs="Arial"/>
          <w:b/>
          <w:sz w:val="24"/>
        </w:rPr>
      </w:pPr>
      <w:r>
        <w:rPr>
          <w:rFonts w:ascii="Arial" w:hAnsi="Arial" w:cs="Arial"/>
          <w:b/>
          <w:color w:val="0000FF"/>
          <w:sz w:val="24"/>
        </w:rPr>
        <w:t>RP-220798</w:t>
      </w:r>
      <w:r>
        <w:rPr>
          <w:rFonts w:ascii="Arial" w:hAnsi="Arial" w:cs="Arial"/>
          <w:b/>
          <w:color w:val="0000FF"/>
          <w:sz w:val="24"/>
        </w:rPr>
        <w:tab/>
      </w:r>
      <w:r>
        <w:rPr>
          <w:rFonts w:ascii="Arial" w:hAnsi="Arial" w:cs="Arial"/>
          <w:b/>
          <w:sz w:val="24"/>
        </w:rPr>
        <w:t>TS 37.483 v1.0.0 E1 Application Protocol (E1AP)</w:t>
      </w:r>
    </w:p>
    <w:p w14:paraId="53281A43"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37.483 v1.0.0</w:t>
      </w:r>
      <w:r>
        <w:rPr>
          <w:i/>
        </w:rPr>
        <w:br/>
      </w:r>
      <w:r>
        <w:rPr>
          <w:i/>
        </w:rPr>
        <w:tab/>
      </w:r>
      <w:r>
        <w:rPr>
          <w:i/>
        </w:rPr>
        <w:tab/>
      </w:r>
      <w:r>
        <w:rPr>
          <w:i/>
        </w:rPr>
        <w:tab/>
      </w:r>
      <w:r>
        <w:rPr>
          <w:i/>
        </w:rPr>
        <w:tab/>
      </w:r>
      <w:r>
        <w:rPr>
          <w:i/>
        </w:rPr>
        <w:tab/>
        <w:t>Source: Ericsson, China Unicom</w:t>
      </w:r>
    </w:p>
    <w:p w14:paraId="448462FE" w14:textId="77777777" w:rsidR="00D93B97" w:rsidRDefault="00D93B97" w:rsidP="00D93B97">
      <w:pPr>
        <w:rPr>
          <w:rFonts w:ascii="Arial" w:hAnsi="Arial" w:cs="Arial"/>
          <w:b/>
        </w:rPr>
      </w:pPr>
      <w:r>
        <w:rPr>
          <w:rFonts w:ascii="Arial" w:hAnsi="Arial" w:cs="Arial"/>
          <w:b/>
        </w:rPr>
        <w:t xml:space="preserve">Abstract: </w:t>
      </w:r>
    </w:p>
    <w:p w14:paraId="25D67E45" w14:textId="77777777" w:rsidR="00D93B97" w:rsidRDefault="00D93B97" w:rsidP="00D93B97">
      <w:r>
        <w:t>RAN3 TR 37.483 is provided for 1-step approval</w:t>
      </w:r>
    </w:p>
    <w:p w14:paraId="30B6E84C" w14:textId="77777777" w:rsidR="00D93B97" w:rsidRDefault="00D93B97" w:rsidP="00D93B97">
      <w:pPr>
        <w:rPr>
          <w:rFonts w:ascii="Arial" w:hAnsi="Arial" w:cs="Arial"/>
          <w:b/>
        </w:rPr>
      </w:pPr>
      <w:r>
        <w:rPr>
          <w:rFonts w:ascii="Arial" w:hAnsi="Arial" w:cs="Arial"/>
          <w:b/>
        </w:rPr>
        <w:t xml:space="preserve">Discussion: </w:t>
      </w:r>
    </w:p>
    <w:p w14:paraId="73FA6D2B" w14:textId="77777777" w:rsidR="00D93B97" w:rsidRDefault="00D93B97" w:rsidP="00D93B97">
      <w:r>
        <w:t>MCC: late submission</w:t>
      </w:r>
    </w:p>
    <w:p w14:paraId="693B08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RP-220851</w:t>
      </w:r>
      <w:r>
        <w:rPr>
          <w:color w:val="993300"/>
          <w:u w:val="single"/>
        </w:rPr>
        <w:t>.</w:t>
      </w:r>
    </w:p>
    <w:p w14:paraId="18BC36BF" w14:textId="77777777" w:rsidR="00D93B97" w:rsidRDefault="00D93B97" w:rsidP="00D93B97">
      <w:pPr>
        <w:rPr>
          <w:rFonts w:ascii="Arial" w:hAnsi="Arial" w:cs="Arial"/>
          <w:b/>
          <w:sz w:val="24"/>
        </w:rPr>
      </w:pPr>
      <w:r>
        <w:rPr>
          <w:rFonts w:ascii="Arial" w:hAnsi="Arial" w:cs="Arial"/>
          <w:b/>
          <w:color w:val="0000FF"/>
          <w:sz w:val="24"/>
        </w:rPr>
        <w:t>RP-220851</w:t>
      </w:r>
      <w:r>
        <w:rPr>
          <w:rFonts w:ascii="Arial" w:hAnsi="Arial" w:cs="Arial"/>
          <w:b/>
          <w:color w:val="0000FF"/>
          <w:sz w:val="24"/>
        </w:rPr>
        <w:tab/>
      </w:r>
      <w:r>
        <w:rPr>
          <w:rFonts w:ascii="Arial" w:hAnsi="Arial" w:cs="Arial"/>
          <w:b/>
          <w:sz w:val="24"/>
        </w:rPr>
        <w:t>TS 37.483 v1.1.0 E1 Application Protocol (E1AP)</w:t>
      </w:r>
    </w:p>
    <w:p w14:paraId="078CECE5"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37.483 v1.1.0</w:t>
      </w:r>
      <w:r>
        <w:rPr>
          <w:i/>
        </w:rPr>
        <w:br/>
      </w:r>
      <w:r>
        <w:rPr>
          <w:i/>
        </w:rPr>
        <w:tab/>
      </w:r>
      <w:r>
        <w:rPr>
          <w:i/>
        </w:rPr>
        <w:tab/>
      </w:r>
      <w:r>
        <w:rPr>
          <w:i/>
        </w:rPr>
        <w:tab/>
      </w:r>
      <w:r>
        <w:rPr>
          <w:i/>
        </w:rPr>
        <w:tab/>
      </w:r>
      <w:r>
        <w:rPr>
          <w:i/>
        </w:rPr>
        <w:tab/>
        <w:t>Source: Ericsson, China Unicom</w:t>
      </w:r>
    </w:p>
    <w:p w14:paraId="4468C6D0" w14:textId="77777777" w:rsidR="00D93B97" w:rsidRDefault="00D93B97" w:rsidP="00D93B97">
      <w:pPr>
        <w:rPr>
          <w:color w:val="808080"/>
        </w:rPr>
      </w:pPr>
      <w:r>
        <w:rPr>
          <w:color w:val="808080"/>
        </w:rPr>
        <w:t>(Replaces RP-220798)</w:t>
      </w:r>
    </w:p>
    <w:p w14:paraId="029FE731" w14:textId="77777777" w:rsidR="00D93B97" w:rsidRDefault="00D93B97" w:rsidP="00D93B97">
      <w:pPr>
        <w:rPr>
          <w:rFonts w:ascii="Arial" w:hAnsi="Arial" w:cs="Arial"/>
          <w:b/>
        </w:rPr>
      </w:pPr>
      <w:r>
        <w:rPr>
          <w:rFonts w:ascii="Arial" w:hAnsi="Arial" w:cs="Arial"/>
          <w:b/>
        </w:rPr>
        <w:t xml:space="preserve">Abstract: </w:t>
      </w:r>
    </w:p>
    <w:p w14:paraId="4B74FD2B" w14:textId="77777777" w:rsidR="00D93B97" w:rsidRDefault="00D93B97" w:rsidP="00D93B97">
      <w:r>
        <w:t>RAN3 TR 37.483 is provided for 1-step approval</w:t>
      </w:r>
    </w:p>
    <w:p w14:paraId="62214791" w14:textId="77777777" w:rsidR="00D93B97" w:rsidRDefault="00D93B97" w:rsidP="00D93B97">
      <w:pPr>
        <w:rPr>
          <w:rFonts w:ascii="Arial" w:hAnsi="Arial" w:cs="Arial"/>
          <w:b/>
        </w:rPr>
      </w:pPr>
      <w:r>
        <w:rPr>
          <w:rFonts w:ascii="Arial" w:hAnsi="Arial" w:cs="Arial"/>
          <w:b/>
        </w:rPr>
        <w:t xml:space="preserve">Discussion: </w:t>
      </w:r>
    </w:p>
    <w:p w14:paraId="31C37A91" w14:textId="77777777" w:rsidR="00D93B97" w:rsidRDefault="00D93B97" w:rsidP="00D93B97">
      <w:r>
        <w:t>MCC: late submission;</w:t>
      </w:r>
    </w:p>
    <w:p w14:paraId="3341CDF0" w14:textId="77777777" w:rsidR="00D93B97" w:rsidRDefault="00D93B97" w:rsidP="00C62745">
      <w:pPr>
        <w:spacing w:after="0"/>
      </w:pPr>
      <w:r>
        <w:t xml:space="preserve">includes also REL-16 38.463 changes of: </w:t>
      </w:r>
    </w:p>
    <w:p w14:paraId="7E86520A" w14:textId="77777777" w:rsidR="00D93B97" w:rsidRDefault="00D93B97" w:rsidP="00C62745">
      <w:pPr>
        <w:spacing w:after="0"/>
      </w:pPr>
      <w:r>
        <w:lastRenderedPageBreak/>
        <w:t>R3-221223 of RP-220276,</w:t>
      </w:r>
    </w:p>
    <w:p w14:paraId="02065262" w14:textId="77777777" w:rsidR="00D93B97" w:rsidRDefault="00D93B97" w:rsidP="00C62745">
      <w:pPr>
        <w:spacing w:after="0"/>
      </w:pPr>
      <w:r>
        <w:t>R3-220836 of RP-220277,</w:t>
      </w:r>
    </w:p>
    <w:p w14:paraId="479319BF" w14:textId="77777777" w:rsidR="00D93B97" w:rsidRDefault="00D93B97" w:rsidP="00C62745">
      <w:pPr>
        <w:spacing w:after="0"/>
      </w:pPr>
      <w:r>
        <w:t>R3-221253 of RP-220278,</w:t>
      </w:r>
    </w:p>
    <w:p w14:paraId="714F8B4E" w14:textId="77777777" w:rsidR="00D93B97" w:rsidRDefault="00D93B97" w:rsidP="00C62745">
      <w:pPr>
        <w:spacing w:after="0"/>
      </w:pPr>
      <w:r>
        <w:t>R3-222108 of RP-220279,</w:t>
      </w:r>
    </w:p>
    <w:p w14:paraId="13A014CB" w14:textId="77777777" w:rsidR="00D93B97" w:rsidRDefault="00D93B97" w:rsidP="00C62745">
      <w:pPr>
        <w:spacing w:after="0"/>
      </w:pPr>
      <w:r>
        <w:t>R3-222844 of RP-220279,</w:t>
      </w:r>
    </w:p>
    <w:p w14:paraId="7F4A611F" w14:textId="77777777" w:rsidR="00D93B97" w:rsidRDefault="00D93B97" w:rsidP="00C62745">
      <w:pPr>
        <w:spacing w:after="0"/>
      </w:pPr>
      <w:r>
        <w:t>R3-221707 of RP-220282</w:t>
      </w:r>
    </w:p>
    <w:p w14:paraId="637CD700" w14:textId="77777777" w:rsidR="00D93B97" w:rsidRDefault="00D93B97" w:rsidP="00C62745">
      <w:pPr>
        <w:spacing w:after="0"/>
      </w:pPr>
      <w:r>
        <w:t>and REL-17 38.463 changes of</w:t>
      </w:r>
    </w:p>
    <w:p w14:paraId="4750F4D7" w14:textId="77777777" w:rsidR="00D93B97" w:rsidRDefault="00D93B97" w:rsidP="00C62745">
      <w:pPr>
        <w:spacing w:after="0"/>
      </w:pPr>
      <w:r>
        <w:t>R3-221516 of RP-220218,</w:t>
      </w:r>
    </w:p>
    <w:p w14:paraId="07CDADC8" w14:textId="77777777" w:rsidR="00D93B97" w:rsidRDefault="00D93B97" w:rsidP="00C62745">
      <w:pPr>
        <w:spacing w:after="0"/>
      </w:pPr>
      <w:r>
        <w:t>R3-222906 of RP-220218,</w:t>
      </w:r>
    </w:p>
    <w:p w14:paraId="789084AE" w14:textId="77777777" w:rsidR="00D93B97" w:rsidRDefault="00D93B97" w:rsidP="00C62745">
      <w:pPr>
        <w:spacing w:after="0"/>
      </w:pPr>
      <w:r>
        <w:t>R3-221550 of RP-220221,</w:t>
      </w:r>
    </w:p>
    <w:p w14:paraId="5B3EFBCC" w14:textId="77777777" w:rsidR="00D93B97" w:rsidRDefault="00D93B97" w:rsidP="00C62745">
      <w:pPr>
        <w:spacing w:after="0"/>
      </w:pPr>
      <w:r>
        <w:t>R3-222541 of RP-220223,</w:t>
      </w:r>
    </w:p>
    <w:p w14:paraId="1A4EB33A" w14:textId="77777777" w:rsidR="00D93B97" w:rsidRDefault="00D93B97" w:rsidP="00C62745">
      <w:pPr>
        <w:spacing w:after="0"/>
      </w:pPr>
      <w:r>
        <w:t>R3-222930 of RP-220224,</w:t>
      </w:r>
    </w:p>
    <w:p w14:paraId="583E840C" w14:textId="77777777" w:rsidR="00D93B97" w:rsidRDefault="00D93B97" w:rsidP="00C62745">
      <w:pPr>
        <w:spacing w:after="0"/>
      </w:pPr>
      <w:r>
        <w:t>R3-221598 of RP-220232,</w:t>
      </w:r>
    </w:p>
    <w:p w14:paraId="715CA13D" w14:textId="77777777" w:rsidR="00D93B97" w:rsidRDefault="00D93B97" w:rsidP="00C62745">
      <w:pPr>
        <w:spacing w:after="0"/>
      </w:pPr>
      <w:r>
        <w:t>R3-222986 of RP-220233</w:t>
      </w:r>
    </w:p>
    <w:p w14:paraId="09A29C0C" w14:textId="77777777" w:rsidR="00D93B97" w:rsidRDefault="00D93B97" w:rsidP="00C62745">
      <w:pPr>
        <w:spacing w:after="0"/>
      </w:pPr>
      <w:r>
        <w:t>R3-222613 of RP-220234,</w:t>
      </w:r>
    </w:p>
    <w:p w14:paraId="3E4927A4" w14:textId="77777777" w:rsidR="00D93B97" w:rsidRDefault="00D93B97" w:rsidP="00C62745">
      <w:pPr>
        <w:spacing w:after="0"/>
      </w:pPr>
      <w:r>
        <w:t>RP-220927,</w:t>
      </w:r>
    </w:p>
    <w:p w14:paraId="178289A9" w14:textId="77777777" w:rsidR="00D93B97" w:rsidRDefault="00D93B97" w:rsidP="00D93B97">
      <w:r>
        <w:t>R3-221617 of RP-220294</w:t>
      </w:r>
    </w:p>
    <w:p w14:paraId="05E7CC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ABB6D" w14:textId="77777777" w:rsidR="00D93B97" w:rsidRDefault="00D93B97" w:rsidP="00D93B97">
      <w:pPr>
        <w:pStyle w:val="Heading5"/>
      </w:pPr>
      <w:bookmarkStart w:id="242" w:name="_Toc104749551"/>
      <w:bookmarkStart w:id="243" w:name="_Toc105285861"/>
      <w:r>
        <w:t>9.5.3.2</w:t>
      </w:r>
      <w:r>
        <w:tab/>
        <w:t>Core part: Enhancement of data collection for SON/MDT in NR and EN-DC [RAN3 WI: NR_ENDC_SON_MDT_enh-Core]</w:t>
      </w:r>
      <w:bookmarkEnd w:id="242"/>
      <w:bookmarkEnd w:id="243"/>
    </w:p>
    <w:p w14:paraId="6D4515BE" w14:textId="77777777" w:rsidR="00D93B97" w:rsidRDefault="00D93B97" w:rsidP="00D93B97">
      <w:pPr>
        <w:rPr>
          <w:rFonts w:ascii="Arial" w:hAnsi="Arial" w:cs="Arial"/>
          <w:b/>
          <w:sz w:val="24"/>
        </w:rPr>
      </w:pPr>
      <w:r>
        <w:rPr>
          <w:rFonts w:ascii="Arial" w:hAnsi="Arial" w:cs="Arial"/>
          <w:b/>
          <w:color w:val="0000FF"/>
          <w:sz w:val="24"/>
        </w:rPr>
        <w:t>RP-220820</w:t>
      </w:r>
      <w:r>
        <w:rPr>
          <w:rFonts w:ascii="Arial" w:hAnsi="Arial" w:cs="Arial"/>
          <w:b/>
          <w:color w:val="0000FF"/>
          <w:sz w:val="24"/>
        </w:rPr>
        <w:tab/>
      </w:r>
      <w:r>
        <w:rPr>
          <w:rFonts w:ascii="Arial" w:hAnsi="Arial" w:cs="Arial"/>
          <w:b/>
          <w:sz w:val="24"/>
        </w:rPr>
        <w:t>Status report for WI Core part: Enhancement of data collection for SON (Self-Organising Networks)/MDT (Minimization of Drive Tests) in NR and EN-DC; rapporteur: CMCC</w:t>
      </w:r>
    </w:p>
    <w:p w14:paraId="0E600F5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63A27A6" w14:textId="77777777" w:rsidR="00D93B97" w:rsidRDefault="00D93B97" w:rsidP="00D93B97">
      <w:pPr>
        <w:rPr>
          <w:rFonts w:ascii="Arial" w:hAnsi="Arial" w:cs="Arial"/>
          <w:b/>
        </w:rPr>
      </w:pPr>
      <w:r>
        <w:rPr>
          <w:rFonts w:ascii="Arial" w:hAnsi="Arial" w:cs="Arial"/>
          <w:b/>
        </w:rPr>
        <w:t xml:space="preserve">Discussion: </w:t>
      </w:r>
    </w:p>
    <w:p w14:paraId="500FBC02" w14:textId="77777777" w:rsidR="00D93B97" w:rsidRDefault="00D93B97" w:rsidP="00D93B97">
      <w:r>
        <w:t>MCC: late submission</w:t>
      </w:r>
    </w:p>
    <w:p w14:paraId="06AC751E" w14:textId="77777777" w:rsidR="00D93B97" w:rsidRDefault="00D93B97" w:rsidP="00D93B97">
      <w:r>
        <w:t>conclusion: Core part WI is completed</w:t>
      </w:r>
    </w:p>
    <w:p w14:paraId="2115B1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9E01" w14:textId="77777777" w:rsidR="00D93B97" w:rsidRDefault="00D93B97" w:rsidP="00D93B97">
      <w:pPr>
        <w:rPr>
          <w:rFonts w:ascii="Arial" w:hAnsi="Arial" w:cs="Arial"/>
          <w:b/>
          <w:sz w:val="24"/>
        </w:rPr>
      </w:pPr>
      <w:r>
        <w:rPr>
          <w:rFonts w:ascii="Arial" w:hAnsi="Arial" w:cs="Arial"/>
          <w:b/>
          <w:color w:val="0000FF"/>
          <w:sz w:val="24"/>
        </w:rPr>
        <w:t>RP-220492</w:t>
      </w:r>
      <w:r>
        <w:rPr>
          <w:rFonts w:ascii="Arial" w:hAnsi="Arial" w:cs="Arial"/>
          <w:b/>
          <w:color w:val="0000FF"/>
          <w:sz w:val="24"/>
        </w:rPr>
        <w:tab/>
      </w:r>
      <w:r>
        <w:rPr>
          <w:rFonts w:ascii="Arial" w:hAnsi="Arial" w:cs="Arial"/>
          <w:b/>
          <w:sz w:val="24"/>
        </w:rPr>
        <w:t>RAN2 CRs to Enhancement of data collection for SON/MDT in NR and EN-DC</w:t>
      </w:r>
    </w:p>
    <w:p w14:paraId="5AB2675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932C8A0" w14:textId="77777777" w:rsidR="00D93B97" w:rsidRDefault="00D93B97" w:rsidP="00D93B97">
      <w:pPr>
        <w:rPr>
          <w:rFonts w:ascii="Arial" w:hAnsi="Arial" w:cs="Arial"/>
          <w:b/>
        </w:rPr>
      </w:pPr>
      <w:r>
        <w:rPr>
          <w:rFonts w:ascii="Arial" w:hAnsi="Arial" w:cs="Arial"/>
          <w:b/>
        </w:rPr>
        <w:t xml:space="preserve">Discussion: </w:t>
      </w:r>
    </w:p>
    <w:p w14:paraId="7C47640F" w14:textId="77777777" w:rsidR="00D93B97" w:rsidRDefault="00D93B97" w:rsidP="00D93B97">
      <w:r>
        <w:t>MCC: CR R2-2204237 (TS 37.320) has a section title problem; company CR RP-220846 to replace R2-2204237 of RP-220492</w:t>
      </w:r>
    </w:p>
    <w:p w14:paraId="59D68DA8" w14:textId="77777777" w:rsidR="00D93B97" w:rsidRDefault="00D93B97" w:rsidP="00D93B97">
      <w:r>
        <w:t xml:space="preserve">conclusion: </w:t>
      </w:r>
    </w:p>
    <w:p w14:paraId="170549C3" w14:textId="77777777" w:rsidR="00D93B97" w:rsidRDefault="00D93B97" w:rsidP="00D93B97">
      <w:r>
        <w:t>all CRs of CRpack RP-220492 are approved except</w:t>
      </w:r>
    </w:p>
    <w:p w14:paraId="40EB8E9D" w14:textId="77777777" w:rsidR="00D93B97" w:rsidRDefault="00D93B97" w:rsidP="00D93B97">
      <w:r>
        <w:t>- R2-2204237 which is revised in RP-220846</w:t>
      </w:r>
    </w:p>
    <w:p w14:paraId="27CAEF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F540DB9" w14:textId="77777777" w:rsidR="00D93B97" w:rsidRDefault="00D93B97" w:rsidP="00D93B97">
      <w:pPr>
        <w:rPr>
          <w:rFonts w:ascii="Arial" w:hAnsi="Arial" w:cs="Arial"/>
          <w:b/>
          <w:sz w:val="24"/>
        </w:rPr>
      </w:pPr>
      <w:r>
        <w:rPr>
          <w:rFonts w:ascii="Arial" w:hAnsi="Arial" w:cs="Arial"/>
          <w:b/>
          <w:color w:val="0000FF"/>
          <w:sz w:val="24"/>
        </w:rPr>
        <w:t>RP-220846</w:t>
      </w:r>
      <w:r>
        <w:rPr>
          <w:rFonts w:ascii="Arial" w:hAnsi="Arial" w:cs="Arial"/>
          <w:b/>
          <w:color w:val="0000FF"/>
          <w:sz w:val="24"/>
        </w:rPr>
        <w:tab/>
      </w:r>
      <w:r>
        <w:rPr>
          <w:rFonts w:ascii="Arial" w:hAnsi="Arial" w:cs="Arial"/>
          <w:b/>
          <w:sz w:val="24"/>
        </w:rPr>
        <w:t>Introduction of Rel-17 MDT enhancements</w:t>
      </w:r>
    </w:p>
    <w:p w14:paraId="469F3977"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37.320 v16.7.0</w:t>
      </w:r>
      <w:r>
        <w:rPr>
          <w:i/>
        </w:rPr>
        <w:tab/>
        <w:t xml:space="preserve">  CR-0115  rev 2 Cat: B (Rel-17)</w:t>
      </w:r>
      <w:r>
        <w:rPr>
          <w:i/>
        </w:rPr>
        <w:br/>
      </w:r>
      <w:r>
        <w:rPr>
          <w:i/>
        </w:rPr>
        <w:br/>
      </w:r>
      <w:r>
        <w:rPr>
          <w:i/>
        </w:rPr>
        <w:tab/>
      </w:r>
      <w:r>
        <w:rPr>
          <w:i/>
        </w:rPr>
        <w:tab/>
      </w:r>
      <w:r>
        <w:rPr>
          <w:i/>
        </w:rPr>
        <w:tab/>
      </w:r>
      <w:r>
        <w:rPr>
          <w:i/>
        </w:rPr>
        <w:tab/>
      </w:r>
      <w:r>
        <w:rPr>
          <w:i/>
        </w:rPr>
        <w:tab/>
        <w:t>Source: Nokia</w:t>
      </w:r>
    </w:p>
    <w:p w14:paraId="656C5A1A" w14:textId="77777777" w:rsidR="00D93B97" w:rsidRDefault="00D93B97" w:rsidP="00D93B97">
      <w:pPr>
        <w:rPr>
          <w:rFonts w:ascii="Arial" w:hAnsi="Arial" w:cs="Arial"/>
          <w:b/>
        </w:rPr>
      </w:pPr>
      <w:r>
        <w:rPr>
          <w:rFonts w:ascii="Arial" w:hAnsi="Arial" w:cs="Arial"/>
          <w:b/>
        </w:rPr>
        <w:lastRenderedPageBreak/>
        <w:t xml:space="preserve">Abstract: </w:t>
      </w:r>
    </w:p>
    <w:p w14:paraId="08C9896A" w14:textId="77777777" w:rsidR="00D93B97" w:rsidRDefault="00D93B97" w:rsidP="00D93B97">
      <w:r>
        <w:t>company CR; replacing R2-2204237 of RP-220492 to update a section title (compare RAN3 BL CR R3-221548)</w:t>
      </w:r>
    </w:p>
    <w:p w14:paraId="36A9658D" w14:textId="77777777" w:rsidR="00D93B97" w:rsidRDefault="00D93B97" w:rsidP="00D93B97">
      <w:pPr>
        <w:rPr>
          <w:rFonts w:ascii="Arial" w:hAnsi="Arial" w:cs="Arial"/>
          <w:b/>
        </w:rPr>
      </w:pPr>
      <w:r>
        <w:rPr>
          <w:rFonts w:ascii="Arial" w:hAnsi="Arial" w:cs="Arial"/>
          <w:b/>
        </w:rPr>
        <w:t xml:space="preserve">Discussion: </w:t>
      </w:r>
    </w:p>
    <w:p w14:paraId="1BA994FC" w14:textId="77777777" w:rsidR="00D93B97" w:rsidRDefault="00D93B97" w:rsidP="00D93B97">
      <w:r>
        <w:t>MCC: late submission;</w:t>
      </w:r>
    </w:p>
    <w:p w14:paraId="53C55B51" w14:textId="77777777" w:rsidR="00D93B97" w:rsidRDefault="00D93B97" w:rsidP="00D93B97">
      <w:r>
        <w:t>handled in [95e-50-R17-MDT-CompanyCRs]</w:t>
      </w:r>
    </w:p>
    <w:p w14:paraId="554D0F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99977" w14:textId="77777777" w:rsidR="00D93B97" w:rsidRDefault="00D93B97" w:rsidP="00D93B97">
      <w:pPr>
        <w:rPr>
          <w:rFonts w:ascii="Arial" w:hAnsi="Arial" w:cs="Arial"/>
          <w:b/>
          <w:sz w:val="24"/>
        </w:rPr>
      </w:pPr>
      <w:r>
        <w:rPr>
          <w:rFonts w:ascii="Arial" w:hAnsi="Arial" w:cs="Arial"/>
          <w:b/>
          <w:color w:val="0000FF"/>
          <w:sz w:val="24"/>
        </w:rPr>
        <w:t>RP-220839</w:t>
      </w:r>
      <w:r>
        <w:rPr>
          <w:rFonts w:ascii="Arial" w:hAnsi="Arial" w:cs="Arial"/>
          <w:b/>
          <w:color w:val="0000FF"/>
          <w:sz w:val="24"/>
        </w:rPr>
        <w:tab/>
      </w:r>
      <w:r>
        <w:rPr>
          <w:rFonts w:ascii="Arial" w:hAnsi="Arial" w:cs="Arial"/>
          <w:b/>
          <w:sz w:val="24"/>
        </w:rPr>
        <w:t>RAN2 CRs to Enhancement of data collection for SON/MDT in NR and EN-DC (batch 2)</w:t>
      </w:r>
    </w:p>
    <w:p w14:paraId="0A911A1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A380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AA63C" w14:textId="77777777" w:rsidR="00D93B97" w:rsidRDefault="00D93B97" w:rsidP="00D93B97">
      <w:pPr>
        <w:rPr>
          <w:rFonts w:ascii="Arial" w:hAnsi="Arial" w:cs="Arial"/>
          <w:b/>
          <w:sz w:val="24"/>
        </w:rPr>
      </w:pPr>
      <w:r>
        <w:rPr>
          <w:rFonts w:ascii="Arial" w:hAnsi="Arial" w:cs="Arial"/>
          <w:b/>
          <w:color w:val="0000FF"/>
          <w:sz w:val="24"/>
        </w:rPr>
        <w:t>RP-220221</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44182E7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EBBE0A0" w14:textId="77777777" w:rsidR="00D93B97" w:rsidRDefault="00D93B97" w:rsidP="00D93B97">
      <w:pPr>
        <w:rPr>
          <w:rFonts w:ascii="Arial" w:hAnsi="Arial" w:cs="Arial"/>
          <w:b/>
        </w:rPr>
      </w:pPr>
      <w:r>
        <w:rPr>
          <w:rFonts w:ascii="Arial" w:hAnsi="Arial" w:cs="Arial"/>
          <w:b/>
        </w:rPr>
        <w:t xml:space="preserve">Discussion: </w:t>
      </w:r>
    </w:p>
    <w:p w14:paraId="38A53FF4" w14:textId="77777777" w:rsidR="00D93B97" w:rsidRDefault="00D93B97" w:rsidP="00D93B97">
      <w:r>
        <w:t>moved from AI 9.3.3.1 to AI 9.5.3.2;</w:t>
      </w:r>
    </w:p>
    <w:p w14:paraId="369347C9" w14:textId="77777777" w:rsidR="00D93B97" w:rsidRDefault="00D93B97" w:rsidP="00D93B97">
      <w:r>
        <w:t>MCC: CR R3-221550 is a REL-17 CR to TS 38.463; but REL-17 WI LTE_NR_arch_evo_enh-Core will replace TS 38.46x REL-17 by new TS 37.48x REL-17; therefore TS 37.483 v1.0.0 were revised in TS 37.483 v1.1.0 to include the CR above (together with other new REL-16/REL-17 CRs to TS 38.463 of RAN #95e)</w:t>
      </w:r>
    </w:p>
    <w:p w14:paraId="4B35C32F" w14:textId="77777777" w:rsidR="00D93B97" w:rsidRDefault="00D93B97" w:rsidP="00D93B97">
      <w:r>
        <w:t>conclusion: all CRs of CRpack RP-220221 are approved except</w:t>
      </w:r>
    </w:p>
    <w:p w14:paraId="688DC1C1" w14:textId="77777777" w:rsidR="00D93B97" w:rsidRDefault="00D93B97" w:rsidP="00D93B97">
      <w:r>
        <w:t>- R3-221550 (38.463 CR) which is merged into TS 37.483 v1.1.0 in RP-220851</w:t>
      </w:r>
    </w:p>
    <w:p w14:paraId="214F07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E31D12" w14:textId="77777777" w:rsidR="00D93B97" w:rsidRDefault="00D93B97" w:rsidP="00D93B97">
      <w:pPr>
        <w:rPr>
          <w:rFonts w:ascii="Arial" w:hAnsi="Arial" w:cs="Arial"/>
          <w:b/>
          <w:sz w:val="24"/>
        </w:rPr>
      </w:pPr>
      <w:r>
        <w:rPr>
          <w:rFonts w:ascii="Arial" w:hAnsi="Arial" w:cs="Arial"/>
          <w:b/>
          <w:color w:val="0000FF"/>
          <w:sz w:val="24"/>
        </w:rPr>
        <w:t>RP-220935</w:t>
      </w:r>
      <w:r>
        <w:rPr>
          <w:rFonts w:ascii="Arial" w:hAnsi="Arial" w:cs="Arial"/>
          <w:b/>
          <w:color w:val="0000FF"/>
          <w:sz w:val="24"/>
        </w:rPr>
        <w:tab/>
      </w:r>
      <w:r>
        <w:rPr>
          <w:rFonts w:ascii="Arial" w:hAnsi="Arial" w:cs="Arial"/>
          <w:b/>
          <w:sz w:val="24"/>
        </w:rPr>
        <w:t>BLCR to 38.401: Support of MDT enhancement</w:t>
      </w:r>
    </w:p>
    <w:p w14:paraId="76DF26FC"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v16.8.0</w:t>
      </w:r>
      <w:r>
        <w:rPr>
          <w:i/>
        </w:rPr>
        <w:tab/>
        <w:t xml:space="preserve">  CR-0166  rev 9 Cat: B (Rel-17)</w:t>
      </w:r>
      <w:r>
        <w:rPr>
          <w:i/>
        </w:rPr>
        <w:br/>
      </w:r>
      <w:r>
        <w:rPr>
          <w:i/>
        </w:rPr>
        <w:br/>
      </w:r>
      <w:r>
        <w:rPr>
          <w:i/>
        </w:rPr>
        <w:tab/>
      </w:r>
      <w:r>
        <w:rPr>
          <w:i/>
        </w:rPr>
        <w:tab/>
      </w:r>
      <w:r>
        <w:rPr>
          <w:i/>
        </w:rPr>
        <w:tab/>
      </w:r>
      <w:r>
        <w:rPr>
          <w:i/>
        </w:rPr>
        <w:tab/>
      </w:r>
      <w:r>
        <w:rPr>
          <w:i/>
        </w:rPr>
        <w:tab/>
        <w:t>Source: CMCC</w:t>
      </w:r>
    </w:p>
    <w:p w14:paraId="69E77DAB" w14:textId="77777777" w:rsidR="00D93B97" w:rsidRDefault="00D93B97" w:rsidP="00D93B97">
      <w:pPr>
        <w:rPr>
          <w:rFonts w:ascii="Arial" w:hAnsi="Arial" w:cs="Arial"/>
          <w:b/>
        </w:rPr>
      </w:pPr>
      <w:r>
        <w:rPr>
          <w:rFonts w:ascii="Arial" w:hAnsi="Arial" w:cs="Arial"/>
          <w:b/>
        </w:rPr>
        <w:t xml:space="preserve">Abstract: </w:t>
      </w:r>
    </w:p>
    <w:p w14:paraId="70CCE727" w14:textId="77777777" w:rsidR="00D93B97" w:rsidRDefault="00D93B97" w:rsidP="00D93B97">
      <w:r>
        <w:t>company CR; replacing R3-221512 of RP-220221 to remove 2 editor's notes which are no longer applicable</w:t>
      </w:r>
    </w:p>
    <w:p w14:paraId="7FCCC1CB" w14:textId="77777777" w:rsidR="00D93B97" w:rsidRDefault="00D93B97" w:rsidP="00D93B97">
      <w:pPr>
        <w:rPr>
          <w:rFonts w:ascii="Arial" w:hAnsi="Arial" w:cs="Arial"/>
          <w:b/>
        </w:rPr>
      </w:pPr>
      <w:r>
        <w:rPr>
          <w:rFonts w:ascii="Arial" w:hAnsi="Arial" w:cs="Arial"/>
          <w:b/>
        </w:rPr>
        <w:t xml:space="preserve">Discussion: </w:t>
      </w:r>
    </w:p>
    <w:p w14:paraId="6D33880C" w14:textId="77777777" w:rsidR="00D93B97" w:rsidRDefault="00D93B97" w:rsidP="00D93B97">
      <w:r>
        <w:t>MCC: late submission;</w:t>
      </w:r>
    </w:p>
    <w:p w14:paraId="6CF72593" w14:textId="77777777" w:rsidR="00D93B97" w:rsidRDefault="00D93B97" w:rsidP="00D93B97">
      <w:r>
        <w:t>handled in [95e-50-R17-MDT-CompanyCRs]</w:t>
      </w:r>
    </w:p>
    <w:p w14:paraId="606963E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B47C0" w14:textId="77777777" w:rsidR="00D93B97" w:rsidRDefault="00D93B97" w:rsidP="00D93B97">
      <w:pPr>
        <w:rPr>
          <w:rFonts w:ascii="Arial" w:hAnsi="Arial" w:cs="Arial"/>
          <w:b/>
          <w:sz w:val="24"/>
        </w:rPr>
      </w:pPr>
      <w:r>
        <w:rPr>
          <w:rFonts w:ascii="Arial" w:hAnsi="Arial" w:cs="Arial"/>
          <w:b/>
          <w:color w:val="0000FF"/>
          <w:sz w:val="24"/>
        </w:rPr>
        <w:t>RP-220821</w:t>
      </w:r>
      <w:r>
        <w:rPr>
          <w:rFonts w:ascii="Arial" w:hAnsi="Arial" w:cs="Arial"/>
          <w:b/>
          <w:color w:val="0000FF"/>
          <w:sz w:val="24"/>
        </w:rPr>
        <w:tab/>
      </w:r>
      <w:r>
        <w:rPr>
          <w:rFonts w:ascii="Arial" w:hAnsi="Arial" w:cs="Arial"/>
          <w:b/>
          <w:sz w:val="24"/>
        </w:rPr>
        <w:t>Revised WID: Enhancement of data collection for SON (Self-Organising Networks)/MDT (Minimization of Drive Tests) in NR standalone and MR-DC (Multi-Radio Dual Connectivity)</w:t>
      </w:r>
    </w:p>
    <w:p w14:paraId="056C63A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A36A08E" w14:textId="77777777" w:rsidR="00D93B97" w:rsidRDefault="00D93B97" w:rsidP="00D93B97">
      <w:pPr>
        <w:rPr>
          <w:rFonts w:ascii="Arial" w:hAnsi="Arial" w:cs="Arial"/>
          <w:b/>
        </w:rPr>
      </w:pPr>
      <w:r>
        <w:rPr>
          <w:rFonts w:ascii="Arial" w:hAnsi="Arial" w:cs="Arial"/>
          <w:b/>
        </w:rPr>
        <w:lastRenderedPageBreak/>
        <w:t xml:space="preserve">Abstract: </w:t>
      </w:r>
    </w:p>
    <w:p w14:paraId="0CBA409B" w14:textId="77777777" w:rsidR="00D93B97" w:rsidRDefault="00D93B97" w:rsidP="00D93B97">
      <w:r>
        <w:t>WI title updated (WI code cannot be modified anymore)</w:t>
      </w:r>
    </w:p>
    <w:p w14:paraId="604D25B1" w14:textId="77777777" w:rsidR="00D93B97" w:rsidRDefault="00D93B97" w:rsidP="00D93B97">
      <w:r>
        <w:t>Note: MR-DC = EN-DC, NE-DC and NR-DC</w:t>
      </w:r>
    </w:p>
    <w:p w14:paraId="0AABD7AA" w14:textId="77777777" w:rsidR="00D93B97" w:rsidRDefault="00D93B97" w:rsidP="00D93B97">
      <w:pPr>
        <w:rPr>
          <w:rFonts w:ascii="Arial" w:hAnsi="Arial" w:cs="Arial"/>
          <w:b/>
        </w:rPr>
      </w:pPr>
      <w:r>
        <w:rPr>
          <w:rFonts w:ascii="Arial" w:hAnsi="Arial" w:cs="Arial"/>
          <w:b/>
        </w:rPr>
        <w:t xml:space="preserve">Discussion: </w:t>
      </w:r>
    </w:p>
    <w:p w14:paraId="7D7D387F" w14:textId="77777777" w:rsidR="00D93B97" w:rsidRDefault="00D93B97" w:rsidP="00D93B97">
      <w:r>
        <w:t>MCC: late submission</w:t>
      </w:r>
    </w:p>
    <w:p w14:paraId="47ED52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7B2F1" w14:textId="77777777" w:rsidR="00D93B97" w:rsidRDefault="00D93B97" w:rsidP="00D93B97">
      <w:pPr>
        <w:rPr>
          <w:rFonts w:ascii="Arial" w:hAnsi="Arial" w:cs="Arial"/>
          <w:b/>
          <w:sz w:val="24"/>
        </w:rPr>
      </w:pPr>
      <w:r>
        <w:rPr>
          <w:rFonts w:ascii="Arial" w:hAnsi="Arial" w:cs="Arial"/>
          <w:b/>
          <w:color w:val="0000FF"/>
          <w:sz w:val="24"/>
        </w:rPr>
        <w:t>RP-220822</w:t>
      </w:r>
      <w:r>
        <w:rPr>
          <w:rFonts w:ascii="Arial" w:hAnsi="Arial" w:cs="Arial"/>
          <w:b/>
          <w:color w:val="0000FF"/>
          <w:sz w:val="24"/>
        </w:rPr>
        <w:tab/>
      </w:r>
      <w:r>
        <w:rPr>
          <w:rFonts w:ascii="Arial" w:hAnsi="Arial" w:cs="Arial"/>
          <w:b/>
          <w:sz w:val="24"/>
        </w:rPr>
        <w:t>WI summary for WI Enhancement of data collection for SON (Self-Organising Networks)/MDT (Minimization of Drive Tests) in NR standalone and MR-DC (Multi-Radio Dual Connectivity)</w:t>
      </w:r>
    </w:p>
    <w:p w14:paraId="4EE8BA31"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513BC058" w14:textId="77777777" w:rsidR="00D93B97" w:rsidRDefault="00D93B97" w:rsidP="00D93B97">
      <w:pPr>
        <w:rPr>
          <w:rFonts w:ascii="Arial" w:hAnsi="Arial" w:cs="Arial"/>
          <w:b/>
        </w:rPr>
      </w:pPr>
      <w:r>
        <w:rPr>
          <w:rFonts w:ascii="Arial" w:hAnsi="Arial" w:cs="Arial"/>
          <w:b/>
        </w:rPr>
        <w:t xml:space="preserve">Abstract: </w:t>
      </w:r>
    </w:p>
    <w:p w14:paraId="7C4EC1F0" w14:textId="77777777" w:rsidR="00D93B97" w:rsidRDefault="00D93B97" w:rsidP="00D93B97">
      <w:r>
        <w:t>modified WI title</w:t>
      </w:r>
    </w:p>
    <w:p w14:paraId="74730973" w14:textId="77777777" w:rsidR="00D93B97" w:rsidRDefault="00D93B97" w:rsidP="00D93B97">
      <w:pPr>
        <w:rPr>
          <w:rFonts w:ascii="Arial" w:hAnsi="Arial" w:cs="Arial"/>
          <w:b/>
        </w:rPr>
      </w:pPr>
      <w:r>
        <w:rPr>
          <w:rFonts w:ascii="Arial" w:hAnsi="Arial" w:cs="Arial"/>
          <w:b/>
        </w:rPr>
        <w:t xml:space="preserve">Discussion: </w:t>
      </w:r>
    </w:p>
    <w:p w14:paraId="7C3E64F4" w14:textId="77777777" w:rsidR="00D93B97" w:rsidRDefault="00D93B97" w:rsidP="00D93B97">
      <w:r>
        <w:t>MCC: late submission</w:t>
      </w:r>
    </w:p>
    <w:p w14:paraId="00B3DF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A4DCA" w14:textId="77777777" w:rsidR="00D93B97" w:rsidRDefault="00D93B97" w:rsidP="00D93B97">
      <w:pPr>
        <w:pStyle w:val="Heading5"/>
      </w:pPr>
      <w:bookmarkStart w:id="244" w:name="_Toc104749552"/>
      <w:bookmarkStart w:id="245" w:name="_Toc105285862"/>
      <w:r>
        <w:t>9.5.3.3</w:t>
      </w:r>
      <w:r>
        <w:tab/>
        <w:t>Core part: Enhancement of Private Network support for NG-RAN [RAN3 WI: NG_RAN_PRN_enh-Core]</w:t>
      </w:r>
      <w:bookmarkEnd w:id="244"/>
      <w:bookmarkEnd w:id="245"/>
    </w:p>
    <w:p w14:paraId="47D6F66E" w14:textId="77777777" w:rsidR="00D93B97" w:rsidRDefault="00D93B97" w:rsidP="00D93B97">
      <w:pPr>
        <w:rPr>
          <w:rFonts w:ascii="Arial" w:hAnsi="Arial" w:cs="Arial"/>
          <w:b/>
          <w:sz w:val="24"/>
        </w:rPr>
      </w:pPr>
      <w:r>
        <w:rPr>
          <w:rFonts w:ascii="Arial" w:hAnsi="Arial" w:cs="Arial"/>
          <w:b/>
          <w:color w:val="0000FF"/>
          <w:sz w:val="24"/>
        </w:rPr>
        <w:t>RP-220561</w:t>
      </w:r>
      <w:r>
        <w:rPr>
          <w:rFonts w:ascii="Arial" w:hAnsi="Arial" w:cs="Arial"/>
          <w:b/>
          <w:color w:val="0000FF"/>
          <w:sz w:val="24"/>
        </w:rPr>
        <w:tab/>
      </w:r>
      <w:r>
        <w:rPr>
          <w:rFonts w:ascii="Arial" w:hAnsi="Arial" w:cs="Arial"/>
          <w:b/>
          <w:sz w:val="24"/>
        </w:rPr>
        <w:t>Status report of WI Core part: Enhancement of Private Network Support for NG-RAN; rapporteur: China Telecom</w:t>
      </w:r>
    </w:p>
    <w:p w14:paraId="1CB8BA3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5CC561F" w14:textId="77777777" w:rsidR="00D93B97" w:rsidRDefault="00D93B97" w:rsidP="00D93B97">
      <w:pPr>
        <w:rPr>
          <w:rFonts w:ascii="Arial" w:hAnsi="Arial" w:cs="Arial"/>
          <w:b/>
        </w:rPr>
      </w:pPr>
      <w:r>
        <w:rPr>
          <w:rFonts w:ascii="Arial" w:hAnsi="Arial" w:cs="Arial"/>
          <w:b/>
        </w:rPr>
        <w:t xml:space="preserve">Abstract: </w:t>
      </w:r>
    </w:p>
    <w:p w14:paraId="3B10DF6B" w14:textId="77777777" w:rsidR="00D93B97" w:rsidRDefault="00D93B97" w:rsidP="00D93B97">
      <w:r>
        <w:t>100%, Mar. 22</w:t>
      </w:r>
    </w:p>
    <w:p w14:paraId="1157E4F7" w14:textId="77777777" w:rsidR="00D93B97" w:rsidRDefault="00D93B97" w:rsidP="00D93B97">
      <w:pPr>
        <w:rPr>
          <w:rFonts w:ascii="Arial" w:hAnsi="Arial" w:cs="Arial"/>
          <w:b/>
        </w:rPr>
      </w:pPr>
      <w:r>
        <w:rPr>
          <w:rFonts w:ascii="Arial" w:hAnsi="Arial" w:cs="Arial"/>
          <w:b/>
        </w:rPr>
        <w:t xml:space="preserve">Discussion: </w:t>
      </w:r>
    </w:p>
    <w:p w14:paraId="73F78A14" w14:textId="77777777" w:rsidR="00D93B97" w:rsidRDefault="00D93B97" w:rsidP="00D93B97">
      <w:r>
        <w:t>conclusion: Core part WI is completed</w:t>
      </w:r>
    </w:p>
    <w:p w14:paraId="7A7923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1C635" w14:textId="77777777" w:rsidR="00D93B97" w:rsidRDefault="00D93B97" w:rsidP="00D93B97">
      <w:pPr>
        <w:rPr>
          <w:rFonts w:ascii="Arial" w:hAnsi="Arial" w:cs="Arial"/>
          <w:b/>
          <w:sz w:val="24"/>
        </w:rPr>
      </w:pPr>
      <w:r>
        <w:rPr>
          <w:rFonts w:ascii="Arial" w:hAnsi="Arial" w:cs="Arial"/>
          <w:b/>
          <w:color w:val="0000FF"/>
          <w:sz w:val="24"/>
        </w:rPr>
        <w:t>RP-220493</w:t>
      </w:r>
      <w:r>
        <w:rPr>
          <w:rFonts w:ascii="Arial" w:hAnsi="Arial" w:cs="Arial"/>
          <w:b/>
          <w:color w:val="0000FF"/>
          <w:sz w:val="24"/>
        </w:rPr>
        <w:tab/>
      </w:r>
      <w:r>
        <w:rPr>
          <w:rFonts w:ascii="Arial" w:hAnsi="Arial" w:cs="Arial"/>
          <w:b/>
          <w:sz w:val="24"/>
        </w:rPr>
        <w:t>RAN2 CRs to Enhancement of Private Network support for NG-RAN</w:t>
      </w:r>
    </w:p>
    <w:p w14:paraId="05FD888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6BF3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D8F91" w14:textId="77777777" w:rsidR="00D93B97" w:rsidRDefault="00D93B97" w:rsidP="00D93B97">
      <w:pPr>
        <w:rPr>
          <w:rFonts w:ascii="Arial" w:hAnsi="Arial" w:cs="Arial"/>
          <w:b/>
          <w:sz w:val="24"/>
        </w:rPr>
      </w:pPr>
      <w:r>
        <w:rPr>
          <w:rFonts w:ascii="Arial" w:hAnsi="Arial" w:cs="Arial"/>
          <w:b/>
          <w:color w:val="0000FF"/>
          <w:sz w:val="24"/>
        </w:rPr>
        <w:t>RP-220220</w:t>
      </w:r>
      <w:r>
        <w:rPr>
          <w:rFonts w:ascii="Arial" w:hAnsi="Arial" w:cs="Arial"/>
          <w:b/>
          <w:color w:val="0000FF"/>
          <w:sz w:val="24"/>
        </w:rPr>
        <w:tab/>
      </w:r>
      <w:r>
        <w:rPr>
          <w:rFonts w:ascii="Arial" w:hAnsi="Arial" w:cs="Arial"/>
          <w:b/>
          <w:sz w:val="24"/>
        </w:rPr>
        <w:t>RAN3 CRs for Enhancement of Private Network support for NG-RAN</w:t>
      </w:r>
    </w:p>
    <w:p w14:paraId="025995A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1CFEC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494DA" w14:textId="77777777" w:rsidR="00D93B97" w:rsidRDefault="00D93B97" w:rsidP="00D93B97">
      <w:pPr>
        <w:rPr>
          <w:rFonts w:ascii="Arial" w:hAnsi="Arial" w:cs="Arial"/>
          <w:b/>
          <w:sz w:val="24"/>
        </w:rPr>
      </w:pPr>
      <w:r>
        <w:rPr>
          <w:rFonts w:ascii="Arial" w:hAnsi="Arial" w:cs="Arial"/>
          <w:b/>
          <w:color w:val="0000FF"/>
          <w:sz w:val="24"/>
        </w:rPr>
        <w:t>RP-220562</w:t>
      </w:r>
      <w:r>
        <w:rPr>
          <w:rFonts w:ascii="Arial" w:hAnsi="Arial" w:cs="Arial"/>
          <w:b/>
          <w:color w:val="0000FF"/>
          <w:sz w:val="24"/>
        </w:rPr>
        <w:tab/>
      </w:r>
      <w:r>
        <w:rPr>
          <w:rFonts w:ascii="Arial" w:hAnsi="Arial" w:cs="Arial"/>
          <w:b/>
          <w:sz w:val="24"/>
        </w:rPr>
        <w:t>WI summary for WI Enhancement of Private Network Support for NG-RAN</w:t>
      </w:r>
    </w:p>
    <w:p w14:paraId="24EF4E82" w14:textId="77777777" w:rsidR="00D93B97" w:rsidRDefault="00D93B97" w:rsidP="00D93B97">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Telecom</w:t>
      </w:r>
    </w:p>
    <w:p w14:paraId="0BA386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BBBF6" w14:textId="77777777" w:rsidR="00D93B97" w:rsidRDefault="00D93B97" w:rsidP="00D93B97">
      <w:pPr>
        <w:pStyle w:val="Heading5"/>
      </w:pPr>
      <w:bookmarkStart w:id="246" w:name="_Toc104749553"/>
      <w:bookmarkStart w:id="247" w:name="_Toc105285863"/>
      <w:r>
        <w:t>9.5.3.4</w:t>
      </w:r>
      <w:r>
        <w:tab/>
        <w:t>Core part: NR QoE management and optimizations for diverse services [RAN3 WI: NR_QoE-Core]</w:t>
      </w:r>
      <w:bookmarkEnd w:id="246"/>
      <w:bookmarkEnd w:id="247"/>
    </w:p>
    <w:p w14:paraId="0F168F95" w14:textId="77777777" w:rsidR="00D93B97" w:rsidRDefault="00D93B97" w:rsidP="00D93B97">
      <w:pPr>
        <w:rPr>
          <w:rFonts w:ascii="Arial" w:hAnsi="Arial" w:cs="Arial"/>
          <w:b/>
          <w:sz w:val="24"/>
        </w:rPr>
      </w:pPr>
      <w:r>
        <w:rPr>
          <w:rFonts w:ascii="Arial" w:hAnsi="Arial" w:cs="Arial"/>
          <w:b/>
          <w:color w:val="0000FF"/>
          <w:sz w:val="24"/>
        </w:rPr>
        <w:t>RP-220554</w:t>
      </w:r>
      <w:r>
        <w:rPr>
          <w:rFonts w:ascii="Arial" w:hAnsi="Arial" w:cs="Arial"/>
          <w:b/>
          <w:color w:val="0000FF"/>
          <w:sz w:val="24"/>
        </w:rPr>
        <w:tab/>
      </w:r>
      <w:r>
        <w:rPr>
          <w:rFonts w:ascii="Arial" w:hAnsi="Arial" w:cs="Arial"/>
          <w:b/>
          <w:sz w:val="24"/>
        </w:rPr>
        <w:t>Status report for WI NR QoE management and optimizations for diverse services; rapporteur: China Unicom</w:t>
      </w:r>
    </w:p>
    <w:p w14:paraId="6F8EF7F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ACC4281" w14:textId="77777777" w:rsidR="00D93B97" w:rsidRDefault="00D93B97" w:rsidP="00D93B97">
      <w:pPr>
        <w:rPr>
          <w:rFonts w:ascii="Arial" w:hAnsi="Arial" w:cs="Arial"/>
          <w:b/>
        </w:rPr>
      </w:pPr>
      <w:r>
        <w:rPr>
          <w:rFonts w:ascii="Arial" w:hAnsi="Arial" w:cs="Arial"/>
          <w:b/>
        </w:rPr>
        <w:t xml:space="preserve">Discussion: </w:t>
      </w:r>
    </w:p>
    <w:p w14:paraId="69204579" w14:textId="77777777" w:rsidR="00D93B97" w:rsidRDefault="00D93B97" w:rsidP="00D93B97">
      <w:r>
        <w:t>moved from AI 9.3.3.2 to AI 9.5.3.4</w:t>
      </w:r>
    </w:p>
    <w:p w14:paraId="16162167" w14:textId="77777777" w:rsidR="00D93B97" w:rsidRDefault="00D93B97" w:rsidP="00D93B97">
      <w:r>
        <w:t>conclusion: Core part WI is completed</w:t>
      </w:r>
    </w:p>
    <w:p w14:paraId="6A0C3C3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EF4FA" w14:textId="77777777" w:rsidR="00D93B97" w:rsidRDefault="00D93B97" w:rsidP="00D93B97">
      <w:pPr>
        <w:rPr>
          <w:rFonts w:ascii="Arial" w:hAnsi="Arial" w:cs="Arial"/>
          <w:b/>
          <w:sz w:val="24"/>
        </w:rPr>
      </w:pPr>
      <w:r>
        <w:rPr>
          <w:rFonts w:ascii="Arial" w:hAnsi="Arial" w:cs="Arial"/>
          <w:b/>
          <w:color w:val="0000FF"/>
          <w:sz w:val="24"/>
        </w:rPr>
        <w:t>RP-220494</w:t>
      </w:r>
      <w:r>
        <w:rPr>
          <w:rFonts w:ascii="Arial" w:hAnsi="Arial" w:cs="Arial"/>
          <w:b/>
          <w:color w:val="0000FF"/>
          <w:sz w:val="24"/>
        </w:rPr>
        <w:tab/>
      </w:r>
      <w:r>
        <w:rPr>
          <w:rFonts w:ascii="Arial" w:hAnsi="Arial" w:cs="Arial"/>
          <w:b/>
          <w:sz w:val="24"/>
        </w:rPr>
        <w:t>RAN2 CRs to NR QoE management and optimizations for diverse services</w:t>
      </w:r>
    </w:p>
    <w:p w14:paraId="25B9035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C22F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05D02" w14:textId="77777777" w:rsidR="00D93B97" w:rsidRDefault="00D93B97" w:rsidP="00D93B97">
      <w:pPr>
        <w:rPr>
          <w:rFonts w:ascii="Arial" w:hAnsi="Arial" w:cs="Arial"/>
          <w:b/>
          <w:sz w:val="24"/>
        </w:rPr>
      </w:pPr>
      <w:r>
        <w:rPr>
          <w:rFonts w:ascii="Arial" w:hAnsi="Arial" w:cs="Arial"/>
          <w:b/>
          <w:color w:val="0000FF"/>
          <w:sz w:val="24"/>
        </w:rPr>
        <w:t>RP-220229</w:t>
      </w:r>
      <w:r>
        <w:rPr>
          <w:rFonts w:ascii="Arial" w:hAnsi="Arial" w:cs="Arial"/>
          <w:b/>
          <w:color w:val="0000FF"/>
          <w:sz w:val="24"/>
        </w:rPr>
        <w:tab/>
      </w:r>
      <w:r>
        <w:rPr>
          <w:rFonts w:ascii="Arial" w:hAnsi="Arial" w:cs="Arial"/>
          <w:b/>
          <w:sz w:val="24"/>
        </w:rPr>
        <w:t>RAN3 CRs for NR QoE management and optimizations for diverse services</w:t>
      </w:r>
    </w:p>
    <w:p w14:paraId="19ECDC8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ED540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CA27E" w14:textId="77777777" w:rsidR="00D93B97" w:rsidRDefault="00D93B97" w:rsidP="00D93B97">
      <w:pPr>
        <w:rPr>
          <w:rFonts w:ascii="Arial" w:hAnsi="Arial" w:cs="Arial"/>
          <w:b/>
          <w:sz w:val="24"/>
        </w:rPr>
      </w:pPr>
      <w:r>
        <w:rPr>
          <w:rFonts w:ascii="Arial" w:hAnsi="Arial" w:cs="Arial"/>
          <w:b/>
          <w:color w:val="0000FF"/>
          <w:sz w:val="24"/>
        </w:rPr>
        <w:t>RP-220556</w:t>
      </w:r>
      <w:r>
        <w:rPr>
          <w:rFonts w:ascii="Arial" w:hAnsi="Arial" w:cs="Arial"/>
          <w:b/>
          <w:color w:val="0000FF"/>
          <w:sz w:val="24"/>
        </w:rPr>
        <w:tab/>
      </w:r>
      <w:r>
        <w:rPr>
          <w:rFonts w:ascii="Arial" w:hAnsi="Arial" w:cs="Arial"/>
          <w:b/>
          <w:sz w:val="24"/>
        </w:rPr>
        <w:t>WI summary for WI NR QoE management and optimizations for diverse services</w:t>
      </w:r>
    </w:p>
    <w:p w14:paraId="6DC29DED"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14:paraId="5E318B5A" w14:textId="77777777" w:rsidR="00D93B97" w:rsidRDefault="00D93B97" w:rsidP="00D93B97">
      <w:pPr>
        <w:rPr>
          <w:rFonts w:ascii="Arial" w:hAnsi="Arial" w:cs="Arial"/>
          <w:b/>
        </w:rPr>
      </w:pPr>
      <w:r>
        <w:rPr>
          <w:rFonts w:ascii="Arial" w:hAnsi="Arial" w:cs="Arial"/>
          <w:b/>
        </w:rPr>
        <w:t xml:space="preserve">Discussion: </w:t>
      </w:r>
    </w:p>
    <w:p w14:paraId="2DBBD815" w14:textId="77777777" w:rsidR="00D93B97" w:rsidRDefault="00D93B97" w:rsidP="00D93B97">
      <w:r>
        <w:t>moved from AI 9.3.3.2 to AI 9.5.3.4</w:t>
      </w:r>
    </w:p>
    <w:p w14:paraId="1A5D76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66ABA" w14:textId="77777777" w:rsidR="00D93B97" w:rsidRDefault="00D93B97" w:rsidP="00D93B97">
      <w:pPr>
        <w:pStyle w:val="Heading5"/>
      </w:pPr>
      <w:bookmarkStart w:id="248" w:name="_Toc104749554"/>
      <w:bookmarkStart w:id="249" w:name="_Toc105285864"/>
      <w:r>
        <w:t>9.5.3.5</w:t>
      </w:r>
      <w:r>
        <w:tab/>
        <w:t>Core part: User Plane Integrity Protection support for EPC connected architectures [New RAN3 WI: UPIP_SEC_LTE-RAN-Core]</w:t>
      </w:r>
      <w:bookmarkEnd w:id="248"/>
      <w:bookmarkEnd w:id="249"/>
    </w:p>
    <w:p w14:paraId="55B9162B" w14:textId="77777777" w:rsidR="00D93B97" w:rsidRDefault="00D93B97" w:rsidP="00D93B97">
      <w:pPr>
        <w:rPr>
          <w:rFonts w:ascii="Arial" w:hAnsi="Arial" w:cs="Arial"/>
          <w:b/>
          <w:sz w:val="24"/>
        </w:rPr>
      </w:pPr>
      <w:r>
        <w:rPr>
          <w:rFonts w:ascii="Arial" w:hAnsi="Arial" w:cs="Arial"/>
          <w:b/>
          <w:color w:val="0000FF"/>
          <w:sz w:val="24"/>
        </w:rPr>
        <w:t>RP-220427</w:t>
      </w:r>
      <w:r>
        <w:rPr>
          <w:rFonts w:ascii="Arial" w:hAnsi="Arial" w:cs="Arial"/>
          <w:b/>
          <w:color w:val="0000FF"/>
          <w:sz w:val="24"/>
        </w:rPr>
        <w:tab/>
      </w:r>
      <w:r>
        <w:rPr>
          <w:rFonts w:ascii="Arial" w:hAnsi="Arial" w:cs="Arial"/>
          <w:b/>
          <w:sz w:val="24"/>
        </w:rPr>
        <w:t>Status report for WI User Plane Integrity Protection support for EPC connected architectures; rapporteur: Vodafone</w:t>
      </w:r>
    </w:p>
    <w:p w14:paraId="38945D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EC423A8" w14:textId="77777777" w:rsidR="00D93B97" w:rsidRDefault="00D93B97" w:rsidP="00D93B97">
      <w:pPr>
        <w:rPr>
          <w:rFonts w:ascii="Arial" w:hAnsi="Arial" w:cs="Arial"/>
          <w:b/>
        </w:rPr>
      </w:pPr>
      <w:r>
        <w:rPr>
          <w:rFonts w:ascii="Arial" w:hAnsi="Arial" w:cs="Arial"/>
          <w:b/>
        </w:rPr>
        <w:t xml:space="preserve">Discussion: </w:t>
      </w:r>
    </w:p>
    <w:p w14:paraId="3598B7E1" w14:textId="77777777" w:rsidR="00D93B97" w:rsidRDefault="00D93B97" w:rsidP="00D93B97">
      <w:r>
        <w:t>conclusion: Core part WI is completed.</w:t>
      </w:r>
    </w:p>
    <w:p w14:paraId="3ED2F008" w14:textId="77777777" w:rsidR="00D93B97" w:rsidRDefault="00D93B97" w:rsidP="00D93B97">
      <w:r>
        <w:lastRenderedPageBreak/>
        <w:t>Note: The corresponding WI summary for WI UPIP_SEC_LTE-RAN-Core was not provided to RAN #95e and has therefore to be provided to RAN #96.</w:t>
      </w:r>
    </w:p>
    <w:p w14:paraId="3D4F2C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318BD" w14:textId="77777777" w:rsidR="00D93B97" w:rsidRDefault="00D93B97" w:rsidP="00D93B97">
      <w:pPr>
        <w:rPr>
          <w:rFonts w:ascii="Arial" w:hAnsi="Arial" w:cs="Arial"/>
          <w:b/>
          <w:sz w:val="24"/>
        </w:rPr>
      </w:pPr>
      <w:r>
        <w:rPr>
          <w:rFonts w:ascii="Arial" w:hAnsi="Arial" w:cs="Arial"/>
          <w:b/>
          <w:color w:val="0000FF"/>
          <w:sz w:val="24"/>
        </w:rPr>
        <w:t>RP-220495</w:t>
      </w:r>
      <w:r>
        <w:rPr>
          <w:rFonts w:ascii="Arial" w:hAnsi="Arial" w:cs="Arial"/>
          <w:b/>
          <w:color w:val="0000FF"/>
          <w:sz w:val="24"/>
        </w:rPr>
        <w:tab/>
      </w:r>
      <w:r>
        <w:rPr>
          <w:rFonts w:ascii="Arial" w:hAnsi="Arial" w:cs="Arial"/>
          <w:b/>
          <w:sz w:val="24"/>
        </w:rPr>
        <w:t>RAN2 CRs to User Plane Integrity Protection support for EPC connected architectures</w:t>
      </w:r>
    </w:p>
    <w:p w14:paraId="5788BD3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D097F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1B6AA" w14:textId="77777777" w:rsidR="00D93B97" w:rsidRDefault="00D93B97" w:rsidP="00D93B97">
      <w:pPr>
        <w:rPr>
          <w:rFonts w:ascii="Arial" w:hAnsi="Arial" w:cs="Arial"/>
          <w:b/>
          <w:sz w:val="24"/>
        </w:rPr>
      </w:pPr>
      <w:r>
        <w:rPr>
          <w:rFonts w:ascii="Arial" w:hAnsi="Arial" w:cs="Arial"/>
          <w:b/>
          <w:color w:val="0000FF"/>
          <w:sz w:val="24"/>
        </w:rPr>
        <w:t>RP-220241</w:t>
      </w:r>
      <w:r>
        <w:rPr>
          <w:rFonts w:ascii="Arial" w:hAnsi="Arial" w:cs="Arial"/>
          <w:b/>
          <w:color w:val="0000FF"/>
          <w:sz w:val="24"/>
        </w:rPr>
        <w:tab/>
      </w:r>
      <w:r>
        <w:rPr>
          <w:rFonts w:ascii="Arial" w:hAnsi="Arial" w:cs="Arial"/>
          <w:b/>
          <w:sz w:val="24"/>
        </w:rPr>
        <w:t>RAN3 CRs for User Plane Integrity Protection support for EPC connected architectures</w:t>
      </w:r>
    </w:p>
    <w:p w14:paraId="13A987D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CD85D8" w14:textId="77777777" w:rsidR="00D93B97" w:rsidRDefault="00D93B97" w:rsidP="00D93B97">
      <w:pPr>
        <w:rPr>
          <w:rFonts w:ascii="Arial" w:hAnsi="Arial" w:cs="Arial"/>
          <w:b/>
        </w:rPr>
      </w:pPr>
      <w:r>
        <w:rPr>
          <w:rFonts w:ascii="Arial" w:hAnsi="Arial" w:cs="Arial"/>
          <w:b/>
        </w:rPr>
        <w:t xml:space="preserve">Discussion: </w:t>
      </w:r>
    </w:p>
    <w:p w14:paraId="0C948C88" w14:textId="77777777" w:rsidR="00D93B97" w:rsidRDefault="00D93B97" w:rsidP="00D93B97">
      <w:r>
        <w:t>MCC: CR R3-222972 is a REL-17 CR to TS 38.46x; but REL-17 WI LTE_NR_arch_evo_enh-Core will replace TS 38.46x REL-17 by new TS 37.48x REL-17; therefore TS 37.48x v1.0.0 were revised in TS 37.48x v1.1.0 to include the CRs above (together with other new REL-16/REL-17 CRs to TS 38.46x of RAN #95e)</w:t>
      </w:r>
    </w:p>
    <w:p w14:paraId="39E007D0" w14:textId="77777777" w:rsidR="00D93B97" w:rsidRDefault="00D93B97" w:rsidP="00D93B97">
      <w:r>
        <w:t xml:space="preserve">ZTE: To R3-222972 of RP-220241: A duplicate cause value is identified as with current one based on RAN3 ASN.1 check yesterday. This would impact the R3-222972 in  CRpack RP-220241. In addition, since this CR will be merged into  TS 37.483 v1.0.0 E1 Application Protocol (E1AP), then RP 220798 also be impacted. </w:t>
      </w:r>
    </w:p>
    <w:p w14:paraId="62987833" w14:textId="77777777" w:rsidR="00D93B97" w:rsidRDefault="00D93B97" w:rsidP="00D93B97">
      <w:r>
        <w:t>To finish the Rel-17 specification in time, a company CR is needed to correct this issue.</w:t>
      </w:r>
    </w:p>
    <w:p w14:paraId="0E481ADE" w14:textId="77777777" w:rsidR="00D93B97" w:rsidRDefault="00D93B97" w:rsidP="00D93B97">
      <w:r>
        <w:t>Huawei: noticed that the rapporteur of 37.483 also indicated this issue on RAN3 reflector, so we suppose the company CR should be aligned with the rapporteur’s suggested update, right? Otherwise there will be inconsistence.</w:t>
      </w:r>
    </w:p>
    <w:p w14:paraId="7F3B5E0F" w14:textId="77777777" w:rsidR="00D93B97" w:rsidRDefault="00D93B97" w:rsidP="00D93B97">
      <w:r>
        <w:t>ZTE: shares same view</w:t>
      </w:r>
    </w:p>
    <w:p w14:paraId="2394541F" w14:textId="77777777" w:rsidR="00D93B97" w:rsidRDefault="00D93B97" w:rsidP="00D93B97">
      <w:r>
        <w:t>conclusion: All CRs of RP-220241 are approved except</w:t>
      </w:r>
    </w:p>
    <w:p w14:paraId="0C6BE7AE" w14:textId="77777777" w:rsidR="00D93B97" w:rsidRDefault="00D93B97" w:rsidP="00D93B97">
      <w:r>
        <w:t>- R3-222972 which is revised in company CR RP-220927</w:t>
      </w:r>
    </w:p>
    <w:p w14:paraId="22A3BD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EA7CA4D" w14:textId="77777777" w:rsidR="00D93B97" w:rsidRDefault="00D93B97" w:rsidP="00D93B97">
      <w:pPr>
        <w:rPr>
          <w:rFonts w:ascii="Arial" w:hAnsi="Arial" w:cs="Arial"/>
          <w:b/>
          <w:sz w:val="24"/>
        </w:rPr>
      </w:pPr>
      <w:r>
        <w:rPr>
          <w:rFonts w:ascii="Arial" w:hAnsi="Arial" w:cs="Arial"/>
          <w:b/>
          <w:color w:val="0000FF"/>
          <w:sz w:val="24"/>
        </w:rPr>
        <w:t>RP-220927</w:t>
      </w:r>
      <w:r>
        <w:rPr>
          <w:rFonts w:ascii="Arial" w:hAnsi="Arial" w:cs="Arial"/>
          <w:b/>
          <w:color w:val="0000FF"/>
          <w:sz w:val="24"/>
        </w:rPr>
        <w:tab/>
      </w:r>
      <w:r>
        <w:rPr>
          <w:rFonts w:ascii="Arial" w:hAnsi="Arial" w:cs="Arial"/>
          <w:b/>
          <w:sz w:val="24"/>
        </w:rPr>
        <w:t>Support for User Plane Integrity Protection support for EPC connected architectures with EN-DC capable UE</w:t>
      </w:r>
    </w:p>
    <w:p w14:paraId="0608F0E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v16.8.0</w:t>
      </w:r>
      <w:r>
        <w:rPr>
          <w:i/>
        </w:rPr>
        <w:tab/>
        <w:t xml:space="preserve">  CR-0678  rev 5 Cat: B (Rel-17)</w:t>
      </w:r>
      <w:r>
        <w:rPr>
          <w:i/>
        </w:rPr>
        <w:br/>
      </w:r>
      <w:r>
        <w:rPr>
          <w:i/>
        </w:rPr>
        <w:br/>
      </w:r>
      <w:r>
        <w:rPr>
          <w:i/>
        </w:rPr>
        <w:tab/>
      </w:r>
      <w:r>
        <w:rPr>
          <w:i/>
        </w:rPr>
        <w:tab/>
      </w:r>
      <w:r>
        <w:rPr>
          <w:i/>
        </w:rPr>
        <w:tab/>
      </w:r>
      <w:r>
        <w:rPr>
          <w:i/>
        </w:rPr>
        <w:tab/>
      </w:r>
      <w:r>
        <w:rPr>
          <w:i/>
        </w:rPr>
        <w:tab/>
        <w:t>Source: ZTE, China Telecom, Ericsson, Vodafone, Qualcomm, Nokia, Nokia Shanghai Bell, Huawei, Intel Corporation</w:t>
      </w:r>
    </w:p>
    <w:p w14:paraId="200E6406" w14:textId="77777777" w:rsidR="00D93B97" w:rsidRDefault="00D93B97" w:rsidP="00D93B97">
      <w:pPr>
        <w:rPr>
          <w:rFonts w:ascii="Arial" w:hAnsi="Arial" w:cs="Arial"/>
          <w:b/>
        </w:rPr>
      </w:pPr>
      <w:r>
        <w:rPr>
          <w:rFonts w:ascii="Arial" w:hAnsi="Arial" w:cs="Arial"/>
          <w:b/>
        </w:rPr>
        <w:t xml:space="preserve">Abstract: </w:t>
      </w:r>
    </w:p>
    <w:p w14:paraId="6320040F" w14:textId="77777777" w:rsidR="00D93B97" w:rsidRDefault="00D93B97" w:rsidP="00D93B97">
      <w:r>
        <w:t>company CR; replacing R3-222972 of RP-220241 because a duplicated cause value was found in R3-222972 after RAN3 #115e</w:t>
      </w:r>
    </w:p>
    <w:p w14:paraId="5E489108" w14:textId="77777777" w:rsidR="00D93B97" w:rsidRDefault="00D93B97" w:rsidP="00D93B97">
      <w:pPr>
        <w:rPr>
          <w:rFonts w:ascii="Arial" w:hAnsi="Arial" w:cs="Arial"/>
          <w:b/>
        </w:rPr>
      </w:pPr>
      <w:r>
        <w:rPr>
          <w:rFonts w:ascii="Arial" w:hAnsi="Arial" w:cs="Arial"/>
          <w:b/>
        </w:rPr>
        <w:t xml:space="preserve">Discussion: </w:t>
      </w:r>
    </w:p>
    <w:p w14:paraId="20F0DB17" w14:textId="77777777" w:rsidR="00D93B97" w:rsidRDefault="00D93B97" w:rsidP="00D93B97">
      <w:r>
        <w:t>conclusion: contents of 38.463 REL-17 CR RP-220972 is accepted by TSG RAN and therefore it contents will be merged into TS 37.483 v1.1.0 in RP-220851 because TS 38.463 will not be upgraded to REL-17 but it will be maintained in TS 387.483 in REL-17 (and onwards).</w:t>
      </w:r>
    </w:p>
    <w:p w14:paraId="5311CC8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DF782E" w14:textId="77777777" w:rsidR="00D93B97" w:rsidRDefault="00D93B97" w:rsidP="00D93B97">
      <w:pPr>
        <w:pStyle w:val="Heading4"/>
      </w:pPr>
      <w:bookmarkStart w:id="250" w:name="_Toc104749555"/>
      <w:bookmarkStart w:id="251" w:name="_Toc105285865"/>
      <w:r>
        <w:lastRenderedPageBreak/>
        <w:t>9.5.4</w:t>
      </w:r>
      <w:r>
        <w:tab/>
        <w:t>RAN4 led WIs</w:t>
      </w:r>
      <w:bookmarkEnd w:id="250"/>
      <w:bookmarkEnd w:id="251"/>
    </w:p>
    <w:p w14:paraId="54127E90" w14:textId="77777777" w:rsidR="00D93B97" w:rsidRDefault="00D93B97" w:rsidP="00D93B97">
      <w:pPr>
        <w:rPr>
          <w:rFonts w:ascii="Arial" w:hAnsi="Arial" w:cs="Arial"/>
          <w:b/>
          <w:sz w:val="24"/>
        </w:rPr>
      </w:pPr>
      <w:r>
        <w:rPr>
          <w:rFonts w:ascii="Arial" w:hAnsi="Arial" w:cs="Arial"/>
          <w:b/>
          <w:color w:val="0000FF"/>
          <w:sz w:val="24"/>
        </w:rPr>
        <w:t>RP-220349</w:t>
      </w:r>
      <w:r>
        <w:rPr>
          <w:rFonts w:ascii="Arial" w:hAnsi="Arial" w:cs="Arial"/>
          <w:b/>
          <w:color w:val="0000FF"/>
          <w:sz w:val="24"/>
        </w:rPr>
        <w:tab/>
      </w:r>
      <w:r>
        <w:rPr>
          <w:rFonts w:ascii="Arial" w:hAnsi="Arial" w:cs="Arial"/>
          <w:b/>
          <w:sz w:val="24"/>
        </w:rPr>
        <w:t>RAN4 CRs for Open REL-17 NR or NR+LTE WIs - Batch 7</w:t>
      </w:r>
    </w:p>
    <w:p w14:paraId="648E2BE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375C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3CA86" w14:textId="77777777" w:rsidR="00D93B97" w:rsidRDefault="00D93B97" w:rsidP="00D93B97">
      <w:pPr>
        <w:pStyle w:val="Heading5"/>
      </w:pPr>
      <w:bookmarkStart w:id="252" w:name="_Toc104749556"/>
      <w:bookmarkStart w:id="253" w:name="_Toc105285866"/>
      <w:r>
        <w:t>9.5.4.1</w:t>
      </w:r>
      <w:r>
        <w:tab/>
        <w:t>MIMO OTA requirements for NR UEs [RAN4 WI: NR_MIMO_OTA]</w:t>
      </w:r>
      <w:bookmarkEnd w:id="252"/>
      <w:bookmarkEnd w:id="253"/>
    </w:p>
    <w:p w14:paraId="4B0D420F" w14:textId="77777777" w:rsidR="00D93B97" w:rsidRDefault="00D93B97" w:rsidP="00D93B97">
      <w:pPr>
        <w:rPr>
          <w:rFonts w:ascii="Arial" w:hAnsi="Arial" w:cs="Arial"/>
          <w:b/>
          <w:sz w:val="24"/>
        </w:rPr>
      </w:pPr>
      <w:r>
        <w:rPr>
          <w:rFonts w:ascii="Arial" w:hAnsi="Arial" w:cs="Arial"/>
          <w:b/>
          <w:color w:val="0000FF"/>
          <w:sz w:val="24"/>
        </w:rPr>
        <w:t>RP-220591</w:t>
      </w:r>
      <w:r>
        <w:rPr>
          <w:rFonts w:ascii="Arial" w:hAnsi="Arial" w:cs="Arial"/>
          <w:b/>
          <w:color w:val="0000FF"/>
          <w:sz w:val="24"/>
        </w:rPr>
        <w:tab/>
      </w:r>
      <w:r>
        <w:rPr>
          <w:rFonts w:ascii="Arial" w:hAnsi="Arial" w:cs="Arial"/>
          <w:b/>
          <w:sz w:val="24"/>
        </w:rPr>
        <w:t>Status report for WI: Multiple Input Multiple Output (MIMO) Over-the-Air (OTA) requirements for NR UEs; Rapporteur: CAICT</w:t>
      </w:r>
    </w:p>
    <w:p w14:paraId="56AC08F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E021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E3F10" w14:textId="77777777" w:rsidR="00D93B97" w:rsidRDefault="00D93B97" w:rsidP="00D93B97">
      <w:pPr>
        <w:rPr>
          <w:rFonts w:ascii="Arial" w:hAnsi="Arial" w:cs="Arial"/>
          <w:b/>
          <w:sz w:val="24"/>
        </w:rPr>
      </w:pPr>
      <w:r>
        <w:rPr>
          <w:rFonts w:ascii="Arial" w:hAnsi="Arial" w:cs="Arial"/>
          <w:b/>
          <w:color w:val="0000FF"/>
          <w:sz w:val="24"/>
        </w:rPr>
        <w:t>RP-220793</w:t>
      </w:r>
      <w:r>
        <w:rPr>
          <w:rFonts w:ascii="Arial" w:hAnsi="Arial" w:cs="Arial"/>
          <w:b/>
          <w:color w:val="0000FF"/>
          <w:sz w:val="24"/>
        </w:rPr>
        <w:tab/>
      </w:r>
      <w:r>
        <w:rPr>
          <w:rFonts w:ascii="Arial" w:hAnsi="Arial" w:cs="Arial"/>
          <w:b/>
          <w:sz w:val="24"/>
        </w:rPr>
        <w:t>TS 38.151 v1.0.0 NR; User Equipment (UE) Multiple Input Multiple Output (MIMO) Over-the-Air (OTA) performance requirements</w:t>
      </w:r>
    </w:p>
    <w:p w14:paraId="0D763011"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v1.0.0</w:t>
      </w:r>
      <w:r>
        <w:rPr>
          <w:i/>
        </w:rPr>
        <w:br/>
      </w:r>
      <w:r>
        <w:rPr>
          <w:i/>
        </w:rPr>
        <w:tab/>
      </w:r>
      <w:r>
        <w:rPr>
          <w:i/>
        </w:rPr>
        <w:tab/>
      </w:r>
      <w:r>
        <w:rPr>
          <w:i/>
        </w:rPr>
        <w:tab/>
      </w:r>
      <w:r>
        <w:rPr>
          <w:i/>
        </w:rPr>
        <w:tab/>
      </w:r>
      <w:r>
        <w:rPr>
          <w:i/>
        </w:rPr>
        <w:tab/>
        <w:t>Source: vivo</w:t>
      </w:r>
    </w:p>
    <w:p w14:paraId="0A1EBB32" w14:textId="77777777" w:rsidR="00D93B97" w:rsidRDefault="00D93B97" w:rsidP="00D93B97">
      <w:pPr>
        <w:rPr>
          <w:rFonts w:ascii="Arial" w:hAnsi="Arial" w:cs="Arial"/>
          <w:b/>
        </w:rPr>
      </w:pPr>
      <w:r>
        <w:rPr>
          <w:rFonts w:ascii="Arial" w:hAnsi="Arial" w:cs="Arial"/>
          <w:b/>
        </w:rPr>
        <w:t xml:space="preserve">Abstract: </w:t>
      </w:r>
    </w:p>
    <w:p w14:paraId="5800176C" w14:textId="77777777" w:rsidR="00D93B97" w:rsidRDefault="00D93B97" w:rsidP="00D93B97">
      <w:r>
        <w:t>RAN4 TS 38.151 is provided for 1-step approval</w:t>
      </w:r>
    </w:p>
    <w:p w14:paraId="168F7529" w14:textId="77777777" w:rsidR="00D93B97" w:rsidRDefault="00D93B97" w:rsidP="00D93B97">
      <w:pPr>
        <w:rPr>
          <w:rFonts w:ascii="Arial" w:hAnsi="Arial" w:cs="Arial"/>
          <w:b/>
        </w:rPr>
      </w:pPr>
      <w:r>
        <w:rPr>
          <w:rFonts w:ascii="Arial" w:hAnsi="Arial" w:cs="Arial"/>
          <w:b/>
        </w:rPr>
        <w:t xml:space="preserve">Discussion: </w:t>
      </w:r>
    </w:p>
    <w:p w14:paraId="188E6117" w14:textId="77777777" w:rsidR="00D93B97" w:rsidRDefault="00D93B97" w:rsidP="00D93B97">
      <w:r>
        <w:t>MCC: late submission</w:t>
      </w:r>
    </w:p>
    <w:p w14:paraId="292F75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97634" w14:textId="77777777" w:rsidR="00D93B97" w:rsidRDefault="00D93B97" w:rsidP="00D93B97">
      <w:pPr>
        <w:rPr>
          <w:rFonts w:ascii="Arial" w:hAnsi="Arial" w:cs="Arial"/>
          <w:b/>
          <w:sz w:val="24"/>
        </w:rPr>
      </w:pPr>
      <w:r>
        <w:rPr>
          <w:rFonts w:ascii="Arial" w:hAnsi="Arial" w:cs="Arial"/>
          <w:b/>
          <w:color w:val="0000FF"/>
          <w:sz w:val="24"/>
        </w:rPr>
        <w:t>RP-220609</w:t>
      </w:r>
      <w:r>
        <w:rPr>
          <w:rFonts w:ascii="Arial" w:hAnsi="Arial" w:cs="Arial"/>
          <w:b/>
          <w:color w:val="0000FF"/>
          <w:sz w:val="24"/>
        </w:rPr>
        <w:tab/>
      </w:r>
      <w:r>
        <w:rPr>
          <w:rFonts w:ascii="Arial" w:hAnsi="Arial" w:cs="Arial"/>
          <w:b/>
          <w:sz w:val="24"/>
        </w:rPr>
        <w:t>Rel-17 Work Item Exception for Multiple Input Multiple Output (MIMO) Over-the-Air (OTA) requirements for NR UEs</w:t>
      </w:r>
    </w:p>
    <w:p w14:paraId="77C8775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CAICT</w:t>
      </w:r>
    </w:p>
    <w:p w14:paraId="609725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D6178" w14:textId="77777777" w:rsidR="00D93B97" w:rsidRDefault="00D93B97" w:rsidP="00D93B97">
      <w:pPr>
        <w:pStyle w:val="Heading5"/>
      </w:pPr>
      <w:bookmarkStart w:id="254" w:name="_Toc104749557"/>
      <w:bookmarkStart w:id="255" w:name="_Toc105285867"/>
      <w:r>
        <w:t>9.5.4.2</w:t>
      </w:r>
      <w:r>
        <w:tab/>
        <w:t>Introduction of UE TRP and TRS requirements and test methodologies for FR1 (NR SA and EN-DC) [RAN4 WI: NR_FR1_TRP_TRS]</w:t>
      </w:r>
      <w:bookmarkEnd w:id="254"/>
      <w:bookmarkEnd w:id="255"/>
    </w:p>
    <w:p w14:paraId="6211022C" w14:textId="77777777" w:rsidR="00D93B97" w:rsidRDefault="00D93B97" w:rsidP="00D93B97">
      <w:pPr>
        <w:rPr>
          <w:rFonts w:ascii="Arial" w:hAnsi="Arial" w:cs="Arial"/>
          <w:b/>
          <w:sz w:val="24"/>
        </w:rPr>
      </w:pPr>
      <w:r>
        <w:rPr>
          <w:rFonts w:ascii="Arial" w:hAnsi="Arial" w:cs="Arial"/>
          <w:b/>
          <w:color w:val="0000FF"/>
          <w:sz w:val="24"/>
        </w:rPr>
        <w:t>RP-220605</w:t>
      </w:r>
      <w:r>
        <w:rPr>
          <w:rFonts w:ascii="Arial" w:hAnsi="Arial" w:cs="Arial"/>
          <w:b/>
          <w:color w:val="0000FF"/>
          <w:sz w:val="24"/>
        </w:rPr>
        <w:tab/>
      </w:r>
      <w:r>
        <w:rPr>
          <w:rFonts w:ascii="Arial" w:hAnsi="Arial" w:cs="Arial"/>
          <w:b/>
          <w:sz w:val="24"/>
        </w:rPr>
        <w:t>Status report for WI: Introduction of UE TRP (Total Radiated Power) and TRS (Total Radiated Sensitivity) requirements and test methodologies for FR1 (NR SA and EN-DC); rapporteur: vivo</w:t>
      </w:r>
    </w:p>
    <w:p w14:paraId="418D3A0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F936C0" w14:textId="77777777" w:rsidR="00D93B97" w:rsidRDefault="00D93B97" w:rsidP="00D93B97">
      <w:pPr>
        <w:rPr>
          <w:rFonts w:ascii="Arial" w:hAnsi="Arial" w:cs="Arial"/>
          <w:b/>
        </w:rPr>
      </w:pPr>
      <w:r>
        <w:rPr>
          <w:rFonts w:ascii="Arial" w:hAnsi="Arial" w:cs="Arial"/>
          <w:b/>
        </w:rPr>
        <w:t xml:space="preserve">Discussion: </w:t>
      </w:r>
    </w:p>
    <w:p w14:paraId="30B653C5" w14:textId="77777777" w:rsidR="00D93B97" w:rsidRDefault="00D93B97" w:rsidP="00D93B97">
      <w:r>
        <w:t>conclusion: Core part WI is completed</w:t>
      </w:r>
    </w:p>
    <w:p w14:paraId="5DB8753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6D313" w14:textId="77777777" w:rsidR="00D93B97" w:rsidRDefault="00D93B97" w:rsidP="00D93B97">
      <w:pPr>
        <w:rPr>
          <w:rFonts w:ascii="Arial" w:hAnsi="Arial" w:cs="Arial"/>
          <w:b/>
          <w:sz w:val="24"/>
        </w:rPr>
      </w:pPr>
      <w:r>
        <w:rPr>
          <w:rFonts w:ascii="Arial" w:hAnsi="Arial" w:cs="Arial"/>
          <w:b/>
          <w:color w:val="0000FF"/>
          <w:sz w:val="24"/>
        </w:rPr>
        <w:t>RP-220785</w:t>
      </w:r>
      <w:r>
        <w:rPr>
          <w:rFonts w:ascii="Arial" w:hAnsi="Arial" w:cs="Arial"/>
          <w:b/>
          <w:color w:val="0000FF"/>
          <w:sz w:val="24"/>
        </w:rPr>
        <w:tab/>
      </w:r>
      <w:r>
        <w:rPr>
          <w:rFonts w:ascii="Arial" w:hAnsi="Arial" w:cs="Arial"/>
          <w:b/>
          <w:sz w:val="24"/>
        </w:rPr>
        <w:t>TR 38.834 v1.0.0 on Measurements of User Equipment (UE) Over-the-Air (OTA) performance for NR FR1; Total Radiated Power (TRP) and Total Radiated Sensitivity (TRS) test methodology</w:t>
      </w:r>
    </w:p>
    <w:p w14:paraId="518C2391" w14:textId="77777777" w:rsidR="00D93B97" w:rsidRDefault="00D93B97" w:rsidP="00D93B97">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v1.0.0</w:t>
      </w:r>
      <w:r>
        <w:rPr>
          <w:i/>
        </w:rPr>
        <w:br/>
      </w:r>
      <w:r>
        <w:rPr>
          <w:i/>
        </w:rPr>
        <w:tab/>
      </w:r>
      <w:r>
        <w:rPr>
          <w:i/>
        </w:rPr>
        <w:tab/>
      </w:r>
      <w:r>
        <w:rPr>
          <w:i/>
        </w:rPr>
        <w:tab/>
      </w:r>
      <w:r>
        <w:rPr>
          <w:i/>
        </w:rPr>
        <w:tab/>
      </w:r>
      <w:r>
        <w:rPr>
          <w:i/>
        </w:rPr>
        <w:tab/>
        <w:t>Source: OPPO</w:t>
      </w:r>
    </w:p>
    <w:p w14:paraId="083D5D34" w14:textId="77777777" w:rsidR="00D93B97" w:rsidRDefault="00D93B97" w:rsidP="00D93B97">
      <w:pPr>
        <w:rPr>
          <w:rFonts w:ascii="Arial" w:hAnsi="Arial" w:cs="Arial"/>
          <w:b/>
        </w:rPr>
      </w:pPr>
      <w:r>
        <w:rPr>
          <w:rFonts w:ascii="Arial" w:hAnsi="Arial" w:cs="Arial"/>
          <w:b/>
        </w:rPr>
        <w:t xml:space="preserve">Abstract: </w:t>
      </w:r>
    </w:p>
    <w:p w14:paraId="352D3A1B" w14:textId="77777777" w:rsidR="00D93B97" w:rsidRDefault="00D93B97" w:rsidP="00D93B97">
      <w:r>
        <w:t>RAN4 TR 38.834 is provided for 1-step approval</w:t>
      </w:r>
    </w:p>
    <w:p w14:paraId="231AE9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RP-220859</w:t>
      </w:r>
      <w:r>
        <w:rPr>
          <w:color w:val="993300"/>
          <w:u w:val="single"/>
        </w:rPr>
        <w:t>.</w:t>
      </w:r>
    </w:p>
    <w:p w14:paraId="5A84C508" w14:textId="77777777" w:rsidR="00D93B97" w:rsidRDefault="00D93B97" w:rsidP="00D93B97">
      <w:pPr>
        <w:rPr>
          <w:rFonts w:ascii="Arial" w:hAnsi="Arial" w:cs="Arial"/>
          <w:b/>
          <w:sz w:val="24"/>
        </w:rPr>
      </w:pPr>
      <w:r>
        <w:rPr>
          <w:rFonts w:ascii="Arial" w:hAnsi="Arial" w:cs="Arial"/>
          <w:b/>
          <w:color w:val="0000FF"/>
          <w:sz w:val="24"/>
        </w:rPr>
        <w:t>RP-220859</w:t>
      </w:r>
      <w:r>
        <w:rPr>
          <w:rFonts w:ascii="Arial" w:hAnsi="Arial" w:cs="Arial"/>
          <w:b/>
          <w:color w:val="0000FF"/>
          <w:sz w:val="24"/>
        </w:rPr>
        <w:tab/>
      </w:r>
      <w:r>
        <w:rPr>
          <w:rFonts w:ascii="Arial" w:hAnsi="Arial" w:cs="Arial"/>
          <w:b/>
          <w:sz w:val="24"/>
        </w:rPr>
        <w:t>TR 38.834 v1.0.1 on Measurements of User Equipment (UE) Over-the-Air (OTA) performance for NR FR1; Total Radiated Power (TRP) and Total Radiated Sensitivity (TRS) test methodology</w:t>
      </w:r>
    </w:p>
    <w:p w14:paraId="32879C8C"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v1.0.1</w:t>
      </w:r>
      <w:r>
        <w:rPr>
          <w:i/>
        </w:rPr>
        <w:br/>
      </w:r>
      <w:r>
        <w:rPr>
          <w:i/>
        </w:rPr>
        <w:tab/>
      </w:r>
      <w:r>
        <w:rPr>
          <w:i/>
        </w:rPr>
        <w:tab/>
      </w:r>
      <w:r>
        <w:rPr>
          <w:i/>
        </w:rPr>
        <w:tab/>
      </w:r>
      <w:r>
        <w:rPr>
          <w:i/>
        </w:rPr>
        <w:tab/>
      </w:r>
      <w:r>
        <w:rPr>
          <w:i/>
        </w:rPr>
        <w:tab/>
        <w:t>Source: OPPO</w:t>
      </w:r>
    </w:p>
    <w:p w14:paraId="178D7C21" w14:textId="77777777" w:rsidR="00D93B97" w:rsidRDefault="00D93B97" w:rsidP="00D93B97">
      <w:pPr>
        <w:rPr>
          <w:color w:val="808080"/>
        </w:rPr>
      </w:pPr>
      <w:r>
        <w:rPr>
          <w:color w:val="808080"/>
        </w:rPr>
        <w:t>(Replaces RP-220785)</w:t>
      </w:r>
    </w:p>
    <w:p w14:paraId="29DFCC97" w14:textId="77777777" w:rsidR="00D93B97" w:rsidRDefault="00D93B97" w:rsidP="00D93B97">
      <w:pPr>
        <w:rPr>
          <w:rFonts w:ascii="Arial" w:hAnsi="Arial" w:cs="Arial"/>
          <w:b/>
        </w:rPr>
      </w:pPr>
      <w:r>
        <w:rPr>
          <w:rFonts w:ascii="Arial" w:hAnsi="Arial" w:cs="Arial"/>
          <w:b/>
        </w:rPr>
        <w:t xml:space="preserve">Abstract: </w:t>
      </w:r>
    </w:p>
    <w:p w14:paraId="09B88517" w14:textId="77777777" w:rsidR="00D93B97" w:rsidRDefault="00D93B97" w:rsidP="00D93B97">
      <w:r>
        <w:t>RAN4 TR 38.834 is provided for 1-step approval</w:t>
      </w:r>
    </w:p>
    <w:p w14:paraId="06D67A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F1453" w14:textId="77777777" w:rsidR="00D93B97" w:rsidRDefault="00D93B97" w:rsidP="00D93B97">
      <w:pPr>
        <w:rPr>
          <w:rFonts w:ascii="Arial" w:hAnsi="Arial" w:cs="Arial"/>
          <w:b/>
          <w:sz w:val="24"/>
        </w:rPr>
      </w:pPr>
      <w:r>
        <w:rPr>
          <w:rFonts w:ascii="Arial" w:hAnsi="Arial" w:cs="Arial"/>
          <w:b/>
          <w:color w:val="0000FF"/>
          <w:sz w:val="24"/>
        </w:rPr>
        <w:t>RP-220606</w:t>
      </w:r>
      <w:r>
        <w:rPr>
          <w:rFonts w:ascii="Arial" w:hAnsi="Arial" w:cs="Arial"/>
          <w:b/>
          <w:color w:val="0000FF"/>
          <w:sz w:val="24"/>
        </w:rPr>
        <w:tab/>
      </w:r>
      <w:r>
        <w:rPr>
          <w:rFonts w:ascii="Arial" w:hAnsi="Arial" w:cs="Arial"/>
          <w:b/>
          <w:sz w:val="24"/>
        </w:rPr>
        <w:t>WI summary for WI: Introduction of UE TRP (Total Radiated Power) and TRS (Total Radiated Sensitivity) requirements and test methodologies for FR1 (NR SA and EN-DC)</w:t>
      </w:r>
    </w:p>
    <w:p w14:paraId="422B9D6D"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(WI Rapporteur)</w:t>
      </w:r>
    </w:p>
    <w:p w14:paraId="1E43406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9A4A7" w14:textId="77777777" w:rsidR="00D93B97" w:rsidRDefault="00D93B97" w:rsidP="00D93B97">
      <w:pPr>
        <w:pStyle w:val="Heading5"/>
      </w:pPr>
      <w:bookmarkStart w:id="256" w:name="_Toc104749558"/>
      <w:bookmarkStart w:id="257" w:name="_Toc105285868"/>
      <w:r>
        <w:t>9.5.4.3</w:t>
      </w:r>
      <w:r>
        <w:tab/>
        <w:t>Perf. part: Further enhancement on NR demodulation performance [RAN4 WI: NR_demod_enh2-Perf]</w:t>
      </w:r>
      <w:bookmarkEnd w:id="256"/>
      <w:bookmarkEnd w:id="257"/>
    </w:p>
    <w:p w14:paraId="2DFE6539" w14:textId="77777777" w:rsidR="00D93B97" w:rsidRDefault="00D93B97" w:rsidP="00D93B97">
      <w:pPr>
        <w:rPr>
          <w:rFonts w:ascii="Arial" w:hAnsi="Arial" w:cs="Arial"/>
          <w:b/>
          <w:sz w:val="24"/>
        </w:rPr>
      </w:pPr>
      <w:r>
        <w:rPr>
          <w:rFonts w:ascii="Arial" w:hAnsi="Arial" w:cs="Arial"/>
          <w:b/>
          <w:color w:val="0000FF"/>
          <w:sz w:val="24"/>
        </w:rPr>
        <w:t>RP-220577</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137E0B4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839F3F" w14:textId="77777777" w:rsidR="00D93B97" w:rsidRDefault="00D93B97" w:rsidP="00D93B97">
      <w:pPr>
        <w:rPr>
          <w:rFonts w:ascii="Arial" w:hAnsi="Arial" w:cs="Arial"/>
          <w:b/>
        </w:rPr>
      </w:pPr>
      <w:r>
        <w:rPr>
          <w:rFonts w:ascii="Arial" w:hAnsi="Arial" w:cs="Arial"/>
          <w:b/>
        </w:rPr>
        <w:t xml:space="preserve">Abstract: </w:t>
      </w:r>
    </w:p>
    <w:p w14:paraId="058128C7" w14:textId="77777777" w:rsidR="00D93B97" w:rsidRDefault="00D93B97" w:rsidP="00D93B97">
      <w:r>
        <w:t>Perf part 85%, June 22</w:t>
      </w:r>
    </w:p>
    <w:p w14:paraId="47061B8E" w14:textId="77777777" w:rsidR="00D93B97" w:rsidRDefault="00D93B97" w:rsidP="00D93B97">
      <w:pPr>
        <w:rPr>
          <w:rFonts w:ascii="Arial" w:hAnsi="Arial" w:cs="Arial"/>
          <w:b/>
        </w:rPr>
      </w:pPr>
      <w:r>
        <w:rPr>
          <w:rFonts w:ascii="Arial" w:hAnsi="Arial" w:cs="Arial"/>
          <w:b/>
        </w:rPr>
        <w:t xml:space="preserve">Discussion: </w:t>
      </w:r>
    </w:p>
    <w:p w14:paraId="505BF871" w14:textId="77777777" w:rsidR="00D93B97" w:rsidRDefault="00D93B97" w:rsidP="00D93B97">
      <w:r>
        <w:t>MCC: reporting about not existing Core part?</w:t>
      </w:r>
    </w:p>
    <w:p w14:paraId="7356E96E" w14:textId="77777777" w:rsidR="00D93B97" w:rsidRDefault="00D93B97" w:rsidP="00D93B97">
      <w:r>
        <w:t>China Telecom: A Core part for the (originally) Perf. part only WI was introduced at RAN #94e via revised WID RP-213656.</w:t>
      </w:r>
    </w:p>
    <w:p w14:paraId="68460DC1" w14:textId="77777777" w:rsidR="00D93B97" w:rsidRDefault="00D93B97" w:rsidP="00D93B97">
      <w:r>
        <w:t>MCC: After checking: This it true and was not spotted at/after RAN #94 but we will correct the 3GPP workplan accordingly (Luckily the Core part work in RAN2 did not yet start because so far no WI code NR_demode_enh2-Core existed. Also note: Although the main work for NR_demod_enh2 may be done in the RAN4 Perf. part, next time the feature NR_demod_enh2 will appear under RAN2 led WI as we link the leadership of the feature to the leadership of the Core part).</w:t>
      </w:r>
    </w:p>
    <w:p w14:paraId="628A9B6C" w14:textId="77777777" w:rsidR="00D93B97" w:rsidRDefault="00D93B97" w:rsidP="00D93B97">
      <w:r>
        <w:t>conclusion: NR_demod_enh2-Core: 60%, June 22; NR_demod_enh2-Perf: 85%, June 22</w:t>
      </w:r>
    </w:p>
    <w:p w14:paraId="7A7977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D8CE8" w14:textId="77777777" w:rsidR="00D93B97" w:rsidRDefault="00D93B97" w:rsidP="00D93B97">
      <w:pPr>
        <w:rPr>
          <w:rFonts w:ascii="Arial" w:hAnsi="Arial" w:cs="Arial"/>
          <w:b/>
          <w:sz w:val="24"/>
        </w:rPr>
      </w:pPr>
      <w:r>
        <w:rPr>
          <w:rFonts w:ascii="Arial" w:hAnsi="Arial" w:cs="Arial"/>
          <w:b/>
          <w:color w:val="0000FF"/>
          <w:sz w:val="24"/>
        </w:rPr>
        <w:lastRenderedPageBreak/>
        <w:t>RP-220179</w:t>
      </w:r>
      <w:r>
        <w:rPr>
          <w:rFonts w:ascii="Arial" w:hAnsi="Arial" w:cs="Arial"/>
          <w:b/>
          <w:color w:val="0000FF"/>
          <w:sz w:val="24"/>
        </w:rPr>
        <w:tab/>
      </w:r>
      <w:r>
        <w:rPr>
          <w:rFonts w:ascii="Arial" w:hAnsi="Arial" w:cs="Arial"/>
          <w:b/>
          <w:sz w:val="24"/>
        </w:rPr>
        <w:t>TR 38.833 v2.0.0: Further enhancement on NR demodulation performance</w:t>
      </w:r>
    </w:p>
    <w:p w14:paraId="6E73637D"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v2.0.0</w:t>
      </w:r>
      <w:r>
        <w:rPr>
          <w:i/>
        </w:rPr>
        <w:br/>
      </w:r>
      <w:r>
        <w:rPr>
          <w:i/>
        </w:rPr>
        <w:tab/>
      </w:r>
      <w:r>
        <w:rPr>
          <w:i/>
        </w:rPr>
        <w:tab/>
      </w:r>
      <w:r>
        <w:rPr>
          <w:i/>
        </w:rPr>
        <w:tab/>
      </w:r>
      <w:r>
        <w:rPr>
          <w:i/>
        </w:rPr>
        <w:tab/>
      </w:r>
      <w:r>
        <w:rPr>
          <w:i/>
        </w:rPr>
        <w:tab/>
        <w:t>Source: China Telecom</w:t>
      </w:r>
    </w:p>
    <w:p w14:paraId="5BBCAFFD" w14:textId="77777777" w:rsidR="00D93B97" w:rsidRDefault="00D93B97" w:rsidP="00D93B97">
      <w:pPr>
        <w:rPr>
          <w:rFonts w:ascii="Arial" w:hAnsi="Arial" w:cs="Arial"/>
          <w:b/>
        </w:rPr>
      </w:pPr>
      <w:r>
        <w:rPr>
          <w:rFonts w:ascii="Arial" w:hAnsi="Arial" w:cs="Arial"/>
          <w:b/>
        </w:rPr>
        <w:t xml:space="preserve">Abstract: </w:t>
      </w:r>
    </w:p>
    <w:p w14:paraId="70B8673B" w14:textId="77777777" w:rsidR="00D93B97" w:rsidRDefault="00D93B97" w:rsidP="00D93B97">
      <w:r>
        <w:t>RAN4 TR 38.833 is provided for approval</w:t>
      </w:r>
    </w:p>
    <w:p w14:paraId="6D5D38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F69B9" w14:textId="77777777" w:rsidR="00D93B97" w:rsidRDefault="00D93B97" w:rsidP="00D93B97">
      <w:pPr>
        <w:rPr>
          <w:rFonts w:ascii="Arial" w:hAnsi="Arial" w:cs="Arial"/>
          <w:b/>
          <w:sz w:val="24"/>
        </w:rPr>
      </w:pPr>
      <w:r>
        <w:rPr>
          <w:rFonts w:ascii="Arial" w:hAnsi="Arial" w:cs="Arial"/>
          <w:b/>
          <w:color w:val="0000FF"/>
          <w:sz w:val="24"/>
        </w:rPr>
        <w:t>RP-220361</w:t>
      </w:r>
      <w:r>
        <w:rPr>
          <w:rFonts w:ascii="Arial" w:hAnsi="Arial" w:cs="Arial"/>
          <w:b/>
          <w:color w:val="0000FF"/>
          <w:sz w:val="24"/>
        </w:rPr>
        <w:tab/>
      </w:r>
      <w:r>
        <w:rPr>
          <w:rFonts w:ascii="Arial" w:hAnsi="Arial" w:cs="Arial"/>
          <w:b/>
          <w:sz w:val="24"/>
        </w:rPr>
        <w:t>RAN4 CRs for Open REL-17 NR or NR+LTE WIs - Batch 18</w:t>
      </w:r>
    </w:p>
    <w:p w14:paraId="636799C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832A4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9CE77" w14:textId="77777777" w:rsidR="00D93B97" w:rsidRDefault="00D93B97" w:rsidP="00D93B97">
      <w:pPr>
        <w:rPr>
          <w:rFonts w:ascii="Arial" w:hAnsi="Arial" w:cs="Arial"/>
          <w:b/>
          <w:sz w:val="24"/>
        </w:rPr>
      </w:pPr>
      <w:r>
        <w:rPr>
          <w:rFonts w:ascii="Arial" w:hAnsi="Arial" w:cs="Arial"/>
          <w:b/>
          <w:color w:val="0000FF"/>
          <w:sz w:val="24"/>
        </w:rPr>
        <w:t>RP-220578</w:t>
      </w:r>
      <w:r>
        <w:rPr>
          <w:rFonts w:ascii="Arial" w:hAnsi="Arial" w:cs="Arial"/>
          <w:b/>
          <w:color w:val="0000FF"/>
          <w:sz w:val="24"/>
        </w:rPr>
        <w:tab/>
      </w:r>
      <w:r>
        <w:rPr>
          <w:rFonts w:ascii="Arial" w:hAnsi="Arial" w:cs="Arial"/>
          <w:b/>
          <w:sz w:val="24"/>
        </w:rPr>
        <w:t>Rel-17 Work Item Exception for NR_demod_enh2</w:t>
      </w:r>
    </w:p>
    <w:p w14:paraId="5C72A1E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w:t>
      </w:r>
    </w:p>
    <w:p w14:paraId="34BA836C" w14:textId="77777777" w:rsidR="00D93B97" w:rsidRDefault="00D93B97" w:rsidP="00D93B97">
      <w:pPr>
        <w:rPr>
          <w:rFonts w:ascii="Arial" w:hAnsi="Arial" w:cs="Arial"/>
          <w:b/>
        </w:rPr>
      </w:pPr>
      <w:r>
        <w:rPr>
          <w:rFonts w:ascii="Arial" w:hAnsi="Arial" w:cs="Arial"/>
          <w:b/>
        </w:rPr>
        <w:t xml:space="preserve">Abstract: </w:t>
      </w:r>
    </w:p>
    <w:p w14:paraId="725091E9" w14:textId="77777777" w:rsidR="00D93B97" w:rsidRDefault="00D93B97" w:rsidP="00D93B97">
      <w:r>
        <w:t>WI NR_demod_enh2-Perf was originally planned to complete in March 2022</w:t>
      </w:r>
    </w:p>
    <w:p w14:paraId="17FA83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11589" w14:textId="77777777" w:rsidR="00D93B97" w:rsidRDefault="00D93B97" w:rsidP="00D93B97">
      <w:pPr>
        <w:pStyle w:val="Heading5"/>
      </w:pPr>
      <w:bookmarkStart w:id="258" w:name="_Toc104749559"/>
      <w:bookmarkStart w:id="259" w:name="_Toc105285869"/>
      <w:r>
        <w:t>9.5.4.4</w:t>
      </w:r>
      <w:r>
        <w:tab/>
        <w:t>Introduction of DL 1024QAM for NR FR1 [RAN4 WI: NR_DL1024QAM_FR1]</w:t>
      </w:r>
      <w:bookmarkEnd w:id="258"/>
      <w:bookmarkEnd w:id="259"/>
    </w:p>
    <w:p w14:paraId="7323DD84" w14:textId="77777777" w:rsidR="00D93B97" w:rsidRDefault="00D93B97" w:rsidP="00D93B97">
      <w:pPr>
        <w:rPr>
          <w:rFonts w:ascii="Arial" w:hAnsi="Arial" w:cs="Arial"/>
          <w:b/>
          <w:sz w:val="24"/>
        </w:rPr>
      </w:pPr>
      <w:r>
        <w:rPr>
          <w:rFonts w:ascii="Arial" w:hAnsi="Arial" w:cs="Arial"/>
          <w:b/>
          <w:color w:val="0000FF"/>
          <w:sz w:val="24"/>
        </w:rPr>
        <w:t>RP-220190</w:t>
      </w:r>
      <w:r>
        <w:rPr>
          <w:rFonts w:ascii="Arial" w:hAnsi="Arial" w:cs="Arial"/>
          <w:b/>
          <w:color w:val="0000FF"/>
          <w:sz w:val="24"/>
        </w:rPr>
        <w:tab/>
      </w:r>
      <w:r>
        <w:rPr>
          <w:rFonts w:ascii="Arial" w:hAnsi="Arial" w:cs="Arial"/>
          <w:b/>
          <w:sz w:val="24"/>
        </w:rPr>
        <w:t>Status report for WI Introduction of DL 1024QAM for NR FR1; rapporteur: Ericsson, Nokia</w:t>
      </w:r>
    </w:p>
    <w:p w14:paraId="41F60C5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451119" w14:textId="77777777" w:rsidR="00D93B97" w:rsidRDefault="00D93B97" w:rsidP="00D93B97">
      <w:pPr>
        <w:rPr>
          <w:rFonts w:ascii="Arial" w:hAnsi="Arial" w:cs="Arial"/>
          <w:b/>
        </w:rPr>
      </w:pPr>
      <w:r>
        <w:rPr>
          <w:rFonts w:ascii="Arial" w:hAnsi="Arial" w:cs="Arial"/>
          <w:b/>
        </w:rPr>
        <w:t xml:space="preserve">Discussion: </w:t>
      </w:r>
    </w:p>
    <w:p w14:paraId="4FADA03B" w14:textId="77777777" w:rsidR="00D93B97" w:rsidRDefault="00D93B97" w:rsidP="00D93B97">
      <w:r>
        <w:t>conclusion: Core part WI is completed</w:t>
      </w:r>
    </w:p>
    <w:p w14:paraId="52E8E1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E202B" w14:textId="77777777" w:rsidR="00D93B97" w:rsidRDefault="00D93B97" w:rsidP="00D93B97">
      <w:pPr>
        <w:rPr>
          <w:rFonts w:ascii="Arial" w:hAnsi="Arial" w:cs="Arial"/>
          <w:b/>
          <w:sz w:val="24"/>
        </w:rPr>
      </w:pPr>
      <w:r>
        <w:rPr>
          <w:rFonts w:ascii="Arial" w:hAnsi="Arial" w:cs="Arial"/>
          <w:b/>
          <w:color w:val="0000FF"/>
          <w:sz w:val="24"/>
        </w:rPr>
        <w:t>RP-220266</w:t>
      </w:r>
      <w:r>
        <w:rPr>
          <w:rFonts w:ascii="Arial" w:hAnsi="Arial" w:cs="Arial"/>
          <w:b/>
          <w:color w:val="0000FF"/>
          <w:sz w:val="24"/>
        </w:rPr>
        <w:tab/>
      </w:r>
      <w:r>
        <w:rPr>
          <w:rFonts w:ascii="Arial" w:hAnsi="Arial" w:cs="Arial"/>
          <w:b/>
          <w:sz w:val="24"/>
        </w:rPr>
        <w:t>Rel-17 maintenance of DL 1024QAM for NR FR1</w:t>
      </w:r>
    </w:p>
    <w:p w14:paraId="5DC4E33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4DAD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00A8C" w14:textId="77777777" w:rsidR="00D93B97" w:rsidRDefault="00D93B97" w:rsidP="00D93B97">
      <w:pPr>
        <w:rPr>
          <w:rFonts w:ascii="Arial" w:hAnsi="Arial" w:cs="Arial"/>
          <w:b/>
          <w:sz w:val="24"/>
        </w:rPr>
      </w:pPr>
      <w:r>
        <w:rPr>
          <w:rFonts w:ascii="Arial" w:hAnsi="Arial" w:cs="Arial"/>
          <w:b/>
          <w:color w:val="0000FF"/>
          <w:sz w:val="24"/>
        </w:rPr>
        <w:t>RP-220496</w:t>
      </w:r>
      <w:r>
        <w:rPr>
          <w:rFonts w:ascii="Arial" w:hAnsi="Arial" w:cs="Arial"/>
          <w:b/>
          <w:color w:val="0000FF"/>
          <w:sz w:val="24"/>
        </w:rPr>
        <w:tab/>
      </w:r>
      <w:r>
        <w:rPr>
          <w:rFonts w:ascii="Arial" w:hAnsi="Arial" w:cs="Arial"/>
          <w:b/>
          <w:sz w:val="24"/>
        </w:rPr>
        <w:t>RAN2 CRs to Introduction of DL 1024QAM for NR FR1</w:t>
      </w:r>
    </w:p>
    <w:p w14:paraId="32718E9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7879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D9948" w14:textId="77777777" w:rsidR="00D93B97" w:rsidRDefault="00D93B97" w:rsidP="00D93B97">
      <w:pPr>
        <w:rPr>
          <w:rFonts w:ascii="Arial" w:hAnsi="Arial" w:cs="Arial"/>
          <w:b/>
          <w:sz w:val="24"/>
        </w:rPr>
      </w:pPr>
      <w:r>
        <w:rPr>
          <w:rFonts w:ascii="Arial" w:hAnsi="Arial" w:cs="Arial"/>
          <w:b/>
          <w:color w:val="0000FF"/>
          <w:sz w:val="24"/>
        </w:rPr>
        <w:t>RP-220191</w:t>
      </w:r>
      <w:r>
        <w:rPr>
          <w:rFonts w:ascii="Arial" w:hAnsi="Arial" w:cs="Arial"/>
          <w:b/>
          <w:color w:val="0000FF"/>
          <w:sz w:val="24"/>
        </w:rPr>
        <w:tab/>
      </w:r>
      <w:r>
        <w:rPr>
          <w:rFonts w:ascii="Arial" w:hAnsi="Arial" w:cs="Arial"/>
          <w:b/>
          <w:sz w:val="24"/>
        </w:rPr>
        <w:t>WI summary for WI Introduction of DL 1024QAM for NR FR1; rapporteur: Ericsson, Nokia</w:t>
      </w:r>
    </w:p>
    <w:p w14:paraId="294E2990"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369D3AF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B5A9D" w14:textId="77777777" w:rsidR="00D93B97" w:rsidRDefault="00D93B97" w:rsidP="00D93B97">
      <w:pPr>
        <w:pStyle w:val="Heading5"/>
      </w:pPr>
      <w:bookmarkStart w:id="260" w:name="_Toc104749560"/>
      <w:bookmarkStart w:id="261" w:name="_Toc105285870"/>
      <w:r>
        <w:t>9.5.4.5</w:t>
      </w:r>
      <w:r>
        <w:tab/>
        <w:t>Enhanced NR support for high speed train scenario for FR1 [RAN4 WI: NR_HST_FR1_enh]</w:t>
      </w:r>
      <w:bookmarkEnd w:id="260"/>
      <w:bookmarkEnd w:id="261"/>
    </w:p>
    <w:p w14:paraId="080006D1" w14:textId="77777777" w:rsidR="00D93B97" w:rsidRDefault="00D93B97" w:rsidP="00D93B97">
      <w:pPr>
        <w:rPr>
          <w:rFonts w:ascii="Arial" w:hAnsi="Arial" w:cs="Arial"/>
          <w:b/>
          <w:sz w:val="24"/>
        </w:rPr>
      </w:pPr>
      <w:r>
        <w:rPr>
          <w:rFonts w:ascii="Arial" w:hAnsi="Arial" w:cs="Arial"/>
          <w:b/>
          <w:color w:val="0000FF"/>
          <w:sz w:val="24"/>
        </w:rPr>
        <w:t>RP-220630</w:t>
      </w:r>
      <w:r>
        <w:rPr>
          <w:rFonts w:ascii="Arial" w:hAnsi="Arial" w:cs="Arial"/>
          <w:b/>
          <w:color w:val="0000FF"/>
          <w:sz w:val="24"/>
        </w:rPr>
        <w:tab/>
      </w:r>
      <w:r>
        <w:rPr>
          <w:rFonts w:ascii="Arial" w:hAnsi="Arial" w:cs="Arial"/>
          <w:b/>
          <w:sz w:val="24"/>
        </w:rPr>
        <w:t>Status report for WI Enhanced NR support for high speed train scenario for frequency range 1 (FR1); rapporteur: CMCC</w:t>
      </w:r>
    </w:p>
    <w:p w14:paraId="041221D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AA265A" w14:textId="77777777" w:rsidR="00D93B97" w:rsidRDefault="00D93B97" w:rsidP="00D93B97">
      <w:pPr>
        <w:rPr>
          <w:rFonts w:ascii="Arial" w:hAnsi="Arial" w:cs="Arial"/>
          <w:b/>
        </w:rPr>
      </w:pPr>
      <w:r>
        <w:rPr>
          <w:rFonts w:ascii="Arial" w:hAnsi="Arial" w:cs="Arial"/>
          <w:b/>
        </w:rPr>
        <w:t xml:space="preserve">Discussion: </w:t>
      </w:r>
    </w:p>
    <w:p w14:paraId="088E2955" w14:textId="77777777" w:rsidR="00D93B97" w:rsidRDefault="00D93B97" w:rsidP="00D93B97">
      <w:r>
        <w:t>conclusion: Core part WI is completed</w:t>
      </w:r>
    </w:p>
    <w:p w14:paraId="50D465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9DA70" w14:textId="77777777" w:rsidR="00D93B97" w:rsidRDefault="00D93B97" w:rsidP="00D93B97">
      <w:pPr>
        <w:rPr>
          <w:rFonts w:ascii="Arial" w:hAnsi="Arial" w:cs="Arial"/>
          <w:b/>
          <w:sz w:val="24"/>
        </w:rPr>
      </w:pPr>
      <w:r>
        <w:rPr>
          <w:rFonts w:ascii="Arial" w:hAnsi="Arial" w:cs="Arial"/>
          <w:b/>
          <w:color w:val="0000FF"/>
          <w:sz w:val="24"/>
        </w:rPr>
        <w:t>RP-220497</w:t>
      </w:r>
      <w:r>
        <w:rPr>
          <w:rFonts w:ascii="Arial" w:hAnsi="Arial" w:cs="Arial"/>
          <w:b/>
          <w:color w:val="0000FF"/>
          <w:sz w:val="24"/>
        </w:rPr>
        <w:tab/>
      </w:r>
      <w:r>
        <w:rPr>
          <w:rFonts w:ascii="Arial" w:hAnsi="Arial" w:cs="Arial"/>
          <w:b/>
          <w:sz w:val="24"/>
        </w:rPr>
        <w:t>RAN2 CRs to Enhanced NR support for high speed train scenario for FR1</w:t>
      </w:r>
    </w:p>
    <w:p w14:paraId="697E074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E9192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71DD9" w14:textId="77777777" w:rsidR="00D93B97" w:rsidRDefault="00D93B97" w:rsidP="00D93B97">
      <w:pPr>
        <w:rPr>
          <w:rFonts w:ascii="Arial" w:hAnsi="Arial" w:cs="Arial"/>
          <w:b/>
          <w:sz w:val="24"/>
        </w:rPr>
      </w:pPr>
      <w:r>
        <w:rPr>
          <w:rFonts w:ascii="Arial" w:hAnsi="Arial" w:cs="Arial"/>
          <w:b/>
          <w:color w:val="0000FF"/>
          <w:sz w:val="24"/>
        </w:rPr>
        <w:t>RP-220372</w:t>
      </w:r>
      <w:r>
        <w:rPr>
          <w:rFonts w:ascii="Arial" w:hAnsi="Arial" w:cs="Arial"/>
          <w:b/>
          <w:color w:val="0000FF"/>
          <w:sz w:val="24"/>
        </w:rPr>
        <w:tab/>
      </w:r>
      <w:r>
        <w:rPr>
          <w:rFonts w:ascii="Arial" w:hAnsi="Arial" w:cs="Arial"/>
          <w:b/>
          <w:sz w:val="24"/>
        </w:rPr>
        <w:t>RAN4 CRs for Open REL-17 NR or NR+LTE WIs - Batch 29</w:t>
      </w:r>
    </w:p>
    <w:p w14:paraId="6BC0F38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4AAEB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DC9A6" w14:textId="77777777" w:rsidR="00D93B97" w:rsidRDefault="00D93B97" w:rsidP="00D93B97">
      <w:pPr>
        <w:rPr>
          <w:rFonts w:ascii="Arial" w:hAnsi="Arial" w:cs="Arial"/>
          <w:b/>
          <w:sz w:val="24"/>
        </w:rPr>
      </w:pPr>
      <w:r>
        <w:rPr>
          <w:rFonts w:ascii="Arial" w:hAnsi="Arial" w:cs="Arial"/>
          <w:b/>
          <w:color w:val="0000FF"/>
          <w:sz w:val="24"/>
        </w:rPr>
        <w:t>RP-220631</w:t>
      </w:r>
      <w:r>
        <w:rPr>
          <w:rFonts w:ascii="Arial" w:hAnsi="Arial" w:cs="Arial"/>
          <w:b/>
          <w:color w:val="0000FF"/>
          <w:sz w:val="24"/>
        </w:rPr>
        <w:tab/>
      </w:r>
      <w:r>
        <w:rPr>
          <w:rFonts w:ascii="Arial" w:hAnsi="Arial" w:cs="Arial"/>
          <w:b/>
          <w:sz w:val="24"/>
        </w:rPr>
        <w:t>WI summary for WI: Enhanced NR support for high speed train scenario for frequency range 1 (FR1)</w:t>
      </w:r>
    </w:p>
    <w:p w14:paraId="31CDA1FF"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38CC926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A0A76" w14:textId="77777777" w:rsidR="00D93B97" w:rsidRDefault="00D93B97" w:rsidP="00D93B97">
      <w:pPr>
        <w:pStyle w:val="Heading5"/>
      </w:pPr>
      <w:bookmarkStart w:id="262" w:name="_Toc104749561"/>
      <w:bookmarkStart w:id="263" w:name="_Toc105285871"/>
      <w:r>
        <w:t>9.5.4.6</w:t>
      </w:r>
      <w:r>
        <w:tab/>
        <w:t>NR support for high speed train scenario for FR2 [RAN4 WI: NR_HST_FR2]</w:t>
      </w:r>
      <w:bookmarkEnd w:id="262"/>
      <w:bookmarkEnd w:id="263"/>
    </w:p>
    <w:p w14:paraId="51100072" w14:textId="77777777" w:rsidR="00D93B97" w:rsidRDefault="00D93B97" w:rsidP="00D93B97">
      <w:pPr>
        <w:rPr>
          <w:rFonts w:ascii="Arial" w:hAnsi="Arial" w:cs="Arial"/>
          <w:b/>
          <w:sz w:val="24"/>
        </w:rPr>
      </w:pPr>
      <w:r>
        <w:rPr>
          <w:rFonts w:ascii="Arial" w:hAnsi="Arial" w:cs="Arial"/>
          <w:b/>
          <w:color w:val="0000FF"/>
          <w:sz w:val="24"/>
        </w:rPr>
        <w:t>RP-220317</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6DEDFC5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DF76BA7" w14:textId="77777777" w:rsidR="00D93B97" w:rsidRDefault="00D93B97" w:rsidP="00D93B97">
      <w:pPr>
        <w:rPr>
          <w:rFonts w:ascii="Arial" w:hAnsi="Arial" w:cs="Arial"/>
          <w:b/>
        </w:rPr>
      </w:pPr>
      <w:r>
        <w:rPr>
          <w:rFonts w:ascii="Arial" w:hAnsi="Arial" w:cs="Arial"/>
          <w:b/>
        </w:rPr>
        <w:t xml:space="preserve">Discussion: </w:t>
      </w:r>
    </w:p>
    <w:p w14:paraId="77E9C6D9" w14:textId="77777777" w:rsidR="00D93B97" w:rsidRDefault="00D93B97" w:rsidP="00D93B97">
      <w:r>
        <w:t>Nokia: One of RAN4 GTW agreements made during discussion on R4-2207107 is not included in the report that describes some of FFSs left for maintenance after the completion of RRM Core</w:t>
      </w:r>
    </w:p>
    <w:p w14:paraId="5E7E6339" w14:textId="77777777" w:rsidR="00D93B97" w:rsidRDefault="00D93B97" w:rsidP="00D93B97">
      <w:r>
        <w:t xml:space="preserve">Samsung: Thanks for identifying the last-round GTW agreement is not included in the status report. We agree and will add the following bullet into the revision of SR: </w:t>
      </w:r>
    </w:p>
    <w:p w14:paraId="31B16D3B" w14:textId="77777777" w:rsidR="00D93B97" w:rsidRDefault="00D93B97" w:rsidP="00D93B97">
      <w:r>
        <w:tab/>
        <w:t xml:space="preserve">The following agreement were made on one shot large UL timing adjustment, captured in the RAN4#102-e Chairman Notes: </w:t>
      </w:r>
    </w:p>
    <w:p w14:paraId="7EB83D02" w14:textId="77777777" w:rsidR="00D93B97" w:rsidRDefault="00D93B97" w:rsidP="00D93B97">
      <w:r>
        <w:t>Agreement:</w:t>
      </w:r>
    </w:p>
    <w:p w14:paraId="7D0967FD" w14:textId="77777777" w:rsidR="00D93B97" w:rsidRDefault="00D93B97" w:rsidP="00D93B97">
      <w:r>
        <w:t xml:space="preserve">- </w:t>
      </w:r>
      <w:r>
        <w:tab/>
        <w:t>The conditions when one shot large UL timing adjustment requirements apply are FFS</w:t>
      </w:r>
    </w:p>
    <w:p w14:paraId="6CE75543" w14:textId="77777777" w:rsidR="00D93B97" w:rsidRDefault="00D93B97" w:rsidP="00D93B97">
      <w:r>
        <w:lastRenderedPageBreak/>
        <w:t>- Requirements for the case when [largeOneStepUL-timingFR2-r17] is not enabled need to be defined and are FFS. It is not precluded to reuse legacy requirements.</w:t>
      </w:r>
    </w:p>
    <w:p w14:paraId="01BECB07" w14:textId="77777777" w:rsidR="00D93B97" w:rsidRDefault="00D93B97" w:rsidP="00D93B97">
      <w:r>
        <w:t>Nokia: We agree with your suggestion</w:t>
      </w:r>
    </w:p>
    <w:p w14:paraId="0F7F7D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RP-220925</w:t>
      </w:r>
      <w:r>
        <w:rPr>
          <w:color w:val="993300"/>
          <w:u w:val="single"/>
        </w:rPr>
        <w:t>.</w:t>
      </w:r>
    </w:p>
    <w:p w14:paraId="28F97756" w14:textId="77777777" w:rsidR="00D93B97" w:rsidRDefault="00D93B97" w:rsidP="00D93B97">
      <w:pPr>
        <w:rPr>
          <w:rFonts w:ascii="Arial" w:hAnsi="Arial" w:cs="Arial"/>
          <w:b/>
          <w:sz w:val="24"/>
        </w:rPr>
      </w:pPr>
      <w:r>
        <w:rPr>
          <w:rFonts w:ascii="Arial" w:hAnsi="Arial" w:cs="Arial"/>
          <w:b/>
          <w:color w:val="0000FF"/>
          <w:sz w:val="24"/>
        </w:rPr>
        <w:t>RP-220925</w:t>
      </w:r>
      <w:r>
        <w:rPr>
          <w:rFonts w:ascii="Arial" w:hAnsi="Arial" w:cs="Arial"/>
          <w:b/>
          <w:color w:val="0000FF"/>
          <w:sz w:val="24"/>
        </w:rPr>
        <w:tab/>
      </w:r>
      <w:r>
        <w:rPr>
          <w:rFonts w:ascii="Arial" w:hAnsi="Arial" w:cs="Arial"/>
          <w:b/>
          <w:sz w:val="24"/>
        </w:rPr>
        <w:t>Status Report for WI NR support for high speed train scenario in frequency range 2 (FR2); rapporteur: Samsung</w:t>
      </w:r>
    </w:p>
    <w:p w14:paraId="0563F63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66E93288" w14:textId="77777777" w:rsidR="00D93B97" w:rsidRDefault="00D93B97" w:rsidP="00D93B97">
      <w:pPr>
        <w:rPr>
          <w:color w:val="808080"/>
        </w:rPr>
      </w:pPr>
      <w:r>
        <w:rPr>
          <w:color w:val="808080"/>
        </w:rPr>
        <w:t>(Replaces RP-220317)</w:t>
      </w:r>
    </w:p>
    <w:p w14:paraId="1B447F19" w14:textId="77777777" w:rsidR="00D93B97" w:rsidRDefault="00D93B97" w:rsidP="00D93B97">
      <w:pPr>
        <w:rPr>
          <w:rFonts w:ascii="Arial" w:hAnsi="Arial" w:cs="Arial"/>
          <w:b/>
        </w:rPr>
      </w:pPr>
      <w:r>
        <w:rPr>
          <w:rFonts w:ascii="Arial" w:hAnsi="Arial" w:cs="Arial"/>
          <w:b/>
        </w:rPr>
        <w:t xml:space="preserve">Discussion: </w:t>
      </w:r>
    </w:p>
    <w:p w14:paraId="2DCCA6F1" w14:textId="77777777" w:rsidR="00D93B97" w:rsidRDefault="00D93B97" w:rsidP="00D93B97">
      <w:r>
        <w:t>conclusion: Core part WI is completed</w:t>
      </w:r>
    </w:p>
    <w:p w14:paraId="1F2D42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83C9" w14:textId="77777777" w:rsidR="00D93B97" w:rsidRDefault="00D93B97" w:rsidP="00D93B97">
      <w:pPr>
        <w:rPr>
          <w:rFonts w:ascii="Arial" w:hAnsi="Arial" w:cs="Arial"/>
          <w:b/>
          <w:sz w:val="24"/>
        </w:rPr>
      </w:pPr>
      <w:r>
        <w:rPr>
          <w:rFonts w:ascii="Arial" w:hAnsi="Arial" w:cs="Arial"/>
          <w:b/>
          <w:color w:val="0000FF"/>
          <w:sz w:val="24"/>
        </w:rPr>
        <w:t>RP-220425</w:t>
      </w:r>
      <w:r>
        <w:rPr>
          <w:rFonts w:ascii="Arial" w:hAnsi="Arial" w:cs="Arial"/>
          <w:b/>
          <w:color w:val="0000FF"/>
          <w:sz w:val="24"/>
        </w:rPr>
        <w:tab/>
      </w:r>
      <w:r>
        <w:rPr>
          <w:rFonts w:ascii="Arial" w:hAnsi="Arial" w:cs="Arial"/>
          <w:b/>
          <w:sz w:val="24"/>
        </w:rPr>
        <w:t>TR 38.854 v1.0.0 on NR support for high speed train scenario in frequency range 2 (FR2)</w:t>
      </w:r>
    </w:p>
    <w:p w14:paraId="06098E70"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v1.0.0</w:t>
      </w:r>
      <w:r>
        <w:rPr>
          <w:i/>
        </w:rPr>
        <w:br/>
      </w:r>
      <w:r>
        <w:rPr>
          <w:i/>
        </w:rPr>
        <w:tab/>
      </w:r>
      <w:r>
        <w:rPr>
          <w:i/>
        </w:rPr>
        <w:tab/>
      </w:r>
      <w:r>
        <w:rPr>
          <w:i/>
        </w:rPr>
        <w:tab/>
      </w:r>
      <w:r>
        <w:rPr>
          <w:i/>
        </w:rPr>
        <w:tab/>
      </w:r>
      <w:r>
        <w:rPr>
          <w:i/>
        </w:rPr>
        <w:tab/>
        <w:t>Source: Nokia, Nokia Shanghai Bell, Samsung</w:t>
      </w:r>
    </w:p>
    <w:p w14:paraId="37AA1F0D" w14:textId="77777777" w:rsidR="00D93B97" w:rsidRDefault="00D93B97" w:rsidP="00D93B97">
      <w:pPr>
        <w:rPr>
          <w:rFonts w:ascii="Arial" w:hAnsi="Arial" w:cs="Arial"/>
          <w:b/>
        </w:rPr>
      </w:pPr>
      <w:r>
        <w:rPr>
          <w:rFonts w:ascii="Arial" w:hAnsi="Arial" w:cs="Arial"/>
          <w:b/>
        </w:rPr>
        <w:t xml:space="preserve">Abstract: </w:t>
      </w:r>
    </w:p>
    <w:p w14:paraId="147610B0" w14:textId="77777777" w:rsidR="00D93B97" w:rsidRDefault="00D93B97" w:rsidP="00D93B97">
      <w:r>
        <w:t>RAN4 TR 38.854 is provided for 1-step approval</w:t>
      </w:r>
    </w:p>
    <w:p w14:paraId="106AF7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RP-220918</w:t>
      </w:r>
      <w:r>
        <w:rPr>
          <w:color w:val="993300"/>
          <w:u w:val="single"/>
        </w:rPr>
        <w:t>.</w:t>
      </w:r>
    </w:p>
    <w:p w14:paraId="7294494B" w14:textId="77777777" w:rsidR="00D93B97" w:rsidRDefault="00D93B97" w:rsidP="00D93B97">
      <w:pPr>
        <w:rPr>
          <w:rFonts w:ascii="Arial" w:hAnsi="Arial" w:cs="Arial"/>
          <w:b/>
          <w:sz w:val="24"/>
        </w:rPr>
      </w:pPr>
      <w:r>
        <w:rPr>
          <w:rFonts w:ascii="Arial" w:hAnsi="Arial" w:cs="Arial"/>
          <w:b/>
          <w:color w:val="0000FF"/>
          <w:sz w:val="24"/>
        </w:rPr>
        <w:t>RP-220918</w:t>
      </w:r>
      <w:r>
        <w:rPr>
          <w:rFonts w:ascii="Arial" w:hAnsi="Arial" w:cs="Arial"/>
          <w:b/>
          <w:color w:val="0000FF"/>
          <w:sz w:val="24"/>
        </w:rPr>
        <w:tab/>
      </w:r>
      <w:r>
        <w:rPr>
          <w:rFonts w:ascii="Arial" w:hAnsi="Arial" w:cs="Arial"/>
          <w:b/>
          <w:sz w:val="24"/>
        </w:rPr>
        <w:t>TR 38.854 v1.0.1 on NR support for high speed train scenario in frequency range 2 (FR2)</w:t>
      </w:r>
    </w:p>
    <w:p w14:paraId="3DCCBC74"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v1.0.1</w:t>
      </w:r>
      <w:r>
        <w:rPr>
          <w:i/>
        </w:rPr>
        <w:br/>
      </w:r>
      <w:r>
        <w:rPr>
          <w:i/>
        </w:rPr>
        <w:tab/>
      </w:r>
      <w:r>
        <w:rPr>
          <w:i/>
        </w:rPr>
        <w:tab/>
      </w:r>
      <w:r>
        <w:rPr>
          <w:i/>
        </w:rPr>
        <w:tab/>
      </w:r>
      <w:r>
        <w:rPr>
          <w:i/>
        </w:rPr>
        <w:tab/>
      </w:r>
      <w:r>
        <w:rPr>
          <w:i/>
        </w:rPr>
        <w:tab/>
        <w:t>Source: Nokia, Nokia Shanghai Bell, Samsung</w:t>
      </w:r>
    </w:p>
    <w:p w14:paraId="726691DE" w14:textId="77777777" w:rsidR="00D93B97" w:rsidRDefault="00D93B97" w:rsidP="00D93B97">
      <w:pPr>
        <w:rPr>
          <w:color w:val="808080"/>
        </w:rPr>
      </w:pPr>
      <w:r>
        <w:rPr>
          <w:color w:val="808080"/>
        </w:rPr>
        <w:t>(Replaces RP-220425)</w:t>
      </w:r>
    </w:p>
    <w:p w14:paraId="63F6E8C8" w14:textId="77777777" w:rsidR="00D93B97" w:rsidRDefault="00D93B97" w:rsidP="00D93B97">
      <w:pPr>
        <w:rPr>
          <w:rFonts w:ascii="Arial" w:hAnsi="Arial" w:cs="Arial"/>
          <w:b/>
        </w:rPr>
      </w:pPr>
      <w:r>
        <w:rPr>
          <w:rFonts w:ascii="Arial" w:hAnsi="Arial" w:cs="Arial"/>
          <w:b/>
        </w:rPr>
        <w:t xml:space="preserve">Abstract: </w:t>
      </w:r>
    </w:p>
    <w:p w14:paraId="124D39AB" w14:textId="77777777" w:rsidR="00D93B97" w:rsidRDefault="00D93B97" w:rsidP="00D93B97">
      <w:r>
        <w:t>RAN4 TR 38.854 is provided for 1-step approval</w:t>
      </w:r>
    </w:p>
    <w:p w14:paraId="37AA1603" w14:textId="77777777" w:rsidR="00D93B97" w:rsidRDefault="00D93B97" w:rsidP="00D93B97">
      <w:pPr>
        <w:rPr>
          <w:rFonts w:ascii="Arial" w:hAnsi="Arial" w:cs="Arial"/>
          <w:b/>
        </w:rPr>
      </w:pPr>
      <w:r>
        <w:rPr>
          <w:rFonts w:ascii="Arial" w:hAnsi="Arial" w:cs="Arial"/>
          <w:b/>
        </w:rPr>
        <w:t xml:space="preserve">Discussion: </w:t>
      </w:r>
    </w:p>
    <w:p w14:paraId="131B301C" w14:textId="77777777" w:rsidR="00D93B97" w:rsidRDefault="00D93B97" w:rsidP="00D93B97">
      <w:r>
        <w:t>MCC: late submsison</w:t>
      </w:r>
    </w:p>
    <w:p w14:paraId="15114C6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E02E2" w14:textId="77777777" w:rsidR="00D93B97" w:rsidRDefault="00D93B97" w:rsidP="00D93B97">
      <w:pPr>
        <w:rPr>
          <w:rFonts w:ascii="Arial" w:hAnsi="Arial" w:cs="Arial"/>
          <w:b/>
          <w:sz w:val="24"/>
        </w:rPr>
      </w:pPr>
      <w:r>
        <w:rPr>
          <w:rFonts w:ascii="Arial" w:hAnsi="Arial" w:cs="Arial"/>
          <w:b/>
          <w:color w:val="0000FF"/>
          <w:sz w:val="24"/>
        </w:rPr>
        <w:t>RP-220498</w:t>
      </w:r>
      <w:r>
        <w:rPr>
          <w:rFonts w:ascii="Arial" w:hAnsi="Arial" w:cs="Arial"/>
          <w:b/>
          <w:color w:val="0000FF"/>
          <w:sz w:val="24"/>
        </w:rPr>
        <w:tab/>
      </w:r>
      <w:r>
        <w:rPr>
          <w:rFonts w:ascii="Arial" w:hAnsi="Arial" w:cs="Arial"/>
          <w:b/>
          <w:sz w:val="24"/>
        </w:rPr>
        <w:t>RAN2 CRs to NR support for high speed train scenario for FR2</w:t>
      </w:r>
    </w:p>
    <w:p w14:paraId="55B179A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4950E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98AD6" w14:textId="77777777" w:rsidR="00D93B97" w:rsidRDefault="00D93B97" w:rsidP="00D93B97">
      <w:pPr>
        <w:rPr>
          <w:rFonts w:ascii="Arial" w:hAnsi="Arial" w:cs="Arial"/>
          <w:b/>
          <w:sz w:val="24"/>
        </w:rPr>
      </w:pPr>
      <w:r>
        <w:rPr>
          <w:rFonts w:ascii="Arial" w:hAnsi="Arial" w:cs="Arial"/>
          <w:b/>
          <w:color w:val="0000FF"/>
          <w:sz w:val="24"/>
        </w:rPr>
        <w:t>RP-220373</w:t>
      </w:r>
      <w:r>
        <w:rPr>
          <w:rFonts w:ascii="Arial" w:hAnsi="Arial" w:cs="Arial"/>
          <w:b/>
          <w:color w:val="0000FF"/>
          <w:sz w:val="24"/>
        </w:rPr>
        <w:tab/>
      </w:r>
      <w:r>
        <w:rPr>
          <w:rFonts w:ascii="Arial" w:hAnsi="Arial" w:cs="Arial"/>
          <w:b/>
          <w:sz w:val="24"/>
        </w:rPr>
        <w:t>RAN4 CRs for Open REL-17 NR or NR+LTE WIs - Batch 30</w:t>
      </w:r>
    </w:p>
    <w:p w14:paraId="2D00023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60F2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2587B" w14:textId="77777777" w:rsidR="00D93B97" w:rsidRDefault="00D93B97" w:rsidP="00D93B97">
      <w:pPr>
        <w:rPr>
          <w:rFonts w:ascii="Arial" w:hAnsi="Arial" w:cs="Arial"/>
          <w:b/>
          <w:sz w:val="24"/>
        </w:rPr>
      </w:pPr>
      <w:r>
        <w:rPr>
          <w:rFonts w:ascii="Arial" w:hAnsi="Arial" w:cs="Arial"/>
          <w:b/>
          <w:color w:val="0000FF"/>
          <w:sz w:val="24"/>
        </w:rPr>
        <w:lastRenderedPageBreak/>
        <w:t>RP-220316</w:t>
      </w:r>
      <w:r>
        <w:rPr>
          <w:rFonts w:ascii="Arial" w:hAnsi="Arial" w:cs="Arial"/>
          <w:b/>
          <w:color w:val="0000FF"/>
          <w:sz w:val="24"/>
        </w:rPr>
        <w:tab/>
      </w:r>
      <w:r>
        <w:rPr>
          <w:rFonts w:ascii="Arial" w:hAnsi="Arial" w:cs="Arial"/>
          <w:b/>
          <w:sz w:val="24"/>
        </w:rPr>
        <w:t>WI summary for WI: NR support for high speed train scenario in frequency range 2 (FR2)</w:t>
      </w:r>
    </w:p>
    <w:p w14:paraId="7A4948C3"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6879582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6A410" w14:textId="77777777" w:rsidR="00D93B97" w:rsidRDefault="00D93B97" w:rsidP="00D93B97">
      <w:pPr>
        <w:pStyle w:val="Heading5"/>
      </w:pPr>
      <w:bookmarkStart w:id="264" w:name="_Toc104749562"/>
      <w:bookmarkStart w:id="265" w:name="_Toc105285872"/>
      <w:r>
        <w:t>9.5.4.7</w:t>
      </w:r>
      <w:r>
        <w:tab/>
        <w:t>RF requirements enhancement for NR FR1 [RAN4 WI: NR_RF_FR1_enh]</w:t>
      </w:r>
      <w:bookmarkEnd w:id="264"/>
      <w:bookmarkEnd w:id="265"/>
    </w:p>
    <w:p w14:paraId="5540A485" w14:textId="77777777" w:rsidR="00D93B97" w:rsidRDefault="00D93B97" w:rsidP="00D93B97">
      <w:pPr>
        <w:rPr>
          <w:rFonts w:ascii="Arial" w:hAnsi="Arial" w:cs="Arial"/>
          <w:b/>
          <w:sz w:val="24"/>
        </w:rPr>
      </w:pPr>
      <w:r>
        <w:rPr>
          <w:rFonts w:ascii="Arial" w:hAnsi="Arial" w:cs="Arial"/>
          <w:b/>
          <w:color w:val="0000FF"/>
          <w:sz w:val="24"/>
        </w:rPr>
        <w:t>RP-220680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2BF470B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93D8C4" w14:textId="77777777" w:rsidR="00D93B97" w:rsidRDefault="00D93B97" w:rsidP="00D93B97">
      <w:pPr>
        <w:rPr>
          <w:rFonts w:ascii="Arial" w:hAnsi="Arial" w:cs="Arial"/>
          <w:b/>
        </w:rPr>
      </w:pPr>
      <w:r>
        <w:rPr>
          <w:rFonts w:ascii="Arial" w:hAnsi="Arial" w:cs="Arial"/>
          <w:b/>
        </w:rPr>
        <w:t xml:space="preserve">Discussion: </w:t>
      </w:r>
    </w:p>
    <w:p w14:paraId="51EFC652" w14:textId="77777777" w:rsidR="00D93B97" w:rsidRDefault="00D93B97" w:rsidP="00D93B97">
      <w:r>
        <w:t>handled in [95e-36-R17-FR1-RF]</w:t>
      </w:r>
    </w:p>
    <w:p w14:paraId="76981FF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RP-220984</w:t>
      </w:r>
      <w:r>
        <w:rPr>
          <w:color w:val="993300"/>
          <w:u w:val="single"/>
        </w:rPr>
        <w:t>.</w:t>
      </w:r>
    </w:p>
    <w:p w14:paraId="450E2675" w14:textId="77777777" w:rsidR="00D93B97" w:rsidRDefault="00D93B97" w:rsidP="00D93B97">
      <w:pPr>
        <w:rPr>
          <w:rFonts w:ascii="Arial" w:hAnsi="Arial" w:cs="Arial"/>
          <w:b/>
          <w:sz w:val="24"/>
        </w:rPr>
      </w:pPr>
      <w:r>
        <w:rPr>
          <w:rFonts w:ascii="Arial" w:hAnsi="Arial" w:cs="Arial"/>
          <w:b/>
          <w:color w:val="0000FF"/>
          <w:sz w:val="24"/>
        </w:rPr>
        <w:t>RP-220984</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4AE6427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E911257" w14:textId="77777777" w:rsidR="00D93B97" w:rsidRDefault="00D93B97" w:rsidP="00D93B97">
      <w:pPr>
        <w:rPr>
          <w:color w:val="808080"/>
        </w:rPr>
      </w:pPr>
      <w:r>
        <w:rPr>
          <w:color w:val="808080"/>
        </w:rPr>
        <w:t>(Replaces RP-220680)</w:t>
      </w:r>
    </w:p>
    <w:p w14:paraId="1E799383" w14:textId="77777777" w:rsidR="00D93B97" w:rsidRDefault="00D93B97" w:rsidP="00D93B97">
      <w:pPr>
        <w:rPr>
          <w:rFonts w:ascii="Arial" w:hAnsi="Arial" w:cs="Arial"/>
          <w:b/>
        </w:rPr>
      </w:pPr>
      <w:r>
        <w:rPr>
          <w:rFonts w:ascii="Arial" w:hAnsi="Arial" w:cs="Arial"/>
          <w:b/>
        </w:rPr>
        <w:t xml:space="preserve">Discussion: </w:t>
      </w:r>
    </w:p>
    <w:p w14:paraId="391CBE77" w14:textId="77777777" w:rsidR="00D93B97" w:rsidRDefault="00D93B97" w:rsidP="00D93B97">
      <w:r>
        <w:t>handled in [95e-36-R17-FR1-RF]</w:t>
      </w:r>
    </w:p>
    <w:p w14:paraId="1EC3A5B6" w14:textId="77777777" w:rsidR="00D93B97" w:rsidRDefault="00D93B97" w:rsidP="00D93B97">
      <w:r>
        <w:t>MCC: Perf. Sep.22, 100% makes no sense</w:t>
      </w:r>
    </w:p>
    <w:p w14:paraId="52B8FFB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RP-220996</w:t>
      </w:r>
      <w:r>
        <w:rPr>
          <w:color w:val="993300"/>
          <w:u w:val="single"/>
        </w:rPr>
        <w:t>.</w:t>
      </w:r>
    </w:p>
    <w:p w14:paraId="1E37366C" w14:textId="77777777" w:rsidR="00D93B97" w:rsidRDefault="00D93B97" w:rsidP="00D93B97">
      <w:pPr>
        <w:rPr>
          <w:rFonts w:ascii="Arial" w:hAnsi="Arial" w:cs="Arial"/>
          <w:b/>
          <w:sz w:val="24"/>
        </w:rPr>
      </w:pPr>
      <w:r>
        <w:rPr>
          <w:rFonts w:ascii="Arial" w:hAnsi="Arial" w:cs="Arial"/>
          <w:b/>
          <w:color w:val="0000FF"/>
          <w:sz w:val="24"/>
        </w:rPr>
        <w:t>RP-220996</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472F9B6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868E9C1" w14:textId="77777777" w:rsidR="00D93B97" w:rsidRDefault="00D93B97" w:rsidP="00D93B97">
      <w:pPr>
        <w:rPr>
          <w:color w:val="808080"/>
        </w:rPr>
      </w:pPr>
      <w:r>
        <w:rPr>
          <w:color w:val="808080"/>
        </w:rPr>
        <w:t>(Replaces RP-220984)</w:t>
      </w:r>
    </w:p>
    <w:p w14:paraId="3BDC3AD9" w14:textId="77777777" w:rsidR="00D93B97" w:rsidRDefault="00D93B97" w:rsidP="00D93B97">
      <w:pPr>
        <w:rPr>
          <w:rFonts w:ascii="Arial" w:hAnsi="Arial" w:cs="Arial"/>
          <w:b/>
        </w:rPr>
      </w:pPr>
      <w:r>
        <w:rPr>
          <w:rFonts w:ascii="Arial" w:hAnsi="Arial" w:cs="Arial"/>
          <w:b/>
        </w:rPr>
        <w:t xml:space="preserve">Discussion: </w:t>
      </w:r>
    </w:p>
    <w:p w14:paraId="0ACA7758" w14:textId="77777777" w:rsidR="00D93B97" w:rsidRDefault="00D93B97" w:rsidP="00D93B97">
      <w:r>
        <w:t>result of [95e-36-R17-FR1-RF]</w:t>
      </w:r>
    </w:p>
    <w:p w14:paraId="14511CA6" w14:textId="77777777" w:rsidR="00D93B97" w:rsidRDefault="00D93B97" w:rsidP="00D93B97">
      <w:r>
        <w:t>Note: Detected after RAN #95e:</w:t>
      </w:r>
    </w:p>
    <w:p w14:paraId="06C4D032" w14:textId="77777777" w:rsidR="00D93B97" w:rsidRDefault="00D93B97" w:rsidP="00D93B97">
      <w:r>
        <w:t>- Perf. part NR_RF_FR1_enh-Perf jumped from 0% in RP-220680 to 100% in RP-220996</w:t>
      </w:r>
    </w:p>
    <w:p w14:paraId="4773B101" w14:textId="77777777" w:rsidR="00D93B97" w:rsidRDefault="00D93B97" w:rsidP="00D93B97">
      <w:r>
        <w:t>- While SR RP-220996 claims that NR_RF_FR1_enh-Perf is 100% complete at RAN #95e,</w:t>
      </w:r>
    </w:p>
    <w:p w14:paraId="3C5A5EF6" w14:textId="77777777" w:rsidR="00D93B97" w:rsidRDefault="00D93B97" w:rsidP="00D93B97">
      <w:r>
        <w:t xml:space="preserve">   the revised WID RP-220681 claims that NR_RF_FR1_enh-Perf will be completed at RAN #97</w:t>
      </w:r>
    </w:p>
    <w:p w14:paraId="71F9D6E9" w14:textId="77777777" w:rsidR="00D93B97" w:rsidRDefault="00D93B97" w:rsidP="00D93B97">
      <w:r>
        <w:t xml:space="preserve">   with CRs to TS 38.307 and TS 38.133.</w:t>
      </w:r>
    </w:p>
    <w:p w14:paraId="18B696CB" w14:textId="77777777" w:rsidR="00D93B97" w:rsidRDefault="00D93B97" w:rsidP="00D93B97">
      <w:r>
        <w:t>Rapporteur clarified (after RAN #95e) that</w:t>
      </w:r>
    </w:p>
    <w:p w14:paraId="2FC39DD3" w14:textId="77777777" w:rsidR="00D93B97" w:rsidRDefault="00D93B97" w:rsidP="00D93B97">
      <w:r>
        <w:t>- no CR (neither to 38.307 nor 38.133) was submitted for NR_RF_FR1_enh-Perf so far</w:t>
      </w:r>
    </w:p>
    <w:p w14:paraId="7E8A6457" w14:textId="77777777" w:rsidR="00D93B97" w:rsidRDefault="00D93B97" w:rsidP="00D93B97">
      <w:r>
        <w:t>- a 38.307 CR was approved via R4-2206516 of RP-220349 for NR_RF_TxD-Core which may partly address</w:t>
      </w:r>
    </w:p>
    <w:p w14:paraId="1E3862C1" w14:textId="77777777" w:rsidR="00D93B97" w:rsidRDefault="00D93B97" w:rsidP="00D93B97">
      <w:r>
        <w:lastRenderedPageBreak/>
        <w:t xml:space="preserve">   the change planned under NR_RF_FR1_enh-Perf (although no relation to NR_RF_TxD is indicated in 2.3 of RP-220681 so far)</w:t>
      </w:r>
    </w:p>
    <w:p w14:paraId="74315768" w14:textId="77777777" w:rsidR="00D93B97" w:rsidRDefault="00D93B97" w:rsidP="00D93B97">
      <w:r>
        <w:t xml:space="preserve">   but a further 38.307 change will be needed and a change to 38.133 may still be considered</w:t>
      </w:r>
    </w:p>
    <w:p w14:paraId="23F3340F" w14:textId="77777777" w:rsidR="00D93B97" w:rsidRDefault="00D93B97" w:rsidP="00D93B97">
      <w:r>
        <w:t>conclusion: Core: 100%, March 22; Perf.: 0%, Sep.22 ; Core part WI is completed</w:t>
      </w:r>
    </w:p>
    <w:p w14:paraId="4420DFE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B0440" w14:textId="77777777" w:rsidR="00D93B97" w:rsidRDefault="00D93B97" w:rsidP="00D93B97">
      <w:pPr>
        <w:rPr>
          <w:rFonts w:ascii="Arial" w:hAnsi="Arial" w:cs="Arial"/>
          <w:b/>
          <w:sz w:val="24"/>
        </w:rPr>
      </w:pPr>
      <w:r>
        <w:rPr>
          <w:rFonts w:ascii="Arial" w:hAnsi="Arial" w:cs="Arial"/>
          <w:b/>
          <w:color w:val="0000FF"/>
          <w:sz w:val="24"/>
        </w:rPr>
        <w:t>RP-220671</w:t>
      </w:r>
      <w:r>
        <w:rPr>
          <w:rFonts w:ascii="Arial" w:hAnsi="Arial" w:cs="Arial"/>
          <w:b/>
          <w:color w:val="0000FF"/>
          <w:sz w:val="24"/>
        </w:rPr>
        <w:tab/>
      </w:r>
      <w:r>
        <w:rPr>
          <w:rFonts w:ascii="Arial" w:hAnsi="Arial" w:cs="Arial"/>
          <w:b/>
          <w:sz w:val="24"/>
        </w:rPr>
        <w:t>Consideration on low priority cell dropping</w:t>
      </w:r>
    </w:p>
    <w:p w14:paraId="3F1EE8D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D72E90" w14:textId="77777777" w:rsidR="00D93B97" w:rsidRDefault="00D93B97" w:rsidP="00D93B97">
      <w:pPr>
        <w:rPr>
          <w:rFonts w:ascii="Arial" w:hAnsi="Arial" w:cs="Arial"/>
          <w:b/>
        </w:rPr>
      </w:pPr>
      <w:r>
        <w:rPr>
          <w:rFonts w:ascii="Arial" w:hAnsi="Arial" w:cs="Arial"/>
          <w:b/>
        </w:rPr>
        <w:t xml:space="preserve">Discussion: </w:t>
      </w:r>
    </w:p>
    <w:p w14:paraId="1D221578" w14:textId="77777777" w:rsidR="00D93B97" w:rsidRDefault="00D93B97" w:rsidP="00D93B97">
      <w:r>
        <w:t>handled in [95e-36-R17-FR1-RF]</w:t>
      </w:r>
    </w:p>
    <w:p w14:paraId="3F9E57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3A7ED" w14:textId="77777777" w:rsidR="00D93B97" w:rsidRDefault="00D93B97" w:rsidP="00D93B97">
      <w:pPr>
        <w:rPr>
          <w:rFonts w:ascii="Arial" w:hAnsi="Arial" w:cs="Arial"/>
          <w:b/>
          <w:sz w:val="24"/>
        </w:rPr>
      </w:pPr>
      <w:r>
        <w:rPr>
          <w:rFonts w:ascii="Arial" w:hAnsi="Arial" w:cs="Arial"/>
          <w:b/>
          <w:color w:val="0000FF"/>
          <w:sz w:val="24"/>
        </w:rPr>
        <w:t>RP-220683</w:t>
      </w:r>
      <w:r>
        <w:rPr>
          <w:rFonts w:ascii="Arial" w:hAnsi="Arial" w:cs="Arial"/>
          <w:b/>
          <w:color w:val="0000FF"/>
          <w:sz w:val="24"/>
        </w:rPr>
        <w:tab/>
      </w:r>
      <w:r>
        <w:rPr>
          <w:rFonts w:ascii="Arial" w:hAnsi="Arial" w:cs="Arial"/>
          <w:b/>
          <w:sz w:val="24"/>
        </w:rPr>
        <w:t>On SCell dropping objective of  RF requirements enhancement for NR frequency range 1 (FR1)</w:t>
      </w:r>
    </w:p>
    <w:p w14:paraId="2DCE009F"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2FA9F37" w14:textId="77777777" w:rsidR="00D93B97" w:rsidRDefault="00D93B97" w:rsidP="00D93B97">
      <w:pPr>
        <w:rPr>
          <w:rFonts w:ascii="Arial" w:hAnsi="Arial" w:cs="Arial"/>
          <w:b/>
        </w:rPr>
      </w:pPr>
      <w:r>
        <w:rPr>
          <w:rFonts w:ascii="Arial" w:hAnsi="Arial" w:cs="Arial"/>
          <w:b/>
        </w:rPr>
        <w:t xml:space="preserve">Discussion: </w:t>
      </w:r>
    </w:p>
    <w:p w14:paraId="73BAD772" w14:textId="77777777" w:rsidR="00D93B97" w:rsidRDefault="00D93B97" w:rsidP="00D93B97">
      <w:r>
        <w:t>handled in [95e-36-R17-FR1-RF]</w:t>
      </w:r>
    </w:p>
    <w:p w14:paraId="61E821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4C8C1" w14:textId="77777777" w:rsidR="00D93B97" w:rsidRDefault="00D93B97" w:rsidP="00D93B97">
      <w:pPr>
        <w:rPr>
          <w:rFonts w:ascii="Arial" w:hAnsi="Arial" w:cs="Arial"/>
          <w:b/>
          <w:sz w:val="24"/>
        </w:rPr>
      </w:pPr>
      <w:r>
        <w:rPr>
          <w:rFonts w:ascii="Arial" w:hAnsi="Arial" w:cs="Arial"/>
          <w:b/>
          <w:color w:val="0000FF"/>
          <w:sz w:val="24"/>
        </w:rPr>
        <w:t>RP-220267</w:t>
      </w:r>
      <w:r>
        <w:rPr>
          <w:rFonts w:ascii="Arial" w:hAnsi="Arial" w:cs="Arial"/>
          <w:b/>
          <w:color w:val="0000FF"/>
          <w:sz w:val="24"/>
        </w:rPr>
        <w:tab/>
      </w:r>
      <w:r>
        <w:rPr>
          <w:rFonts w:ascii="Arial" w:hAnsi="Arial" w:cs="Arial"/>
          <w:b/>
          <w:sz w:val="24"/>
        </w:rPr>
        <w:t>Rel-17 maintenance of UL Tx Switching enhancements</w:t>
      </w:r>
    </w:p>
    <w:p w14:paraId="3276587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2C006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94ED6" w14:textId="77777777" w:rsidR="00D93B97" w:rsidRDefault="00D93B97" w:rsidP="00D93B97">
      <w:pPr>
        <w:rPr>
          <w:rFonts w:ascii="Arial" w:hAnsi="Arial" w:cs="Arial"/>
          <w:b/>
          <w:sz w:val="24"/>
        </w:rPr>
      </w:pPr>
      <w:r>
        <w:rPr>
          <w:rFonts w:ascii="Arial" w:hAnsi="Arial" w:cs="Arial"/>
          <w:b/>
          <w:color w:val="0000FF"/>
          <w:sz w:val="24"/>
        </w:rPr>
        <w:t>RP-220499</w:t>
      </w:r>
      <w:r>
        <w:rPr>
          <w:rFonts w:ascii="Arial" w:hAnsi="Arial" w:cs="Arial"/>
          <w:b/>
          <w:color w:val="0000FF"/>
          <w:sz w:val="24"/>
        </w:rPr>
        <w:tab/>
      </w:r>
      <w:r>
        <w:rPr>
          <w:rFonts w:ascii="Arial" w:hAnsi="Arial" w:cs="Arial"/>
          <w:b/>
          <w:sz w:val="24"/>
        </w:rPr>
        <w:t>RAN2 CRs to RF requirements enhancement for NR FR1</w:t>
      </w:r>
    </w:p>
    <w:p w14:paraId="35F2172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6FD7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B29DC" w14:textId="77777777" w:rsidR="00D93B97" w:rsidRDefault="00D93B97" w:rsidP="00D93B97">
      <w:pPr>
        <w:rPr>
          <w:rFonts w:ascii="Arial" w:hAnsi="Arial" w:cs="Arial"/>
          <w:b/>
          <w:sz w:val="24"/>
        </w:rPr>
      </w:pPr>
      <w:r>
        <w:rPr>
          <w:rFonts w:ascii="Arial" w:hAnsi="Arial" w:cs="Arial"/>
          <w:b/>
          <w:color w:val="0000FF"/>
          <w:sz w:val="24"/>
        </w:rPr>
        <w:t>RP-220342</w:t>
      </w:r>
      <w:r>
        <w:rPr>
          <w:rFonts w:ascii="Arial" w:hAnsi="Arial" w:cs="Arial"/>
          <w:b/>
          <w:color w:val="0000FF"/>
          <w:sz w:val="24"/>
        </w:rPr>
        <w:tab/>
      </w:r>
      <w:r>
        <w:rPr>
          <w:rFonts w:ascii="Arial" w:hAnsi="Arial" w:cs="Arial"/>
          <w:b/>
          <w:sz w:val="24"/>
        </w:rPr>
        <w:t>RAN4 CRs for Open REL-17 NR or NR+LTE WIs - Batch 1</w:t>
      </w:r>
    </w:p>
    <w:p w14:paraId="0571A70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2183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525F1" w14:textId="77777777" w:rsidR="00D93B97" w:rsidRDefault="00D93B97" w:rsidP="00D93B97">
      <w:pPr>
        <w:rPr>
          <w:rFonts w:ascii="Arial" w:hAnsi="Arial" w:cs="Arial"/>
          <w:b/>
          <w:sz w:val="24"/>
        </w:rPr>
      </w:pPr>
      <w:r>
        <w:rPr>
          <w:rFonts w:ascii="Arial" w:hAnsi="Arial" w:cs="Arial"/>
          <w:b/>
          <w:color w:val="0000FF"/>
          <w:sz w:val="24"/>
        </w:rPr>
        <w:t>RP-220370</w:t>
      </w:r>
      <w:r>
        <w:rPr>
          <w:rFonts w:ascii="Arial" w:hAnsi="Arial" w:cs="Arial"/>
          <w:b/>
          <w:color w:val="0000FF"/>
          <w:sz w:val="24"/>
        </w:rPr>
        <w:tab/>
      </w:r>
      <w:r>
        <w:rPr>
          <w:rFonts w:ascii="Arial" w:hAnsi="Arial" w:cs="Arial"/>
          <w:b/>
          <w:sz w:val="24"/>
        </w:rPr>
        <w:t>RAN4 CRs for Open REL-17 NR or NR+LTE WIs - Batch 27</w:t>
      </w:r>
    </w:p>
    <w:p w14:paraId="5A4D5AE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A52D4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C6E312" w14:textId="77777777" w:rsidR="00D93B97" w:rsidRDefault="00D93B97" w:rsidP="00D93B97">
      <w:pPr>
        <w:rPr>
          <w:rFonts w:ascii="Arial" w:hAnsi="Arial" w:cs="Arial"/>
          <w:b/>
          <w:sz w:val="24"/>
        </w:rPr>
      </w:pPr>
      <w:r>
        <w:rPr>
          <w:rFonts w:ascii="Arial" w:hAnsi="Arial" w:cs="Arial"/>
          <w:b/>
          <w:color w:val="0000FF"/>
          <w:sz w:val="24"/>
        </w:rPr>
        <w:t>RP-220681</w:t>
      </w:r>
      <w:r>
        <w:rPr>
          <w:rFonts w:ascii="Arial" w:hAnsi="Arial" w:cs="Arial"/>
          <w:b/>
          <w:color w:val="0000FF"/>
          <w:sz w:val="24"/>
        </w:rPr>
        <w:tab/>
      </w:r>
      <w:r>
        <w:rPr>
          <w:rFonts w:ascii="Arial" w:hAnsi="Arial" w:cs="Arial"/>
          <w:b/>
          <w:sz w:val="24"/>
        </w:rPr>
        <w:t>Revised WID: RF requirements enhancement for NR frequency range 1 (FR1)</w:t>
      </w:r>
    </w:p>
    <w:p w14:paraId="7C02010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3EF55EB" w14:textId="77777777" w:rsidR="00D93B97" w:rsidRDefault="00D93B97" w:rsidP="00D93B97">
      <w:pPr>
        <w:rPr>
          <w:rFonts w:ascii="Arial" w:hAnsi="Arial" w:cs="Arial"/>
          <w:b/>
        </w:rPr>
      </w:pPr>
      <w:r>
        <w:rPr>
          <w:rFonts w:ascii="Arial" w:hAnsi="Arial" w:cs="Arial"/>
          <w:b/>
        </w:rPr>
        <w:lastRenderedPageBreak/>
        <w:t xml:space="preserve">Abstract: </w:t>
      </w:r>
    </w:p>
    <w:p w14:paraId="3FBFFE80" w14:textId="77777777" w:rsidR="00D93B97" w:rsidRDefault="00D93B97" w:rsidP="00D93B97">
      <w:r>
        <w:t>last approved WID: RP-212527</w:t>
      </w:r>
    </w:p>
    <w:p w14:paraId="43933E28" w14:textId="77777777" w:rsidR="00D93B97" w:rsidRDefault="00D93B97" w:rsidP="00D93B97">
      <w:pPr>
        <w:rPr>
          <w:rFonts w:ascii="Arial" w:hAnsi="Arial" w:cs="Arial"/>
          <w:b/>
        </w:rPr>
      </w:pPr>
      <w:r>
        <w:rPr>
          <w:rFonts w:ascii="Arial" w:hAnsi="Arial" w:cs="Arial"/>
          <w:b/>
        </w:rPr>
        <w:t xml:space="preserve">Discussion: </w:t>
      </w:r>
    </w:p>
    <w:p w14:paraId="02C44D37" w14:textId="77777777" w:rsidR="00D93B97" w:rsidRDefault="00D93B97" w:rsidP="00D93B97">
      <w:r>
        <w:t>handled in [95e-36-R17-FR1-RF]</w:t>
      </w:r>
    </w:p>
    <w:p w14:paraId="3FD2F1CD" w14:textId="77777777" w:rsidR="00D93B97" w:rsidRDefault="00D93B97" w:rsidP="00D93B97">
      <w:r>
        <w:t>Note: Detected after RAN #95e:</w:t>
      </w:r>
    </w:p>
    <w:p w14:paraId="1A930F82" w14:textId="77777777" w:rsidR="00D93B97" w:rsidRDefault="00D93B97" w:rsidP="00D93B97">
      <w:r>
        <w:t>- Perf. part NR_RF_FR1_enh-Perf jumped in the status report from 0% in RP-220680 to 100% in RP-220996</w:t>
      </w:r>
    </w:p>
    <w:p w14:paraId="16C6A407" w14:textId="77777777" w:rsidR="00D93B97" w:rsidRDefault="00D93B97" w:rsidP="00D93B97">
      <w:r>
        <w:t>- While SR RP-220996 claims that NR_RF_FR1_enh-Perf is 100% complete at RAN #95e,</w:t>
      </w:r>
    </w:p>
    <w:p w14:paraId="5D8F640D" w14:textId="77777777" w:rsidR="00D93B97" w:rsidRDefault="00D93B97" w:rsidP="00D93B97">
      <w:r>
        <w:t xml:space="preserve">   the revised WID RP-220681 claims that NR_RF_FR1_enh-Perf will be completed at RAN #97</w:t>
      </w:r>
    </w:p>
    <w:p w14:paraId="60FE39D0" w14:textId="77777777" w:rsidR="00D93B97" w:rsidRDefault="00D93B97" w:rsidP="00D93B97">
      <w:r>
        <w:t xml:space="preserve">   with CRs to TS 38.307 and TS 38.133.</w:t>
      </w:r>
    </w:p>
    <w:p w14:paraId="13FCBA68" w14:textId="77777777" w:rsidR="00D93B97" w:rsidRDefault="00D93B97" w:rsidP="00D93B97">
      <w:r>
        <w:t>Rapporteur clarified (after RAN #95e) that</w:t>
      </w:r>
    </w:p>
    <w:p w14:paraId="6187D317" w14:textId="77777777" w:rsidR="00D93B97" w:rsidRDefault="00D93B97" w:rsidP="00D93B97">
      <w:r>
        <w:t>- no CR (neither to 38.307 nor 38.133) was submitted for NR_RF_FR1_enh-Perf so far</w:t>
      </w:r>
    </w:p>
    <w:p w14:paraId="32B9F2BF" w14:textId="77777777" w:rsidR="00D93B97" w:rsidRDefault="00D93B97" w:rsidP="00D93B97">
      <w:r>
        <w:t>- a 38.307 CR was approved via R4-2206516 of RP-220349 for NR_RF_TxD-Core which may partly address</w:t>
      </w:r>
    </w:p>
    <w:p w14:paraId="22A2579D" w14:textId="77777777" w:rsidR="00D93B97" w:rsidRDefault="00D93B97" w:rsidP="00D93B97">
      <w:r>
        <w:t xml:space="preserve">   the change planned under NR_RF_FR1_enh-Perf (although no relation to NR_RF_TxD is indicated in 2.3 of WID RP-220681 so far)</w:t>
      </w:r>
    </w:p>
    <w:p w14:paraId="4907EDCA" w14:textId="77777777" w:rsidR="00D93B97" w:rsidRDefault="00D93B97" w:rsidP="00D93B97">
      <w:r>
        <w:t xml:space="preserve">   but a further 38.307 change will be needed and a change to 38.133 may still be considered</w:t>
      </w:r>
    </w:p>
    <w:p w14:paraId="503A2A5C" w14:textId="77777777" w:rsidR="00D93B97" w:rsidRDefault="00D93B97" w:rsidP="00D93B97">
      <w:r>
        <w:t>conclusion: contradiction with status report RP-220996 came from RP-220996, Perf. part target remains Sep.22 (so far)</w:t>
      </w:r>
    </w:p>
    <w:p w14:paraId="6277EC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140DB" w14:textId="77777777" w:rsidR="00D93B97" w:rsidRDefault="00D93B97" w:rsidP="00D93B97">
      <w:pPr>
        <w:rPr>
          <w:rFonts w:ascii="Arial" w:hAnsi="Arial" w:cs="Arial"/>
          <w:b/>
          <w:sz w:val="24"/>
        </w:rPr>
      </w:pPr>
      <w:r>
        <w:rPr>
          <w:rFonts w:ascii="Arial" w:hAnsi="Arial" w:cs="Arial"/>
          <w:b/>
          <w:color w:val="0000FF"/>
          <w:sz w:val="24"/>
        </w:rPr>
        <w:t>RP-220682</w:t>
      </w:r>
      <w:r>
        <w:rPr>
          <w:rFonts w:ascii="Arial" w:hAnsi="Arial" w:cs="Arial"/>
          <w:b/>
          <w:color w:val="0000FF"/>
          <w:sz w:val="24"/>
        </w:rPr>
        <w:tab/>
      </w:r>
      <w:r>
        <w:rPr>
          <w:rFonts w:ascii="Arial" w:hAnsi="Arial" w:cs="Arial"/>
          <w:b/>
          <w:sz w:val="24"/>
        </w:rPr>
        <w:t>WI summary for WI: RF requirements enhancement for NR frequency range 1 (FR1)</w:t>
      </w:r>
    </w:p>
    <w:p w14:paraId="0411E735"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3DDF80F8" w14:textId="77777777" w:rsidR="00D93B97" w:rsidRDefault="00D93B97" w:rsidP="00D93B97">
      <w:pPr>
        <w:rPr>
          <w:rFonts w:ascii="Arial" w:hAnsi="Arial" w:cs="Arial"/>
          <w:b/>
        </w:rPr>
      </w:pPr>
      <w:r>
        <w:rPr>
          <w:rFonts w:ascii="Arial" w:hAnsi="Arial" w:cs="Arial"/>
          <w:b/>
        </w:rPr>
        <w:t xml:space="preserve">Discussion: </w:t>
      </w:r>
    </w:p>
    <w:p w14:paraId="42638415" w14:textId="77777777" w:rsidR="00D93B97" w:rsidRDefault="00D93B97" w:rsidP="00D93B97">
      <w:r>
        <w:t>handled in [95e-36-R17-FR1-RF]</w:t>
      </w:r>
    </w:p>
    <w:p w14:paraId="7ECEF9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C6A4E" w14:textId="77777777" w:rsidR="00D93B97" w:rsidRDefault="00D93B97" w:rsidP="00D93B97">
      <w:pPr>
        <w:rPr>
          <w:rFonts w:ascii="Arial" w:hAnsi="Arial" w:cs="Arial"/>
          <w:b/>
          <w:sz w:val="24"/>
        </w:rPr>
      </w:pPr>
      <w:r>
        <w:rPr>
          <w:rFonts w:ascii="Arial" w:hAnsi="Arial" w:cs="Arial"/>
          <w:b/>
          <w:color w:val="0000FF"/>
          <w:sz w:val="24"/>
        </w:rPr>
        <w:t>RP-220896</w:t>
      </w:r>
      <w:r>
        <w:rPr>
          <w:rFonts w:ascii="Arial" w:hAnsi="Arial" w:cs="Arial"/>
          <w:b/>
          <w:color w:val="0000FF"/>
          <w:sz w:val="24"/>
        </w:rPr>
        <w:tab/>
      </w:r>
      <w:r>
        <w:rPr>
          <w:rFonts w:ascii="Arial" w:hAnsi="Arial" w:cs="Arial"/>
          <w:b/>
          <w:sz w:val="24"/>
        </w:rPr>
        <w:t>Moderator's summary for discussion [95e-36-R17-FR1-RF]</w:t>
      </w:r>
    </w:p>
    <w:p w14:paraId="59C727B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484CBC6D" w14:textId="77777777" w:rsidR="00D93B97" w:rsidRDefault="00D93B97" w:rsidP="00D93B97">
      <w:pPr>
        <w:rPr>
          <w:rFonts w:ascii="Arial" w:hAnsi="Arial" w:cs="Arial"/>
          <w:b/>
        </w:rPr>
      </w:pPr>
      <w:r>
        <w:rPr>
          <w:rFonts w:ascii="Arial" w:hAnsi="Arial" w:cs="Arial"/>
          <w:b/>
        </w:rPr>
        <w:t xml:space="preserve">Abstract: </w:t>
      </w:r>
    </w:p>
    <w:p w14:paraId="42E58CF8" w14:textId="77777777" w:rsidR="00D93B97" w:rsidRDefault="00D93B97" w:rsidP="00D93B97">
      <w:r>
        <w:t>handled Tdocs: RP-220671, 0680, 0681, 0683</w:t>
      </w:r>
    </w:p>
    <w:p w14:paraId="7B5DEB18" w14:textId="77777777" w:rsidR="00D93B97" w:rsidRDefault="00D93B97" w:rsidP="00D93B97">
      <w:pPr>
        <w:rPr>
          <w:rFonts w:ascii="Arial" w:hAnsi="Arial" w:cs="Arial"/>
          <w:b/>
        </w:rPr>
      </w:pPr>
      <w:r>
        <w:rPr>
          <w:rFonts w:ascii="Arial" w:hAnsi="Arial" w:cs="Arial"/>
          <w:b/>
        </w:rPr>
        <w:t xml:space="preserve">Discussion: </w:t>
      </w:r>
    </w:p>
    <w:p w14:paraId="5D10F23A" w14:textId="77777777" w:rsidR="00D93B97" w:rsidRDefault="00D93B97" w:rsidP="00D93B97">
      <w:r>
        <w:t>conclusion: endorsed:</w:t>
      </w:r>
    </w:p>
    <w:p w14:paraId="6E29744F" w14:textId="77777777" w:rsidR="00D93B97" w:rsidRDefault="00D93B97" w:rsidP="00D93B97">
      <w:r>
        <w:t>- proposal 1: Remove the SCell dropping objective in Rel-17 WID on RF requirement enhancement for</w:t>
      </w:r>
    </w:p>
    <w:p w14:paraId="475FE15A" w14:textId="77777777" w:rsidR="00D93B97" w:rsidRDefault="00D93B97" w:rsidP="00D93B97">
      <w:r>
        <w:t>NR frequency range 1. =&gt; revised WID RP-220681</w:t>
      </w:r>
    </w:p>
    <w:p w14:paraId="44550DD7" w14:textId="77777777" w:rsidR="00D93B97" w:rsidRDefault="00D93B97" w:rsidP="00D93B97">
      <w:r>
        <w:t>- proposal 2: SCell dropping solution can be considered in Rel-18 later on as one of the potential item</w:t>
      </w:r>
    </w:p>
    <w:p w14:paraId="0E00CA46" w14:textId="77777777" w:rsidR="00D93B97" w:rsidRDefault="00D93B97" w:rsidP="00D93B97">
      <w:r>
        <w:t>depending on the progress of the Rel-18 WI and is subject to RAN decision. The topic does not have</w:t>
      </w:r>
    </w:p>
    <w:p w14:paraId="4F5C98C0" w14:textId="77777777" w:rsidR="00D93B97" w:rsidRDefault="00D93B97" w:rsidP="00D93B97">
      <w:r>
        <w:t>higher priority comparing to other topics dropped from Rel-18 RAN4 WI package.</w:t>
      </w:r>
    </w:p>
    <w:p w14:paraId="2E5CD5DE" w14:textId="77777777" w:rsidR="00D93B97" w:rsidRDefault="00D93B97" w:rsidP="00D93B97">
      <w:r>
        <w:lastRenderedPageBreak/>
        <w:t>- No consensu about Pcmax,CA and PHRCA reporting</w:t>
      </w:r>
    </w:p>
    <w:p w14:paraId="3A857081" w14:textId="77777777" w:rsidR="00D93B97" w:rsidRDefault="00D93B97" w:rsidP="00D93B97">
      <w:r>
        <w:t>- The revision of SR RP-220680 can be noted and complete level is 100% for core part and performance</w:t>
      </w:r>
    </w:p>
    <w:p w14:paraId="2C39C9F3" w14:textId="77777777" w:rsidR="00D93B97" w:rsidRDefault="00D93B97" w:rsidP="00D93B97">
      <w:r>
        <w:t>part.</w:t>
      </w:r>
    </w:p>
    <w:p w14:paraId="400534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AB87E" w14:textId="77777777" w:rsidR="00D93B97" w:rsidRDefault="00D93B97" w:rsidP="00D93B97">
      <w:pPr>
        <w:pStyle w:val="Heading5"/>
      </w:pPr>
      <w:bookmarkStart w:id="266" w:name="_Toc104749563"/>
      <w:bookmarkStart w:id="267" w:name="_Toc105285873"/>
      <w:r>
        <w:t>9.5.4.8</w:t>
      </w:r>
      <w:r>
        <w:tab/>
        <w:t>Further enhancements of NR RF requirements for FR2 [RAN4 WI: NR_RF_FR2_req_enh2]</w:t>
      </w:r>
      <w:bookmarkEnd w:id="266"/>
      <w:bookmarkEnd w:id="267"/>
    </w:p>
    <w:p w14:paraId="56146CF3" w14:textId="77777777" w:rsidR="00D93B97" w:rsidRDefault="00D93B97" w:rsidP="00D93B97">
      <w:pPr>
        <w:rPr>
          <w:rFonts w:ascii="Arial" w:hAnsi="Arial" w:cs="Arial"/>
          <w:b/>
          <w:sz w:val="24"/>
        </w:rPr>
      </w:pPr>
      <w:r>
        <w:rPr>
          <w:rFonts w:ascii="Arial" w:hAnsi="Arial" w:cs="Arial"/>
          <w:b/>
          <w:color w:val="0000FF"/>
          <w:sz w:val="24"/>
        </w:rPr>
        <w:t>RP-220770</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68A4827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2CEC91" w14:textId="77777777" w:rsidR="00D93B97" w:rsidRDefault="00D93B97" w:rsidP="00D93B97">
      <w:pPr>
        <w:rPr>
          <w:rFonts w:ascii="Arial" w:hAnsi="Arial" w:cs="Arial"/>
          <w:b/>
        </w:rPr>
      </w:pPr>
      <w:r>
        <w:rPr>
          <w:rFonts w:ascii="Arial" w:hAnsi="Arial" w:cs="Arial"/>
          <w:b/>
        </w:rPr>
        <w:t xml:space="preserve">Discussion: </w:t>
      </w:r>
    </w:p>
    <w:p w14:paraId="787C1D09" w14:textId="77777777" w:rsidR="00D93B97" w:rsidRDefault="00D93B97" w:rsidP="00D93B97">
      <w:r>
        <w:t>handled in [95e-37-R17-FR2-RF]</w:t>
      </w:r>
    </w:p>
    <w:p w14:paraId="4C72E27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RP-220969</w:t>
      </w:r>
      <w:r>
        <w:rPr>
          <w:color w:val="993300"/>
          <w:u w:val="single"/>
        </w:rPr>
        <w:t>.</w:t>
      </w:r>
    </w:p>
    <w:p w14:paraId="6E670DB4" w14:textId="77777777" w:rsidR="00D93B97" w:rsidRDefault="00D93B97" w:rsidP="00D93B97">
      <w:pPr>
        <w:rPr>
          <w:rFonts w:ascii="Arial" w:hAnsi="Arial" w:cs="Arial"/>
          <w:b/>
          <w:sz w:val="24"/>
        </w:rPr>
      </w:pPr>
      <w:r>
        <w:rPr>
          <w:rFonts w:ascii="Arial" w:hAnsi="Arial" w:cs="Arial"/>
          <w:b/>
          <w:color w:val="0000FF"/>
          <w:sz w:val="24"/>
        </w:rPr>
        <w:t>RP-220969</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028592C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95B9A01" w14:textId="77777777" w:rsidR="00D93B97" w:rsidRDefault="00D93B97" w:rsidP="00D93B97">
      <w:pPr>
        <w:rPr>
          <w:color w:val="808080"/>
        </w:rPr>
      </w:pPr>
      <w:r>
        <w:rPr>
          <w:color w:val="808080"/>
        </w:rPr>
        <w:t>(Replaces RP-220770)</w:t>
      </w:r>
    </w:p>
    <w:p w14:paraId="2A2FF26E" w14:textId="77777777" w:rsidR="00D93B97" w:rsidRDefault="00D93B97" w:rsidP="00D93B97">
      <w:pPr>
        <w:rPr>
          <w:rFonts w:ascii="Arial" w:hAnsi="Arial" w:cs="Arial"/>
          <w:b/>
        </w:rPr>
      </w:pPr>
      <w:r>
        <w:rPr>
          <w:rFonts w:ascii="Arial" w:hAnsi="Arial" w:cs="Arial"/>
          <w:b/>
        </w:rPr>
        <w:t xml:space="preserve">Discussion: </w:t>
      </w:r>
    </w:p>
    <w:p w14:paraId="0C743D2E" w14:textId="77777777" w:rsidR="00D93B97" w:rsidRDefault="00D93B97" w:rsidP="00D93B97">
      <w:r>
        <w:t>result of [95e-37-R17-FR2-RF]</w:t>
      </w:r>
    </w:p>
    <w:p w14:paraId="625BD1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783A8" w14:textId="77777777" w:rsidR="00D93B97" w:rsidRDefault="00D93B97" w:rsidP="00D93B97">
      <w:pPr>
        <w:rPr>
          <w:rFonts w:ascii="Arial" w:hAnsi="Arial" w:cs="Arial"/>
          <w:b/>
          <w:sz w:val="24"/>
        </w:rPr>
      </w:pPr>
      <w:r>
        <w:rPr>
          <w:rFonts w:ascii="Arial" w:hAnsi="Arial" w:cs="Arial"/>
          <w:b/>
          <w:color w:val="0000FF"/>
          <w:sz w:val="24"/>
        </w:rPr>
        <w:t>RP-220469</w:t>
      </w:r>
      <w:r>
        <w:rPr>
          <w:rFonts w:ascii="Arial" w:hAnsi="Arial" w:cs="Arial"/>
          <w:b/>
          <w:color w:val="0000FF"/>
          <w:sz w:val="24"/>
        </w:rPr>
        <w:tab/>
      </w:r>
      <w:r>
        <w:rPr>
          <w:rFonts w:ascii="Arial" w:hAnsi="Arial" w:cs="Arial"/>
          <w:b/>
          <w:sz w:val="24"/>
        </w:rPr>
        <w:t xml:space="preserve">Motivation for 2CC and more and DL CA DC location  </w:t>
      </w:r>
    </w:p>
    <w:p w14:paraId="24D2AB82"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10A6E39" w14:textId="77777777" w:rsidR="00D93B97" w:rsidRDefault="00D93B97" w:rsidP="00D93B97">
      <w:pPr>
        <w:rPr>
          <w:rFonts w:ascii="Arial" w:hAnsi="Arial" w:cs="Arial"/>
          <w:b/>
        </w:rPr>
      </w:pPr>
      <w:r>
        <w:rPr>
          <w:rFonts w:ascii="Arial" w:hAnsi="Arial" w:cs="Arial"/>
          <w:b/>
        </w:rPr>
        <w:t xml:space="preserve">Abstract: </w:t>
      </w:r>
    </w:p>
    <w:p w14:paraId="48334BEF" w14:textId="77777777" w:rsidR="00D93B97" w:rsidRDefault="00D93B97" w:rsidP="00D93B97">
      <w:r>
        <w:t xml:space="preserve">The current objective is confined to &gt; 2 UL CC. For FR2 Tx DC location can be on DL CC even if there is no UL CA. WG agreed to cover also = 2CC case. </w:t>
      </w:r>
    </w:p>
    <w:p w14:paraId="72F4F7BF" w14:textId="77777777" w:rsidR="00D93B97" w:rsidRDefault="00D93B97" w:rsidP="00D93B97">
      <w:r>
        <w:t xml:space="preserve">Proposal to include = 2 CC CA and also DL only CA for Fr2. </w:t>
      </w:r>
    </w:p>
    <w:p w14:paraId="3AD1581E" w14:textId="77777777" w:rsidR="00D93B97" w:rsidRDefault="00D93B97" w:rsidP="00D93B97">
      <w:pPr>
        <w:rPr>
          <w:rFonts w:ascii="Arial" w:hAnsi="Arial" w:cs="Arial"/>
          <w:b/>
        </w:rPr>
      </w:pPr>
      <w:r>
        <w:rPr>
          <w:rFonts w:ascii="Arial" w:hAnsi="Arial" w:cs="Arial"/>
          <w:b/>
        </w:rPr>
        <w:t xml:space="preserve">Discussion: </w:t>
      </w:r>
    </w:p>
    <w:p w14:paraId="0C2E48F3" w14:textId="77777777" w:rsidR="00D93B97" w:rsidRDefault="00D93B97" w:rsidP="00D93B97">
      <w:r>
        <w:t>handled in [95e-37-R17-FR2-RF]</w:t>
      </w:r>
    </w:p>
    <w:p w14:paraId="66B141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575A4" w14:textId="77777777" w:rsidR="00D93B97" w:rsidRDefault="00D93B97" w:rsidP="00D93B97">
      <w:pPr>
        <w:rPr>
          <w:rFonts w:ascii="Arial" w:hAnsi="Arial" w:cs="Arial"/>
          <w:b/>
          <w:sz w:val="24"/>
        </w:rPr>
      </w:pPr>
      <w:r>
        <w:rPr>
          <w:rFonts w:ascii="Arial" w:hAnsi="Arial" w:cs="Arial"/>
          <w:b/>
          <w:color w:val="0000FF"/>
          <w:sz w:val="24"/>
        </w:rPr>
        <w:t>RP-220607</w:t>
      </w:r>
      <w:r>
        <w:rPr>
          <w:rFonts w:ascii="Arial" w:hAnsi="Arial" w:cs="Arial"/>
          <w:b/>
          <w:color w:val="0000FF"/>
          <w:sz w:val="24"/>
        </w:rPr>
        <w:tab/>
      </w:r>
      <w:r>
        <w:rPr>
          <w:rFonts w:ascii="Arial" w:hAnsi="Arial" w:cs="Arial"/>
          <w:b/>
          <w:sz w:val="24"/>
        </w:rPr>
        <w:t>Discussion on remaining work of R17 NR FR2 RF WI</w:t>
      </w:r>
    </w:p>
    <w:p w14:paraId="52EEE23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68C5A0" w14:textId="77777777" w:rsidR="00D93B97" w:rsidRDefault="00D93B97" w:rsidP="00D93B97">
      <w:pPr>
        <w:rPr>
          <w:rFonts w:ascii="Arial" w:hAnsi="Arial" w:cs="Arial"/>
          <w:b/>
        </w:rPr>
      </w:pPr>
      <w:r>
        <w:rPr>
          <w:rFonts w:ascii="Arial" w:hAnsi="Arial" w:cs="Arial"/>
          <w:b/>
        </w:rPr>
        <w:t xml:space="preserve">Discussion: </w:t>
      </w:r>
    </w:p>
    <w:p w14:paraId="1B7251B6" w14:textId="77777777" w:rsidR="00D93B97" w:rsidRDefault="00D93B97" w:rsidP="00D93B97">
      <w:r>
        <w:t>handled in [95e-37-R17-FR2-RF]</w:t>
      </w:r>
    </w:p>
    <w:p w14:paraId="0BB56AA4" w14:textId="77777777" w:rsidR="00D93B97" w:rsidRDefault="00D93B97" w:rsidP="00D93B97">
      <w:r>
        <w:t>handled in Thu GTW:</w:t>
      </w:r>
    </w:p>
    <w:p w14:paraId="49C8DFE8" w14:textId="77777777" w:rsidR="00D93B97" w:rsidRDefault="00D93B97" w:rsidP="00D93B97">
      <w:r>
        <w:lastRenderedPageBreak/>
        <w:t xml:space="preserve">Proposal 1: </w:t>
      </w:r>
      <w:r>
        <w:tab/>
        <w:t>Complete CBM feature by focusing on different frequency group with multi-chain only.</w:t>
      </w:r>
    </w:p>
    <w:p w14:paraId="3A42A850" w14:textId="77777777" w:rsidR="00D93B97" w:rsidRDefault="00D93B97" w:rsidP="00D93B97">
      <w:r>
        <w:t xml:space="preserve">Proposal 2: </w:t>
      </w:r>
      <w:r>
        <w:tab/>
        <w:t>Revise the WID for DC-location part from “with more than 2 CCs” to “2CCs and more”.</w:t>
      </w:r>
    </w:p>
    <w:p w14:paraId="2A3FE785" w14:textId="77777777" w:rsidR="00D93B97" w:rsidRDefault="00D93B97" w:rsidP="00D93B97">
      <w:r>
        <w:t>OPPO: rather remove CBM from REL-17 and have a full solution for REL-18</w:t>
      </w:r>
    </w:p>
    <w:p w14:paraId="70A1A6B7" w14:textId="77777777" w:rsidR="00D93B97" w:rsidRDefault="00D93B97" w:rsidP="00D93B97">
      <w:r>
        <w:t>Samsung: rather prefers to remove CBM from REL-17</w:t>
      </w:r>
    </w:p>
    <w:p w14:paraId="0485ACAD" w14:textId="77777777" w:rsidR="00D93B97" w:rsidRDefault="00D93B97" w:rsidP="00D93B97">
      <w:r>
        <w:t>Ericsson: WI has a very long exception sheet, so rather remove CBM; on DC-location we would prefer to not increase the scope</w:t>
      </w:r>
    </w:p>
    <w:p w14:paraId="173E156F" w14:textId="77777777" w:rsidR="00D93B97" w:rsidRDefault="00D93B97" w:rsidP="00D93B97">
      <w:r>
        <w:t>Huawei: different or same frequency group could still be discussed in next quarter; proposal 2 is aligned with Qualcomm input;</w:t>
      </w:r>
    </w:p>
    <w:p w14:paraId="43C8F9B9" w14:textId="77777777" w:rsidR="00D93B97" w:rsidRDefault="00D93B97" w:rsidP="00D93B97">
      <w:r>
        <w:t>LG Electronics: prefers to keep CBM objective as it is; if we have to remove CBM, then we have to be consistent if RF and RRM (and RRM CRs are already endorsed)</w:t>
      </w:r>
    </w:p>
    <w:p w14:paraId="1021031B" w14:textId="77777777" w:rsidR="00D93B97" w:rsidRDefault="00D93B97" w:rsidP="00D93B97">
      <w:r>
        <w:t>Qualcomm: DC-location: is increasing but without it even REL-15 UEs would have a problem; CBM started already in REL-16 and in REL-17 we still do not have a baseline (is rather an implementation simplification and brings no benefit for the network so we support to remove it)</w:t>
      </w:r>
    </w:p>
    <w:p w14:paraId="5D80CE91" w14:textId="77777777" w:rsidR="00D93B97" w:rsidRDefault="00D93B97" w:rsidP="00D93B97">
      <w:r>
        <w:t>Intel: supports to postpone CBM discussion to REL-18 as one quarter will not solve the problem</w:t>
      </w:r>
    </w:p>
    <w:p w14:paraId="31816D83" w14:textId="77777777" w:rsidR="00D93B97" w:rsidRDefault="00D93B97" w:rsidP="00D93B97">
      <w:r>
        <w:t>Mediatek: same as Qualcomm and Intel, we are fine to drop CBM from REL-17</w:t>
      </w:r>
    </w:p>
    <w:p w14:paraId="4D531674" w14:textId="77777777" w:rsidR="00D93B97" w:rsidRDefault="00D93B97" w:rsidP="00D93B97">
      <w:r>
        <w:t>ZTE: also doubts that CBM issue can be solved in one quarter</w:t>
      </w:r>
    </w:p>
    <w:p w14:paraId="07912E25" w14:textId="77777777" w:rsidR="00D93B97" w:rsidRDefault="00D93B97" w:rsidP="00D93B97">
      <w:r>
        <w:t>Intel: we are open to DC-location update but may require additional RAN2 signalling so to be checked;</w:t>
      </w:r>
    </w:p>
    <w:p w14:paraId="67A3F84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9073A" w14:textId="77777777" w:rsidR="00D93B97" w:rsidRDefault="00D93B97" w:rsidP="00D93B97">
      <w:pPr>
        <w:rPr>
          <w:rFonts w:ascii="Arial" w:hAnsi="Arial" w:cs="Arial"/>
          <w:b/>
          <w:sz w:val="24"/>
        </w:rPr>
      </w:pPr>
      <w:r>
        <w:rPr>
          <w:rFonts w:ascii="Arial" w:hAnsi="Arial" w:cs="Arial"/>
          <w:b/>
          <w:color w:val="0000FF"/>
          <w:sz w:val="24"/>
        </w:rPr>
        <w:t>RP-220500</w:t>
      </w:r>
      <w:r>
        <w:rPr>
          <w:rFonts w:ascii="Arial" w:hAnsi="Arial" w:cs="Arial"/>
          <w:b/>
          <w:color w:val="0000FF"/>
          <w:sz w:val="24"/>
        </w:rPr>
        <w:tab/>
      </w:r>
      <w:r>
        <w:rPr>
          <w:rFonts w:ascii="Arial" w:hAnsi="Arial" w:cs="Arial"/>
          <w:b/>
          <w:sz w:val="24"/>
        </w:rPr>
        <w:t>RAN2 CRs to Further enhancements of NR RF requirements for FR2</w:t>
      </w:r>
    </w:p>
    <w:p w14:paraId="7616F57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D3B5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FAB3B" w14:textId="77777777" w:rsidR="00D93B97" w:rsidRDefault="00D93B97" w:rsidP="00D93B97">
      <w:pPr>
        <w:rPr>
          <w:rFonts w:ascii="Arial" w:hAnsi="Arial" w:cs="Arial"/>
          <w:b/>
          <w:sz w:val="24"/>
        </w:rPr>
      </w:pPr>
      <w:r>
        <w:rPr>
          <w:rFonts w:ascii="Arial" w:hAnsi="Arial" w:cs="Arial"/>
          <w:b/>
          <w:color w:val="0000FF"/>
          <w:sz w:val="24"/>
        </w:rPr>
        <w:t>RP-220369</w:t>
      </w:r>
      <w:r>
        <w:rPr>
          <w:rFonts w:ascii="Arial" w:hAnsi="Arial" w:cs="Arial"/>
          <w:b/>
          <w:color w:val="0000FF"/>
          <w:sz w:val="24"/>
        </w:rPr>
        <w:tab/>
      </w:r>
      <w:r>
        <w:rPr>
          <w:rFonts w:ascii="Arial" w:hAnsi="Arial" w:cs="Arial"/>
          <w:b/>
          <w:sz w:val="24"/>
        </w:rPr>
        <w:t>RAN4 CRs for Open REL-17 NR or NR+LTE WIs - Batch 26</w:t>
      </w:r>
    </w:p>
    <w:p w14:paraId="14B8E93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D814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57F6D" w14:textId="77777777" w:rsidR="00D93B97" w:rsidRDefault="00D93B97" w:rsidP="00D93B97">
      <w:pPr>
        <w:rPr>
          <w:rFonts w:ascii="Arial" w:hAnsi="Arial" w:cs="Arial"/>
          <w:b/>
          <w:sz w:val="24"/>
        </w:rPr>
      </w:pPr>
      <w:r>
        <w:rPr>
          <w:rFonts w:ascii="Arial" w:hAnsi="Arial" w:cs="Arial"/>
          <w:b/>
          <w:color w:val="0000FF"/>
          <w:sz w:val="24"/>
        </w:rPr>
        <w:t>RP-220771</w:t>
      </w:r>
      <w:r>
        <w:rPr>
          <w:rFonts w:ascii="Arial" w:hAnsi="Arial" w:cs="Arial"/>
          <w:b/>
          <w:color w:val="0000FF"/>
          <w:sz w:val="24"/>
        </w:rPr>
        <w:tab/>
      </w:r>
      <w:r>
        <w:rPr>
          <w:rFonts w:ascii="Arial" w:hAnsi="Arial" w:cs="Arial"/>
          <w:b/>
          <w:sz w:val="24"/>
        </w:rPr>
        <w:t>Rel-17 Work Item Exception for Further enhancements of NR RF requirements for frequency range 2 (FR2)</w:t>
      </w:r>
    </w:p>
    <w:p w14:paraId="5C76507D"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41FAA7B9" w14:textId="77777777" w:rsidR="00D93B97" w:rsidRDefault="00D93B97" w:rsidP="00D93B97">
      <w:pPr>
        <w:rPr>
          <w:rFonts w:ascii="Arial" w:hAnsi="Arial" w:cs="Arial"/>
          <w:b/>
        </w:rPr>
      </w:pPr>
      <w:r>
        <w:rPr>
          <w:rFonts w:ascii="Arial" w:hAnsi="Arial" w:cs="Arial"/>
          <w:b/>
        </w:rPr>
        <w:t xml:space="preserve">Discussion: </w:t>
      </w:r>
    </w:p>
    <w:p w14:paraId="480135A7" w14:textId="77777777" w:rsidR="00D93B97" w:rsidRDefault="00D93B97" w:rsidP="00D93B97">
      <w:r>
        <w:t>handled in [95e-37-R17-FR2-RF]</w:t>
      </w:r>
    </w:p>
    <w:p w14:paraId="7174328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RP-220970</w:t>
      </w:r>
      <w:r>
        <w:rPr>
          <w:color w:val="993300"/>
          <w:u w:val="single"/>
        </w:rPr>
        <w:t>.</w:t>
      </w:r>
    </w:p>
    <w:p w14:paraId="11C2CC8B" w14:textId="77777777" w:rsidR="00D93B97" w:rsidRDefault="00D93B97" w:rsidP="00D93B97">
      <w:pPr>
        <w:rPr>
          <w:rFonts w:ascii="Arial" w:hAnsi="Arial" w:cs="Arial"/>
          <w:b/>
          <w:sz w:val="24"/>
        </w:rPr>
      </w:pPr>
      <w:r>
        <w:rPr>
          <w:rFonts w:ascii="Arial" w:hAnsi="Arial" w:cs="Arial"/>
          <w:b/>
          <w:color w:val="0000FF"/>
          <w:sz w:val="24"/>
        </w:rPr>
        <w:t>RP-220970</w:t>
      </w:r>
      <w:r>
        <w:rPr>
          <w:rFonts w:ascii="Arial" w:hAnsi="Arial" w:cs="Arial"/>
          <w:b/>
          <w:color w:val="0000FF"/>
          <w:sz w:val="24"/>
        </w:rPr>
        <w:tab/>
      </w:r>
      <w:r>
        <w:rPr>
          <w:rFonts w:ascii="Arial" w:hAnsi="Arial" w:cs="Arial"/>
          <w:b/>
          <w:sz w:val="24"/>
        </w:rPr>
        <w:t>Rel-17 Work Item Exception for Further enhancements of NR RF requirements for frequency range 2 (FR2)</w:t>
      </w:r>
    </w:p>
    <w:p w14:paraId="792DBB32"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6A737109" w14:textId="77777777" w:rsidR="00D93B97" w:rsidRDefault="00D93B97" w:rsidP="00D93B97">
      <w:pPr>
        <w:rPr>
          <w:color w:val="808080"/>
        </w:rPr>
      </w:pPr>
      <w:r>
        <w:rPr>
          <w:color w:val="808080"/>
        </w:rPr>
        <w:t>(Replaces RP-220771)</w:t>
      </w:r>
    </w:p>
    <w:p w14:paraId="69C45A7B" w14:textId="77777777" w:rsidR="00D93B97" w:rsidRDefault="00D93B97" w:rsidP="00D93B97">
      <w:pPr>
        <w:rPr>
          <w:rFonts w:ascii="Arial" w:hAnsi="Arial" w:cs="Arial"/>
          <w:b/>
        </w:rPr>
      </w:pPr>
      <w:r>
        <w:rPr>
          <w:rFonts w:ascii="Arial" w:hAnsi="Arial" w:cs="Arial"/>
          <w:b/>
        </w:rPr>
        <w:t xml:space="preserve">Discussion: </w:t>
      </w:r>
    </w:p>
    <w:p w14:paraId="2CD01653" w14:textId="77777777" w:rsidR="00D93B97" w:rsidRDefault="00D93B97" w:rsidP="00D93B97">
      <w:r>
        <w:lastRenderedPageBreak/>
        <w:t>result of [95e-37-R17-FR2-RF]</w:t>
      </w:r>
    </w:p>
    <w:p w14:paraId="45F528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AA385" w14:textId="77777777" w:rsidR="00D93B97" w:rsidRDefault="00D93B97" w:rsidP="00D93B97">
      <w:pPr>
        <w:rPr>
          <w:rFonts w:ascii="Arial" w:hAnsi="Arial" w:cs="Arial"/>
          <w:b/>
          <w:sz w:val="24"/>
        </w:rPr>
      </w:pPr>
      <w:r>
        <w:rPr>
          <w:rFonts w:ascii="Arial" w:hAnsi="Arial" w:cs="Arial"/>
          <w:b/>
          <w:color w:val="0000FF"/>
          <w:sz w:val="24"/>
        </w:rPr>
        <w:t>RP-220769</w:t>
      </w:r>
      <w:r>
        <w:rPr>
          <w:rFonts w:ascii="Arial" w:hAnsi="Arial" w:cs="Arial"/>
          <w:b/>
          <w:color w:val="0000FF"/>
          <w:sz w:val="24"/>
        </w:rPr>
        <w:tab/>
      </w:r>
      <w:r>
        <w:rPr>
          <w:rFonts w:ascii="Arial" w:hAnsi="Arial" w:cs="Arial"/>
          <w:b/>
          <w:sz w:val="24"/>
        </w:rPr>
        <w:t>Revised WID: Further enhancements of NR RF requirements for frequency range 2 (FR2)</w:t>
      </w:r>
    </w:p>
    <w:p w14:paraId="3E000B7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2C3DDFF" w14:textId="77777777" w:rsidR="00D93B97" w:rsidRDefault="00D93B97" w:rsidP="00D93B97">
      <w:pPr>
        <w:rPr>
          <w:rFonts w:ascii="Arial" w:hAnsi="Arial" w:cs="Arial"/>
          <w:b/>
        </w:rPr>
      </w:pPr>
      <w:r>
        <w:rPr>
          <w:rFonts w:ascii="Arial" w:hAnsi="Arial" w:cs="Arial"/>
          <w:b/>
        </w:rPr>
        <w:t xml:space="preserve">Discussion: </w:t>
      </w:r>
    </w:p>
    <w:p w14:paraId="4F284159" w14:textId="77777777" w:rsidR="00D93B97" w:rsidRDefault="00D93B97" w:rsidP="00D93B97">
      <w:r>
        <w:t>handled in [95e-37-R17-FR2-RF]</w:t>
      </w:r>
    </w:p>
    <w:p w14:paraId="565FD8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RP-220968</w:t>
      </w:r>
      <w:r>
        <w:rPr>
          <w:color w:val="993300"/>
          <w:u w:val="single"/>
        </w:rPr>
        <w:t>.</w:t>
      </w:r>
    </w:p>
    <w:p w14:paraId="3606AEDF" w14:textId="77777777" w:rsidR="00D93B97" w:rsidRDefault="00D93B97" w:rsidP="00D93B97">
      <w:pPr>
        <w:rPr>
          <w:rFonts w:ascii="Arial" w:hAnsi="Arial" w:cs="Arial"/>
          <w:b/>
          <w:sz w:val="24"/>
        </w:rPr>
      </w:pPr>
      <w:r>
        <w:rPr>
          <w:rFonts w:ascii="Arial" w:hAnsi="Arial" w:cs="Arial"/>
          <w:b/>
          <w:color w:val="0000FF"/>
          <w:sz w:val="24"/>
        </w:rPr>
        <w:t>RP-220968</w:t>
      </w:r>
      <w:r>
        <w:rPr>
          <w:rFonts w:ascii="Arial" w:hAnsi="Arial" w:cs="Arial"/>
          <w:b/>
          <w:color w:val="0000FF"/>
          <w:sz w:val="24"/>
        </w:rPr>
        <w:tab/>
      </w:r>
      <w:r>
        <w:rPr>
          <w:rFonts w:ascii="Arial" w:hAnsi="Arial" w:cs="Arial"/>
          <w:b/>
          <w:sz w:val="24"/>
        </w:rPr>
        <w:t>Revised WID: Further enhancements of NR RF requirements for frequency range 2 (FR2)</w:t>
      </w:r>
    </w:p>
    <w:p w14:paraId="396F69B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02368C7D" w14:textId="77777777" w:rsidR="00D93B97" w:rsidRDefault="00D93B97" w:rsidP="00D93B97">
      <w:pPr>
        <w:rPr>
          <w:color w:val="808080"/>
        </w:rPr>
      </w:pPr>
      <w:r>
        <w:rPr>
          <w:color w:val="808080"/>
        </w:rPr>
        <w:t>(Replaces RP-220769)</w:t>
      </w:r>
    </w:p>
    <w:p w14:paraId="01B83B15" w14:textId="77777777" w:rsidR="00D93B97" w:rsidRDefault="00D93B97" w:rsidP="00D93B97">
      <w:pPr>
        <w:rPr>
          <w:rFonts w:ascii="Arial" w:hAnsi="Arial" w:cs="Arial"/>
          <w:b/>
        </w:rPr>
      </w:pPr>
      <w:r>
        <w:rPr>
          <w:rFonts w:ascii="Arial" w:hAnsi="Arial" w:cs="Arial"/>
          <w:b/>
        </w:rPr>
        <w:t xml:space="preserve">Discussion: </w:t>
      </w:r>
    </w:p>
    <w:p w14:paraId="13BF336E" w14:textId="77777777" w:rsidR="00D93B97" w:rsidRDefault="00D93B97" w:rsidP="00D93B97">
      <w:r>
        <w:t>result of [95e-37-R17-FR2-RF]</w:t>
      </w:r>
    </w:p>
    <w:p w14:paraId="2924C02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D3990" w14:textId="77777777" w:rsidR="00D93B97" w:rsidRDefault="00D93B97" w:rsidP="00D93B97">
      <w:pPr>
        <w:rPr>
          <w:rFonts w:ascii="Arial" w:hAnsi="Arial" w:cs="Arial"/>
          <w:b/>
          <w:sz w:val="24"/>
        </w:rPr>
      </w:pPr>
      <w:r>
        <w:rPr>
          <w:rFonts w:ascii="Arial" w:hAnsi="Arial" w:cs="Arial"/>
          <w:b/>
          <w:color w:val="0000FF"/>
          <w:sz w:val="24"/>
        </w:rPr>
        <w:t>RP-220897</w:t>
      </w:r>
      <w:r>
        <w:rPr>
          <w:rFonts w:ascii="Arial" w:hAnsi="Arial" w:cs="Arial"/>
          <w:b/>
          <w:color w:val="0000FF"/>
          <w:sz w:val="24"/>
        </w:rPr>
        <w:tab/>
      </w:r>
      <w:r>
        <w:rPr>
          <w:rFonts w:ascii="Arial" w:hAnsi="Arial" w:cs="Arial"/>
          <w:b/>
          <w:sz w:val="24"/>
        </w:rPr>
        <w:t>Moderator's summary for discussion [95e-37-R17-FR2-RF]</w:t>
      </w:r>
    </w:p>
    <w:p w14:paraId="04C607F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3C2BEFCA" w14:textId="77777777" w:rsidR="00D93B97" w:rsidRDefault="00D93B97" w:rsidP="00D93B97">
      <w:pPr>
        <w:rPr>
          <w:rFonts w:ascii="Arial" w:hAnsi="Arial" w:cs="Arial"/>
          <w:b/>
        </w:rPr>
      </w:pPr>
      <w:r>
        <w:rPr>
          <w:rFonts w:ascii="Arial" w:hAnsi="Arial" w:cs="Arial"/>
          <w:b/>
        </w:rPr>
        <w:t xml:space="preserve">Abstract: </w:t>
      </w:r>
    </w:p>
    <w:p w14:paraId="7C9AE22D" w14:textId="77777777" w:rsidR="00D93B97" w:rsidRDefault="00D93B97" w:rsidP="00D93B97">
      <w:r>
        <w:t>handled Tdocs: RP-220469, 0607, 0769, 0770, 0771, 0403</w:t>
      </w:r>
    </w:p>
    <w:p w14:paraId="5CE3C60B" w14:textId="77777777" w:rsidR="00D93B97" w:rsidRDefault="00D93B97" w:rsidP="00D93B97">
      <w:pPr>
        <w:rPr>
          <w:rFonts w:ascii="Arial" w:hAnsi="Arial" w:cs="Arial"/>
          <w:b/>
        </w:rPr>
      </w:pPr>
      <w:r>
        <w:rPr>
          <w:rFonts w:ascii="Arial" w:hAnsi="Arial" w:cs="Arial"/>
          <w:b/>
        </w:rPr>
        <w:t xml:space="preserve">Discussion: </w:t>
      </w:r>
    </w:p>
    <w:p w14:paraId="29316AD7" w14:textId="77777777" w:rsidR="00D93B97" w:rsidRDefault="00D93B97" w:rsidP="00D93B97">
      <w:r>
        <w:t>handled in Tue GTW</w:t>
      </w:r>
    </w:p>
    <w:p w14:paraId="67DC8196" w14:textId="77777777" w:rsidR="00D93B97" w:rsidRDefault="00D93B97" w:rsidP="00D93B97">
      <w:r>
        <w:t>OPPO: For DC location single CC in exception should be removed</w:t>
      </w:r>
    </w:p>
    <w:p w14:paraId="11643C46" w14:textId="77777777" w:rsidR="00D93B97" w:rsidRDefault="00D93B97" w:rsidP="00D93B97">
      <w:r>
        <w:t>Nokia: make a proposal</w:t>
      </w:r>
    </w:p>
    <w:p w14:paraId="4D6908AB" w14:textId="77777777" w:rsidR="00D93B97" w:rsidRDefault="00D93B97" w:rsidP="00D93B97">
      <w:r>
        <w:t>RAN chair: companies want to keep CBM objective? 2</w:t>
      </w:r>
    </w:p>
    <w:p w14:paraId="517E6DA6" w14:textId="77777777" w:rsidR="00D93B97" w:rsidRDefault="00D93B97" w:rsidP="00D93B97">
      <w:r>
        <w:t>RAN chair: companies who want to drop CBM objective? 9</w:t>
      </w:r>
    </w:p>
    <w:p w14:paraId="7A4157DC" w14:textId="77777777" w:rsidR="00D93B97" w:rsidRDefault="00D93B97" w:rsidP="00D93B97">
      <w:r>
        <w:t>RAN chair: suggests to CBM objective</w:t>
      </w:r>
    </w:p>
    <w:p w14:paraId="37D49BF7" w14:textId="77777777" w:rsidR="00D93B97" w:rsidRDefault="00D93B97" w:rsidP="00D93B97">
      <w:r>
        <w:t>LG Electronics: RRM work on CBM needs to be dropped as well if RF CBM dropped?</w:t>
      </w:r>
    </w:p>
    <w:p w14:paraId="7270351C" w14:textId="77777777" w:rsidR="00D93B97" w:rsidRDefault="00D93B97" w:rsidP="00D93B97">
      <w:r>
        <w:t>Nokia: yes, we can only have complete features</w:t>
      </w:r>
    </w:p>
    <w:p w14:paraId="55B25FF7" w14:textId="77777777" w:rsidR="00D93B97" w:rsidRDefault="00D93B97" w:rsidP="00D93B97">
      <w:r>
        <w:t>RAN chair: keep CBM but focus on same freq. group? 5</w:t>
      </w:r>
    </w:p>
    <w:p w14:paraId="37187D0B" w14:textId="77777777" w:rsidR="00D93B97" w:rsidRDefault="00D93B97" w:rsidP="00D93B97">
      <w:r>
        <w:t>RAN chair: CBM objectives will be dropped from REL-17</w:t>
      </w:r>
    </w:p>
    <w:p w14:paraId="4181E191" w14:textId="77777777" w:rsidR="00D93B97" w:rsidRDefault="00D93B97" w:rsidP="00D93B97">
      <w:r>
        <w:t>RAN4 chair (Intel): so we need to remove CBM from CRs endorsed in RAN4?</w:t>
      </w:r>
    </w:p>
    <w:p w14:paraId="2EB757F6" w14:textId="77777777" w:rsidR="00D93B97" w:rsidRDefault="00D93B97" w:rsidP="00D93B97">
      <w:r>
        <w:t>RAN chair: yes</w:t>
      </w:r>
    </w:p>
    <w:p w14:paraId="4AB63B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5941C" w14:textId="77777777" w:rsidR="00D93B97" w:rsidRDefault="00D93B97" w:rsidP="00D93B97">
      <w:pPr>
        <w:pStyle w:val="Heading5"/>
      </w:pPr>
      <w:bookmarkStart w:id="268" w:name="_Toc104749564"/>
      <w:bookmarkStart w:id="269" w:name="_Toc105285874"/>
      <w:r>
        <w:lastRenderedPageBreak/>
        <w:t>9.5.4.9</w:t>
      </w:r>
      <w:r>
        <w:tab/>
        <w:t>Further RRM enhancement for NR and MR-DC [RAN4 WI: NR_RRM_enh2]</w:t>
      </w:r>
      <w:bookmarkEnd w:id="268"/>
      <w:bookmarkEnd w:id="269"/>
    </w:p>
    <w:p w14:paraId="72DFE49D" w14:textId="77777777" w:rsidR="00D93B97" w:rsidRDefault="00D93B97" w:rsidP="00D93B97">
      <w:pPr>
        <w:rPr>
          <w:rFonts w:ascii="Arial" w:hAnsi="Arial" w:cs="Arial"/>
          <w:b/>
          <w:sz w:val="24"/>
        </w:rPr>
      </w:pPr>
      <w:r>
        <w:rPr>
          <w:rFonts w:ascii="Arial" w:hAnsi="Arial" w:cs="Arial"/>
          <w:b/>
          <w:color w:val="0000FF"/>
          <w:sz w:val="24"/>
        </w:rPr>
        <w:t>RP-220443</w:t>
      </w:r>
      <w:r>
        <w:rPr>
          <w:rFonts w:ascii="Arial" w:hAnsi="Arial" w:cs="Arial"/>
          <w:b/>
          <w:color w:val="0000FF"/>
          <w:sz w:val="24"/>
        </w:rPr>
        <w:tab/>
      </w:r>
      <w:r>
        <w:rPr>
          <w:rFonts w:ascii="Arial" w:hAnsi="Arial" w:cs="Arial"/>
          <w:b/>
          <w:sz w:val="24"/>
        </w:rPr>
        <w:t>Status report for WI Further RRM enhancement for NR and MR-DC; rapporteur: Apple</w:t>
      </w:r>
    </w:p>
    <w:p w14:paraId="1252513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01D6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4AB4B" w14:textId="77777777" w:rsidR="00D93B97" w:rsidRDefault="00D93B97" w:rsidP="00D93B97">
      <w:pPr>
        <w:rPr>
          <w:rFonts w:ascii="Arial" w:hAnsi="Arial" w:cs="Arial"/>
          <w:b/>
          <w:sz w:val="24"/>
        </w:rPr>
      </w:pPr>
      <w:r>
        <w:rPr>
          <w:rFonts w:ascii="Arial" w:hAnsi="Arial" w:cs="Arial"/>
          <w:b/>
          <w:color w:val="0000FF"/>
          <w:sz w:val="24"/>
        </w:rPr>
        <w:t>RP-220501</w:t>
      </w:r>
      <w:r>
        <w:rPr>
          <w:rFonts w:ascii="Arial" w:hAnsi="Arial" w:cs="Arial"/>
          <w:b/>
          <w:color w:val="0000FF"/>
          <w:sz w:val="24"/>
        </w:rPr>
        <w:tab/>
      </w:r>
      <w:r>
        <w:rPr>
          <w:rFonts w:ascii="Arial" w:hAnsi="Arial" w:cs="Arial"/>
          <w:b/>
          <w:sz w:val="24"/>
        </w:rPr>
        <w:t>RAN2 CRs to Further RRM enhancement for NR and MR-DC</w:t>
      </w:r>
    </w:p>
    <w:p w14:paraId="4CAC1A8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181EB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2B0A61" w14:textId="77777777" w:rsidR="00D93B97" w:rsidRDefault="00D93B97" w:rsidP="00D93B97">
      <w:pPr>
        <w:rPr>
          <w:rFonts w:ascii="Arial" w:hAnsi="Arial" w:cs="Arial"/>
          <w:b/>
          <w:sz w:val="24"/>
        </w:rPr>
      </w:pPr>
      <w:r>
        <w:rPr>
          <w:rFonts w:ascii="Arial" w:hAnsi="Arial" w:cs="Arial"/>
          <w:b/>
          <w:color w:val="0000FF"/>
          <w:sz w:val="24"/>
        </w:rPr>
        <w:t>RP-220368</w:t>
      </w:r>
      <w:r>
        <w:rPr>
          <w:rFonts w:ascii="Arial" w:hAnsi="Arial" w:cs="Arial"/>
          <w:b/>
          <w:color w:val="0000FF"/>
          <w:sz w:val="24"/>
        </w:rPr>
        <w:tab/>
      </w:r>
      <w:r>
        <w:rPr>
          <w:rFonts w:ascii="Arial" w:hAnsi="Arial" w:cs="Arial"/>
          <w:b/>
          <w:sz w:val="24"/>
        </w:rPr>
        <w:t>RAN4 CRs for Open REL-17 NR or NR+LTE WIs - Batch 25</w:t>
      </w:r>
    </w:p>
    <w:p w14:paraId="3E3A2F6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39C4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0ADE3" w14:textId="77777777" w:rsidR="00D93B97" w:rsidRDefault="00D93B97" w:rsidP="00D93B97">
      <w:pPr>
        <w:pStyle w:val="Heading5"/>
      </w:pPr>
      <w:bookmarkStart w:id="270" w:name="_Toc104749565"/>
      <w:bookmarkStart w:id="271" w:name="_Toc105285875"/>
      <w:r>
        <w:t>9.5.4.10</w:t>
      </w:r>
      <w:r>
        <w:tab/>
        <w:t>NR and MR-DC measurement gap enhancements [RAN4 WI: NR_MG_enh]</w:t>
      </w:r>
      <w:bookmarkEnd w:id="270"/>
      <w:bookmarkEnd w:id="271"/>
    </w:p>
    <w:p w14:paraId="1E8BAAB8" w14:textId="77777777" w:rsidR="00D93B97" w:rsidRDefault="00D93B97" w:rsidP="00D93B97">
      <w:pPr>
        <w:rPr>
          <w:rFonts w:ascii="Arial" w:hAnsi="Arial" w:cs="Arial"/>
          <w:b/>
          <w:sz w:val="24"/>
        </w:rPr>
      </w:pPr>
      <w:r>
        <w:rPr>
          <w:rFonts w:ascii="Arial" w:hAnsi="Arial" w:cs="Arial"/>
          <w:b/>
          <w:color w:val="0000FF"/>
          <w:sz w:val="24"/>
        </w:rPr>
        <w:t>RP-220751</w:t>
      </w:r>
      <w:r>
        <w:rPr>
          <w:rFonts w:ascii="Arial" w:hAnsi="Arial" w:cs="Arial"/>
          <w:b/>
          <w:color w:val="0000FF"/>
          <w:sz w:val="24"/>
        </w:rPr>
        <w:tab/>
      </w:r>
      <w:r>
        <w:rPr>
          <w:rFonts w:ascii="Arial" w:hAnsi="Arial" w:cs="Arial"/>
          <w:b/>
          <w:sz w:val="24"/>
        </w:rPr>
        <w:t>Status report for WI NR and MR-DC measurement gap enhancements; rapporteur: MediaTek</w:t>
      </w:r>
    </w:p>
    <w:p w14:paraId="6F2112B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D8917C" w14:textId="77777777" w:rsidR="00D93B97" w:rsidRDefault="00D93B97" w:rsidP="00D93B97">
      <w:pPr>
        <w:rPr>
          <w:rFonts w:ascii="Arial" w:hAnsi="Arial" w:cs="Arial"/>
          <w:b/>
        </w:rPr>
      </w:pPr>
      <w:r>
        <w:rPr>
          <w:rFonts w:ascii="Arial" w:hAnsi="Arial" w:cs="Arial"/>
          <w:b/>
        </w:rPr>
        <w:t xml:space="preserve">Discussion: </w:t>
      </w:r>
    </w:p>
    <w:p w14:paraId="29521E23" w14:textId="77777777" w:rsidR="00D93B97" w:rsidRDefault="00D93B97" w:rsidP="00D93B97">
      <w:r>
        <w:t>MCC: overall completion level?</w:t>
      </w:r>
    </w:p>
    <w:p w14:paraId="4E5AE142" w14:textId="77777777" w:rsidR="00D93B97" w:rsidRDefault="00D93B97" w:rsidP="00D93B97">
      <w:r>
        <w:t>MediaTek: overall completion level is 100%</w:t>
      </w:r>
    </w:p>
    <w:p w14:paraId="0F8071D4" w14:textId="77777777" w:rsidR="00D93B97" w:rsidRDefault="00D93B97" w:rsidP="00D93B97">
      <w:r>
        <w:t>conclusion: Core part WI is completed</w:t>
      </w:r>
    </w:p>
    <w:p w14:paraId="4D9B851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EA517" w14:textId="77777777" w:rsidR="00D93B97" w:rsidRDefault="00D93B97" w:rsidP="00D93B97">
      <w:pPr>
        <w:rPr>
          <w:rFonts w:ascii="Arial" w:hAnsi="Arial" w:cs="Arial"/>
          <w:b/>
          <w:sz w:val="24"/>
        </w:rPr>
      </w:pPr>
      <w:r>
        <w:rPr>
          <w:rFonts w:ascii="Arial" w:hAnsi="Arial" w:cs="Arial"/>
          <w:b/>
          <w:color w:val="0000FF"/>
          <w:sz w:val="24"/>
        </w:rPr>
        <w:t>RP-220378</w:t>
      </w:r>
      <w:r>
        <w:rPr>
          <w:rFonts w:ascii="Arial" w:hAnsi="Arial" w:cs="Arial"/>
          <w:b/>
          <w:color w:val="0000FF"/>
          <w:sz w:val="24"/>
        </w:rPr>
        <w:tab/>
      </w:r>
      <w:r>
        <w:rPr>
          <w:rFonts w:ascii="Arial" w:hAnsi="Arial" w:cs="Arial"/>
          <w:b/>
          <w:sz w:val="24"/>
        </w:rPr>
        <w:t>RAN4 CRs for Open REL-17 NR or NR+LTE WIs - Batch 35</w:t>
      </w:r>
    </w:p>
    <w:p w14:paraId="7E20515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DDB6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DC7CC" w14:textId="77777777" w:rsidR="00D93B97" w:rsidRDefault="00D93B97" w:rsidP="00D93B97">
      <w:pPr>
        <w:rPr>
          <w:rFonts w:ascii="Arial" w:hAnsi="Arial" w:cs="Arial"/>
          <w:b/>
          <w:sz w:val="24"/>
        </w:rPr>
      </w:pPr>
      <w:r>
        <w:rPr>
          <w:rFonts w:ascii="Arial" w:hAnsi="Arial" w:cs="Arial"/>
          <w:b/>
          <w:color w:val="0000FF"/>
          <w:sz w:val="24"/>
        </w:rPr>
        <w:t>RP-220502</w:t>
      </w:r>
      <w:r>
        <w:rPr>
          <w:rFonts w:ascii="Arial" w:hAnsi="Arial" w:cs="Arial"/>
          <w:b/>
          <w:color w:val="0000FF"/>
          <w:sz w:val="24"/>
        </w:rPr>
        <w:tab/>
      </w:r>
      <w:r>
        <w:rPr>
          <w:rFonts w:ascii="Arial" w:hAnsi="Arial" w:cs="Arial"/>
          <w:b/>
          <w:sz w:val="24"/>
        </w:rPr>
        <w:t>RAN2 CRs to NR and MR-DC measurement gap enhancements</w:t>
      </w:r>
    </w:p>
    <w:p w14:paraId="3C06A3F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CE1A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1F255" w14:textId="77777777" w:rsidR="00D93B97" w:rsidRDefault="00D93B97" w:rsidP="00D93B97">
      <w:pPr>
        <w:rPr>
          <w:rFonts w:ascii="Arial" w:hAnsi="Arial" w:cs="Arial"/>
          <w:b/>
          <w:sz w:val="24"/>
        </w:rPr>
      </w:pPr>
      <w:r>
        <w:rPr>
          <w:rFonts w:ascii="Arial" w:hAnsi="Arial" w:cs="Arial"/>
          <w:b/>
          <w:color w:val="0000FF"/>
          <w:sz w:val="24"/>
        </w:rPr>
        <w:t>RP-220772</w:t>
      </w:r>
      <w:r>
        <w:rPr>
          <w:rFonts w:ascii="Arial" w:hAnsi="Arial" w:cs="Arial"/>
          <w:b/>
          <w:color w:val="0000FF"/>
          <w:sz w:val="24"/>
        </w:rPr>
        <w:tab/>
      </w:r>
      <w:r>
        <w:rPr>
          <w:rFonts w:ascii="Arial" w:hAnsi="Arial" w:cs="Arial"/>
          <w:b/>
          <w:sz w:val="24"/>
        </w:rPr>
        <w:t>Revised WID: NR and MR-DC Measurement Gap Enhancements</w:t>
      </w:r>
    </w:p>
    <w:p w14:paraId="2D1A630C"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685697BA" w14:textId="77777777" w:rsidR="00D93B97" w:rsidRDefault="00D93B97" w:rsidP="00D93B97">
      <w:pPr>
        <w:rPr>
          <w:color w:val="808080"/>
        </w:rPr>
      </w:pPr>
      <w:r>
        <w:rPr>
          <w:color w:val="808080"/>
        </w:rPr>
        <w:t>(Replaces RP-213312)</w:t>
      </w:r>
    </w:p>
    <w:p w14:paraId="5D07A8A3" w14:textId="77777777" w:rsidR="00D93B97" w:rsidRDefault="00D93B97" w:rsidP="00D93B97">
      <w:pPr>
        <w:rPr>
          <w:rFonts w:ascii="Arial" w:hAnsi="Arial" w:cs="Arial"/>
          <w:b/>
        </w:rPr>
      </w:pPr>
      <w:r>
        <w:rPr>
          <w:rFonts w:ascii="Arial" w:hAnsi="Arial" w:cs="Arial"/>
          <w:b/>
        </w:rPr>
        <w:t xml:space="preserve">Abstract: </w:t>
      </w:r>
    </w:p>
    <w:p w14:paraId="09DD6EE7" w14:textId="77777777" w:rsidR="00D93B97" w:rsidRDefault="00D93B97" w:rsidP="00D93B97">
      <w:r>
        <w:lastRenderedPageBreak/>
        <w:t>last approved WID: RP-213312;</w:t>
      </w:r>
    </w:p>
    <w:p w14:paraId="0EF446CC" w14:textId="77777777" w:rsidR="00D93B97" w:rsidRDefault="00D93B97" w:rsidP="00D93B97">
      <w:r>
        <w:t>Remove a note on EN-DC, NE-DC, NR-NR DC requirements. Update specification list</w:t>
      </w:r>
    </w:p>
    <w:p w14:paraId="4C4CC0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DDD0D" w14:textId="77777777" w:rsidR="00D93B97" w:rsidRDefault="00D93B97" w:rsidP="00D93B97">
      <w:pPr>
        <w:rPr>
          <w:rFonts w:ascii="Arial" w:hAnsi="Arial" w:cs="Arial"/>
          <w:b/>
          <w:sz w:val="24"/>
        </w:rPr>
      </w:pPr>
      <w:r>
        <w:rPr>
          <w:rFonts w:ascii="Arial" w:hAnsi="Arial" w:cs="Arial"/>
          <w:b/>
          <w:color w:val="0000FF"/>
          <w:sz w:val="24"/>
        </w:rPr>
        <w:t>RP-220752</w:t>
      </w:r>
      <w:r>
        <w:rPr>
          <w:rFonts w:ascii="Arial" w:hAnsi="Arial" w:cs="Arial"/>
          <w:b/>
          <w:color w:val="0000FF"/>
          <w:sz w:val="24"/>
        </w:rPr>
        <w:tab/>
      </w:r>
      <w:r>
        <w:rPr>
          <w:rFonts w:ascii="Arial" w:hAnsi="Arial" w:cs="Arial"/>
          <w:b/>
          <w:sz w:val="24"/>
        </w:rPr>
        <w:t>WI summary for WI NR and MR-DC measurement gap enhancements</w:t>
      </w:r>
    </w:p>
    <w:p w14:paraId="729606F3"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Rapporteur (MediaTek Inc., Intel)</w:t>
      </w:r>
    </w:p>
    <w:p w14:paraId="0095803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42256" w14:textId="77777777" w:rsidR="00D93B97" w:rsidRDefault="00D93B97" w:rsidP="00D93B97">
      <w:pPr>
        <w:pStyle w:val="Heading5"/>
      </w:pPr>
      <w:bookmarkStart w:id="272" w:name="_Toc104749566"/>
      <w:bookmarkStart w:id="273" w:name="_Toc105285876"/>
      <w:r>
        <w:t>9.5.4.11</w:t>
      </w:r>
      <w:r>
        <w:tab/>
        <w:t>NR repeaters [RAN4 WI: NR_repeaters]</w:t>
      </w:r>
      <w:bookmarkEnd w:id="272"/>
      <w:bookmarkEnd w:id="273"/>
    </w:p>
    <w:p w14:paraId="5685EFBE" w14:textId="77777777" w:rsidR="00D93B97" w:rsidRDefault="00D93B97" w:rsidP="00D93B97">
      <w:pPr>
        <w:rPr>
          <w:rFonts w:ascii="Arial" w:hAnsi="Arial" w:cs="Arial"/>
          <w:b/>
          <w:sz w:val="24"/>
        </w:rPr>
      </w:pPr>
      <w:r>
        <w:rPr>
          <w:rFonts w:ascii="Arial" w:hAnsi="Arial" w:cs="Arial"/>
          <w:b/>
          <w:color w:val="0000FF"/>
          <w:sz w:val="24"/>
        </w:rPr>
        <w:t>RP-220543</w:t>
      </w:r>
      <w:r>
        <w:rPr>
          <w:rFonts w:ascii="Arial" w:hAnsi="Arial" w:cs="Arial"/>
          <w:b/>
          <w:color w:val="0000FF"/>
          <w:sz w:val="24"/>
        </w:rPr>
        <w:tab/>
      </w:r>
      <w:r>
        <w:rPr>
          <w:rFonts w:ascii="Arial" w:hAnsi="Arial" w:cs="Arial"/>
          <w:b/>
          <w:sz w:val="24"/>
        </w:rPr>
        <w:t>Status report for WI NR Repeaters; rapporteur: Qualcomm</w:t>
      </w:r>
    </w:p>
    <w:p w14:paraId="6B4B41B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12429F2" w14:textId="77777777" w:rsidR="00D93B97" w:rsidRDefault="00D93B97" w:rsidP="00D93B97">
      <w:pPr>
        <w:rPr>
          <w:rFonts w:ascii="Arial" w:hAnsi="Arial" w:cs="Arial"/>
          <w:b/>
        </w:rPr>
      </w:pPr>
      <w:r>
        <w:rPr>
          <w:rFonts w:ascii="Arial" w:hAnsi="Arial" w:cs="Arial"/>
          <w:b/>
        </w:rPr>
        <w:t xml:space="preserve">Discussion: </w:t>
      </w:r>
    </w:p>
    <w:p w14:paraId="236A127D" w14:textId="77777777" w:rsidR="00D93B97" w:rsidRDefault="00D93B97" w:rsidP="00D93B97">
      <w:r>
        <w:t>ZTE: reporting about the status of EMC core requirement of NR repeater is missing, please add it.</w:t>
      </w:r>
    </w:p>
    <w:p w14:paraId="37541CA1" w14:textId="77777777" w:rsidR="00D93B97" w:rsidRDefault="00D93B97" w:rsidP="00D93B97">
      <w:r>
        <w:t>Qualcomm: agrees we should add EMC part to the staus report</w:t>
      </w:r>
    </w:p>
    <w:p w14:paraId="30DB107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RP-220928</w:t>
      </w:r>
      <w:r>
        <w:rPr>
          <w:color w:val="993300"/>
          <w:u w:val="single"/>
        </w:rPr>
        <w:t>.</w:t>
      </w:r>
    </w:p>
    <w:p w14:paraId="5F12DBF3" w14:textId="77777777" w:rsidR="00D93B97" w:rsidRDefault="00D93B97" w:rsidP="00D93B97">
      <w:pPr>
        <w:rPr>
          <w:rFonts w:ascii="Arial" w:hAnsi="Arial" w:cs="Arial"/>
          <w:b/>
          <w:sz w:val="24"/>
        </w:rPr>
      </w:pPr>
      <w:r>
        <w:rPr>
          <w:rFonts w:ascii="Arial" w:hAnsi="Arial" w:cs="Arial"/>
          <w:b/>
          <w:color w:val="0000FF"/>
          <w:sz w:val="24"/>
        </w:rPr>
        <w:t>RP-220928</w:t>
      </w:r>
      <w:r>
        <w:rPr>
          <w:rFonts w:ascii="Arial" w:hAnsi="Arial" w:cs="Arial"/>
          <w:b/>
          <w:color w:val="0000FF"/>
          <w:sz w:val="24"/>
        </w:rPr>
        <w:tab/>
      </w:r>
      <w:r>
        <w:rPr>
          <w:rFonts w:ascii="Arial" w:hAnsi="Arial" w:cs="Arial"/>
          <w:b/>
          <w:sz w:val="24"/>
        </w:rPr>
        <w:t>Status report for WI NR Repeaters; rapporteur: Qualcomm</w:t>
      </w:r>
    </w:p>
    <w:p w14:paraId="718CE0C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4972008" w14:textId="77777777" w:rsidR="00D93B97" w:rsidRDefault="00D93B97" w:rsidP="00D93B97">
      <w:pPr>
        <w:rPr>
          <w:color w:val="808080"/>
        </w:rPr>
      </w:pPr>
      <w:r>
        <w:rPr>
          <w:color w:val="808080"/>
        </w:rPr>
        <w:t>(Replaces RP-220543)</w:t>
      </w:r>
    </w:p>
    <w:p w14:paraId="74B4BD87" w14:textId="77777777" w:rsidR="00D93B97" w:rsidRDefault="00D93B97" w:rsidP="00D93B97">
      <w:pPr>
        <w:rPr>
          <w:rFonts w:ascii="Arial" w:hAnsi="Arial" w:cs="Arial"/>
          <w:b/>
        </w:rPr>
      </w:pPr>
      <w:r>
        <w:rPr>
          <w:rFonts w:ascii="Arial" w:hAnsi="Arial" w:cs="Arial"/>
          <w:b/>
        </w:rPr>
        <w:t xml:space="preserve">Discussion: </w:t>
      </w:r>
    </w:p>
    <w:p w14:paraId="54D7D017" w14:textId="77777777" w:rsidR="00D93B97" w:rsidRDefault="00D93B97" w:rsidP="00D93B97">
      <w:r>
        <w:t>conclusion: Core part WI is completed</w:t>
      </w:r>
    </w:p>
    <w:p w14:paraId="7656D9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2C07D" w14:textId="77777777" w:rsidR="00D93B97" w:rsidRDefault="00D93B97" w:rsidP="00D93B97">
      <w:pPr>
        <w:rPr>
          <w:rFonts w:ascii="Arial" w:hAnsi="Arial" w:cs="Arial"/>
          <w:b/>
          <w:sz w:val="24"/>
        </w:rPr>
      </w:pPr>
      <w:r>
        <w:rPr>
          <w:rFonts w:ascii="Arial" w:hAnsi="Arial" w:cs="Arial"/>
          <w:b/>
          <w:color w:val="0000FF"/>
          <w:sz w:val="24"/>
        </w:rPr>
        <w:t>RP-220544</w:t>
      </w:r>
      <w:r>
        <w:rPr>
          <w:rFonts w:ascii="Arial" w:hAnsi="Arial" w:cs="Arial"/>
          <w:b/>
          <w:color w:val="0000FF"/>
          <w:sz w:val="24"/>
        </w:rPr>
        <w:tab/>
      </w:r>
      <w:r>
        <w:rPr>
          <w:rFonts w:ascii="Arial" w:hAnsi="Arial" w:cs="Arial"/>
          <w:b/>
          <w:sz w:val="24"/>
        </w:rPr>
        <w:t>WI summary for WI NR Repeaters</w:t>
      </w:r>
    </w:p>
    <w:p w14:paraId="21FF763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6067111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79BE2" w14:textId="77777777" w:rsidR="00D93B97" w:rsidRDefault="00D93B97" w:rsidP="00D93B97">
      <w:pPr>
        <w:rPr>
          <w:rFonts w:ascii="Arial" w:hAnsi="Arial" w:cs="Arial"/>
          <w:b/>
          <w:sz w:val="24"/>
        </w:rPr>
      </w:pPr>
      <w:r>
        <w:rPr>
          <w:rFonts w:ascii="Arial" w:hAnsi="Arial" w:cs="Arial"/>
          <w:b/>
          <w:color w:val="0000FF"/>
          <w:sz w:val="24"/>
        </w:rPr>
        <w:t>RP-220549</w:t>
      </w:r>
      <w:r>
        <w:rPr>
          <w:rFonts w:ascii="Arial" w:hAnsi="Arial" w:cs="Arial"/>
          <w:b/>
          <w:color w:val="0000FF"/>
          <w:sz w:val="24"/>
        </w:rPr>
        <w:tab/>
      </w:r>
      <w:r>
        <w:rPr>
          <w:rFonts w:ascii="Arial" w:hAnsi="Arial" w:cs="Arial"/>
          <w:b/>
          <w:sz w:val="24"/>
        </w:rPr>
        <w:t>TS 38.114 v1.0.0 on NR; Repeaters ElectroMagnetic Compatibility (EMC)</w:t>
      </w:r>
    </w:p>
    <w:p w14:paraId="57F428F5"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v1.0.0</w:t>
      </w:r>
      <w:r>
        <w:rPr>
          <w:i/>
        </w:rPr>
        <w:br/>
      </w:r>
      <w:r>
        <w:rPr>
          <w:i/>
        </w:rPr>
        <w:tab/>
      </w:r>
      <w:r>
        <w:rPr>
          <w:i/>
        </w:rPr>
        <w:tab/>
      </w:r>
      <w:r>
        <w:rPr>
          <w:i/>
        </w:rPr>
        <w:tab/>
      </w:r>
      <w:r>
        <w:rPr>
          <w:i/>
        </w:rPr>
        <w:tab/>
      </w:r>
      <w:r>
        <w:rPr>
          <w:i/>
        </w:rPr>
        <w:tab/>
        <w:t>Source: ZTE Corporation</w:t>
      </w:r>
    </w:p>
    <w:p w14:paraId="4CD42295" w14:textId="77777777" w:rsidR="00D93B97" w:rsidRDefault="00D93B97" w:rsidP="00D93B97">
      <w:pPr>
        <w:rPr>
          <w:rFonts w:ascii="Arial" w:hAnsi="Arial" w:cs="Arial"/>
          <w:b/>
        </w:rPr>
      </w:pPr>
      <w:r>
        <w:rPr>
          <w:rFonts w:ascii="Arial" w:hAnsi="Arial" w:cs="Arial"/>
          <w:b/>
        </w:rPr>
        <w:t xml:space="preserve">Abstract: </w:t>
      </w:r>
    </w:p>
    <w:p w14:paraId="013F9755" w14:textId="77777777" w:rsidR="00D93B97" w:rsidRDefault="00D93B97" w:rsidP="00D93B97">
      <w:r>
        <w:t>RAN4 TS 38.114 is provided for 1-step approval.</w:t>
      </w:r>
    </w:p>
    <w:p w14:paraId="7F9D4C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3322E" w14:textId="77777777" w:rsidR="00D93B97" w:rsidRDefault="00D93B97" w:rsidP="00D93B97">
      <w:pPr>
        <w:rPr>
          <w:rFonts w:ascii="Arial" w:hAnsi="Arial" w:cs="Arial"/>
          <w:b/>
          <w:sz w:val="24"/>
        </w:rPr>
      </w:pPr>
      <w:r>
        <w:rPr>
          <w:rFonts w:ascii="Arial" w:hAnsi="Arial" w:cs="Arial"/>
          <w:b/>
          <w:color w:val="0000FF"/>
          <w:sz w:val="24"/>
        </w:rPr>
        <w:t>RP-220790</w:t>
      </w:r>
      <w:r>
        <w:rPr>
          <w:rFonts w:ascii="Arial" w:hAnsi="Arial" w:cs="Arial"/>
          <w:b/>
          <w:color w:val="0000FF"/>
          <w:sz w:val="24"/>
        </w:rPr>
        <w:tab/>
      </w:r>
      <w:r>
        <w:rPr>
          <w:rFonts w:ascii="Arial" w:hAnsi="Arial" w:cs="Arial"/>
          <w:b/>
          <w:sz w:val="24"/>
        </w:rPr>
        <w:t>TS 38.106 v1.0.0 NR repeater radio transmission and reception</w:t>
      </w:r>
    </w:p>
    <w:p w14:paraId="5428E88D" w14:textId="77777777" w:rsidR="00D93B97" w:rsidRDefault="00D93B97" w:rsidP="00D93B9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v1.0.0</w:t>
      </w:r>
      <w:r>
        <w:rPr>
          <w:i/>
        </w:rPr>
        <w:br/>
      </w:r>
      <w:r>
        <w:rPr>
          <w:i/>
        </w:rPr>
        <w:tab/>
      </w:r>
      <w:r>
        <w:rPr>
          <w:i/>
        </w:rPr>
        <w:tab/>
      </w:r>
      <w:r>
        <w:rPr>
          <w:i/>
        </w:rPr>
        <w:tab/>
      </w:r>
      <w:r>
        <w:rPr>
          <w:i/>
        </w:rPr>
        <w:tab/>
      </w:r>
      <w:r>
        <w:rPr>
          <w:i/>
        </w:rPr>
        <w:tab/>
        <w:t>Source: CMCC</w:t>
      </w:r>
    </w:p>
    <w:p w14:paraId="406E3AE5" w14:textId="77777777" w:rsidR="00D93B97" w:rsidRDefault="00D93B97" w:rsidP="00D93B97">
      <w:pPr>
        <w:rPr>
          <w:rFonts w:ascii="Arial" w:hAnsi="Arial" w:cs="Arial"/>
          <w:b/>
        </w:rPr>
      </w:pPr>
      <w:r>
        <w:rPr>
          <w:rFonts w:ascii="Arial" w:hAnsi="Arial" w:cs="Arial"/>
          <w:b/>
        </w:rPr>
        <w:lastRenderedPageBreak/>
        <w:t xml:space="preserve">Abstract: </w:t>
      </w:r>
    </w:p>
    <w:p w14:paraId="5FD63C94" w14:textId="77777777" w:rsidR="00D93B97" w:rsidRDefault="00D93B97" w:rsidP="00D93B97">
      <w:r>
        <w:t>RAN4 TS 38.106 is provided for 1-step approval</w:t>
      </w:r>
    </w:p>
    <w:p w14:paraId="38DEEE5B" w14:textId="77777777" w:rsidR="00D93B97" w:rsidRDefault="00D93B97" w:rsidP="00D93B97">
      <w:pPr>
        <w:rPr>
          <w:rFonts w:ascii="Arial" w:hAnsi="Arial" w:cs="Arial"/>
          <w:b/>
        </w:rPr>
      </w:pPr>
      <w:r>
        <w:rPr>
          <w:rFonts w:ascii="Arial" w:hAnsi="Arial" w:cs="Arial"/>
          <w:b/>
        </w:rPr>
        <w:t xml:space="preserve">Discussion: </w:t>
      </w:r>
    </w:p>
    <w:p w14:paraId="5B6AE4CF" w14:textId="77777777" w:rsidR="00D93B97" w:rsidRDefault="00D93B97" w:rsidP="00D93B97">
      <w:r>
        <w:t>MCC: late submission</w:t>
      </w:r>
    </w:p>
    <w:p w14:paraId="2ED8CB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54E04" w14:textId="77777777" w:rsidR="00D93B97" w:rsidRDefault="00D93B97" w:rsidP="00D93B97">
      <w:pPr>
        <w:pStyle w:val="Heading5"/>
      </w:pPr>
      <w:bookmarkStart w:id="274" w:name="_Toc104749567"/>
      <w:bookmarkStart w:id="275" w:name="_Toc105285877"/>
      <w:r>
        <w:t>9.5.4.12</w:t>
      </w:r>
      <w:r>
        <w:tab/>
        <w:t>Core part: Introduction of bandwidth combination set 4 (BCS4) for NR [RAN4 WI: NR_BCS4-Core]</w:t>
      </w:r>
      <w:bookmarkEnd w:id="274"/>
      <w:bookmarkEnd w:id="275"/>
    </w:p>
    <w:p w14:paraId="3C8EC3F9" w14:textId="77777777" w:rsidR="00D93B97" w:rsidRDefault="00D93B97" w:rsidP="00D93B97">
      <w:pPr>
        <w:rPr>
          <w:rFonts w:ascii="Arial" w:hAnsi="Arial" w:cs="Arial"/>
          <w:b/>
          <w:sz w:val="24"/>
        </w:rPr>
      </w:pPr>
      <w:r>
        <w:rPr>
          <w:rFonts w:ascii="Arial" w:hAnsi="Arial" w:cs="Arial"/>
          <w:b/>
          <w:color w:val="0000FF"/>
          <w:sz w:val="24"/>
        </w:rPr>
        <w:t>RP-220813</w:t>
      </w:r>
      <w:r>
        <w:rPr>
          <w:rFonts w:ascii="Arial" w:hAnsi="Arial" w:cs="Arial"/>
          <w:b/>
          <w:color w:val="0000FF"/>
          <w:sz w:val="24"/>
        </w:rPr>
        <w:tab/>
      </w:r>
      <w:r>
        <w:rPr>
          <w:rFonts w:ascii="Arial" w:hAnsi="Arial" w:cs="Arial"/>
          <w:b/>
          <w:sz w:val="24"/>
        </w:rPr>
        <w:t>Status report for WI Core part: Introduction of bandwidth combination set 4 (BCS4) for NR; rapporteur: Ericsson</w:t>
      </w:r>
    </w:p>
    <w:p w14:paraId="4C00FD1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CFA9986" w14:textId="77777777" w:rsidR="00D93B97" w:rsidRDefault="00D93B97" w:rsidP="00D93B97">
      <w:pPr>
        <w:rPr>
          <w:rFonts w:ascii="Arial" w:hAnsi="Arial" w:cs="Arial"/>
          <w:b/>
        </w:rPr>
      </w:pPr>
      <w:r>
        <w:rPr>
          <w:rFonts w:ascii="Arial" w:hAnsi="Arial" w:cs="Arial"/>
          <w:b/>
        </w:rPr>
        <w:t xml:space="preserve">Discussion: </w:t>
      </w:r>
    </w:p>
    <w:p w14:paraId="14E083AC" w14:textId="77777777" w:rsidR="00D93B97" w:rsidRDefault="00D93B97" w:rsidP="00D93B97">
      <w:r>
        <w:t>MCC: late submission</w:t>
      </w:r>
    </w:p>
    <w:p w14:paraId="042816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CD516" w14:textId="77777777" w:rsidR="00D93B97" w:rsidRDefault="00D93B97" w:rsidP="00D93B97">
      <w:pPr>
        <w:rPr>
          <w:rFonts w:ascii="Arial" w:hAnsi="Arial" w:cs="Arial"/>
          <w:b/>
          <w:sz w:val="24"/>
        </w:rPr>
      </w:pPr>
      <w:r>
        <w:rPr>
          <w:rFonts w:ascii="Arial" w:hAnsi="Arial" w:cs="Arial"/>
          <w:b/>
          <w:color w:val="0000FF"/>
          <w:sz w:val="24"/>
        </w:rPr>
        <w:t>RP-220503</w:t>
      </w:r>
      <w:r>
        <w:rPr>
          <w:rFonts w:ascii="Arial" w:hAnsi="Arial" w:cs="Arial"/>
          <w:b/>
          <w:color w:val="0000FF"/>
          <w:sz w:val="24"/>
        </w:rPr>
        <w:tab/>
      </w:r>
      <w:r>
        <w:rPr>
          <w:rFonts w:ascii="Arial" w:hAnsi="Arial" w:cs="Arial"/>
          <w:b/>
          <w:sz w:val="24"/>
        </w:rPr>
        <w:t>RAN2 CRs to Introduction of BCS4 for NR</w:t>
      </w:r>
    </w:p>
    <w:p w14:paraId="4E87559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EBE00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DE8F2" w14:textId="77777777" w:rsidR="00D93B97" w:rsidRDefault="00D93B97" w:rsidP="00D93B97">
      <w:pPr>
        <w:rPr>
          <w:rFonts w:ascii="Arial" w:hAnsi="Arial" w:cs="Arial"/>
          <w:b/>
          <w:sz w:val="24"/>
        </w:rPr>
      </w:pPr>
      <w:r>
        <w:rPr>
          <w:rFonts w:ascii="Arial" w:hAnsi="Arial" w:cs="Arial"/>
          <w:b/>
          <w:color w:val="0000FF"/>
          <w:sz w:val="24"/>
        </w:rPr>
        <w:t>RP-220353</w:t>
      </w:r>
      <w:r>
        <w:rPr>
          <w:rFonts w:ascii="Arial" w:hAnsi="Arial" w:cs="Arial"/>
          <w:b/>
          <w:color w:val="0000FF"/>
          <w:sz w:val="24"/>
        </w:rPr>
        <w:tab/>
      </w:r>
      <w:r>
        <w:rPr>
          <w:rFonts w:ascii="Arial" w:hAnsi="Arial" w:cs="Arial"/>
          <w:b/>
          <w:sz w:val="24"/>
        </w:rPr>
        <w:t>RAN4 CRs for Open REL-17 NR or NR+LTE WIs - Batch 10</w:t>
      </w:r>
    </w:p>
    <w:p w14:paraId="66DE708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905C29" w14:textId="77777777" w:rsidR="00D93B97" w:rsidRDefault="00D93B97" w:rsidP="00D93B97">
      <w:pPr>
        <w:rPr>
          <w:rFonts w:ascii="Arial" w:hAnsi="Arial" w:cs="Arial"/>
          <w:b/>
        </w:rPr>
      </w:pPr>
      <w:r>
        <w:rPr>
          <w:rFonts w:ascii="Arial" w:hAnsi="Arial" w:cs="Arial"/>
          <w:b/>
        </w:rPr>
        <w:t xml:space="preserve">Discussion: </w:t>
      </w:r>
    </w:p>
    <w:p w14:paraId="032C7EAB" w14:textId="77777777" w:rsidR="00D93B97" w:rsidRDefault="00D93B97" w:rsidP="00D93B97">
      <w:r>
        <w:t>moved from AI 9.5.2.5 to AI 9.5.4.12</w:t>
      </w:r>
    </w:p>
    <w:p w14:paraId="5D041D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20D47" w14:textId="77777777" w:rsidR="00D93B97" w:rsidRDefault="00D93B97" w:rsidP="00D93B97">
      <w:pPr>
        <w:rPr>
          <w:rFonts w:ascii="Arial" w:hAnsi="Arial" w:cs="Arial"/>
          <w:b/>
          <w:sz w:val="24"/>
        </w:rPr>
      </w:pPr>
      <w:r>
        <w:rPr>
          <w:rFonts w:ascii="Arial" w:hAnsi="Arial" w:cs="Arial"/>
          <w:b/>
          <w:color w:val="0000FF"/>
          <w:sz w:val="24"/>
        </w:rPr>
        <w:t>RP-220814</w:t>
      </w:r>
      <w:r>
        <w:rPr>
          <w:rFonts w:ascii="Arial" w:hAnsi="Arial" w:cs="Arial"/>
          <w:b/>
          <w:color w:val="0000FF"/>
          <w:sz w:val="24"/>
        </w:rPr>
        <w:tab/>
      </w:r>
      <w:r>
        <w:rPr>
          <w:rFonts w:ascii="Arial" w:hAnsi="Arial" w:cs="Arial"/>
          <w:b/>
          <w:sz w:val="24"/>
        </w:rPr>
        <w:t>REL-17 WI Exception Core part: Introduction of bandwidth combination set 4 (BCS4) for NR</w:t>
      </w:r>
    </w:p>
    <w:p w14:paraId="3DF4081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55E7A6D6" w14:textId="77777777" w:rsidR="00D93B97" w:rsidRDefault="00D93B97" w:rsidP="00D93B97">
      <w:pPr>
        <w:rPr>
          <w:rFonts w:ascii="Arial" w:hAnsi="Arial" w:cs="Arial"/>
          <w:b/>
        </w:rPr>
      </w:pPr>
      <w:r>
        <w:rPr>
          <w:rFonts w:ascii="Arial" w:hAnsi="Arial" w:cs="Arial"/>
          <w:b/>
        </w:rPr>
        <w:t xml:space="preserve">Discussion: </w:t>
      </w:r>
    </w:p>
    <w:p w14:paraId="32F844F9" w14:textId="77777777" w:rsidR="00D93B97" w:rsidRDefault="00D93B97" w:rsidP="00D93B97">
      <w:r>
        <w:t>MCC: late submission</w:t>
      </w:r>
    </w:p>
    <w:p w14:paraId="797AC7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6A33D" w14:textId="77777777" w:rsidR="00D93B97" w:rsidRDefault="00D93B97" w:rsidP="00D93B97">
      <w:pPr>
        <w:pStyle w:val="Heading5"/>
      </w:pPr>
      <w:bookmarkStart w:id="276" w:name="_Toc104749568"/>
      <w:bookmarkStart w:id="277" w:name="_Toc105285878"/>
      <w:r>
        <w:t>9.5.4.13</w:t>
      </w:r>
      <w:r>
        <w:tab/>
        <w:t>UE RF requirements for Transparent Tx Diversity (TxD) for NR [RAN4 WI: NR_RF_TxD]</w:t>
      </w:r>
      <w:bookmarkEnd w:id="276"/>
      <w:bookmarkEnd w:id="277"/>
    </w:p>
    <w:p w14:paraId="29216268" w14:textId="77777777" w:rsidR="00D93B97" w:rsidRDefault="00D93B97" w:rsidP="00D93B97">
      <w:pPr>
        <w:rPr>
          <w:rFonts w:ascii="Arial" w:hAnsi="Arial" w:cs="Arial"/>
          <w:b/>
          <w:sz w:val="24"/>
        </w:rPr>
      </w:pPr>
      <w:r>
        <w:rPr>
          <w:rFonts w:ascii="Arial" w:hAnsi="Arial" w:cs="Arial"/>
          <w:b/>
          <w:color w:val="0000FF"/>
          <w:sz w:val="24"/>
        </w:rPr>
        <w:t>RP-220467</w:t>
      </w:r>
      <w:r>
        <w:rPr>
          <w:rFonts w:ascii="Arial" w:hAnsi="Arial" w:cs="Arial"/>
          <w:b/>
          <w:color w:val="0000FF"/>
          <w:sz w:val="24"/>
        </w:rPr>
        <w:tab/>
      </w:r>
      <w:r>
        <w:rPr>
          <w:rFonts w:ascii="Arial" w:hAnsi="Arial" w:cs="Arial"/>
          <w:b/>
          <w:sz w:val="24"/>
        </w:rPr>
        <w:t>Status report for WI UE RF requirements for Transparent Tx Diversity (TxD) for NR; rapporteur: Qualcomm</w:t>
      </w:r>
    </w:p>
    <w:p w14:paraId="00C9046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B9B37D" w14:textId="77777777" w:rsidR="00D93B97" w:rsidRDefault="00D93B97" w:rsidP="00D93B97">
      <w:pPr>
        <w:rPr>
          <w:rFonts w:ascii="Arial" w:hAnsi="Arial" w:cs="Arial"/>
          <w:b/>
        </w:rPr>
      </w:pPr>
      <w:r>
        <w:rPr>
          <w:rFonts w:ascii="Arial" w:hAnsi="Arial" w:cs="Arial"/>
          <w:b/>
        </w:rPr>
        <w:lastRenderedPageBreak/>
        <w:t xml:space="preserve">Discussion: </w:t>
      </w:r>
    </w:p>
    <w:p w14:paraId="0127895F" w14:textId="77777777" w:rsidR="00D93B97" w:rsidRDefault="00D93B97" w:rsidP="00D93B97">
      <w:r>
        <w:t>conclusion: Core and Perf. part WI are completed</w:t>
      </w:r>
    </w:p>
    <w:p w14:paraId="64CDC0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0AE4" w14:textId="77777777" w:rsidR="00D93B97" w:rsidRDefault="00D93B97" w:rsidP="00D93B97">
      <w:pPr>
        <w:rPr>
          <w:rFonts w:ascii="Arial" w:hAnsi="Arial" w:cs="Arial"/>
          <w:b/>
          <w:sz w:val="24"/>
        </w:rPr>
      </w:pPr>
      <w:r>
        <w:rPr>
          <w:rFonts w:ascii="Arial" w:hAnsi="Arial" w:cs="Arial"/>
          <w:b/>
          <w:color w:val="0000FF"/>
          <w:sz w:val="24"/>
        </w:rPr>
        <w:t>RP-220468</w:t>
      </w:r>
      <w:r>
        <w:rPr>
          <w:rFonts w:ascii="Arial" w:hAnsi="Arial" w:cs="Arial"/>
          <w:b/>
          <w:color w:val="0000FF"/>
          <w:sz w:val="24"/>
        </w:rPr>
        <w:tab/>
      </w:r>
      <w:r>
        <w:rPr>
          <w:rFonts w:ascii="Arial" w:hAnsi="Arial" w:cs="Arial"/>
          <w:b/>
          <w:sz w:val="24"/>
        </w:rPr>
        <w:t>WI summary for WI UE RF requirements for Transparent Tx Diversity (TxD) for NR</w:t>
      </w:r>
    </w:p>
    <w:p w14:paraId="3FBBAA7D"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1D885933" w14:textId="77777777" w:rsidR="00D93B97" w:rsidRDefault="00D93B97" w:rsidP="00D93B97">
      <w:pPr>
        <w:rPr>
          <w:rFonts w:ascii="Arial" w:hAnsi="Arial" w:cs="Arial"/>
          <w:b/>
        </w:rPr>
      </w:pPr>
      <w:r>
        <w:rPr>
          <w:rFonts w:ascii="Arial" w:hAnsi="Arial" w:cs="Arial"/>
          <w:b/>
        </w:rPr>
        <w:t xml:space="preserve">Discussion: </w:t>
      </w:r>
    </w:p>
    <w:p w14:paraId="12D2C090" w14:textId="77777777" w:rsidR="00D93B97" w:rsidRDefault="00D93B97" w:rsidP="00D93B97">
      <w:r>
        <w:t>Huawei: The two sub-bullets of ULFPTx modes for Fallback DCI requirements seems not aligned with the agreed CR in RAN4. Some revisions are needed or the two sub-bullets of the ULFPTx modes can be removed.</w:t>
      </w:r>
    </w:p>
    <w:p w14:paraId="3A320F48" w14:textId="77777777" w:rsidR="00D93B97" w:rsidRDefault="00D93B97" w:rsidP="00D93B97">
      <w:r>
        <w:t>Qualcomm: after offline discussion, fine to remove bullets</w:t>
      </w:r>
    </w:p>
    <w:p w14:paraId="2D811520" w14:textId="77777777" w:rsidR="00D93B97" w:rsidRDefault="00D93B97" w:rsidP="00D93B97">
      <w:r>
        <w:t xml:space="preserve">- Mode2 is required to meet 1Tx output power requirements   </w:t>
      </w:r>
    </w:p>
    <w:p w14:paraId="4C14298B" w14:textId="77777777" w:rsidR="00D93B97" w:rsidRDefault="00D93B97" w:rsidP="00D93B97">
      <w:r>
        <w:t>- Mode 1 is required to meet 2 TX output power requirements</w:t>
      </w:r>
    </w:p>
    <w:p w14:paraId="3C8A86D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RP-220923</w:t>
      </w:r>
      <w:r>
        <w:rPr>
          <w:color w:val="993300"/>
          <w:u w:val="single"/>
        </w:rPr>
        <w:t>.</w:t>
      </w:r>
    </w:p>
    <w:p w14:paraId="29631183" w14:textId="77777777" w:rsidR="00D93B97" w:rsidRDefault="00D93B97" w:rsidP="00D93B97">
      <w:pPr>
        <w:rPr>
          <w:rFonts w:ascii="Arial" w:hAnsi="Arial" w:cs="Arial"/>
          <w:b/>
          <w:sz w:val="24"/>
        </w:rPr>
      </w:pPr>
      <w:r>
        <w:rPr>
          <w:rFonts w:ascii="Arial" w:hAnsi="Arial" w:cs="Arial"/>
          <w:b/>
          <w:color w:val="0000FF"/>
          <w:sz w:val="24"/>
        </w:rPr>
        <w:t>RP-220923</w:t>
      </w:r>
      <w:r>
        <w:rPr>
          <w:rFonts w:ascii="Arial" w:hAnsi="Arial" w:cs="Arial"/>
          <w:b/>
          <w:color w:val="0000FF"/>
          <w:sz w:val="24"/>
        </w:rPr>
        <w:tab/>
      </w:r>
      <w:r>
        <w:rPr>
          <w:rFonts w:ascii="Arial" w:hAnsi="Arial" w:cs="Arial"/>
          <w:b/>
          <w:sz w:val="24"/>
        </w:rPr>
        <w:t>WI summary for WI UE RF requirements for Transparent Tx Diversity (TxD) for NR</w:t>
      </w:r>
    </w:p>
    <w:p w14:paraId="58A3A5A8"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Incorporated</w:t>
      </w:r>
    </w:p>
    <w:p w14:paraId="1916FA6C" w14:textId="77777777" w:rsidR="00D93B97" w:rsidRDefault="00D93B97" w:rsidP="00D93B97">
      <w:pPr>
        <w:rPr>
          <w:color w:val="808080"/>
        </w:rPr>
      </w:pPr>
      <w:r>
        <w:rPr>
          <w:color w:val="808080"/>
        </w:rPr>
        <w:t>(Replaces RP-220468)</w:t>
      </w:r>
    </w:p>
    <w:p w14:paraId="2191B3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7DE3E" w14:textId="77777777" w:rsidR="00D93B97" w:rsidRDefault="00D93B97" w:rsidP="00D93B97">
      <w:pPr>
        <w:rPr>
          <w:rFonts w:ascii="Arial" w:hAnsi="Arial" w:cs="Arial"/>
          <w:b/>
          <w:sz w:val="24"/>
        </w:rPr>
      </w:pPr>
      <w:r>
        <w:rPr>
          <w:rFonts w:ascii="Arial" w:hAnsi="Arial" w:cs="Arial"/>
          <w:b/>
          <w:color w:val="0000FF"/>
          <w:sz w:val="24"/>
        </w:rPr>
        <w:t>RP-220608</w:t>
      </w:r>
      <w:r>
        <w:rPr>
          <w:rFonts w:ascii="Arial" w:hAnsi="Arial" w:cs="Arial"/>
          <w:b/>
          <w:color w:val="0000FF"/>
          <w:sz w:val="24"/>
        </w:rPr>
        <w:tab/>
      </w:r>
      <w:r>
        <w:rPr>
          <w:rFonts w:ascii="Arial" w:hAnsi="Arial" w:cs="Arial"/>
          <w:b/>
          <w:sz w:val="24"/>
        </w:rPr>
        <w:t>TR 38.837 v1.0.0 UE RF requirements for Transparent Tx Diversity (TxD) for NR; for approval</w:t>
      </w:r>
    </w:p>
    <w:p w14:paraId="7635F1D9"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v1.0.0</w:t>
      </w:r>
      <w:r>
        <w:rPr>
          <w:i/>
        </w:rPr>
        <w:br/>
      </w:r>
      <w:r>
        <w:rPr>
          <w:i/>
        </w:rPr>
        <w:tab/>
      </w:r>
      <w:r>
        <w:rPr>
          <w:i/>
        </w:rPr>
        <w:tab/>
      </w:r>
      <w:r>
        <w:rPr>
          <w:i/>
        </w:rPr>
        <w:tab/>
      </w:r>
      <w:r>
        <w:rPr>
          <w:i/>
        </w:rPr>
        <w:tab/>
      </w:r>
      <w:r>
        <w:rPr>
          <w:i/>
        </w:rPr>
        <w:tab/>
        <w:t>Source: vivo (Rapporteur)</w:t>
      </w:r>
    </w:p>
    <w:p w14:paraId="0E8BFF75" w14:textId="77777777" w:rsidR="00D93B97" w:rsidRDefault="00D93B97" w:rsidP="00D93B97">
      <w:pPr>
        <w:rPr>
          <w:rFonts w:ascii="Arial" w:hAnsi="Arial" w:cs="Arial"/>
          <w:b/>
        </w:rPr>
      </w:pPr>
      <w:r>
        <w:rPr>
          <w:rFonts w:ascii="Arial" w:hAnsi="Arial" w:cs="Arial"/>
          <w:b/>
        </w:rPr>
        <w:t xml:space="preserve">Abstract: </w:t>
      </w:r>
    </w:p>
    <w:p w14:paraId="2BD3D517" w14:textId="77777777" w:rsidR="00D93B97" w:rsidRDefault="00D93B97" w:rsidP="00D93B97">
      <w:r>
        <w:t>RAN4 TR 38.837 is provided for 1-step approval</w:t>
      </w:r>
    </w:p>
    <w:p w14:paraId="78A2A5E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RP-220933</w:t>
      </w:r>
      <w:r>
        <w:rPr>
          <w:color w:val="993300"/>
          <w:u w:val="single"/>
        </w:rPr>
        <w:t>.</w:t>
      </w:r>
    </w:p>
    <w:p w14:paraId="12C45562" w14:textId="77777777" w:rsidR="00D93B97" w:rsidRDefault="00D93B97" w:rsidP="00D93B97">
      <w:pPr>
        <w:rPr>
          <w:rFonts w:ascii="Arial" w:hAnsi="Arial" w:cs="Arial"/>
          <w:b/>
          <w:sz w:val="24"/>
        </w:rPr>
      </w:pPr>
      <w:r>
        <w:rPr>
          <w:rFonts w:ascii="Arial" w:hAnsi="Arial" w:cs="Arial"/>
          <w:b/>
          <w:color w:val="0000FF"/>
          <w:sz w:val="24"/>
        </w:rPr>
        <w:t>RP-220933</w:t>
      </w:r>
      <w:r>
        <w:rPr>
          <w:rFonts w:ascii="Arial" w:hAnsi="Arial" w:cs="Arial"/>
          <w:b/>
          <w:color w:val="0000FF"/>
          <w:sz w:val="24"/>
        </w:rPr>
        <w:tab/>
      </w:r>
      <w:r>
        <w:rPr>
          <w:rFonts w:ascii="Arial" w:hAnsi="Arial" w:cs="Arial"/>
          <w:b/>
          <w:sz w:val="24"/>
        </w:rPr>
        <w:t>TR 38.837 v1.0.1 UE RF requirements for Transparent Tx Diversity (TxD) for NR; for approval</w:t>
      </w:r>
    </w:p>
    <w:p w14:paraId="110C53D1"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v1.0.1</w:t>
      </w:r>
      <w:r>
        <w:rPr>
          <w:i/>
        </w:rPr>
        <w:br/>
      </w:r>
      <w:r>
        <w:rPr>
          <w:i/>
        </w:rPr>
        <w:tab/>
      </w:r>
      <w:r>
        <w:rPr>
          <w:i/>
        </w:rPr>
        <w:tab/>
      </w:r>
      <w:r>
        <w:rPr>
          <w:i/>
        </w:rPr>
        <w:tab/>
      </w:r>
      <w:r>
        <w:rPr>
          <w:i/>
        </w:rPr>
        <w:tab/>
      </w:r>
      <w:r>
        <w:rPr>
          <w:i/>
        </w:rPr>
        <w:tab/>
        <w:t>Source: vivo (Rapporteur)</w:t>
      </w:r>
    </w:p>
    <w:p w14:paraId="20F829C8" w14:textId="77777777" w:rsidR="00D93B97" w:rsidRDefault="00D93B97" w:rsidP="00D93B97">
      <w:pPr>
        <w:rPr>
          <w:color w:val="808080"/>
        </w:rPr>
      </w:pPr>
      <w:r>
        <w:rPr>
          <w:color w:val="808080"/>
        </w:rPr>
        <w:t>(Replaces RP-220608)</w:t>
      </w:r>
    </w:p>
    <w:p w14:paraId="6B67A19D" w14:textId="77777777" w:rsidR="00D93B97" w:rsidRDefault="00D93B97" w:rsidP="00D93B97">
      <w:pPr>
        <w:rPr>
          <w:rFonts w:ascii="Arial" w:hAnsi="Arial" w:cs="Arial"/>
          <w:b/>
        </w:rPr>
      </w:pPr>
      <w:r>
        <w:rPr>
          <w:rFonts w:ascii="Arial" w:hAnsi="Arial" w:cs="Arial"/>
          <w:b/>
        </w:rPr>
        <w:t xml:space="preserve">Abstract: </w:t>
      </w:r>
    </w:p>
    <w:p w14:paraId="01AFFA93" w14:textId="77777777" w:rsidR="00D93B97" w:rsidRDefault="00D93B97" w:rsidP="00D93B97">
      <w:r>
        <w:t>RAN4 TR 38.837 is provided for 1-step approval</w:t>
      </w:r>
    </w:p>
    <w:p w14:paraId="572C9AAA" w14:textId="77777777" w:rsidR="00D93B97" w:rsidRDefault="00D93B97" w:rsidP="00D93B97">
      <w:pPr>
        <w:rPr>
          <w:rFonts w:ascii="Arial" w:hAnsi="Arial" w:cs="Arial"/>
          <w:b/>
        </w:rPr>
      </w:pPr>
      <w:r>
        <w:rPr>
          <w:rFonts w:ascii="Arial" w:hAnsi="Arial" w:cs="Arial"/>
          <w:b/>
        </w:rPr>
        <w:t xml:space="preserve">Discussion: </w:t>
      </w:r>
    </w:p>
    <w:p w14:paraId="65364D9D" w14:textId="77777777" w:rsidR="00D93B97" w:rsidRDefault="00D93B97" w:rsidP="00D93B97">
      <w:r>
        <w:t>MCC: late submission</w:t>
      </w:r>
    </w:p>
    <w:p w14:paraId="6F4C79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AE199" w14:textId="77777777" w:rsidR="00D93B97" w:rsidRDefault="00D93B97" w:rsidP="00D93B97">
      <w:pPr>
        <w:pStyle w:val="Heading5"/>
      </w:pPr>
      <w:bookmarkStart w:id="278" w:name="_Toc104749569"/>
      <w:bookmarkStart w:id="279" w:name="_Toc105285879"/>
      <w:r>
        <w:lastRenderedPageBreak/>
        <w:t>9.5.4.14</w:t>
      </w:r>
      <w:r>
        <w:tab/>
        <w:t>Core part: Increasing UE power high limit for CA and DC [RAN4 WI: Power_Limit_CA_DC-Core]</w:t>
      </w:r>
      <w:bookmarkEnd w:id="278"/>
      <w:bookmarkEnd w:id="279"/>
    </w:p>
    <w:p w14:paraId="5F0DA1CB" w14:textId="77777777" w:rsidR="00D93B97" w:rsidRDefault="00D93B97" w:rsidP="00D93B97">
      <w:pPr>
        <w:rPr>
          <w:rFonts w:ascii="Arial" w:hAnsi="Arial" w:cs="Arial"/>
          <w:b/>
          <w:sz w:val="24"/>
        </w:rPr>
      </w:pPr>
      <w:r>
        <w:rPr>
          <w:rFonts w:ascii="Arial" w:hAnsi="Arial" w:cs="Arial"/>
          <w:b/>
          <w:color w:val="0000FF"/>
          <w:sz w:val="24"/>
        </w:rPr>
        <w:t>RP-220514</w:t>
      </w:r>
      <w:r>
        <w:rPr>
          <w:rFonts w:ascii="Arial" w:hAnsi="Arial" w:cs="Arial"/>
          <w:b/>
          <w:color w:val="0000FF"/>
          <w:sz w:val="24"/>
        </w:rPr>
        <w:tab/>
      </w:r>
      <w:r>
        <w:rPr>
          <w:rFonts w:ascii="Arial" w:hAnsi="Arial" w:cs="Arial"/>
          <w:b/>
          <w:sz w:val="24"/>
        </w:rPr>
        <w:t>Status report for WI on Increasing UE power high limit for CA and DC; rapporteur: Qualcomm</w:t>
      </w:r>
    </w:p>
    <w:p w14:paraId="2904C23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9B66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40133" w14:textId="77777777" w:rsidR="00D93B97" w:rsidRDefault="00D93B97" w:rsidP="00D93B97">
      <w:pPr>
        <w:rPr>
          <w:rFonts w:ascii="Arial" w:hAnsi="Arial" w:cs="Arial"/>
          <w:b/>
          <w:sz w:val="24"/>
        </w:rPr>
      </w:pPr>
      <w:r>
        <w:rPr>
          <w:rFonts w:ascii="Arial" w:hAnsi="Arial" w:cs="Arial"/>
          <w:b/>
          <w:color w:val="0000FF"/>
          <w:sz w:val="24"/>
        </w:rPr>
        <w:t>RP-220515</w:t>
      </w:r>
      <w:r>
        <w:rPr>
          <w:rFonts w:ascii="Arial" w:hAnsi="Arial" w:cs="Arial"/>
          <w:b/>
          <w:color w:val="0000FF"/>
          <w:sz w:val="24"/>
        </w:rPr>
        <w:tab/>
      </w:r>
      <w:r>
        <w:rPr>
          <w:rFonts w:ascii="Arial" w:hAnsi="Arial" w:cs="Arial"/>
          <w:b/>
          <w:sz w:val="24"/>
        </w:rPr>
        <w:t>Rel-17 Work Item Exception for Increasing UE power high limit for CA and DC</w:t>
      </w:r>
    </w:p>
    <w:p w14:paraId="346EA78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Incorporated</w:t>
      </w:r>
    </w:p>
    <w:p w14:paraId="141D50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F0A58" w14:textId="77777777" w:rsidR="00D93B97" w:rsidRDefault="00D93B97" w:rsidP="00D93B97">
      <w:pPr>
        <w:pStyle w:val="Heading3"/>
      </w:pPr>
      <w:bookmarkStart w:id="280" w:name="_Toc104749570"/>
      <w:bookmarkStart w:id="281" w:name="_Toc105285880"/>
      <w:r>
        <w:t>9.6</w:t>
      </w:r>
      <w:r>
        <w:tab/>
        <w:t>Open REL-17 NR or NR+LTE WIs (spectrum related)</w:t>
      </w:r>
      <w:bookmarkEnd w:id="280"/>
      <w:bookmarkEnd w:id="281"/>
    </w:p>
    <w:p w14:paraId="475CA06B" w14:textId="77777777" w:rsidR="00D93B97" w:rsidRDefault="00D93B97" w:rsidP="00D93B97">
      <w:pPr>
        <w:pStyle w:val="Heading4"/>
      </w:pPr>
      <w:bookmarkStart w:id="282" w:name="_Toc104749571"/>
      <w:bookmarkStart w:id="283" w:name="_Toc105285881"/>
      <w:r>
        <w:t>9.6.1</w:t>
      </w:r>
      <w:r>
        <w:tab/>
        <w:t>Introduction of new bands</w:t>
      </w:r>
      <w:bookmarkEnd w:id="282"/>
      <w:bookmarkEnd w:id="283"/>
    </w:p>
    <w:p w14:paraId="47830987" w14:textId="77777777" w:rsidR="00D93B97" w:rsidRDefault="00D93B97" w:rsidP="00D93B97">
      <w:pPr>
        <w:pStyle w:val="Heading5"/>
      </w:pPr>
      <w:bookmarkStart w:id="284" w:name="_Toc104749572"/>
      <w:bookmarkStart w:id="285" w:name="_Toc105285882"/>
      <w:r>
        <w:t>9.6.1.1</w:t>
      </w:r>
      <w:r>
        <w:tab/>
        <w:t>Introduction of 6GHz NR licensed bands [RAN4 WI: NR_6GHz]</w:t>
      </w:r>
      <w:bookmarkEnd w:id="284"/>
      <w:bookmarkEnd w:id="285"/>
    </w:p>
    <w:p w14:paraId="09116606" w14:textId="77777777" w:rsidR="00D93B97" w:rsidRDefault="00D93B97" w:rsidP="00D93B97">
      <w:pPr>
        <w:rPr>
          <w:rFonts w:ascii="Arial" w:hAnsi="Arial" w:cs="Arial"/>
          <w:b/>
          <w:sz w:val="24"/>
        </w:rPr>
      </w:pPr>
      <w:r>
        <w:rPr>
          <w:rFonts w:ascii="Arial" w:hAnsi="Arial" w:cs="Arial"/>
          <w:b/>
          <w:color w:val="0000FF"/>
          <w:sz w:val="24"/>
        </w:rPr>
        <w:t>RP-220039</w:t>
      </w:r>
      <w:r>
        <w:rPr>
          <w:rFonts w:ascii="Arial" w:hAnsi="Arial" w:cs="Arial"/>
          <w:b/>
          <w:color w:val="0000FF"/>
          <w:sz w:val="24"/>
        </w:rPr>
        <w:tab/>
      </w:r>
      <w:r>
        <w:rPr>
          <w:rFonts w:ascii="Arial" w:hAnsi="Arial" w:cs="Arial"/>
          <w:b/>
          <w:sz w:val="24"/>
        </w:rPr>
        <w:t>Further reply LS to RCC_LS211210 = RP-213605 on inclusion of the 6425-7125 MHz frequency band in the 3GPP specification for 5G-NR/IMT-2000 systems (R4-2206375; to: RCC Commission on Spectrum and Satellite Orbits; cc: RAN; contact: Apple)</w:t>
      </w:r>
    </w:p>
    <w:p w14:paraId="7B83AFD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R4-2206375, to RCC Commission on Spectrum and Satellite Orbits, cc RAN</w:t>
      </w:r>
      <w:r>
        <w:rPr>
          <w:i/>
        </w:rPr>
        <w:br/>
      </w:r>
      <w:r>
        <w:rPr>
          <w:i/>
        </w:rPr>
        <w:tab/>
      </w:r>
      <w:r>
        <w:rPr>
          <w:i/>
        </w:rPr>
        <w:tab/>
      </w:r>
      <w:r>
        <w:rPr>
          <w:i/>
        </w:rPr>
        <w:tab/>
      </w:r>
      <w:r>
        <w:rPr>
          <w:i/>
        </w:rPr>
        <w:tab/>
      </w:r>
      <w:r>
        <w:rPr>
          <w:i/>
        </w:rPr>
        <w:tab/>
        <w:t>Source: RAN4</w:t>
      </w:r>
    </w:p>
    <w:p w14:paraId="05FCFB9C" w14:textId="77777777" w:rsidR="00D93B97" w:rsidRDefault="00D93B97" w:rsidP="00D93B97">
      <w:pPr>
        <w:rPr>
          <w:rFonts w:ascii="Arial" w:hAnsi="Arial" w:cs="Arial"/>
          <w:b/>
        </w:rPr>
      </w:pPr>
      <w:r>
        <w:rPr>
          <w:rFonts w:ascii="Arial" w:hAnsi="Arial" w:cs="Arial"/>
          <w:b/>
        </w:rPr>
        <w:t xml:space="preserve">Abstract: </w:t>
      </w:r>
    </w:p>
    <w:p w14:paraId="554D4DF0" w14:textId="77777777" w:rsidR="00D93B97" w:rsidRDefault="00D93B97" w:rsidP="00D93B97">
      <w:r>
        <w:t>RCC = Regional Commonwealth in the field of Communication; RAN #94e replied to RCC_LS211210 = RP-213605 in RP-213698; no RAN action requested</w:t>
      </w:r>
    </w:p>
    <w:p w14:paraId="11B3C7DB" w14:textId="77777777" w:rsidR="00D93B97" w:rsidRDefault="00D93B97" w:rsidP="00D93B97">
      <w:pPr>
        <w:rPr>
          <w:rFonts w:ascii="Arial" w:hAnsi="Arial" w:cs="Arial"/>
          <w:b/>
        </w:rPr>
      </w:pPr>
      <w:r>
        <w:rPr>
          <w:rFonts w:ascii="Arial" w:hAnsi="Arial" w:cs="Arial"/>
          <w:b/>
        </w:rPr>
        <w:t xml:space="preserve">Discussion: </w:t>
      </w:r>
    </w:p>
    <w:p w14:paraId="3906E3F7" w14:textId="77777777" w:rsidR="00D93B97" w:rsidRDefault="00D93B97" w:rsidP="00D93B97">
      <w:r>
        <w:t>moved from AI 7 to AI 9.6.1.1</w:t>
      </w:r>
    </w:p>
    <w:p w14:paraId="5864588A" w14:textId="77777777" w:rsidR="00D93B97" w:rsidRDefault="00D93B97" w:rsidP="00D93B97">
      <w:r>
        <w:t>RAN chair: no action for RAN</w:t>
      </w:r>
    </w:p>
    <w:p w14:paraId="1CA58F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CA9B7" w14:textId="77777777" w:rsidR="00D93B97" w:rsidRDefault="00D93B97" w:rsidP="00D93B97">
      <w:pPr>
        <w:rPr>
          <w:rFonts w:ascii="Arial" w:hAnsi="Arial" w:cs="Arial"/>
          <w:b/>
          <w:sz w:val="24"/>
        </w:rPr>
      </w:pPr>
      <w:r>
        <w:rPr>
          <w:rFonts w:ascii="Arial" w:hAnsi="Arial" w:cs="Arial"/>
          <w:b/>
          <w:color w:val="0000FF"/>
          <w:sz w:val="24"/>
        </w:rPr>
        <w:t>RP-220684</w:t>
      </w:r>
      <w:r>
        <w:rPr>
          <w:rFonts w:ascii="Arial" w:hAnsi="Arial" w:cs="Arial"/>
          <w:b/>
          <w:color w:val="0000FF"/>
          <w:sz w:val="24"/>
        </w:rPr>
        <w:tab/>
      </w:r>
      <w:r>
        <w:rPr>
          <w:rFonts w:ascii="Arial" w:hAnsi="Arial" w:cs="Arial"/>
          <w:b/>
          <w:sz w:val="24"/>
        </w:rPr>
        <w:t>Status report for WI Introduction of 6GHz NR licensed bands; rapporteur: Huawei</w:t>
      </w:r>
    </w:p>
    <w:p w14:paraId="2D578D3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2D0AE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15235" w14:textId="77777777" w:rsidR="00D93B97" w:rsidRDefault="00D93B97" w:rsidP="00D93B97">
      <w:pPr>
        <w:rPr>
          <w:rFonts w:ascii="Arial" w:hAnsi="Arial" w:cs="Arial"/>
          <w:b/>
          <w:sz w:val="24"/>
        </w:rPr>
      </w:pPr>
      <w:r>
        <w:rPr>
          <w:rFonts w:ascii="Arial" w:hAnsi="Arial" w:cs="Arial"/>
          <w:b/>
          <w:color w:val="0000FF"/>
          <w:sz w:val="24"/>
        </w:rPr>
        <w:t>RP-220357</w:t>
      </w:r>
      <w:r>
        <w:rPr>
          <w:rFonts w:ascii="Arial" w:hAnsi="Arial" w:cs="Arial"/>
          <w:b/>
          <w:color w:val="0000FF"/>
          <w:sz w:val="24"/>
        </w:rPr>
        <w:tab/>
      </w:r>
      <w:r>
        <w:rPr>
          <w:rFonts w:ascii="Arial" w:hAnsi="Arial" w:cs="Arial"/>
          <w:b/>
          <w:sz w:val="24"/>
        </w:rPr>
        <w:t>RAN4 CRs for Open REL-17 NR or NR+LTE WIs - Batch 14</w:t>
      </w:r>
    </w:p>
    <w:p w14:paraId="157BB2B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82F84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CB787" w14:textId="77777777" w:rsidR="00D93B97" w:rsidRDefault="00D93B97" w:rsidP="00D93B97">
      <w:pPr>
        <w:rPr>
          <w:rFonts w:ascii="Arial" w:hAnsi="Arial" w:cs="Arial"/>
          <w:b/>
          <w:sz w:val="24"/>
        </w:rPr>
      </w:pPr>
      <w:r>
        <w:rPr>
          <w:rFonts w:ascii="Arial" w:hAnsi="Arial" w:cs="Arial"/>
          <w:b/>
          <w:color w:val="0000FF"/>
          <w:sz w:val="24"/>
        </w:rPr>
        <w:lastRenderedPageBreak/>
        <w:t>RP-220685</w:t>
      </w:r>
      <w:r>
        <w:rPr>
          <w:rFonts w:ascii="Arial" w:hAnsi="Arial" w:cs="Arial"/>
          <w:b/>
          <w:color w:val="0000FF"/>
          <w:sz w:val="24"/>
        </w:rPr>
        <w:tab/>
      </w:r>
      <w:r>
        <w:rPr>
          <w:rFonts w:ascii="Arial" w:hAnsi="Arial" w:cs="Arial"/>
          <w:b/>
          <w:sz w:val="24"/>
        </w:rPr>
        <w:t>Exception request for WI: Introduction of 6GHz NR licensed bands</w:t>
      </w:r>
    </w:p>
    <w:p w14:paraId="6799A529"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61FE0C" w14:textId="77777777" w:rsidR="00D93B97" w:rsidRDefault="00D93B97" w:rsidP="00D93B97">
      <w:pPr>
        <w:rPr>
          <w:rFonts w:ascii="Arial" w:hAnsi="Arial" w:cs="Arial"/>
          <w:b/>
        </w:rPr>
      </w:pPr>
      <w:r>
        <w:rPr>
          <w:rFonts w:ascii="Arial" w:hAnsi="Arial" w:cs="Arial"/>
          <w:b/>
        </w:rPr>
        <w:t xml:space="preserve">Discussion: </w:t>
      </w:r>
    </w:p>
    <w:p w14:paraId="265BD845" w14:textId="77777777" w:rsidR="00D93B97" w:rsidRDefault="00D93B97" w:rsidP="00D93B97">
      <w:r>
        <w:t xml:space="preserve">Apple: In the field listing incomplete tasks: </w:t>
      </w:r>
    </w:p>
    <w:p w14:paraId="2C84949A" w14:textId="77777777" w:rsidR="00D93B97" w:rsidRDefault="00D93B97" w:rsidP="00D93B97">
      <w:r>
        <w:t xml:space="preserve">- it is better to specify explicitly “channel and sync raster” because “channel arrangements” is a bit vague. </w:t>
      </w:r>
    </w:p>
    <w:p w14:paraId="7545A0FF" w14:textId="77777777" w:rsidR="00D93B97" w:rsidRDefault="00D93B97" w:rsidP="00D93B97">
      <w:r>
        <w:t>In the UE RF requirements:</w:t>
      </w:r>
    </w:p>
    <w:p w14:paraId="0B3E5AAA" w14:textId="77777777" w:rsidR="00D93B97" w:rsidRDefault="00D93B97" w:rsidP="00D93B97">
      <w:r>
        <w:t>- “blocking” should be changed to "in- and out-of-band blocking” to make it more precise</w:t>
      </w:r>
    </w:p>
    <w:p w14:paraId="7228E154" w14:textId="77777777" w:rsidR="00D93B97" w:rsidRDefault="00D93B97" w:rsidP="00D93B97">
      <w:r>
        <w:t>- a new item should be added, “potential additional emission requirements for the RRC region"</w:t>
      </w:r>
    </w:p>
    <w:p w14:paraId="25594ED9" w14:textId="77777777" w:rsidR="00D93B97" w:rsidRDefault="00D93B97" w:rsidP="00D93B97">
      <w:r>
        <w:t>Huawei: in our view channel arrangements include both the channel raster and the sync raster. We think it is the same but we would be ok to the update the exception sheet accordingly.</w:t>
      </w:r>
    </w:p>
    <w:p w14:paraId="6E32B412" w14:textId="77777777" w:rsidR="00D93B97" w:rsidRDefault="00D93B97" w:rsidP="00D93B97">
      <w:r>
        <w:t>- to "In the UE RF requirements: “blocking” should be changed to "in- and out-of-band blocking” to make it more precise":</w:t>
      </w:r>
    </w:p>
    <w:p w14:paraId="2A32FD31" w14:textId="77777777" w:rsidR="00D93B97" w:rsidRDefault="00D93B97" w:rsidP="00D93B97">
      <w:r>
        <w:t>similar approach as above - ok to the update the exception sheet accordingly.</w:t>
      </w:r>
    </w:p>
    <w:p w14:paraId="012814F3" w14:textId="77777777" w:rsidR="00D93B97" w:rsidRDefault="00D93B97" w:rsidP="00D93B97">
      <w:r>
        <w:t>- to "a new item should be added, "potential additional emission requirements for the RRC region""</w:t>
      </w:r>
    </w:p>
    <w:p w14:paraId="79B86113" w14:textId="77777777" w:rsidR="00D93B97" w:rsidRDefault="00D93B97" w:rsidP="00D93B97">
      <w:r>
        <w:t>RAN4 did not agree on additional emission requirements are needed. We may capture this as something like e.g. “FFS on potential additional emission requirements”.</w:t>
      </w:r>
    </w:p>
    <w:p w14:paraId="31711BF4" w14:textId="77777777" w:rsidR="00D93B97" w:rsidRDefault="00D93B97" w:rsidP="00D93B97">
      <w:r>
        <w:t>Apple: Yes, we did not agree that additional emission requirements are needed, it is an open issue, so we can capture your wording: "FFS on potential additional emission requirements"</w:t>
      </w:r>
    </w:p>
    <w:p w14:paraId="5B4A1D01" w14:textId="77777777" w:rsidR="00D93B97" w:rsidRDefault="00D93B97" w:rsidP="00D93B97">
      <w:r>
        <w:t>Huawei: based on the discussion, please see the revision to address the comments received. Revised tdoc number for RP-220685 is needed</w:t>
      </w:r>
    </w:p>
    <w:p w14:paraId="4547A680" w14:textId="77777777" w:rsidR="00D93B97" w:rsidRDefault="00D93B97" w:rsidP="00D93B97">
      <w:r>
        <w:t>Apple: updated exception sheet looks Ok and we do not have any further concerns</w:t>
      </w:r>
    </w:p>
    <w:p w14:paraId="68CB4E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RP-220941</w:t>
      </w:r>
      <w:r>
        <w:rPr>
          <w:color w:val="993300"/>
          <w:u w:val="single"/>
        </w:rPr>
        <w:t>.</w:t>
      </w:r>
    </w:p>
    <w:p w14:paraId="5AA265F3" w14:textId="77777777" w:rsidR="00D93B97" w:rsidRDefault="00D93B97" w:rsidP="00D93B97">
      <w:pPr>
        <w:rPr>
          <w:rFonts w:ascii="Arial" w:hAnsi="Arial" w:cs="Arial"/>
          <w:b/>
          <w:sz w:val="24"/>
        </w:rPr>
      </w:pPr>
      <w:r>
        <w:rPr>
          <w:rFonts w:ascii="Arial" w:hAnsi="Arial" w:cs="Arial"/>
          <w:b/>
          <w:color w:val="0000FF"/>
          <w:sz w:val="24"/>
        </w:rPr>
        <w:t>RP-220941</w:t>
      </w:r>
      <w:r>
        <w:rPr>
          <w:rFonts w:ascii="Arial" w:hAnsi="Arial" w:cs="Arial"/>
          <w:b/>
          <w:color w:val="0000FF"/>
          <w:sz w:val="24"/>
        </w:rPr>
        <w:tab/>
      </w:r>
      <w:r>
        <w:rPr>
          <w:rFonts w:ascii="Arial" w:hAnsi="Arial" w:cs="Arial"/>
          <w:b/>
          <w:sz w:val="24"/>
        </w:rPr>
        <w:t>Exception request for WI: Introduction of 6GHz NR licensed bands</w:t>
      </w:r>
    </w:p>
    <w:p w14:paraId="232E08E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38182F6E" w14:textId="77777777" w:rsidR="00D93B97" w:rsidRDefault="00D93B97" w:rsidP="00D93B97">
      <w:pPr>
        <w:rPr>
          <w:color w:val="808080"/>
        </w:rPr>
      </w:pPr>
      <w:r>
        <w:rPr>
          <w:color w:val="808080"/>
        </w:rPr>
        <w:t>(Replaces RP-220685)</w:t>
      </w:r>
    </w:p>
    <w:p w14:paraId="12E05A9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F2AB7" w14:textId="77777777" w:rsidR="00D93B97" w:rsidRDefault="00D93B97" w:rsidP="00D93B97">
      <w:pPr>
        <w:rPr>
          <w:rFonts w:ascii="Arial" w:hAnsi="Arial" w:cs="Arial"/>
          <w:b/>
          <w:sz w:val="24"/>
        </w:rPr>
      </w:pPr>
      <w:r>
        <w:rPr>
          <w:rFonts w:ascii="Arial" w:hAnsi="Arial" w:cs="Arial"/>
          <w:b/>
          <w:color w:val="0000FF"/>
          <w:sz w:val="24"/>
        </w:rPr>
        <w:t>RP-220686</w:t>
      </w:r>
      <w:r>
        <w:rPr>
          <w:rFonts w:ascii="Arial" w:hAnsi="Arial" w:cs="Arial"/>
          <w:b/>
          <w:color w:val="0000FF"/>
          <w:sz w:val="24"/>
        </w:rPr>
        <w:tab/>
      </w:r>
      <w:r>
        <w:rPr>
          <w:rFonts w:ascii="Arial" w:hAnsi="Arial" w:cs="Arial"/>
          <w:b/>
          <w:sz w:val="24"/>
        </w:rPr>
        <w:t>Revised WID: introduction of 6GHz NR licensed bands</w:t>
      </w:r>
    </w:p>
    <w:p w14:paraId="2F16979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0C2E915" w14:textId="77777777" w:rsidR="00D93B97" w:rsidRDefault="00D93B97" w:rsidP="00D93B97">
      <w:pPr>
        <w:rPr>
          <w:rFonts w:ascii="Arial" w:hAnsi="Arial" w:cs="Arial"/>
          <w:b/>
        </w:rPr>
      </w:pPr>
      <w:r>
        <w:rPr>
          <w:rFonts w:ascii="Arial" w:hAnsi="Arial" w:cs="Arial"/>
          <w:b/>
        </w:rPr>
        <w:t xml:space="preserve">Abstract: </w:t>
      </w:r>
    </w:p>
    <w:p w14:paraId="207480F4" w14:textId="77777777" w:rsidR="00D93B97" w:rsidRDefault="00D93B97" w:rsidP="00D93B97">
      <w:r>
        <w:t>Last agreed WID was RP-213696</w:t>
      </w:r>
    </w:p>
    <w:p w14:paraId="3083DE91" w14:textId="77777777" w:rsidR="00D93B97" w:rsidRDefault="00D93B97" w:rsidP="00D93B97">
      <w:pPr>
        <w:rPr>
          <w:rFonts w:ascii="Arial" w:hAnsi="Arial" w:cs="Arial"/>
          <w:b/>
        </w:rPr>
      </w:pPr>
      <w:r>
        <w:rPr>
          <w:rFonts w:ascii="Arial" w:hAnsi="Arial" w:cs="Arial"/>
          <w:b/>
        </w:rPr>
        <w:t xml:space="preserve">Discussion: </w:t>
      </w:r>
    </w:p>
    <w:p w14:paraId="4DFE36EB" w14:textId="77777777" w:rsidR="00D93B97" w:rsidRDefault="00D93B97" w:rsidP="00D93B97">
      <w:r>
        <w:t>Apple: The original WID has the following text:</w:t>
      </w:r>
    </w:p>
    <w:p w14:paraId="2C8DB1D6" w14:textId="77777777" w:rsidR="00D93B97" w:rsidRDefault="00D93B97" w:rsidP="00D93B97">
      <w:r>
        <w:t>The work on 6425-7125 MHz frequency range according to RCC Recommendation 1/21 starts from RAN#94e.</w:t>
      </w:r>
    </w:p>
    <w:p w14:paraId="52EC17C3" w14:textId="77777777" w:rsidR="00D93B97" w:rsidRDefault="00D93B97" w:rsidP="00D93B97">
      <w:r>
        <w:t>NOTE:     the RCC Recommendation 1/21 is intended to apply in the RCC countries.</w:t>
      </w:r>
    </w:p>
    <w:p w14:paraId="46587672" w14:textId="77777777" w:rsidR="00D93B97" w:rsidRDefault="00D93B97" w:rsidP="00D93B97">
      <w:r>
        <w:lastRenderedPageBreak/>
        <w:t>As we discussed during the RAN#94 meeting, it should be in the objective part, not in section 5. So it should be moved to section 4.1.</w:t>
      </w:r>
    </w:p>
    <w:p w14:paraId="4AC4CEC0" w14:textId="77777777" w:rsidR="00D93B97" w:rsidRDefault="00D93B97" w:rsidP="00D93B97">
      <w:r>
        <w:t>Huawei: We think that this issues was already discussed during RAN#94-e meeting and that commented text was agreed to be captured in section 5, because it has followed the relevant sentence in section 5 as below:</w:t>
      </w:r>
    </w:p>
    <w:p w14:paraId="7B3C85B2" w14:textId="77777777" w:rsidR="00D93B97" w:rsidRDefault="00D93B97" w:rsidP="00D93B97">
      <w:r>
        <w:t>"The work shall start immediately after regulatory requirements are available for a part of the 5925- 7125 MHz frequency range for the corresponding range and country/region. TSG RAN is to review the availability of regulatory requirements at each TSG meeting, and may revise the WID when the work starts, to more accurately represent the actual regulations."</w:t>
      </w:r>
    </w:p>
    <w:p w14:paraId="5BE1F7B9" w14:textId="77777777" w:rsidR="00D93B97" w:rsidRDefault="00D93B97" w:rsidP="00D93B97">
      <w:r>
        <w:t>Apple: Regarding the revised WID, it was indeed discussed during RAN#94 meeting and that time it was concluded that a reference to the RCC Recommendation should be in the objective part. We noted it but we did not revise the WID to avoid coming back to that issue during the online session (while the common understanding was that it will be revised). So, if you want you can leave the following statement in section 5:</w:t>
      </w:r>
    </w:p>
    <w:p w14:paraId="06E94A01" w14:textId="77777777" w:rsidR="00D93B97" w:rsidRDefault="00D93B97" w:rsidP="00D93B97">
      <w:r>
        <w:t>"The work on 6425-7125 MHz frequency range according to RCC Recommendation 1/21 starts from RAN#94e"</w:t>
      </w:r>
    </w:p>
    <w:p w14:paraId="3EC8BB04" w14:textId="77777777" w:rsidR="00D93B97" w:rsidRDefault="00D93B97" w:rsidP="00D93B97">
      <w:r>
        <w:t>However, the NOTE should belong to the objective part as it clarifies further the scope of the work because it has nothing to do with the timeline.</w:t>
      </w:r>
    </w:p>
    <w:p w14:paraId="35BB5A33" w14:textId="77777777" w:rsidR="00D93B97" w:rsidRDefault="00D93B97" w:rsidP="00D93B97">
      <w:r>
        <w:t>"NOTE:     the RCC Recommendation 1/21 is intended to apply in the RCC countries."</w:t>
      </w:r>
    </w:p>
    <w:p w14:paraId="6F8036E2" w14:textId="77777777" w:rsidR="00D93B97" w:rsidRDefault="00D93B97" w:rsidP="00D93B97">
      <w:r>
        <w:t>Huawei: the WID was discussed during the last GTW of the RAN#94e, but there was no such conclusion reached. This can be seen in the meeting minutes of the RAN#94-e, where the discussion was concluded based on Chair’s clarification. Anyway, wherever that informative Note is captured, it is valid for the work under that WID. So we do not see the need to come back to this issue again. The WID revision in RP-220686 is just to update the list of impacted specifications. So we suggest to keep the WID revision as in RP-220686.</w:t>
      </w:r>
    </w:p>
    <w:p w14:paraId="24C66C92" w14:textId="77777777" w:rsidR="00D93B97" w:rsidRDefault="00D93B97" w:rsidP="00D93B97">
      <w:r>
        <w:t>Apple: we insist on the proposed modification because it is not about the timeline, but rather about objectives. If we cannot resolve it here - which would be very strange as nobody disputes about the point that “the RCC Recommendation 1/21 is intended to apply in the RCC countries” -  then we will need to come back to this issue at the GTW session</w:t>
      </w:r>
    </w:p>
    <w:p w14:paraId="6B3FE93D" w14:textId="77777777" w:rsidR="00D93B97" w:rsidRDefault="00D93B97" w:rsidP="00D93B97">
      <w:r>
        <w:t>Huawei: Apple's proposal to shift the Note (“NOTE: the RCC Recommendation 1/21 is intended to apply in the RCC countries.”) from section 5 to the Objectives list in section 4.1 was discussed during GTW at last RAN#94-e, and it was minuted under RP-213696 that RAN chair concluded "we will minute that [the] text in [section] 5 [of RP-213696] governs the normative work of the WI"; maybe the RAN chair can clarify whether we shall re-open the same discussion</w:t>
      </w:r>
    </w:p>
    <w:p w14:paraId="0DE3BEF3" w14:textId="77777777" w:rsidR="00D93B97" w:rsidRDefault="00D93B97" w:rsidP="00D93B97">
      <w:r>
        <w:t>RAN chair: The current format of the WID + the understanding quoted was a compromise we reached last time. While I’m open for further discussion and possible WID update, seeing the discussion so far, I don’t see a strong need to repeat the same discussion during this meeting.</w:t>
      </w:r>
    </w:p>
    <w:p w14:paraId="7521386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ED118" w14:textId="77777777" w:rsidR="00D93B97" w:rsidRDefault="00D93B97" w:rsidP="00D93B97">
      <w:pPr>
        <w:pStyle w:val="Heading5"/>
      </w:pPr>
      <w:bookmarkStart w:id="286" w:name="_Toc104749573"/>
      <w:bookmarkStart w:id="287" w:name="_Toc105285883"/>
      <w:r>
        <w:t>9.6.1.2</w:t>
      </w:r>
      <w:r>
        <w:tab/>
        <w:t>Introduction of lower 6GHz NR unlicensed operation for Europe [RAN4 WI: NR_6GHz_unlic_EU]</w:t>
      </w:r>
      <w:bookmarkEnd w:id="286"/>
      <w:bookmarkEnd w:id="287"/>
    </w:p>
    <w:p w14:paraId="1A284662" w14:textId="77777777" w:rsidR="00D93B97" w:rsidRDefault="00D93B97" w:rsidP="00D93B97">
      <w:pPr>
        <w:rPr>
          <w:rFonts w:ascii="Arial" w:hAnsi="Arial" w:cs="Arial"/>
          <w:b/>
          <w:sz w:val="24"/>
        </w:rPr>
      </w:pPr>
      <w:r>
        <w:rPr>
          <w:rFonts w:ascii="Arial" w:hAnsi="Arial" w:cs="Arial"/>
          <w:b/>
          <w:color w:val="0000FF"/>
          <w:sz w:val="24"/>
        </w:rPr>
        <w:t>RP-220325</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1620EE1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5A2B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28D44" w14:textId="77777777" w:rsidR="00D93B97" w:rsidRDefault="00D93B97" w:rsidP="00D93B97">
      <w:pPr>
        <w:rPr>
          <w:rFonts w:ascii="Arial" w:hAnsi="Arial" w:cs="Arial"/>
          <w:b/>
          <w:sz w:val="24"/>
        </w:rPr>
      </w:pPr>
      <w:r>
        <w:rPr>
          <w:rFonts w:ascii="Arial" w:hAnsi="Arial" w:cs="Arial"/>
          <w:b/>
          <w:color w:val="0000FF"/>
          <w:sz w:val="24"/>
        </w:rPr>
        <w:t>RP-220326</w:t>
      </w:r>
      <w:r>
        <w:rPr>
          <w:rFonts w:ascii="Arial" w:hAnsi="Arial" w:cs="Arial"/>
          <w:b/>
          <w:color w:val="0000FF"/>
          <w:sz w:val="24"/>
        </w:rPr>
        <w:tab/>
      </w:r>
      <w:r>
        <w:rPr>
          <w:rFonts w:ascii="Arial" w:hAnsi="Arial" w:cs="Arial"/>
          <w:b/>
          <w:sz w:val="24"/>
        </w:rPr>
        <w:t>TR 38.849 cover sheet for RAN95</w:t>
      </w:r>
    </w:p>
    <w:p w14:paraId="28022F77" w14:textId="77777777" w:rsidR="00D93B97" w:rsidRDefault="00D93B97" w:rsidP="00D93B97">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38.849 v..</w:t>
      </w:r>
      <w:r>
        <w:rPr>
          <w:i/>
        </w:rPr>
        <w:br/>
      </w:r>
      <w:r>
        <w:rPr>
          <w:i/>
        </w:rPr>
        <w:tab/>
      </w:r>
      <w:r>
        <w:rPr>
          <w:i/>
        </w:rPr>
        <w:tab/>
      </w:r>
      <w:r>
        <w:rPr>
          <w:i/>
        </w:rPr>
        <w:tab/>
      </w:r>
      <w:r>
        <w:rPr>
          <w:i/>
        </w:rPr>
        <w:tab/>
      </w:r>
      <w:r>
        <w:rPr>
          <w:i/>
        </w:rPr>
        <w:tab/>
        <w:t>Source: Nokia, Nokia Shanghai Bell</w:t>
      </w:r>
    </w:p>
    <w:p w14:paraId="76E39FD3" w14:textId="77777777" w:rsidR="00D93B97" w:rsidRDefault="00D93B97" w:rsidP="00D93B97">
      <w:pPr>
        <w:rPr>
          <w:rFonts w:ascii="Arial" w:hAnsi="Arial" w:cs="Arial"/>
          <w:b/>
        </w:rPr>
      </w:pPr>
      <w:r>
        <w:rPr>
          <w:rFonts w:ascii="Arial" w:hAnsi="Arial" w:cs="Arial"/>
          <w:b/>
        </w:rPr>
        <w:t xml:space="preserve">Abstract: </w:t>
      </w:r>
    </w:p>
    <w:p w14:paraId="15775951" w14:textId="77777777" w:rsidR="00D93B97" w:rsidRDefault="00D93B97" w:rsidP="00D93B97">
      <w:r>
        <w:lastRenderedPageBreak/>
        <w:t>cover sheet for TR 38.849 v2.0.0. TR in RP-220327;</w:t>
      </w:r>
    </w:p>
    <w:p w14:paraId="1EAA2F0D" w14:textId="77777777" w:rsidR="00D93B97" w:rsidRDefault="00D93B97" w:rsidP="00D93B97">
      <w:pPr>
        <w:rPr>
          <w:rFonts w:ascii="Arial" w:hAnsi="Arial" w:cs="Arial"/>
          <w:b/>
        </w:rPr>
      </w:pPr>
      <w:r>
        <w:rPr>
          <w:rFonts w:ascii="Arial" w:hAnsi="Arial" w:cs="Arial"/>
          <w:b/>
        </w:rPr>
        <w:t xml:space="preserve">Discussion: </w:t>
      </w:r>
    </w:p>
    <w:p w14:paraId="01DBC92A" w14:textId="77777777" w:rsidR="00D93B97" w:rsidRDefault="00D93B97" w:rsidP="00D93B97">
      <w:r>
        <w:t>MCC: in the future, please submit presentation cover and TR/TS in one Tdoc</w:t>
      </w:r>
    </w:p>
    <w:p w14:paraId="67C0EFA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B7A1" w14:textId="77777777" w:rsidR="00D93B97" w:rsidRDefault="00D93B97" w:rsidP="00D93B97">
      <w:pPr>
        <w:rPr>
          <w:rFonts w:ascii="Arial" w:hAnsi="Arial" w:cs="Arial"/>
          <w:b/>
          <w:sz w:val="24"/>
        </w:rPr>
      </w:pPr>
      <w:r>
        <w:rPr>
          <w:rFonts w:ascii="Arial" w:hAnsi="Arial" w:cs="Arial"/>
          <w:b/>
          <w:color w:val="0000FF"/>
          <w:sz w:val="24"/>
        </w:rPr>
        <w:t>RP-220327</w:t>
      </w:r>
      <w:r>
        <w:rPr>
          <w:rFonts w:ascii="Arial" w:hAnsi="Arial" w:cs="Arial"/>
          <w:b/>
          <w:color w:val="0000FF"/>
          <w:sz w:val="24"/>
        </w:rPr>
        <w:tab/>
      </w:r>
      <w:r>
        <w:rPr>
          <w:rFonts w:ascii="Arial" w:hAnsi="Arial" w:cs="Arial"/>
          <w:b/>
          <w:sz w:val="24"/>
        </w:rPr>
        <w:t>TR 38.849 v2.0.0 on Introduction of 6GHz NR unlicensed operation</w:t>
      </w:r>
    </w:p>
    <w:p w14:paraId="4FAF83CA"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v2.0.0</w:t>
      </w:r>
      <w:r>
        <w:rPr>
          <w:i/>
        </w:rPr>
        <w:br/>
      </w:r>
      <w:r>
        <w:rPr>
          <w:i/>
        </w:rPr>
        <w:tab/>
      </w:r>
      <w:r>
        <w:rPr>
          <w:i/>
        </w:rPr>
        <w:tab/>
      </w:r>
      <w:r>
        <w:rPr>
          <w:i/>
        </w:rPr>
        <w:tab/>
      </w:r>
      <w:r>
        <w:rPr>
          <w:i/>
        </w:rPr>
        <w:tab/>
      </w:r>
      <w:r>
        <w:rPr>
          <w:i/>
        </w:rPr>
        <w:tab/>
        <w:t>Source: Nokia, Nokia Shanghai Bell</w:t>
      </w:r>
    </w:p>
    <w:p w14:paraId="1B5FB03B" w14:textId="77777777" w:rsidR="00D93B97" w:rsidRDefault="00D93B97" w:rsidP="00D93B97">
      <w:pPr>
        <w:rPr>
          <w:rFonts w:ascii="Arial" w:hAnsi="Arial" w:cs="Arial"/>
          <w:b/>
        </w:rPr>
      </w:pPr>
      <w:r>
        <w:rPr>
          <w:rFonts w:ascii="Arial" w:hAnsi="Arial" w:cs="Arial"/>
          <w:b/>
        </w:rPr>
        <w:t xml:space="preserve">Abstract: </w:t>
      </w:r>
    </w:p>
    <w:p w14:paraId="40F884BA" w14:textId="77777777" w:rsidR="00D93B97" w:rsidRDefault="00D93B97" w:rsidP="00D93B97">
      <w:r>
        <w:t>RAN4 TR 38.849 is provided for approval; MCC: presentation cover has to be included in the Tdoc of the draft TR and not be submitted in a another Tdoc (like here in RP-220326)</w:t>
      </w:r>
    </w:p>
    <w:p w14:paraId="19089D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8A427D" w14:textId="77777777" w:rsidR="00D93B97" w:rsidRDefault="00D93B97" w:rsidP="00D93B97">
      <w:pPr>
        <w:pStyle w:val="Heading5"/>
      </w:pPr>
      <w:bookmarkStart w:id="288" w:name="_Toc104749574"/>
      <w:bookmarkStart w:id="289" w:name="_Toc105285884"/>
      <w:r>
        <w:t>9.6.1.3</w:t>
      </w:r>
      <w:r>
        <w:tab/>
        <w:t>Introduction of operation in full unlicensed band 5925-7125MHz for NR [RAN4 WI: NR_6GHz_unlic_full]</w:t>
      </w:r>
      <w:bookmarkEnd w:id="288"/>
      <w:bookmarkEnd w:id="289"/>
    </w:p>
    <w:p w14:paraId="2525B4B7" w14:textId="77777777" w:rsidR="00D93B97" w:rsidRDefault="00D93B97" w:rsidP="00D93B97">
      <w:pPr>
        <w:rPr>
          <w:rFonts w:ascii="Arial" w:hAnsi="Arial" w:cs="Arial"/>
          <w:b/>
          <w:sz w:val="24"/>
        </w:rPr>
      </w:pPr>
      <w:r>
        <w:rPr>
          <w:rFonts w:ascii="Arial" w:hAnsi="Arial" w:cs="Arial"/>
          <w:b/>
          <w:color w:val="0000FF"/>
          <w:sz w:val="24"/>
        </w:rPr>
        <w:t>RP-220450</w:t>
      </w:r>
      <w:r>
        <w:rPr>
          <w:rFonts w:ascii="Arial" w:hAnsi="Arial" w:cs="Arial"/>
          <w:b/>
          <w:color w:val="0000FF"/>
          <w:sz w:val="24"/>
        </w:rPr>
        <w:tab/>
      </w:r>
      <w:r>
        <w:rPr>
          <w:rFonts w:ascii="Arial" w:hAnsi="Arial" w:cs="Arial"/>
          <w:b/>
          <w:sz w:val="24"/>
        </w:rPr>
        <w:t>Status report for WI Introduction of operation in full unlicensed band 5925-7125MHz for NR; rapporteur: Apple</w:t>
      </w:r>
    </w:p>
    <w:p w14:paraId="32929B5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5DF754" w14:textId="77777777" w:rsidR="00D93B97" w:rsidRDefault="00D93B97" w:rsidP="00D93B97">
      <w:pPr>
        <w:rPr>
          <w:rFonts w:ascii="Arial" w:hAnsi="Arial" w:cs="Arial"/>
          <w:b/>
        </w:rPr>
      </w:pPr>
      <w:r>
        <w:rPr>
          <w:rFonts w:ascii="Arial" w:hAnsi="Arial" w:cs="Arial"/>
          <w:b/>
        </w:rPr>
        <w:t xml:space="preserve">Abstract: </w:t>
      </w:r>
    </w:p>
    <w:p w14:paraId="58E6171F" w14:textId="77777777" w:rsidR="00D93B97" w:rsidRDefault="00D93B97" w:rsidP="00D93B97">
      <w:r>
        <w:t>Completion level: 100%</w:t>
      </w:r>
    </w:p>
    <w:p w14:paraId="0E11F6A7" w14:textId="77777777" w:rsidR="00D93B97" w:rsidRDefault="00D93B97" w:rsidP="00D93B97">
      <w:pPr>
        <w:rPr>
          <w:rFonts w:ascii="Arial" w:hAnsi="Arial" w:cs="Arial"/>
          <w:b/>
        </w:rPr>
      </w:pPr>
      <w:r>
        <w:rPr>
          <w:rFonts w:ascii="Arial" w:hAnsi="Arial" w:cs="Arial"/>
          <w:b/>
        </w:rPr>
        <w:t xml:space="preserve">Discussion: </w:t>
      </w:r>
    </w:p>
    <w:p w14:paraId="623017D8" w14:textId="77777777" w:rsidR="00D93B97" w:rsidRDefault="00D93B97" w:rsidP="00D93B97">
      <w:r>
        <w:t>conclusion: Core and Perf. part WI completed</w:t>
      </w:r>
    </w:p>
    <w:p w14:paraId="6A0F95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C2B5C" w14:textId="77777777" w:rsidR="00D93B97" w:rsidRDefault="00D93B97" w:rsidP="00D93B97">
      <w:pPr>
        <w:pStyle w:val="Heading5"/>
      </w:pPr>
      <w:bookmarkStart w:id="290" w:name="_Toc104749575"/>
      <w:bookmarkStart w:id="291" w:name="_Toc105285885"/>
      <w:r>
        <w:t>9.6.1.4</w:t>
      </w:r>
      <w:r>
        <w:tab/>
        <w:t>Introduction of 900MHz NR band for Europe for RMR [RAN4 WI: NR_RAIL_EU_900MHz]</w:t>
      </w:r>
      <w:bookmarkEnd w:id="290"/>
      <w:bookmarkEnd w:id="291"/>
    </w:p>
    <w:p w14:paraId="69485B82" w14:textId="77777777" w:rsidR="00D93B97" w:rsidRDefault="00D93B97" w:rsidP="00D93B97">
      <w:pPr>
        <w:rPr>
          <w:rFonts w:ascii="Arial" w:hAnsi="Arial" w:cs="Arial"/>
          <w:b/>
          <w:sz w:val="24"/>
        </w:rPr>
      </w:pPr>
      <w:r>
        <w:rPr>
          <w:rFonts w:ascii="Arial" w:hAnsi="Arial" w:cs="Arial"/>
          <w:b/>
          <w:color w:val="0000FF"/>
          <w:sz w:val="24"/>
        </w:rPr>
        <w:t>RP-220040</w:t>
      </w:r>
      <w:r>
        <w:rPr>
          <w:rFonts w:ascii="Arial" w:hAnsi="Arial" w:cs="Arial"/>
          <w:b/>
          <w:color w:val="0000FF"/>
          <w:sz w:val="24"/>
        </w:rPr>
        <w:tab/>
      </w:r>
      <w:r>
        <w:rPr>
          <w:rFonts w:ascii="Arial" w:hAnsi="Arial" w:cs="Arial"/>
          <w:b/>
          <w:sz w:val="24"/>
        </w:rPr>
        <w:t>LS on the interferer signal definition for the RMR900 BS Rx blocking requirement (R4-2207273; to: ETSI TC RT; cc: RAN; contact: Huawei)</w:t>
      </w:r>
    </w:p>
    <w:p w14:paraId="17EB8A6E"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R4-2207273, to ETSI TC RT, cc RAN</w:t>
      </w:r>
      <w:r>
        <w:rPr>
          <w:i/>
        </w:rPr>
        <w:br/>
      </w:r>
      <w:r>
        <w:rPr>
          <w:i/>
        </w:rPr>
        <w:tab/>
      </w:r>
      <w:r>
        <w:rPr>
          <w:i/>
        </w:rPr>
        <w:tab/>
      </w:r>
      <w:r>
        <w:rPr>
          <w:i/>
        </w:rPr>
        <w:tab/>
      </w:r>
      <w:r>
        <w:rPr>
          <w:i/>
        </w:rPr>
        <w:tab/>
      </w:r>
      <w:r>
        <w:rPr>
          <w:i/>
        </w:rPr>
        <w:tab/>
        <w:t>Source: RAN4</w:t>
      </w:r>
    </w:p>
    <w:p w14:paraId="422A6FA2" w14:textId="77777777" w:rsidR="00D93B97" w:rsidRDefault="00D93B97" w:rsidP="00D93B97">
      <w:pPr>
        <w:rPr>
          <w:rFonts w:ascii="Arial" w:hAnsi="Arial" w:cs="Arial"/>
          <w:b/>
        </w:rPr>
      </w:pPr>
      <w:r>
        <w:rPr>
          <w:rFonts w:ascii="Arial" w:hAnsi="Arial" w:cs="Arial"/>
          <w:b/>
        </w:rPr>
        <w:t xml:space="preserve">Abstract: </w:t>
      </w:r>
    </w:p>
    <w:p w14:paraId="7109733D" w14:textId="77777777" w:rsidR="00D93B97" w:rsidRDefault="00D93B97" w:rsidP="00D93B97">
      <w:r>
        <w:t>no RAN action requested</w:t>
      </w:r>
    </w:p>
    <w:p w14:paraId="1296DFC0" w14:textId="77777777" w:rsidR="00D93B97" w:rsidRDefault="00D93B97" w:rsidP="00D93B97">
      <w:pPr>
        <w:rPr>
          <w:rFonts w:ascii="Arial" w:hAnsi="Arial" w:cs="Arial"/>
          <w:b/>
        </w:rPr>
      </w:pPr>
      <w:r>
        <w:rPr>
          <w:rFonts w:ascii="Arial" w:hAnsi="Arial" w:cs="Arial"/>
          <w:b/>
        </w:rPr>
        <w:t xml:space="preserve">Discussion: </w:t>
      </w:r>
    </w:p>
    <w:p w14:paraId="41129481" w14:textId="77777777" w:rsidR="00D93B97" w:rsidRDefault="00D93B97" w:rsidP="00D93B97">
      <w:r>
        <w:t>moved from AI 7 to AI 9.6.1.4;</w:t>
      </w:r>
    </w:p>
    <w:p w14:paraId="00D7E4D8" w14:textId="77777777" w:rsidR="00D93B97" w:rsidRDefault="00D93B97" w:rsidP="00D93B97">
      <w:r>
        <w:t>RAN chair: no action for RAN</w:t>
      </w:r>
    </w:p>
    <w:p w14:paraId="7572EC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A7A6E" w14:textId="77777777" w:rsidR="00D93B97" w:rsidRDefault="00D93B97" w:rsidP="00D93B97">
      <w:pPr>
        <w:rPr>
          <w:rFonts w:ascii="Arial" w:hAnsi="Arial" w:cs="Arial"/>
          <w:b/>
          <w:sz w:val="24"/>
        </w:rPr>
      </w:pPr>
      <w:r>
        <w:rPr>
          <w:rFonts w:ascii="Arial" w:hAnsi="Arial" w:cs="Arial"/>
          <w:b/>
          <w:color w:val="0000FF"/>
          <w:sz w:val="24"/>
        </w:rPr>
        <w:t>RP-220149</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2837AF25"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46E878" w14:textId="77777777" w:rsidR="00D93B97" w:rsidRDefault="00D93B97" w:rsidP="00D93B97">
      <w:pPr>
        <w:rPr>
          <w:rFonts w:ascii="Arial" w:hAnsi="Arial" w:cs="Arial"/>
          <w:b/>
        </w:rPr>
      </w:pPr>
      <w:r>
        <w:rPr>
          <w:rFonts w:ascii="Arial" w:hAnsi="Arial" w:cs="Arial"/>
          <w:b/>
        </w:rPr>
        <w:t xml:space="preserve">Discussion: </w:t>
      </w:r>
    </w:p>
    <w:p w14:paraId="6A512F1D" w14:textId="77777777" w:rsidR="00D93B97" w:rsidRDefault="00D93B97" w:rsidP="00D93B97">
      <w:r>
        <w:t>MCC: &lt;100%, March22 means WI is stopped and CRs needed to remove changes from the specs</w:t>
      </w:r>
    </w:p>
    <w:p w14:paraId="47895E8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RP-220998</w:t>
      </w:r>
      <w:r>
        <w:rPr>
          <w:color w:val="993300"/>
          <w:u w:val="single"/>
        </w:rPr>
        <w:t>.</w:t>
      </w:r>
    </w:p>
    <w:p w14:paraId="7BFD1A17" w14:textId="77777777" w:rsidR="00D93B97" w:rsidRDefault="00D93B97" w:rsidP="00D93B97">
      <w:pPr>
        <w:rPr>
          <w:rFonts w:ascii="Arial" w:hAnsi="Arial" w:cs="Arial"/>
          <w:b/>
          <w:sz w:val="24"/>
        </w:rPr>
      </w:pPr>
      <w:r>
        <w:rPr>
          <w:rFonts w:ascii="Arial" w:hAnsi="Arial" w:cs="Arial"/>
          <w:b/>
          <w:color w:val="0000FF"/>
          <w:sz w:val="24"/>
        </w:rPr>
        <w:t>RP-220998</w:t>
      </w:r>
      <w:r>
        <w:rPr>
          <w:rFonts w:ascii="Arial" w:hAnsi="Arial" w:cs="Arial"/>
          <w:b/>
          <w:color w:val="0000FF"/>
          <w:sz w:val="24"/>
        </w:rPr>
        <w:tab/>
      </w:r>
      <w:r>
        <w:rPr>
          <w:rFonts w:ascii="Arial" w:hAnsi="Arial" w:cs="Arial"/>
          <w:b/>
          <w:sz w:val="24"/>
        </w:rPr>
        <w:t>Status report for WI Introduction of 900MHz NR band for Europe for Rail Mobile Radio (RMR); rapporteur: Union Inter. Chemins de Fer</w:t>
      </w:r>
    </w:p>
    <w:p w14:paraId="37DEE08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C57DAAD" w14:textId="77777777" w:rsidR="00D93B97" w:rsidRDefault="00D93B97" w:rsidP="00D93B97">
      <w:pPr>
        <w:rPr>
          <w:color w:val="808080"/>
        </w:rPr>
      </w:pPr>
      <w:r>
        <w:rPr>
          <w:color w:val="808080"/>
        </w:rPr>
        <w:t>(Replaces RP-220149)</w:t>
      </w:r>
    </w:p>
    <w:p w14:paraId="516D1DE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E955" w14:textId="77777777" w:rsidR="00D93B97" w:rsidRDefault="00D93B97" w:rsidP="00D93B97">
      <w:pPr>
        <w:rPr>
          <w:rFonts w:ascii="Arial" w:hAnsi="Arial" w:cs="Arial"/>
          <w:b/>
          <w:sz w:val="24"/>
        </w:rPr>
      </w:pPr>
      <w:r>
        <w:rPr>
          <w:rFonts w:ascii="Arial" w:hAnsi="Arial" w:cs="Arial"/>
          <w:b/>
          <w:color w:val="0000FF"/>
          <w:sz w:val="24"/>
        </w:rPr>
        <w:t>RP-220150</w:t>
      </w:r>
      <w:r>
        <w:rPr>
          <w:rFonts w:ascii="Arial" w:hAnsi="Arial" w:cs="Arial"/>
          <w:b/>
          <w:color w:val="0000FF"/>
          <w:sz w:val="24"/>
        </w:rPr>
        <w:tab/>
      </w:r>
      <w:r>
        <w:rPr>
          <w:rFonts w:ascii="Arial" w:hAnsi="Arial" w:cs="Arial"/>
          <w:b/>
          <w:sz w:val="24"/>
        </w:rPr>
        <w:t>Rel-17 Work Item Exception for introduction of 900MHz NR band for Europe for Rail Mobile Radio (RMR)</w:t>
      </w:r>
    </w:p>
    <w:p w14:paraId="4A0152B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Union Inter. Chemins de Fer</w:t>
      </w:r>
    </w:p>
    <w:p w14:paraId="2FCF4BD0" w14:textId="77777777" w:rsidR="00D93B97" w:rsidRDefault="00D93B97" w:rsidP="00D93B97">
      <w:pPr>
        <w:rPr>
          <w:rFonts w:ascii="Arial" w:hAnsi="Arial" w:cs="Arial"/>
          <w:b/>
        </w:rPr>
      </w:pPr>
      <w:r>
        <w:rPr>
          <w:rFonts w:ascii="Arial" w:hAnsi="Arial" w:cs="Arial"/>
          <w:b/>
        </w:rPr>
        <w:t xml:space="preserve">Abstract: </w:t>
      </w:r>
    </w:p>
    <w:p w14:paraId="3E9C44C7" w14:textId="77777777" w:rsidR="00D93B97" w:rsidRDefault="00D93B97" w:rsidP="00D93B97">
      <w:r>
        <w:t>MCC: wrong Tdoc type WI status report in Tdoc request</w:t>
      </w:r>
    </w:p>
    <w:p w14:paraId="0C07547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5E34" w14:textId="77777777" w:rsidR="00D93B97" w:rsidRDefault="00D93B97" w:rsidP="00D93B97">
      <w:pPr>
        <w:pStyle w:val="Heading5"/>
      </w:pPr>
      <w:bookmarkStart w:id="292" w:name="_Toc104749576"/>
      <w:bookmarkStart w:id="293" w:name="_Toc105285886"/>
      <w:r>
        <w:t>9.6.1.5</w:t>
      </w:r>
      <w:r>
        <w:tab/>
        <w:t>Introduction of 1900MHz NR TDD band for Europe for RMR [RAN4 WI: NR_RAIL_EU_1900MHz_TDD]</w:t>
      </w:r>
      <w:bookmarkEnd w:id="292"/>
      <w:bookmarkEnd w:id="293"/>
    </w:p>
    <w:p w14:paraId="6A0D9AA0" w14:textId="77777777" w:rsidR="00D93B97" w:rsidRDefault="00D93B97" w:rsidP="00D93B97">
      <w:pPr>
        <w:rPr>
          <w:rFonts w:ascii="Arial" w:hAnsi="Arial" w:cs="Arial"/>
          <w:b/>
          <w:sz w:val="24"/>
        </w:rPr>
      </w:pPr>
      <w:r>
        <w:rPr>
          <w:rFonts w:ascii="Arial" w:hAnsi="Arial" w:cs="Arial"/>
          <w:b/>
          <w:color w:val="0000FF"/>
          <w:sz w:val="24"/>
        </w:rPr>
        <w:t>RP-220148</w:t>
      </w:r>
      <w:r>
        <w:rPr>
          <w:rFonts w:ascii="Arial" w:hAnsi="Arial" w:cs="Arial"/>
          <w:b/>
          <w:color w:val="0000FF"/>
          <w:sz w:val="24"/>
        </w:rPr>
        <w:tab/>
      </w:r>
      <w:r>
        <w:rPr>
          <w:rFonts w:ascii="Arial" w:hAnsi="Arial" w:cs="Arial"/>
          <w:b/>
          <w:sz w:val="24"/>
        </w:rPr>
        <w:t>Status report for WI Introduction of 1900MHz NR band for Europe for Rail Mobile Radio (RMR); rapporteur: Union Inter. Chemins de Fer</w:t>
      </w:r>
    </w:p>
    <w:p w14:paraId="26F1CCA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5443AE5" w14:textId="77777777" w:rsidR="00D93B97" w:rsidRDefault="00D93B97" w:rsidP="00D93B97">
      <w:pPr>
        <w:rPr>
          <w:rFonts w:ascii="Arial" w:hAnsi="Arial" w:cs="Arial"/>
          <w:b/>
        </w:rPr>
      </w:pPr>
      <w:r>
        <w:rPr>
          <w:rFonts w:ascii="Arial" w:hAnsi="Arial" w:cs="Arial"/>
          <w:b/>
        </w:rPr>
        <w:t xml:space="preserve">Discussion: </w:t>
      </w:r>
    </w:p>
    <w:p w14:paraId="45942714" w14:textId="77777777" w:rsidR="00D93B97" w:rsidRDefault="00D93B97" w:rsidP="00D93B97">
      <w:r>
        <w:t xml:space="preserve">Huawei: This SR requires revision due to formal issue: </w:t>
      </w:r>
    </w:p>
    <w:p w14:paraId="5FABF378" w14:textId="77777777" w:rsidR="00D93B97" w:rsidRDefault="00D93B97" w:rsidP="00D93B97">
      <w:r>
        <w:t>Related CR to TS 38.133 needs to be approved during RAN#95-e meeting first, and then the SR needs to be revised and updated to remove the remaining open issue to claim 100% completion.</w:t>
      </w:r>
    </w:p>
    <w:p w14:paraId="62A82E30" w14:textId="77777777" w:rsidR="00D93B97" w:rsidRDefault="00D93B97" w:rsidP="00D93B97">
      <w:r>
        <w:t>handled in [95e-38-R17-38104CR-band-n101]</w:t>
      </w:r>
    </w:p>
    <w:p w14:paraId="6900E158" w14:textId="77777777" w:rsidR="00D93B97" w:rsidRDefault="00D93B97" w:rsidP="00D93B97">
      <w:r>
        <w:t>conclusion: approving CR RP-220909, the SR needs to be revised and updated to remove the remaining open issue (2.4.2) to claim 100% completion</w:t>
      </w:r>
    </w:p>
    <w:p w14:paraId="61D1DB1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RP-220913</w:t>
      </w:r>
      <w:r>
        <w:rPr>
          <w:color w:val="993300"/>
          <w:u w:val="single"/>
        </w:rPr>
        <w:t>.</w:t>
      </w:r>
    </w:p>
    <w:p w14:paraId="4ACFC1D3" w14:textId="77777777" w:rsidR="00D93B97" w:rsidRDefault="00D93B97" w:rsidP="00D93B97">
      <w:pPr>
        <w:rPr>
          <w:rFonts w:ascii="Arial" w:hAnsi="Arial" w:cs="Arial"/>
          <w:b/>
          <w:sz w:val="24"/>
        </w:rPr>
      </w:pPr>
      <w:r>
        <w:rPr>
          <w:rFonts w:ascii="Arial" w:hAnsi="Arial" w:cs="Arial"/>
          <w:b/>
          <w:color w:val="0000FF"/>
          <w:sz w:val="24"/>
        </w:rPr>
        <w:t>RP-220913</w:t>
      </w:r>
      <w:r>
        <w:rPr>
          <w:rFonts w:ascii="Arial" w:hAnsi="Arial" w:cs="Arial"/>
          <w:b/>
          <w:color w:val="0000FF"/>
          <w:sz w:val="24"/>
        </w:rPr>
        <w:tab/>
      </w:r>
      <w:r>
        <w:rPr>
          <w:rFonts w:ascii="Arial" w:hAnsi="Arial" w:cs="Arial"/>
          <w:b/>
          <w:sz w:val="24"/>
        </w:rPr>
        <w:t>Status report for WI Introduction of 1900MHz NR band for Europe for Rail Mobile Radio (RMR); rapporteur: Union Inter. Chemins de Fer</w:t>
      </w:r>
    </w:p>
    <w:p w14:paraId="1F4B90C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0FDBC98" w14:textId="77777777" w:rsidR="00D93B97" w:rsidRDefault="00D93B97" w:rsidP="00D93B97">
      <w:pPr>
        <w:rPr>
          <w:color w:val="808080"/>
        </w:rPr>
      </w:pPr>
      <w:r>
        <w:rPr>
          <w:color w:val="808080"/>
        </w:rPr>
        <w:t>(Replaces RP-220148)</w:t>
      </w:r>
    </w:p>
    <w:p w14:paraId="1138E3B2" w14:textId="77777777" w:rsidR="00D93B97" w:rsidRDefault="00D93B97" w:rsidP="00D93B97">
      <w:pPr>
        <w:rPr>
          <w:rFonts w:ascii="Arial" w:hAnsi="Arial" w:cs="Arial"/>
          <w:b/>
        </w:rPr>
      </w:pPr>
      <w:r>
        <w:rPr>
          <w:rFonts w:ascii="Arial" w:hAnsi="Arial" w:cs="Arial"/>
          <w:b/>
        </w:rPr>
        <w:t xml:space="preserve">Discussion: </w:t>
      </w:r>
    </w:p>
    <w:p w14:paraId="4E83DA49" w14:textId="77777777" w:rsidR="00D93B97" w:rsidRDefault="00D93B97" w:rsidP="00D93B97">
      <w:r>
        <w:t>handled in [95e-38-R17-38104CR-band-n101]</w:t>
      </w:r>
    </w:p>
    <w:p w14:paraId="335A0C52" w14:textId="77777777" w:rsidR="00D93B97" w:rsidRDefault="00D93B97" w:rsidP="00D93B97">
      <w:r>
        <w:lastRenderedPageBreak/>
        <w:t>conclusion: Core and Perf. part WI are completed</w:t>
      </w:r>
    </w:p>
    <w:p w14:paraId="20976B8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5B7D1" w14:textId="77777777" w:rsidR="00D93B97" w:rsidRDefault="00D93B97" w:rsidP="00D93B97">
      <w:pPr>
        <w:rPr>
          <w:rFonts w:ascii="Arial" w:hAnsi="Arial" w:cs="Arial"/>
          <w:b/>
          <w:sz w:val="24"/>
        </w:rPr>
      </w:pPr>
      <w:r>
        <w:rPr>
          <w:rFonts w:ascii="Arial" w:hAnsi="Arial" w:cs="Arial"/>
          <w:b/>
          <w:color w:val="0000FF"/>
          <w:sz w:val="24"/>
        </w:rPr>
        <w:t>RP-220376</w:t>
      </w:r>
      <w:r>
        <w:rPr>
          <w:rFonts w:ascii="Arial" w:hAnsi="Arial" w:cs="Arial"/>
          <w:b/>
          <w:color w:val="0000FF"/>
          <w:sz w:val="24"/>
        </w:rPr>
        <w:tab/>
      </w:r>
      <w:r>
        <w:rPr>
          <w:rFonts w:ascii="Arial" w:hAnsi="Arial" w:cs="Arial"/>
          <w:b/>
          <w:sz w:val="24"/>
        </w:rPr>
        <w:t>RAN4 CRs for Open REL-17 NR or NR+LTE WIs - Batch 33</w:t>
      </w:r>
    </w:p>
    <w:p w14:paraId="3269C49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A78B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EB11F" w14:textId="77777777" w:rsidR="00D93B97" w:rsidRDefault="00D93B97" w:rsidP="00D93B97">
      <w:pPr>
        <w:rPr>
          <w:rFonts w:ascii="Arial" w:hAnsi="Arial" w:cs="Arial"/>
          <w:b/>
          <w:sz w:val="24"/>
        </w:rPr>
      </w:pPr>
      <w:r>
        <w:rPr>
          <w:rFonts w:ascii="Arial" w:hAnsi="Arial" w:cs="Arial"/>
          <w:b/>
          <w:color w:val="0000FF"/>
          <w:sz w:val="24"/>
        </w:rPr>
        <w:t>RP-220155</w:t>
      </w:r>
      <w:r>
        <w:rPr>
          <w:rFonts w:ascii="Arial" w:hAnsi="Arial" w:cs="Arial"/>
          <w:b/>
          <w:color w:val="0000FF"/>
          <w:sz w:val="24"/>
        </w:rPr>
        <w:tab/>
      </w:r>
      <w:r>
        <w:rPr>
          <w:rFonts w:ascii="Arial" w:hAnsi="Arial" w:cs="Arial"/>
          <w:b/>
          <w:sz w:val="24"/>
        </w:rPr>
        <w:t>CR to TS 38.133 - Introduction of band n101</w:t>
      </w:r>
    </w:p>
    <w:p w14:paraId="0EFDB80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v17.4.0</w:t>
      </w:r>
      <w:r>
        <w:rPr>
          <w:i/>
        </w:rPr>
        <w:tab/>
        <w:t xml:space="preserve">  CR-2284  Cat: B (Rel-17)</w:t>
      </w:r>
      <w:r>
        <w:rPr>
          <w:i/>
        </w:rPr>
        <w:br/>
      </w:r>
      <w:r>
        <w:rPr>
          <w:i/>
        </w:rPr>
        <w:br/>
      </w:r>
      <w:r>
        <w:rPr>
          <w:i/>
        </w:rPr>
        <w:tab/>
      </w:r>
      <w:r>
        <w:rPr>
          <w:i/>
        </w:rPr>
        <w:tab/>
      </w:r>
      <w:r>
        <w:rPr>
          <w:i/>
        </w:rPr>
        <w:tab/>
      </w:r>
      <w:r>
        <w:rPr>
          <w:i/>
        </w:rPr>
        <w:tab/>
      </w:r>
      <w:r>
        <w:rPr>
          <w:i/>
        </w:rPr>
        <w:tab/>
        <w:t>Source: Union Inter. Chemins de Fer</w:t>
      </w:r>
    </w:p>
    <w:p w14:paraId="368975C7" w14:textId="77777777" w:rsidR="00D93B97" w:rsidRDefault="00D93B97" w:rsidP="00D93B97">
      <w:pPr>
        <w:rPr>
          <w:rFonts w:ascii="Arial" w:hAnsi="Arial" w:cs="Arial"/>
          <w:b/>
        </w:rPr>
      </w:pPr>
      <w:r>
        <w:rPr>
          <w:rFonts w:ascii="Arial" w:hAnsi="Arial" w:cs="Arial"/>
          <w:b/>
        </w:rPr>
        <w:t xml:space="preserve">Abstract: </w:t>
      </w:r>
    </w:p>
    <w:p w14:paraId="52782497" w14:textId="77777777" w:rsidR="00D93B97" w:rsidRDefault="00D93B97" w:rsidP="00D93B97">
      <w:r>
        <w:t>company CR; it was detected after RAN4 #102e that this CR is missing for this REL-17 WI</w:t>
      </w:r>
    </w:p>
    <w:p w14:paraId="662091C4" w14:textId="77777777" w:rsidR="00D93B97" w:rsidRDefault="00D93B97" w:rsidP="00D93B97">
      <w:pPr>
        <w:rPr>
          <w:rFonts w:ascii="Arial" w:hAnsi="Arial" w:cs="Arial"/>
          <w:b/>
        </w:rPr>
      </w:pPr>
      <w:r>
        <w:rPr>
          <w:rFonts w:ascii="Arial" w:hAnsi="Arial" w:cs="Arial"/>
          <w:b/>
        </w:rPr>
        <w:t xml:space="preserve">Discussion: </w:t>
      </w:r>
    </w:p>
    <w:p w14:paraId="0A84EF0A" w14:textId="77777777" w:rsidR="00D93B97" w:rsidRDefault="00D93B97" w:rsidP="00D93B97">
      <w:r>
        <w:t>MCC: CR is based on wrong spec</w:t>
      </w:r>
    </w:p>
    <w:p w14:paraId="28D2F62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RP-220909</w:t>
      </w:r>
      <w:r>
        <w:rPr>
          <w:color w:val="993300"/>
          <w:u w:val="single"/>
        </w:rPr>
        <w:t>.</w:t>
      </w:r>
    </w:p>
    <w:p w14:paraId="4039ED64" w14:textId="77777777" w:rsidR="00D93B97" w:rsidRDefault="00D93B97" w:rsidP="00D93B97">
      <w:pPr>
        <w:rPr>
          <w:rFonts w:ascii="Arial" w:hAnsi="Arial" w:cs="Arial"/>
          <w:b/>
          <w:sz w:val="24"/>
        </w:rPr>
      </w:pPr>
      <w:r>
        <w:rPr>
          <w:rFonts w:ascii="Arial" w:hAnsi="Arial" w:cs="Arial"/>
          <w:b/>
          <w:color w:val="0000FF"/>
          <w:sz w:val="24"/>
        </w:rPr>
        <w:t>RP-220909</w:t>
      </w:r>
      <w:r>
        <w:rPr>
          <w:rFonts w:ascii="Arial" w:hAnsi="Arial" w:cs="Arial"/>
          <w:b/>
          <w:color w:val="0000FF"/>
          <w:sz w:val="24"/>
        </w:rPr>
        <w:tab/>
      </w:r>
      <w:r>
        <w:rPr>
          <w:rFonts w:ascii="Arial" w:hAnsi="Arial" w:cs="Arial"/>
          <w:b/>
          <w:sz w:val="24"/>
        </w:rPr>
        <w:t>CR to TS 38.133 - Introduction of band n101</w:t>
      </w:r>
    </w:p>
    <w:p w14:paraId="0954EA27"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v17.4.0</w:t>
      </w:r>
      <w:r>
        <w:rPr>
          <w:i/>
        </w:rPr>
        <w:tab/>
        <w:t xml:space="preserve">  CR-2284  rev 1 Cat: B (Rel-17)</w:t>
      </w:r>
      <w:r>
        <w:rPr>
          <w:i/>
        </w:rPr>
        <w:br/>
      </w:r>
      <w:r>
        <w:rPr>
          <w:i/>
        </w:rPr>
        <w:br/>
      </w:r>
      <w:r>
        <w:rPr>
          <w:i/>
        </w:rPr>
        <w:tab/>
      </w:r>
      <w:r>
        <w:rPr>
          <w:i/>
        </w:rPr>
        <w:tab/>
      </w:r>
      <w:r>
        <w:rPr>
          <w:i/>
        </w:rPr>
        <w:tab/>
      </w:r>
      <w:r>
        <w:rPr>
          <w:i/>
        </w:rPr>
        <w:tab/>
      </w:r>
      <w:r>
        <w:rPr>
          <w:i/>
        </w:rPr>
        <w:tab/>
        <w:t>Source: Union Inter. Chemins de Fer</w:t>
      </w:r>
    </w:p>
    <w:p w14:paraId="19A77EF6" w14:textId="77777777" w:rsidR="00D93B97" w:rsidRDefault="00D93B97" w:rsidP="00D93B97">
      <w:pPr>
        <w:rPr>
          <w:color w:val="808080"/>
        </w:rPr>
      </w:pPr>
      <w:r>
        <w:rPr>
          <w:color w:val="808080"/>
        </w:rPr>
        <w:t>(Replaces RP-220155)</w:t>
      </w:r>
    </w:p>
    <w:p w14:paraId="49BE5DF6" w14:textId="77777777" w:rsidR="00D93B97" w:rsidRDefault="00D93B97" w:rsidP="00D93B97">
      <w:pPr>
        <w:rPr>
          <w:rFonts w:ascii="Arial" w:hAnsi="Arial" w:cs="Arial"/>
          <w:b/>
        </w:rPr>
      </w:pPr>
      <w:r>
        <w:rPr>
          <w:rFonts w:ascii="Arial" w:hAnsi="Arial" w:cs="Arial"/>
          <w:b/>
        </w:rPr>
        <w:t xml:space="preserve">Abstract: </w:t>
      </w:r>
    </w:p>
    <w:p w14:paraId="272781DB" w14:textId="77777777" w:rsidR="00D93B97" w:rsidRDefault="00D93B97" w:rsidP="00D93B97">
      <w:r>
        <w:t>company CR; it was detected after RAN4 #102e that this CR is missing for this REL-17 WI</w:t>
      </w:r>
    </w:p>
    <w:p w14:paraId="31AD8015" w14:textId="77777777" w:rsidR="00D93B97" w:rsidRDefault="00D93B97" w:rsidP="00D93B97">
      <w:pPr>
        <w:rPr>
          <w:rFonts w:ascii="Arial" w:hAnsi="Arial" w:cs="Arial"/>
          <w:b/>
        </w:rPr>
      </w:pPr>
      <w:r>
        <w:rPr>
          <w:rFonts w:ascii="Arial" w:hAnsi="Arial" w:cs="Arial"/>
          <w:b/>
        </w:rPr>
        <w:t xml:space="preserve">Discussion: </w:t>
      </w:r>
    </w:p>
    <w:p w14:paraId="68177114" w14:textId="77777777" w:rsidR="00D93B97" w:rsidRDefault="00D93B97" w:rsidP="00D93B97">
      <w:r>
        <w:t>handled in [95e-38-R17-38104CR-band-n101]</w:t>
      </w:r>
    </w:p>
    <w:p w14:paraId="665A09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BCF16" w14:textId="77777777" w:rsidR="00D93B97" w:rsidRDefault="00D93B97" w:rsidP="00D93B97">
      <w:pPr>
        <w:rPr>
          <w:rFonts w:ascii="Arial" w:hAnsi="Arial" w:cs="Arial"/>
          <w:b/>
          <w:sz w:val="24"/>
        </w:rPr>
      </w:pPr>
      <w:r>
        <w:rPr>
          <w:rFonts w:ascii="Arial" w:hAnsi="Arial" w:cs="Arial"/>
          <w:b/>
          <w:color w:val="0000FF"/>
          <w:sz w:val="24"/>
        </w:rPr>
        <w:t>RP-220898</w:t>
      </w:r>
      <w:r>
        <w:rPr>
          <w:rFonts w:ascii="Arial" w:hAnsi="Arial" w:cs="Arial"/>
          <w:b/>
          <w:color w:val="0000FF"/>
          <w:sz w:val="24"/>
        </w:rPr>
        <w:tab/>
      </w:r>
      <w:r>
        <w:rPr>
          <w:rFonts w:ascii="Arial" w:hAnsi="Arial" w:cs="Arial"/>
          <w:b/>
          <w:sz w:val="24"/>
        </w:rPr>
        <w:t>Moderator's summary for discussion [95e-38-R17-38104CR-band-n101]</w:t>
      </w:r>
    </w:p>
    <w:p w14:paraId="70E45203"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(Samsung)</w:t>
      </w:r>
    </w:p>
    <w:p w14:paraId="022B20D3" w14:textId="77777777" w:rsidR="00D93B97" w:rsidRDefault="00D93B97" w:rsidP="00D93B97">
      <w:pPr>
        <w:rPr>
          <w:rFonts w:ascii="Arial" w:hAnsi="Arial" w:cs="Arial"/>
          <w:b/>
        </w:rPr>
      </w:pPr>
      <w:r>
        <w:rPr>
          <w:rFonts w:ascii="Arial" w:hAnsi="Arial" w:cs="Arial"/>
          <w:b/>
        </w:rPr>
        <w:t xml:space="preserve">Abstract: </w:t>
      </w:r>
    </w:p>
    <w:p w14:paraId="4B96E923" w14:textId="77777777" w:rsidR="00D93B97" w:rsidRDefault="00D93B97" w:rsidP="00D93B97">
      <w:r>
        <w:t>handled Tdocs: RP-220155, 0148</w:t>
      </w:r>
    </w:p>
    <w:p w14:paraId="777ABD2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879E8" w14:textId="77777777" w:rsidR="00D93B97" w:rsidRDefault="00D93B97" w:rsidP="00D93B97">
      <w:pPr>
        <w:pStyle w:val="Heading4"/>
      </w:pPr>
      <w:bookmarkStart w:id="294" w:name="_Toc104749577"/>
      <w:bookmarkStart w:id="295" w:name="_Toc105285887"/>
      <w:r>
        <w:t>9.6.2</w:t>
      </w:r>
      <w:r>
        <w:tab/>
        <w:t>LTE/NR Dual Connectivity related basket WIs for Rel-17</w:t>
      </w:r>
      <w:bookmarkEnd w:id="294"/>
      <w:bookmarkEnd w:id="295"/>
    </w:p>
    <w:p w14:paraId="52299E35" w14:textId="77777777" w:rsidR="00D93B97" w:rsidRDefault="00D93B97" w:rsidP="00D93B97">
      <w:pPr>
        <w:rPr>
          <w:rFonts w:ascii="Arial" w:hAnsi="Arial" w:cs="Arial"/>
          <w:b/>
          <w:sz w:val="24"/>
        </w:rPr>
      </w:pPr>
      <w:r>
        <w:rPr>
          <w:rFonts w:ascii="Arial" w:hAnsi="Arial" w:cs="Arial"/>
          <w:b/>
          <w:color w:val="0000FF"/>
          <w:sz w:val="24"/>
        </w:rPr>
        <w:t>RP-220354</w:t>
      </w:r>
      <w:r>
        <w:rPr>
          <w:rFonts w:ascii="Arial" w:hAnsi="Arial" w:cs="Arial"/>
          <w:b/>
          <w:color w:val="0000FF"/>
          <w:sz w:val="24"/>
        </w:rPr>
        <w:tab/>
      </w:r>
      <w:r>
        <w:rPr>
          <w:rFonts w:ascii="Arial" w:hAnsi="Arial" w:cs="Arial"/>
          <w:b/>
          <w:sz w:val="24"/>
        </w:rPr>
        <w:t>RAN4 CRs for Open REL-17 NR or NR+LTE WIs - Batch 11</w:t>
      </w:r>
    </w:p>
    <w:p w14:paraId="21A74AC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ED2B0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8B138" w14:textId="77777777" w:rsidR="00D93B97" w:rsidRDefault="00D93B97" w:rsidP="00D93B97">
      <w:pPr>
        <w:rPr>
          <w:rFonts w:ascii="Arial" w:hAnsi="Arial" w:cs="Arial"/>
          <w:b/>
          <w:sz w:val="24"/>
        </w:rPr>
      </w:pPr>
      <w:r>
        <w:rPr>
          <w:rFonts w:ascii="Arial" w:hAnsi="Arial" w:cs="Arial"/>
          <w:b/>
          <w:color w:val="0000FF"/>
          <w:sz w:val="24"/>
        </w:rPr>
        <w:lastRenderedPageBreak/>
        <w:t>RP-220355</w:t>
      </w:r>
      <w:r>
        <w:rPr>
          <w:rFonts w:ascii="Arial" w:hAnsi="Arial" w:cs="Arial"/>
          <w:b/>
          <w:color w:val="0000FF"/>
          <w:sz w:val="24"/>
        </w:rPr>
        <w:tab/>
      </w:r>
      <w:r>
        <w:rPr>
          <w:rFonts w:ascii="Arial" w:hAnsi="Arial" w:cs="Arial"/>
          <w:b/>
          <w:sz w:val="24"/>
        </w:rPr>
        <w:t>RAN4 CRs for Open REL-17 NR or NR+LTE WIs - Batch 12</w:t>
      </w:r>
    </w:p>
    <w:p w14:paraId="1ED3669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149A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5AD22" w14:textId="77777777" w:rsidR="00D93B97" w:rsidRDefault="00D93B97" w:rsidP="00D93B97">
      <w:pPr>
        <w:pStyle w:val="Heading5"/>
      </w:pPr>
      <w:bookmarkStart w:id="296" w:name="_Toc104749578"/>
      <w:bookmarkStart w:id="297" w:name="_Toc105285888"/>
      <w:r>
        <w:t>9.6.2.1</w:t>
      </w:r>
      <w:r>
        <w:tab/>
        <w:t>Rel-17 DC of 1 LTE band (1DL/1UL) and 1 NR band (1DL/1UL) [DC_R17_1BLTE_1BNR_2DL2UL]</w:t>
      </w:r>
      <w:bookmarkEnd w:id="296"/>
      <w:bookmarkEnd w:id="297"/>
    </w:p>
    <w:p w14:paraId="574FC891" w14:textId="77777777" w:rsidR="00D93B97" w:rsidRDefault="00D93B97" w:rsidP="00D93B97">
      <w:pPr>
        <w:rPr>
          <w:rFonts w:ascii="Arial" w:hAnsi="Arial" w:cs="Arial"/>
          <w:b/>
          <w:sz w:val="24"/>
        </w:rPr>
      </w:pPr>
      <w:r>
        <w:rPr>
          <w:rFonts w:ascii="Arial" w:hAnsi="Arial" w:cs="Arial"/>
          <w:b/>
          <w:color w:val="0000FF"/>
          <w:sz w:val="24"/>
        </w:rPr>
        <w:t>RP-220399</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2ACE4D0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CC9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E8476" w14:textId="77777777" w:rsidR="00D93B97" w:rsidRDefault="00D93B97" w:rsidP="00D93B97">
      <w:pPr>
        <w:rPr>
          <w:rFonts w:ascii="Arial" w:hAnsi="Arial" w:cs="Arial"/>
          <w:b/>
          <w:sz w:val="24"/>
        </w:rPr>
      </w:pPr>
      <w:r>
        <w:rPr>
          <w:rFonts w:ascii="Arial" w:hAnsi="Arial" w:cs="Arial"/>
          <w:b/>
          <w:color w:val="0000FF"/>
          <w:sz w:val="24"/>
        </w:rPr>
        <w:t>RP-220400</w:t>
      </w:r>
      <w:r>
        <w:rPr>
          <w:rFonts w:ascii="Arial" w:hAnsi="Arial" w:cs="Arial"/>
          <w:b/>
          <w:color w:val="0000FF"/>
          <w:sz w:val="24"/>
        </w:rPr>
        <w:tab/>
      </w:r>
      <w:r>
        <w:rPr>
          <w:rFonts w:ascii="Arial" w:hAnsi="Arial" w:cs="Arial"/>
          <w:b/>
          <w:sz w:val="24"/>
        </w:rPr>
        <w:t>Rel-17 Work Item Exception for Rel-17 Dual Connectivity (DC) of 1 band LTE (1DL/1UL) and 1 NR band (1DL/1UL)</w:t>
      </w:r>
    </w:p>
    <w:p w14:paraId="31DC76C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CHTTL</w:t>
      </w:r>
    </w:p>
    <w:p w14:paraId="71C5E7A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46AA0" w14:textId="77777777" w:rsidR="00D93B97" w:rsidRDefault="00D93B97" w:rsidP="00D93B97">
      <w:pPr>
        <w:rPr>
          <w:rFonts w:ascii="Arial" w:hAnsi="Arial" w:cs="Arial"/>
          <w:b/>
          <w:sz w:val="24"/>
        </w:rPr>
      </w:pPr>
      <w:r>
        <w:rPr>
          <w:rFonts w:ascii="Arial" w:hAnsi="Arial" w:cs="Arial"/>
          <w:b/>
          <w:color w:val="0000FF"/>
          <w:sz w:val="24"/>
        </w:rPr>
        <w:t>RP-220398</w:t>
      </w:r>
      <w:r>
        <w:rPr>
          <w:rFonts w:ascii="Arial" w:hAnsi="Arial" w:cs="Arial"/>
          <w:b/>
          <w:color w:val="0000FF"/>
          <w:sz w:val="24"/>
        </w:rPr>
        <w:tab/>
      </w:r>
      <w:r>
        <w:rPr>
          <w:rFonts w:ascii="Arial" w:hAnsi="Arial" w:cs="Arial"/>
          <w:b/>
          <w:sz w:val="24"/>
        </w:rPr>
        <w:t>Revised WID: Rel-17 Dual Connectivity (DC) of 1 band LTE (1DL/1UL) and 1 NR band (1DL/1UL)</w:t>
      </w:r>
    </w:p>
    <w:p w14:paraId="518B534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69063B0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482BF" w14:textId="77777777" w:rsidR="00D93B97" w:rsidRDefault="00D93B97" w:rsidP="00D93B97">
      <w:pPr>
        <w:pStyle w:val="Heading5"/>
      </w:pPr>
      <w:bookmarkStart w:id="298" w:name="_Toc104749579"/>
      <w:bookmarkStart w:id="299" w:name="_Toc105285889"/>
      <w:r>
        <w:t>9.6.2.2</w:t>
      </w:r>
      <w:r>
        <w:tab/>
        <w:t>Rel-17 DC of 2 bands LTE inter-band CA (2DL/1UL) and 1 NR band (1DL/1UL) [RAN4 WI: DC_R17_2BLTE_1BNR_3DL2UL]</w:t>
      </w:r>
      <w:bookmarkEnd w:id="298"/>
      <w:bookmarkEnd w:id="299"/>
    </w:p>
    <w:p w14:paraId="40E89A20" w14:textId="77777777" w:rsidR="00D93B97" w:rsidRDefault="00D93B97" w:rsidP="00D93B97">
      <w:pPr>
        <w:rPr>
          <w:rFonts w:ascii="Arial" w:hAnsi="Arial" w:cs="Arial"/>
          <w:b/>
          <w:sz w:val="24"/>
        </w:rPr>
      </w:pPr>
      <w:r>
        <w:rPr>
          <w:rFonts w:ascii="Arial" w:hAnsi="Arial" w:cs="Arial"/>
          <w:b/>
          <w:color w:val="0000FF"/>
          <w:sz w:val="24"/>
        </w:rPr>
        <w:t>RP-220687</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366D951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FC86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F17CF" w14:textId="77777777" w:rsidR="00D93B97" w:rsidRDefault="00D93B97" w:rsidP="00D93B97">
      <w:pPr>
        <w:rPr>
          <w:rFonts w:ascii="Arial" w:hAnsi="Arial" w:cs="Arial"/>
          <w:b/>
          <w:sz w:val="24"/>
        </w:rPr>
      </w:pPr>
      <w:r>
        <w:rPr>
          <w:rFonts w:ascii="Arial" w:hAnsi="Arial" w:cs="Arial"/>
          <w:b/>
          <w:color w:val="0000FF"/>
          <w:sz w:val="24"/>
        </w:rPr>
        <w:t>RP-220688</w:t>
      </w:r>
      <w:r>
        <w:rPr>
          <w:rFonts w:ascii="Arial" w:hAnsi="Arial" w:cs="Arial"/>
          <w:b/>
          <w:color w:val="0000FF"/>
          <w:sz w:val="24"/>
        </w:rPr>
        <w:tab/>
      </w:r>
      <w:r>
        <w:rPr>
          <w:rFonts w:ascii="Arial" w:hAnsi="Arial" w:cs="Arial"/>
          <w:b/>
          <w:sz w:val="24"/>
        </w:rPr>
        <w:t>Exception request for WI: Dual Connectivity (DC) of 2 bands LTE inter-band CA (2DL/1UL) and 1 NR band (1DL/1UL); rapporteur: Huawei</w:t>
      </w:r>
    </w:p>
    <w:p w14:paraId="06312271"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2602EC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6352A" w14:textId="77777777" w:rsidR="00D93B97" w:rsidRDefault="00D93B97" w:rsidP="00D93B97">
      <w:pPr>
        <w:rPr>
          <w:rFonts w:ascii="Arial" w:hAnsi="Arial" w:cs="Arial"/>
          <w:b/>
          <w:sz w:val="24"/>
        </w:rPr>
      </w:pPr>
      <w:r>
        <w:rPr>
          <w:rFonts w:ascii="Arial" w:hAnsi="Arial" w:cs="Arial"/>
          <w:b/>
          <w:color w:val="0000FF"/>
          <w:sz w:val="24"/>
        </w:rPr>
        <w:t>RP-220689</w:t>
      </w:r>
      <w:r>
        <w:rPr>
          <w:rFonts w:ascii="Arial" w:hAnsi="Arial" w:cs="Arial"/>
          <w:b/>
          <w:color w:val="0000FF"/>
          <w:sz w:val="24"/>
        </w:rPr>
        <w:tab/>
      </w:r>
      <w:r>
        <w:rPr>
          <w:rFonts w:ascii="Arial" w:hAnsi="Arial" w:cs="Arial"/>
          <w:b/>
          <w:sz w:val="24"/>
        </w:rPr>
        <w:t>Revised WID: Dual Connectivity (DC) of 2 bands LTE inter-band CA (2DL/1UL) and 1 NR band (1DL/1UL)</w:t>
      </w:r>
    </w:p>
    <w:p w14:paraId="29D27DE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B35B5A2" w14:textId="77777777" w:rsidR="00D93B97" w:rsidRDefault="00D93B97" w:rsidP="00D93B97">
      <w:pPr>
        <w:rPr>
          <w:rFonts w:ascii="Arial" w:hAnsi="Arial" w:cs="Arial"/>
          <w:b/>
        </w:rPr>
      </w:pPr>
      <w:r>
        <w:rPr>
          <w:rFonts w:ascii="Arial" w:hAnsi="Arial" w:cs="Arial"/>
          <w:b/>
        </w:rPr>
        <w:t xml:space="preserve">Abstract: </w:t>
      </w:r>
    </w:p>
    <w:p w14:paraId="2685B4BC" w14:textId="77777777" w:rsidR="00D93B97" w:rsidRDefault="00D93B97" w:rsidP="00D93B97">
      <w:r>
        <w:t>Last agreed WID was RP-213127</w:t>
      </w:r>
    </w:p>
    <w:p w14:paraId="72736291"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93F73" w14:textId="77777777" w:rsidR="00D93B97" w:rsidRDefault="00D93B97" w:rsidP="00D93B97">
      <w:pPr>
        <w:pStyle w:val="Heading5"/>
      </w:pPr>
      <w:bookmarkStart w:id="300" w:name="_Toc104749580"/>
      <w:bookmarkStart w:id="301" w:name="_Toc105285890"/>
      <w:r>
        <w:t>9.6.2.3</w:t>
      </w:r>
      <w:r>
        <w:tab/>
        <w:t>Rel-17 DC of 3 bands LTE inter-band CA (3DL/1UL) and 1 NR band (1DL/1UL) [RAN4 WI: DC_R17_3BLTE_1BNR_4DL2UL]</w:t>
      </w:r>
      <w:bookmarkEnd w:id="300"/>
      <w:bookmarkEnd w:id="301"/>
    </w:p>
    <w:p w14:paraId="4523F279" w14:textId="77777777" w:rsidR="00D93B97" w:rsidRDefault="00D93B97" w:rsidP="00D93B97">
      <w:pPr>
        <w:rPr>
          <w:rFonts w:ascii="Arial" w:hAnsi="Arial" w:cs="Arial"/>
          <w:b/>
          <w:sz w:val="24"/>
        </w:rPr>
      </w:pPr>
      <w:r>
        <w:rPr>
          <w:rFonts w:ascii="Arial" w:hAnsi="Arial" w:cs="Arial"/>
          <w:b/>
          <w:color w:val="0000FF"/>
          <w:sz w:val="24"/>
        </w:rPr>
        <w:t>RP-220807</w:t>
      </w:r>
      <w:r>
        <w:rPr>
          <w:rFonts w:ascii="Arial" w:hAnsi="Arial" w:cs="Arial"/>
          <w:b/>
          <w:color w:val="0000FF"/>
          <w:sz w:val="24"/>
        </w:rPr>
        <w:tab/>
      </w:r>
      <w:r>
        <w:rPr>
          <w:rFonts w:ascii="Arial" w:hAnsi="Arial" w:cs="Arial"/>
          <w:b/>
          <w:sz w:val="24"/>
        </w:rPr>
        <w:t>Satus report for WI Rel-17 Dual Connectivity (DC) of 3 bands LTE inter-band CA (3DL/1UL) and 1 NR band (1DL/1UL); rapporteur: Ericsson</w:t>
      </w:r>
    </w:p>
    <w:p w14:paraId="0F19E1A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EF37BE4" w14:textId="77777777" w:rsidR="00D93B97" w:rsidRDefault="00D93B97" w:rsidP="00D93B97">
      <w:pPr>
        <w:rPr>
          <w:rFonts w:ascii="Arial" w:hAnsi="Arial" w:cs="Arial"/>
          <w:b/>
        </w:rPr>
      </w:pPr>
      <w:r>
        <w:rPr>
          <w:rFonts w:ascii="Arial" w:hAnsi="Arial" w:cs="Arial"/>
          <w:b/>
        </w:rPr>
        <w:t xml:space="preserve">Discussion: </w:t>
      </w:r>
    </w:p>
    <w:p w14:paraId="0DE4D610" w14:textId="77777777" w:rsidR="00D93B97" w:rsidRDefault="00D93B97" w:rsidP="00D93B97">
      <w:r>
        <w:t>MCC: late submission</w:t>
      </w:r>
    </w:p>
    <w:p w14:paraId="1EF4DD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578B1" w14:textId="77777777" w:rsidR="00D93B97" w:rsidRDefault="00D93B97" w:rsidP="00D93B97">
      <w:pPr>
        <w:rPr>
          <w:rFonts w:ascii="Arial" w:hAnsi="Arial" w:cs="Arial"/>
          <w:b/>
          <w:sz w:val="24"/>
        </w:rPr>
      </w:pPr>
      <w:r>
        <w:rPr>
          <w:rFonts w:ascii="Arial" w:hAnsi="Arial" w:cs="Arial"/>
          <w:b/>
          <w:color w:val="0000FF"/>
          <w:sz w:val="24"/>
        </w:rPr>
        <w:t>RP-220808</w:t>
      </w:r>
      <w:r>
        <w:rPr>
          <w:rFonts w:ascii="Arial" w:hAnsi="Arial" w:cs="Arial"/>
          <w:b/>
          <w:color w:val="0000FF"/>
          <w:sz w:val="24"/>
        </w:rPr>
        <w:tab/>
      </w:r>
      <w:r>
        <w:rPr>
          <w:rFonts w:ascii="Arial" w:hAnsi="Arial" w:cs="Arial"/>
          <w:b/>
          <w:sz w:val="24"/>
        </w:rPr>
        <w:t>REL-17 WI Exception for Core part: Rel-17 Dual Connectivity (DC) of 3 bands LTE inter-band CA (3DL/1UL) and 1 NR band (1DL/1UL)</w:t>
      </w:r>
    </w:p>
    <w:p w14:paraId="2853F6C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382F9114" w14:textId="77777777" w:rsidR="00D93B97" w:rsidRDefault="00D93B97" w:rsidP="00D93B97">
      <w:pPr>
        <w:rPr>
          <w:rFonts w:ascii="Arial" w:hAnsi="Arial" w:cs="Arial"/>
          <w:b/>
        </w:rPr>
      </w:pPr>
      <w:r>
        <w:rPr>
          <w:rFonts w:ascii="Arial" w:hAnsi="Arial" w:cs="Arial"/>
          <w:b/>
        </w:rPr>
        <w:t xml:space="preserve">Discussion: </w:t>
      </w:r>
    </w:p>
    <w:p w14:paraId="13DD831C" w14:textId="77777777" w:rsidR="00D93B97" w:rsidRDefault="00D93B97" w:rsidP="00D93B97">
      <w:r>
        <w:t>MCC: late submission</w:t>
      </w:r>
    </w:p>
    <w:p w14:paraId="33FB90A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93B72" w14:textId="77777777" w:rsidR="00D93B97" w:rsidRDefault="00D93B97" w:rsidP="00D93B97">
      <w:pPr>
        <w:rPr>
          <w:rFonts w:ascii="Arial" w:hAnsi="Arial" w:cs="Arial"/>
          <w:b/>
          <w:sz w:val="24"/>
        </w:rPr>
      </w:pPr>
      <w:r>
        <w:rPr>
          <w:rFonts w:ascii="Arial" w:hAnsi="Arial" w:cs="Arial"/>
          <w:b/>
          <w:color w:val="0000FF"/>
          <w:sz w:val="24"/>
        </w:rPr>
        <w:t>RP-220826</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129A6A0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8E200FB" w14:textId="77777777" w:rsidR="00D93B97" w:rsidRDefault="00D93B97" w:rsidP="00D93B97">
      <w:pPr>
        <w:rPr>
          <w:rFonts w:ascii="Arial" w:hAnsi="Arial" w:cs="Arial"/>
          <w:b/>
        </w:rPr>
      </w:pPr>
      <w:r>
        <w:rPr>
          <w:rFonts w:ascii="Arial" w:hAnsi="Arial" w:cs="Arial"/>
          <w:b/>
        </w:rPr>
        <w:t xml:space="preserve">Abstract: </w:t>
      </w:r>
    </w:p>
    <w:p w14:paraId="214C7BBF" w14:textId="77777777" w:rsidR="00D93B97" w:rsidRDefault="00D93B97" w:rsidP="00D93B97">
      <w:r>
        <w:t>last approved WID: RP-212901</w:t>
      </w:r>
    </w:p>
    <w:p w14:paraId="0E340AB5" w14:textId="77777777" w:rsidR="00D93B97" w:rsidRDefault="00D93B97" w:rsidP="00D93B97">
      <w:pPr>
        <w:rPr>
          <w:rFonts w:ascii="Arial" w:hAnsi="Arial" w:cs="Arial"/>
          <w:b/>
        </w:rPr>
      </w:pPr>
      <w:r>
        <w:rPr>
          <w:rFonts w:ascii="Arial" w:hAnsi="Arial" w:cs="Arial"/>
          <w:b/>
        </w:rPr>
        <w:t xml:space="preserve">Discussion: </w:t>
      </w:r>
    </w:p>
    <w:p w14:paraId="7D8B7DB1" w14:textId="77777777" w:rsidR="00D93B97" w:rsidRDefault="00D93B97" w:rsidP="00D93B97">
      <w:r>
        <w:t>MCC: late submission</w:t>
      </w:r>
    </w:p>
    <w:p w14:paraId="6B61FB7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9E4EB" w14:textId="77777777" w:rsidR="00D93B97" w:rsidRDefault="00D93B97" w:rsidP="00D93B97">
      <w:pPr>
        <w:pStyle w:val="Heading5"/>
      </w:pPr>
      <w:bookmarkStart w:id="302" w:name="_Toc104749581"/>
      <w:bookmarkStart w:id="303" w:name="_Toc105285891"/>
      <w:r>
        <w:t>9.6.2.4</w:t>
      </w:r>
      <w:r>
        <w:tab/>
        <w:t>Rel-17 DC of 4 bands LTE inter-band CA (4DL/1UL) and 1 NR band (1DL/1UL) [RAN4 WI: DC_R17_4BLTE_1BNR_5DL2UL]</w:t>
      </w:r>
      <w:bookmarkEnd w:id="302"/>
      <w:bookmarkEnd w:id="303"/>
    </w:p>
    <w:p w14:paraId="15CFE49D" w14:textId="77777777" w:rsidR="00D93B97" w:rsidRDefault="00D93B97" w:rsidP="00D93B97">
      <w:pPr>
        <w:rPr>
          <w:rFonts w:ascii="Arial" w:hAnsi="Arial" w:cs="Arial"/>
          <w:b/>
          <w:sz w:val="24"/>
        </w:rPr>
      </w:pPr>
      <w:r>
        <w:rPr>
          <w:rFonts w:ascii="Arial" w:hAnsi="Arial" w:cs="Arial"/>
          <w:b/>
          <w:color w:val="0000FF"/>
          <w:sz w:val="24"/>
        </w:rPr>
        <w:t>RP-220321</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63821B5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5F1326" w14:textId="77777777" w:rsidR="00D93B97" w:rsidRDefault="00D93B97" w:rsidP="00D93B97">
      <w:pPr>
        <w:rPr>
          <w:rFonts w:ascii="Arial" w:hAnsi="Arial" w:cs="Arial"/>
          <w:b/>
        </w:rPr>
      </w:pPr>
      <w:r>
        <w:rPr>
          <w:rFonts w:ascii="Arial" w:hAnsi="Arial" w:cs="Arial"/>
          <w:b/>
        </w:rPr>
        <w:t xml:space="preserve">Discussion: </w:t>
      </w:r>
    </w:p>
    <w:p w14:paraId="076E6409" w14:textId="77777777" w:rsidR="00D93B97" w:rsidRDefault="00D93B97" w:rsidP="00D93B97">
      <w:r>
        <w:t>MCC: &lt;100%, March22 means WI is stopped and CRs needed to remove changes from the specs</w:t>
      </w:r>
    </w:p>
    <w:p w14:paraId="31006ED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RP-220997</w:t>
      </w:r>
      <w:r>
        <w:rPr>
          <w:color w:val="993300"/>
          <w:u w:val="single"/>
        </w:rPr>
        <w:t>.</w:t>
      </w:r>
    </w:p>
    <w:p w14:paraId="78A8B8BE" w14:textId="77777777" w:rsidR="00D93B97" w:rsidRDefault="00D93B97" w:rsidP="00D93B97">
      <w:pPr>
        <w:rPr>
          <w:rFonts w:ascii="Arial" w:hAnsi="Arial" w:cs="Arial"/>
          <w:b/>
          <w:sz w:val="24"/>
        </w:rPr>
      </w:pPr>
      <w:r>
        <w:rPr>
          <w:rFonts w:ascii="Arial" w:hAnsi="Arial" w:cs="Arial"/>
          <w:b/>
          <w:color w:val="0000FF"/>
          <w:sz w:val="24"/>
        </w:rPr>
        <w:t>RP-220997</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7BC44948"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43C3D87" w14:textId="77777777" w:rsidR="00D93B97" w:rsidRDefault="00D93B97" w:rsidP="00D93B97">
      <w:pPr>
        <w:rPr>
          <w:color w:val="808080"/>
        </w:rPr>
      </w:pPr>
      <w:r>
        <w:rPr>
          <w:color w:val="808080"/>
        </w:rPr>
        <w:t>(Replaces RP-220321)</w:t>
      </w:r>
    </w:p>
    <w:p w14:paraId="06112C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63600" w14:textId="77777777" w:rsidR="00D93B97" w:rsidRDefault="00D93B97" w:rsidP="00D93B97">
      <w:pPr>
        <w:rPr>
          <w:rFonts w:ascii="Arial" w:hAnsi="Arial" w:cs="Arial"/>
          <w:b/>
          <w:sz w:val="24"/>
        </w:rPr>
      </w:pPr>
      <w:r>
        <w:rPr>
          <w:rFonts w:ascii="Arial" w:hAnsi="Arial" w:cs="Arial"/>
          <w:b/>
          <w:color w:val="0000FF"/>
          <w:sz w:val="24"/>
        </w:rPr>
        <w:t>RP-220323</w:t>
      </w:r>
      <w:r>
        <w:rPr>
          <w:rFonts w:ascii="Arial" w:hAnsi="Arial" w:cs="Arial"/>
          <w:b/>
          <w:color w:val="0000FF"/>
          <w:sz w:val="24"/>
        </w:rPr>
        <w:tab/>
      </w:r>
      <w:r>
        <w:rPr>
          <w:rFonts w:ascii="Arial" w:hAnsi="Arial" w:cs="Arial"/>
          <w:b/>
          <w:sz w:val="24"/>
        </w:rPr>
        <w:t>TR 37.717-41-11 v1.0.0 on Rel-17 Dual Connectivity (DC) of 4 bands LTE inter-band CA (4DL/1UL) and 1 NR band (1DL/1UL)</w:t>
      </w:r>
    </w:p>
    <w:p w14:paraId="0F828208"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37.717-41-11 v1.0.0</w:t>
      </w:r>
      <w:r>
        <w:rPr>
          <w:i/>
        </w:rPr>
        <w:br/>
      </w:r>
      <w:r>
        <w:rPr>
          <w:i/>
        </w:rPr>
        <w:tab/>
      </w:r>
      <w:r>
        <w:rPr>
          <w:i/>
        </w:rPr>
        <w:tab/>
      </w:r>
      <w:r>
        <w:rPr>
          <w:i/>
        </w:rPr>
        <w:tab/>
      </w:r>
      <w:r>
        <w:rPr>
          <w:i/>
        </w:rPr>
        <w:tab/>
      </w:r>
      <w:r>
        <w:rPr>
          <w:i/>
        </w:rPr>
        <w:tab/>
        <w:t>Source: Nokia, Nokia Shanghai Bell</w:t>
      </w:r>
    </w:p>
    <w:p w14:paraId="1CC33331" w14:textId="77777777" w:rsidR="00D93B97" w:rsidRDefault="00D93B97" w:rsidP="00D93B97">
      <w:pPr>
        <w:rPr>
          <w:rFonts w:ascii="Arial" w:hAnsi="Arial" w:cs="Arial"/>
          <w:b/>
        </w:rPr>
      </w:pPr>
      <w:r>
        <w:rPr>
          <w:rFonts w:ascii="Arial" w:hAnsi="Arial" w:cs="Arial"/>
          <w:b/>
        </w:rPr>
        <w:t xml:space="preserve">Abstract: </w:t>
      </w:r>
    </w:p>
    <w:p w14:paraId="078FA0D1" w14:textId="77777777" w:rsidR="00D93B97" w:rsidRDefault="00D93B97" w:rsidP="00D93B97">
      <w:r>
        <w:t>RAN4 TR 37.717-41-11 is provided for infromation</w:t>
      </w:r>
    </w:p>
    <w:p w14:paraId="2C1926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21068" w14:textId="77777777" w:rsidR="00D93B97" w:rsidRDefault="00D93B97" w:rsidP="00D93B97">
      <w:pPr>
        <w:rPr>
          <w:rFonts w:ascii="Arial" w:hAnsi="Arial" w:cs="Arial"/>
          <w:b/>
          <w:sz w:val="24"/>
        </w:rPr>
      </w:pPr>
      <w:r>
        <w:rPr>
          <w:rFonts w:ascii="Arial" w:hAnsi="Arial" w:cs="Arial"/>
          <w:b/>
          <w:color w:val="0000FF"/>
          <w:sz w:val="24"/>
        </w:rPr>
        <w:t>RP-220324</w:t>
      </w:r>
      <w:r>
        <w:rPr>
          <w:rFonts w:ascii="Arial" w:hAnsi="Arial" w:cs="Arial"/>
          <w:b/>
          <w:color w:val="0000FF"/>
          <w:sz w:val="24"/>
        </w:rPr>
        <w:tab/>
      </w:r>
      <w:r>
        <w:rPr>
          <w:rFonts w:ascii="Arial" w:hAnsi="Arial" w:cs="Arial"/>
          <w:b/>
          <w:sz w:val="24"/>
        </w:rPr>
        <w:t>Rel-17 Work Item Exception for EN-DC of 4 bands LTE inter-band CA (4DL1UL) and 1 NR band (1DL1UL)</w:t>
      </w:r>
    </w:p>
    <w:p w14:paraId="0A9C565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2AA8814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33896" w14:textId="77777777" w:rsidR="00D93B97" w:rsidRDefault="00D93B97" w:rsidP="00D93B97">
      <w:pPr>
        <w:rPr>
          <w:rFonts w:ascii="Arial" w:hAnsi="Arial" w:cs="Arial"/>
          <w:b/>
          <w:sz w:val="24"/>
        </w:rPr>
      </w:pPr>
      <w:r>
        <w:rPr>
          <w:rFonts w:ascii="Arial" w:hAnsi="Arial" w:cs="Arial"/>
          <w:b/>
          <w:color w:val="0000FF"/>
          <w:sz w:val="24"/>
        </w:rPr>
        <w:t>RP-220322</w:t>
      </w:r>
      <w:r>
        <w:rPr>
          <w:rFonts w:ascii="Arial" w:hAnsi="Arial" w:cs="Arial"/>
          <w:b/>
          <w:color w:val="0000FF"/>
          <w:sz w:val="24"/>
        </w:rPr>
        <w:tab/>
      </w:r>
      <w:r>
        <w:rPr>
          <w:rFonts w:ascii="Arial" w:hAnsi="Arial" w:cs="Arial"/>
          <w:b/>
          <w:sz w:val="24"/>
        </w:rPr>
        <w:t>Revised WID: Rel-17 DC of 4 bands LTE inter-band CA (4DL1UL) and 1 NR band (1DL1U)</w:t>
      </w:r>
    </w:p>
    <w:p w14:paraId="684E9F2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2B3C2150" w14:textId="77777777" w:rsidR="00D93B97" w:rsidRDefault="00D93B97" w:rsidP="00D93B97">
      <w:pPr>
        <w:rPr>
          <w:rFonts w:ascii="Arial" w:hAnsi="Arial" w:cs="Arial"/>
          <w:b/>
        </w:rPr>
      </w:pPr>
      <w:r>
        <w:rPr>
          <w:rFonts w:ascii="Arial" w:hAnsi="Arial" w:cs="Arial"/>
          <w:b/>
        </w:rPr>
        <w:t xml:space="preserve">Discussion: </w:t>
      </w:r>
    </w:p>
    <w:p w14:paraId="3CD6CFDB" w14:textId="77777777" w:rsidR="00D93B97" w:rsidRDefault="00D93B97" w:rsidP="00D93B97">
      <w:r>
        <w:t>MCC: revWID must show all changes with rev marks; target date was changed</w:t>
      </w:r>
    </w:p>
    <w:p w14:paraId="17F0DD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RP-220999</w:t>
      </w:r>
      <w:r>
        <w:rPr>
          <w:color w:val="993300"/>
          <w:u w:val="single"/>
        </w:rPr>
        <w:t>.</w:t>
      </w:r>
    </w:p>
    <w:p w14:paraId="0E712227" w14:textId="77777777" w:rsidR="00D93B97" w:rsidRDefault="00D93B97" w:rsidP="00D93B97">
      <w:pPr>
        <w:rPr>
          <w:rFonts w:ascii="Arial" w:hAnsi="Arial" w:cs="Arial"/>
          <w:b/>
          <w:sz w:val="24"/>
        </w:rPr>
      </w:pPr>
      <w:r>
        <w:rPr>
          <w:rFonts w:ascii="Arial" w:hAnsi="Arial" w:cs="Arial"/>
          <w:b/>
          <w:color w:val="0000FF"/>
          <w:sz w:val="24"/>
        </w:rPr>
        <w:t>RP-220999</w:t>
      </w:r>
      <w:r>
        <w:rPr>
          <w:rFonts w:ascii="Arial" w:hAnsi="Arial" w:cs="Arial"/>
          <w:b/>
          <w:color w:val="0000FF"/>
          <w:sz w:val="24"/>
        </w:rPr>
        <w:tab/>
      </w:r>
      <w:r>
        <w:rPr>
          <w:rFonts w:ascii="Arial" w:hAnsi="Arial" w:cs="Arial"/>
          <w:b/>
          <w:sz w:val="24"/>
        </w:rPr>
        <w:t>Revised WID: Rel-17 DC of 4 bands LTE inter-band CA (4DL1UL) and 1 NR band (1DL1U)</w:t>
      </w:r>
    </w:p>
    <w:p w14:paraId="2537EC2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D6BD15C" w14:textId="77777777" w:rsidR="00D93B97" w:rsidRDefault="00D93B97" w:rsidP="00D93B97">
      <w:pPr>
        <w:rPr>
          <w:color w:val="808080"/>
        </w:rPr>
      </w:pPr>
      <w:r>
        <w:rPr>
          <w:color w:val="808080"/>
        </w:rPr>
        <w:t>(Replaces RP-220322)</w:t>
      </w:r>
    </w:p>
    <w:p w14:paraId="5C4BA8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BE176" w14:textId="77777777" w:rsidR="00D93B97" w:rsidRDefault="00D93B97" w:rsidP="00D93B97">
      <w:pPr>
        <w:pStyle w:val="Heading5"/>
      </w:pPr>
      <w:bookmarkStart w:id="304" w:name="_Toc104749582"/>
      <w:bookmarkStart w:id="305" w:name="_Toc105285892"/>
      <w:r>
        <w:t>9.6.2.5</w:t>
      </w:r>
      <w:r>
        <w:tab/>
        <w:t>Rel-17 DC of 5 bands LTE inter-band CA (5DL/1UL) and 1 NR band (1DL/1UL) [RAN4 WI: DC_R17_5BLTE_1BNR_6DL2UL]</w:t>
      </w:r>
      <w:bookmarkEnd w:id="304"/>
      <w:bookmarkEnd w:id="305"/>
    </w:p>
    <w:p w14:paraId="40255E82" w14:textId="77777777" w:rsidR="00D93B97" w:rsidRDefault="00D93B97" w:rsidP="00D93B97">
      <w:pPr>
        <w:rPr>
          <w:rFonts w:ascii="Arial" w:hAnsi="Arial" w:cs="Arial"/>
          <w:b/>
          <w:sz w:val="24"/>
        </w:rPr>
      </w:pPr>
      <w:r>
        <w:rPr>
          <w:rFonts w:ascii="Arial" w:hAnsi="Arial" w:cs="Arial"/>
          <w:b/>
          <w:color w:val="0000FF"/>
          <w:sz w:val="24"/>
        </w:rPr>
        <w:t>RP-220673</w:t>
      </w:r>
      <w:r>
        <w:rPr>
          <w:rFonts w:ascii="Arial" w:hAnsi="Arial" w:cs="Arial"/>
          <w:b/>
          <w:color w:val="0000FF"/>
          <w:sz w:val="24"/>
        </w:rPr>
        <w:tab/>
      </w:r>
      <w:r>
        <w:rPr>
          <w:rFonts w:ascii="Arial" w:hAnsi="Arial" w:cs="Arial"/>
          <w:b/>
          <w:sz w:val="24"/>
        </w:rPr>
        <w:t>Status report for WI Dual Connectivity (DC) of 5bands LTE inter-band CA (5DL/1UL) and 1 NR band (1DL/1UL); rapporteur: Samsung</w:t>
      </w:r>
    </w:p>
    <w:p w14:paraId="74A7779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A4D2CC" w14:textId="77777777" w:rsidR="00D93B97" w:rsidRDefault="00D93B97" w:rsidP="00D93B97">
      <w:pPr>
        <w:rPr>
          <w:rFonts w:ascii="Arial" w:hAnsi="Arial" w:cs="Arial"/>
          <w:b/>
        </w:rPr>
      </w:pPr>
      <w:r>
        <w:rPr>
          <w:rFonts w:ascii="Arial" w:hAnsi="Arial" w:cs="Arial"/>
          <w:b/>
        </w:rPr>
        <w:t xml:space="preserve">Discussion: </w:t>
      </w:r>
    </w:p>
    <w:p w14:paraId="6937B340" w14:textId="77777777" w:rsidR="00D93B97" w:rsidRDefault="00D93B97" w:rsidP="00D93B97">
      <w:r>
        <w:t>conclusion: Core and Perf. part WI completed</w:t>
      </w:r>
    </w:p>
    <w:p w14:paraId="18E4819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CEB9B" w14:textId="77777777" w:rsidR="00D93B97" w:rsidRDefault="00D93B97" w:rsidP="00D93B97">
      <w:pPr>
        <w:rPr>
          <w:rFonts w:ascii="Arial" w:hAnsi="Arial" w:cs="Arial"/>
          <w:b/>
          <w:sz w:val="24"/>
        </w:rPr>
      </w:pPr>
      <w:r>
        <w:rPr>
          <w:rFonts w:ascii="Arial" w:hAnsi="Arial" w:cs="Arial"/>
          <w:b/>
          <w:color w:val="0000FF"/>
          <w:sz w:val="24"/>
        </w:rPr>
        <w:lastRenderedPageBreak/>
        <w:t>RP-220791</w:t>
      </w:r>
      <w:r>
        <w:rPr>
          <w:rFonts w:ascii="Arial" w:hAnsi="Arial" w:cs="Arial"/>
          <w:b/>
          <w:color w:val="0000FF"/>
          <w:sz w:val="24"/>
        </w:rPr>
        <w:tab/>
      </w:r>
      <w:r>
        <w:rPr>
          <w:rFonts w:ascii="Arial" w:hAnsi="Arial" w:cs="Arial"/>
          <w:b/>
          <w:sz w:val="24"/>
        </w:rPr>
        <w:t>TR 37.717-51-11 v1.0.0 Rel-17 Dual Connectivity (DC) of 5 bands LTE inter-band CA (5DL/1UL) and 1 NR band (1DL/1UL)</w:t>
      </w:r>
    </w:p>
    <w:p w14:paraId="4EF75A0C"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37.717-51-11 v1.0.0</w:t>
      </w:r>
      <w:r>
        <w:rPr>
          <w:i/>
        </w:rPr>
        <w:br/>
      </w:r>
      <w:r>
        <w:rPr>
          <w:i/>
        </w:rPr>
        <w:tab/>
      </w:r>
      <w:r>
        <w:rPr>
          <w:i/>
        </w:rPr>
        <w:tab/>
      </w:r>
      <w:r>
        <w:rPr>
          <w:i/>
        </w:rPr>
        <w:tab/>
      </w:r>
      <w:r>
        <w:rPr>
          <w:i/>
        </w:rPr>
        <w:tab/>
      </w:r>
      <w:r>
        <w:rPr>
          <w:i/>
        </w:rPr>
        <w:tab/>
        <w:t>Source: Samsung</w:t>
      </w:r>
    </w:p>
    <w:p w14:paraId="024655CE" w14:textId="77777777" w:rsidR="00D93B97" w:rsidRDefault="00D93B97" w:rsidP="00D93B97">
      <w:pPr>
        <w:rPr>
          <w:rFonts w:ascii="Arial" w:hAnsi="Arial" w:cs="Arial"/>
          <w:b/>
        </w:rPr>
      </w:pPr>
      <w:r>
        <w:rPr>
          <w:rFonts w:ascii="Arial" w:hAnsi="Arial" w:cs="Arial"/>
          <w:b/>
        </w:rPr>
        <w:t xml:space="preserve">Abstract: </w:t>
      </w:r>
    </w:p>
    <w:p w14:paraId="5F567256" w14:textId="77777777" w:rsidR="00D93B97" w:rsidRDefault="00D93B97" w:rsidP="00D93B97">
      <w:r>
        <w:t>RAN4 TR 37.717-51-11 is provided for 1-step approval</w:t>
      </w:r>
    </w:p>
    <w:p w14:paraId="126D376C" w14:textId="77777777" w:rsidR="00D93B97" w:rsidRDefault="00D93B97" w:rsidP="00D93B97">
      <w:pPr>
        <w:rPr>
          <w:rFonts w:ascii="Arial" w:hAnsi="Arial" w:cs="Arial"/>
          <w:b/>
        </w:rPr>
      </w:pPr>
      <w:r>
        <w:rPr>
          <w:rFonts w:ascii="Arial" w:hAnsi="Arial" w:cs="Arial"/>
          <w:b/>
        </w:rPr>
        <w:t xml:space="preserve">Discussion: </w:t>
      </w:r>
    </w:p>
    <w:p w14:paraId="02F3DD1D" w14:textId="77777777" w:rsidR="00D93B97" w:rsidRDefault="00D93B97" w:rsidP="00D93B97">
      <w:r>
        <w:t>MCC: late submission</w:t>
      </w:r>
    </w:p>
    <w:p w14:paraId="607661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3AFA6" w14:textId="77777777" w:rsidR="00D93B97" w:rsidRDefault="00D93B97" w:rsidP="00D93B97">
      <w:pPr>
        <w:rPr>
          <w:rFonts w:ascii="Arial" w:hAnsi="Arial" w:cs="Arial"/>
          <w:b/>
          <w:sz w:val="24"/>
        </w:rPr>
      </w:pPr>
      <w:r>
        <w:rPr>
          <w:rFonts w:ascii="Arial" w:hAnsi="Arial" w:cs="Arial"/>
          <w:b/>
          <w:color w:val="0000FF"/>
          <w:sz w:val="24"/>
        </w:rPr>
        <w:t>RP-220672</w:t>
      </w:r>
      <w:r>
        <w:rPr>
          <w:rFonts w:ascii="Arial" w:hAnsi="Arial" w:cs="Arial"/>
          <w:b/>
          <w:color w:val="0000FF"/>
          <w:sz w:val="24"/>
        </w:rPr>
        <w:tab/>
      </w:r>
      <w:r>
        <w:rPr>
          <w:rFonts w:ascii="Arial" w:hAnsi="Arial" w:cs="Arial"/>
          <w:b/>
          <w:sz w:val="24"/>
        </w:rPr>
        <w:t>Revised WID on DC 5BLTE and 1BNR</w:t>
      </w:r>
    </w:p>
    <w:p w14:paraId="14C6558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7CC47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4C3AF" w14:textId="77777777" w:rsidR="00D93B97" w:rsidRDefault="00D93B97" w:rsidP="00D93B97">
      <w:pPr>
        <w:pStyle w:val="Heading5"/>
      </w:pPr>
      <w:bookmarkStart w:id="306" w:name="_Toc104749583"/>
      <w:bookmarkStart w:id="307" w:name="_Toc105285893"/>
      <w:r>
        <w:t>9.6.2.6</w:t>
      </w:r>
      <w:r>
        <w:tab/>
        <w:t>Rel-17 DC of x bands (x=1,2,3,4) LTE inter-band CA (xDL/1UL) and 2 bands NR inter-band CA (2DL/1UL) [RAN4 WI: DC_R17_xBLTE_2BNR_yDL2UL]</w:t>
      </w:r>
      <w:bookmarkEnd w:id="306"/>
      <w:bookmarkEnd w:id="307"/>
    </w:p>
    <w:p w14:paraId="6D33BC08" w14:textId="77777777" w:rsidR="00D93B97" w:rsidRDefault="00D93B97" w:rsidP="00D93B97">
      <w:pPr>
        <w:rPr>
          <w:rFonts w:ascii="Arial" w:hAnsi="Arial" w:cs="Arial"/>
          <w:b/>
          <w:sz w:val="24"/>
        </w:rPr>
      </w:pPr>
      <w:r>
        <w:rPr>
          <w:rFonts w:ascii="Arial" w:hAnsi="Arial" w:cs="Arial"/>
          <w:b/>
          <w:color w:val="0000FF"/>
          <w:sz w:val="24"/>
        </w:rPr>
        <w:t>RP-220303</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74C1663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7BD1DB" w14:textId="77777777" w:rsidR="00D93B97" w:rsidRDefault="00D93B97" w:rsidP="00D93B97">
      <w:pPr>
        <w:rPr>
          <w:rFonts w:ascii="Arial" w:hAnsi="Arial" w:cs="Arial"/>
          <w:b/>
        </w:rPr>
      </w:pPr>
      <w:r>
        <w:rPr>
          <w:rFonts w:ascii="Arial" w:hAnsi="Arial" w:cs="Arial"/>
          <w:b/>
        </w:rPr>
        <w:t xml:space="preserve">Discussion: </w:t>
      </w:r>
    </w:p>
    <w:p w14:paraId="3B2E921B" w14:textId="77777777" w:rsidR="00D93B97" w:rsidRDefault="00D93B97" w:rsidP="00D93B97">
      <w:r>
        <w:t>MCC: &lt;100%, March22 means WI is stopped and CRs needed to remove changes from the specs; contradiction with revWID RP-220302</w:t>
      </w:r>
    </w:p>
    <w:p w14:paraId="04A7DD9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RP-220993</w:t>
      </w:r>
      <w:r>
        <w:rPr>
          <w:color w:val="993300"/>
          <w:u w:val="single"/>
        </w:rPr>
        <w:t>.</w:t>
      </w:r>
    </w:p>
    <w:p w14:paraId="36ECC425" w14:textId="77777777" w:rsidR="00D93B97" w:rsidRDefault="00D93B97" w:rsidP="00D93B97">
      <w:pPr>
        <w:rPr>
          <w:rFonts w:ascii="Arial" w:hAnsi="Arial" w:cs="Arial"/>
          <w:b/>
          <w:sz w:val="24"/>
        </w:rPr>
      </w:pPr>
      <w:r>
        <w:rPr>
          <w:rFonts w:ascii="Arial" w:hAnsi="Arial" w:cs="Arial"/>
          <w:b/>
          <w:color w:val="0000FF"/>
          <w:sz w:val="24"/>
        </w:rPr>
        <w:t>RP-220993</w:t>
      </w:r>
      <w:r>
        <w:rPr>
          <w:rFonts w:ascii="Arial" w:hAnsi="Arial" w:cs="Arial"/>
          <w:b/>
          <w:color w:val="0000FF"/>
          <w:sz w:val="24"/>
        </w:rPr>
        <w:tab/>
      </w:r>
      <w:r>
        <w:rPr>
          <w:rFonts w:ascii="Arial" w:hAnsi="Arial" w:cs="Arial"/>
          <w:b/>
          <w:sz w:val="24"/>
        </w:rPr>
        <w:t>Status report for WI Rel-17 Dual Connectivity (DC) of x bands (x=1,2,3,4) LTE inter-band CA (xDL/1UL) and 2 bands NR (2DL/1UL); rapporteur: LG Electronics</w:t>
      </w:r>
    </w:p>
    <w:p w14:paraId="342D949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3A918FA" w14:textId="77777777" w:rsidR="00D93B97" w:rsidRDefault="00D93B97" w:rsidP="00D93B97">
      <w:pPr>
        <w:rPr>
          <w:color w:val="808080"/>
        </w:rPr>
      </w:pPr>
      <w:r>
        <w:rPr>
          <w:color w:val="808080"/>
        </w:rPr>
        <w:t>(Replaces RP-220303)</w:t>
      </w:r>
    </w:p>
    <w:p w14:paraId="192FFF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BD3B" w14:textId="77777777" w:rsidR="00D93B97" w:rsidRDefault="00D93B97" w:rsidP="00D93B97">
      <w:pPr>
        <w:rPr>
          <w:rFonts w:ascii="Arial" w:hAnsi="Arial" w:cs="Arial"/>
          <w:b/>
          <w:sz w:val="24"/>
        </w:rPr>
      </w:pPr>
      <w:r>
        <w:rPr>
          <w:rFonts w:ascii="Arial" w:hAnsi="Arial" w:cs="Arial"/>
          <w:b/>
          <w:color w:val="0000FF"/>
          <w:sz w:val="24"/>
        </w:rPr>
        <w:t>RP-220304</w:t>
      </w:r>
      <w:r>
        <w:rPr>
          <w:rFonts w:ascii="Arial" w:hAnsi="Arial" w:cs="Arial"/>
          <w:b/>
          <w:color w:val="0000FF"/>
          <w:sz w:val="24"/>
        </w:rPr>
        <w:tab/>
      </w:r>
      <w:r>
        <w:rPr>
          <w:rFonts w:ascii="Arial" w:hAnsi="Arial" w:cs="Arial"/>
          <w:b/>
          <w:sz w:val="24"/>
        </w:rPr>
        <w:t xml:space="preserve">Exception sheet for the basket WI -  Rel-17 Dual Connectivity (DC) of x bands (x=1,2,3,4) LTE inter-band CA (xDL/1UL) and 2 bands NR inter-band A (2DL/1UL) </w:t>
      </w:r>
    </w:p>
    <w:p w14:paraId="7DA56A3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France</w:t>
      </w:r>
    </w:p>
    <w:p w14:paraId="4DE945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E36A0" w14:textId="77777777" w:rsidR="00D93B97" w:rsidRDefault="00D93B97" w:rsidP="00D93B97">
      <w:pPr>
        <w:rPr>
          <w:rFonts w:ascii="Arial" w:hAnsi="Arial" w:cs="Arial"/>
          <w:b/>
          <w:sz w:val="24"/>
        </w:rPr>
      </w:pPr>
      <w:r>
        <w:rPr>
          <w:rFonts w:ascii="Arial" w:hAnsi="Arial" w:cs="Arial"/>
          <w:b/>
          <w:color w:val="0000FF"/>
          <w:sz w:val="24"/>
        </w:rPr>
        <w:t>RP-220302</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67224A0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97EC756" w14:textId="77777777" w:rsidR="00D93B97" w:rsidRDefault="00D93B97" w:rsidP="00D93B97">
      <w:pPr>
        <w:rPr>
          <w:rFonts w:ascii="Arial" w:hAnsi="Arial" w:cs="Arial"/>
          <w:b/>
        </w:rPr>
      </w:pPr>
      <w:r>
        <w:rPr>
          <w:rFonts w:ascii="Arial" w:hAnsi="Arial" w:cs="Arial"/>
          <w:b/>
        </w:rPr>
        <w:lastRenderedPageBreak/>
        <w:t xml:space="preserve">Abstract: </w:t>
      </w:r>
    </w:p>
    <w:p w14:paraId="7FB1EB15" w14:textId="77777777" w:rsidR="00D93B97" w:rsidRDefault="00D93B97" w:rsidP="00D93B97">
      <w:r>
        <w:t>revision to change rapporteur and completion date</w:t>
      </w:r>
    </w:p>
    <w:p w14:paraId="679471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D52C0" w14:textId="77777777" w:rsidR="00D93B97" w:rsidRDefault="00D93B97" w:rsidP="00D93B97">
      <w:pPr>
        <w:pStyle w:val="Heading5"/>
      </w:pPr>
      <w:bookmarkStart w:id="308" w:name="_Toc104749584"/>
      <w:bookmarkStart w:id="309" w:name="_Toc105285894"/>
      <w:r>
        <w:t>9.6.2.7</w:t>
      </w:r>
      <w:r>
        <w:tab/>
        <w:t>Rel-17 DC of x bands (x=1,2,3) LTE inter-band CA (xDL/1UL) and 3 bands NR inter-band CA (3DL/1UL) [RAN4 WI: DC_R17_xBLTE_3BNR_yDL2UL]</w:t>
      </w:r>
      <w:bookmarkEnd w:id="308"/>
      <w:bookmarkEnd w:id="309"/>
    </w:p>
    <w:p w14:paraId="13EC6D6A" w14:textId="77777777" w:rsidR="00D93B97" w:rsidRDefault="00D93B97" w:rsidP="00D93B97">
      <w:pPr>
        <w:rPr>
          <w:rFonts w:ascii="Arial" w:hAnsi="Arial" w:cs="Arial"/>
          <w:b/>
          <w:sz w:val="24"/>
        </w:rPr>
      </w:pPr>
      <w:r>
        <w:rPr>
          <w:rFonts w:ascii="Arial" w:hAnsi="Arial" w:cs="Arial"/>
          <w:b/>
          <w:color w:val="0000FF"/>
          <w:sz w:val="24"/>
        </w:rPr>
        <w:t>RP-220206</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702E30E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1807D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23DE4" w14:textId="77777777" w:rsidR="00D93B97" w:rsidRDefault="00D93B97" w:rsidP="00D93B97">
      <w:pPr>
        <w:rPr>
          <w:rFonts w:ascii="Arial" w:hAnsi="Arial" w:cs="Arial"/>
          <w:b/>
          <w:sz w:val="24"/>
        </w:rPr>
      </w:pPr>
      <w:r>
        <w:rPr>
          <w:rFonts w:ascii="Arial" w:hAnsi="Arial" w:cs="Arial"/>
          <w:b/>
          <w:color w:val="0000FF"/>
          <w:sz w:val="24"/>
        </w:rPr>
        <w:t>RP-220207</w:t>
      </w:r>
      <w:r>
        <w:rPr>
          <w:rFonts w:ascii="Arial" w:hAnsi="Arial" w:cs="Arial"/>
          <w:b/>
          <w:color w:val="0000FF"/>
          <w:sz w:val="24"/>
        </w:rPr>
        <w:tab/>
      </w:r>
      <w:r>
        <w:rPr>
          <w:rFonts w:ascii="Arial" w:hAnsi="Arial" w:cs="Arial"/>
          <w:b/>
          <w:sz w:val="24"/>
        </w:rPr>
        <w:t>Rel-17 Work Item Exception for Rel-17 Dual Connectivity (DC) of x bands (x=1,2,3) LTE inter-band CA (xDL/1UL) and 3 bands NR inter-band CA (3DL/1UL)</w:t>
      </w:r>
    </w:p>
    <w:p w14:paraId="7B3D2BC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74C5EE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494FF1" w14:textId="77777777" w:rsidR="00D93B97" w:rsidRDefault="00D93B97" w:rsidP="00D93B97">
      <w:pPr>
        <w:rPr>
          <w:rFonts w:ascii="Arial" w:hAnsi="Arial" w:cs="Arial"/>
          <w:b/>
          <w:sz w:val="24"/>
        </w:rPr>
      </w:pPr>
      <w:r>
        <w:rPr>
          <w:rFonts w:ascii="Arial" w:hAnsi="Arial" w:cs="Arial"/>
          <w:b/>
          <w:color w:val="0000FF"/>
          <w:sz w:val="24"/>
        </w:rPr>
        <w:t>RP-220205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5F8CC2D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61AA5D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901BF" w14:textId="77777777" w:rsidR="00D93B97" w:rsidRDefault="00D93B97" w:rsidP="00D93B97">
      <w:pPr>
        <w:pStyle w:val="Heading5"/>
      </w:pPr>
      <w:bookmarkStart w:id="310" w:name="_Toc104749585"/>
      <w:bookmarkStart w:id="311" w:name="_Toc105285895"/>
      <w:r>
        <w:t>9.6.2.8</w:t>
      </w:r>
      <w:r>
        <w:tab/>
        <w:t>Rel-17 DC of x bands (x=1,2) LTE inter-band CA (xDL/1UL) and 4 bands NR inter-band CA (4DL/1UL) [RAN4 WI: DC_R17_xBLTE_4BNR_yDL2UL]</w:t>
      </w:r>
      <w:bookmarkEnd w:id="310"/>
      <w:bookmarkEnd w:id="311"/>
    </w:p>
    <w:p w14:paraId="6CA4D1A7" w14:textId="77777777" w:rsidR="00D93B97" w:rsidRDefault="00D93B97" w:rsidP="00D93B97">
      <w:pPr>
        <w:rPr>
          <w:rFonts w:ascii="Arial" w:hAnsi="Arial" w:cs="Arial"/>
          <w:b/>
          <w:sz w:val="24"/>
        </w:rPr>
      </w:pPr>
      <w:r>
        <w:rPr>
          <w:rFonts w:ascii="Arial" w:hAnsi="Arial" w:cs="Arial"/>
          <w:b/>
          <w:color w:val="0000FF"/>
          <w:sz w:val="24"/>
        </w:rPr>
        <w:t>RP-220710</w:t>
      </w:r>
      <w:r>
        <w:rPr>
          <w:rFonts w:ascii="Arial" w:hAnsi="Arial" w:cs="Arial"/>
          <w:b/>
          <w:color w:val="0000FF"/>
          <w:sz w:val="24"/>
        </w:rPr>
        <w:tab/>
      </w:r>
      <w:r>
        <w:rPr>
          <w:rFonts w:ascii="Arial" w:hAnsi="Arial" w:cs="Arial"/>
          <w:b/>
          <w:sz w:val="24"/>
        </w:rPr>
        <w:t>Status report for WI: DC of x bands (x=1,2) LTE inter-band CA (xDL/1UL) and 4 bands NR inter-band CA (4DL/1UL); rapporteur: Huawei</w:t>
      </w:r>
    </w:p>
    <w:p w14:paraId="0A0BE8A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5E8572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47E3C" w14:textId="77777777" w:rsidR="00D93B97" w:rsidRDefault="00D93B97" w:rsidP="00D93B97">
      <w:pPr>
        <w:rPr>
          <w:rFonts w:ascii="Arial" w:hAnsi="Arial" w:cs="Arial"/>
          <w:b/>
          <w:sz w:val="24"/>
        </w:rPr>
      </w:pPr>
      <w:r>
        <w:rPr>
          <w:rFonts w:ascii="Arial" w:hAnsi="Arial" w:cs="Arial"/>
          <w:b/>
          <w:color w:val="0000FF"/>
          <w:sz w:val="24"/>
        </w:rPr>
        <w:t>RP-220711</w:t>
      </w:r>
      <w:r>
        <w:rPr>
          <w:rFonts w:ascii="Arial" w:hAnsi="Arial" w:cs="Arial"/>
          <w:b/>
          <w:color w:val="0000FF"/>
          <w:sz w:val="24"/>
        </w:rPr>
        <w:tab/>
      </w:r>
      <w:r>
        <w:rPr>
          <w:rFonts w:ascii="Arial" w:hAnsi="Arial" w:cs="Arial"/>
          <w:b/>
          <w:sz w:val="24"/>
        </w:rPr>
        <w:t>Exception request for WI: DC of x bands (x=1,2) LTE inter-band CA (xDL/1UL) and 4 bands NR inter-band CA (4DL/1UL)</w:t>
      </w:r>
    </w:p>
    <w:p w14:paraId="534BA26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17A33F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C21DB" w14:textId="77777777" w:rsidR="00D93B97" w:rsidRDefault="00D93B97" w:rsidP="00D93B97">
      <w:pPr>
        <w:rPr>
          <w:rFonts w:ascii="Arial" w:hAnsi="Arial" w:cs="Arial"/>
          <w:b/>
          <w:sz w:val="24"/>
        </w:rPr>
      </w:pPr>
      <w:r>
        <w:rPr>
          <w:rFonts w:ascii="Arial" w:hAnsi="Arial" w:cs="Arial"/>
          <w:b/>
          <w:color w:val="0000FF"/>
          <w:sz w:val="24"/>
        </w:rPr>
        <w:t>RP-220712</w:t>
      </w:r>
      <w:r>
        <w:rPr>
          <w:rFonts w:ascii="Arial" w:hAnsi="Arial" w:cs="Arial"/>
          <w:b/>
          <w:color w:val="0000FF"/>
          <w:sz w:val="24"/>
        </w:rPr>
        <w:tab/>
      </w:r>
      <w:r>
        <w:rPr>
          <w:rFonts w:ascii="Arial" w:hAnsi="Arial" w:cs="Arial"/>
          <w:b/>
          <w:sz w:val="24"/>
        </w:rPr>
        <w:t>Revised WID: DC of x bands (x=1,2) LTE inter-band CA (xDL/1UL) and 4 bands NR inter-band CA (4DL/1UL)</w:t>
      </w:r>
    </w:p>
    <w:p w14:paraId="6E3BB4C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3926D64" w14:textId="77777777" w:rsidR="00D93B97" w:rsidRDefault="00D93B97" w:rsidP="00D93B97">
      <w:pPr>
        <w:rPr>
          <w:rFonts w:ascii="Arial" w:hAnsi="Arial" w:cs="Arial"/>
          <w:b/>
        </w:rPr>
      </w:pPr>
      <w:r>
        <w:rPr>
          <w:rFonts w:ascii="Arial" w:hAnsi="Arial" w:cs="Arial"/>
          <w:b/>
        </w:rPr>
        <w:t xml:space="preserve">Abstract: </w:t>
      </w:r>
    </w:p>
    <w:p w14:paraId="237B52FF" w14:textId="77777777" w:rsidR="00D93B97" w:rsidRDefault="00D93B97" w:rsidP="00D93B97">
      <w:r>
        <w:lastRenderedPageBreak/>
        <w:t>Last agreed WID was RP-213142</w:t>
      </w:r>
    </w:p>
    <w:p w14:paraId="4D2BC6E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B0DC0" w14:textId="77777777" w:rsidR="00D93B97" w:rsidRDefault="00D93B97" w:rsidP="00D93B97">
      <w:pPr>
        <w:pStyle w:val="Heading5"/>
      </w:pPr>
      <w:bookmarkStart w:id="312" w:name="_Toc104749586"/>
      <w:bookmarkStart w:id="313" w:name="_Toc105285896"/>
      <w:r>
        <w:t>9.6.2.9</w:t>
      </w:r>
      <w:r>
        <w:tab/>
        <w:t>Rel-17 DC of x bands (x=1,2) LTE inter-band CA (xDL/xUL) and y bands (y=3-x) NR inter-band CA (yDL/yUL) [RAN4 WI: DC_R17_xBLTE_yBNR_3DL3UL]</w:t>
      </w:r>
      <w:bookmarkEnd w:id="312"/>
      <w:bookmarkEnd w:id="313"/>
    </w:p>
    <w:p w14:paraId="42CB3333" w14:textId="77777777" w:rsidR="00D93B97" w:rsidRDefault="00D93B97" w:rsidP="00D93B97">
      <w:pPr>
        <w:rPr>
          <w:rFonts w:ascii="Arial" w:hAnsi="Arial" w:cs="Arial"/>
          <w:b/>
          <w:sz w:val="24"/>
        </w:rPr>
      </w:pPr>
      <w:r>
        <w:rPr>
          <w:rFonts w:ascii="Arial" w:hAnsi="Arial" w:cs="Arial"/>
          <w:b/>
          <w:color w:val="0000FF"/>
          <w:sz w:val="24"/>
        </w:rPr>
        <w:t>RP-220203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8780B1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4D2EF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0995F" w14:textId="77777777" w:rsidR="00D93B97" w:rsidRDefault="00D93B97" w:rsidP="00D93B97">
      <w:pPr>
        <w:rPr>
          <w:rFonts w:ascii="Arial" w:hAnsi="Arial" w:cs="Arial"/>
          <w:b/>
          <w:sz w:val="24"/>
        </w:rPr>
      </w:pPr>
      <w:r>
        <w:rPr>
          <w:rFonts w:ascii="Arial" w:hAnsi="Arial" w:cs="Arial"/>
          <w:b/>
          <w:color w:val="0000FF"/>
          <w:sz w:val="24"/>
        </w:rPr>
        <w:t>RP-220204</w:t>
      </w:r>
      <w:r>
        <w:rPr>
          <w:rFonts w:ascii="Arial" w:hAnsi="Arial" w:cs="Arial"/>
          <w:b/>
          <w:color w:val="0000FF"/>
          <w:sz w:val="24"/>
        </w:rPr>
        <w:tab/>
      </w:r>
      <w:r>
        <w:rPr>
          <w:rFonts w:ascii="Arial" w:hAnsi="Arial" w:cs="Arial"/>
          <w:b/>
          <w:sz w:val="24"/>
        </w:rPr>
        <w:t>Rel-17 Work Item Exception for Rel-17 Dual Connectivity (DC) of x bands (x=1,2) LTE inter-band CA (xDL/xUL) and y bands (y=3-x) NR inter-band CA (yDL/yUL)</w:t>
      </w:r>
    </w:p>
    <w:p w14:paraId="13D895D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76F980D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1B916" w14:textId="77777777" w:rsidR="00D93B97" w:rsidRDefault="00D93B97" w:rsidP="00D93B97">
      <w:pPr>
        <w:rPr>
          <w:rFonts w:ascii="Arial" w:hAnsi="Arial" w:cs="Arial"/>
          <w:b/>
          <w:sz w:val="24"/>
        </w:rPr>
      </w:pPr>
      <w:r>
        <w:rPr>
          <w:rFonts w:ascii="Arial" w:hAnsi="Arial" w:cs="Arial"/>
          <w:b/>
          <w:color w:val="0000FF"/>
          <w:sz w:val="24"/>
        </w:rPr>
        <w:t>RP-220202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74B6655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459DC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7E07F4" w14:textId="77777777" w:rsidR="00D93B97" w:rsidRDefault="00D93B97" w:rsidP="00D93B97">
      <w:pPr>
        <w:pStyle w:val="Heading5"/>
      </w:pPr>
      <w:bookmarkStart w:id="314" w:name="_Toc104749587"/>
      <w:bookmarkStart w:id="315" w:name="_Toc105285897"/>
      <w:r>
        <w:t>9.6.2.10</w:t>
      </w:r>
      <w:r>
        <w:tab/>
        <w:t>Rel-17 DC of x bands (x=2, 3, 4) LTE inter-band CA (xDL/1UL) and 1 NR FR1 band (1DL/1UL) and 1 NR FR2 band (1DL/1UL) [RAN4 WI: DC_R17_xBLTE_2BNR_yDL3UL]</w:t>
      </w:r>
      <w:bookmarkEnd w:id="314"/>
      <w:bookmarkEnd w:id="315"/>
    </w:p>
    <w:p w14:paraId="3C0405E4" w14:textId="77777777" w:rsidR="00D93B97" w:rsidRDefault="00D93B97" w:rsidP="00D93B97">
      <w:pPr>
        <w:rPr>
          <w:rFonts w:ascii="Arial" w:hAnsi="Arial" w:cs="Arial"/>
          <w:b/>
          <w:sz w:val="24"/>
        </w:rPr>
      </w:pPr>
      <w:r>
        <w:rPr>
          <w:rFonts w:ascii="Arial" w:hAnsi="Arial" w:cs="Arial"/>
          <w:b/>
          <w:color w:val="0000FF"/>
          <w:sz w:val="24"/>
        </w:rPr>
        <w:t>RP-220675</w:t>
      </w:r>
      <w:r>
        <w:rPr>
          <w:rFonts w:ascii="Arial" w:hAnsi="Arial" w:cs="Arial"/>
          <w:b/>
          <w:color w:val="0000FF"/>
          <w:sz w:val="24"/>
        </w:rPr>
        <w:tab/>
      </w:r>
      <w:r>
        <w:rPr>
          <w:rFonts w:ascii="Arial" w:hAnsi="Arial" w:cs="Arial"/>
          <w:b/>
          <w:sz w:val="24"/>
        </w:rPr>
        <w:t>Status report for WI Dual Connectivity (DC) of x bands (x=2,3,4) LTE inter-band CA(xDL/1UL) and 1 NR FR1 band (1DL/1UL) and 1 NR FR2 band (1DL/1UL); rapporteur: Samsung</w:t>
      </w:r>
    </w:p>
    <w:p w14:paraId="0162C50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2DAF81" w14:textId="77777777" w:rsidR="00D93B97" w:rsidRDefault="00D93B97" w:rsidP="00D93B97">
      <w:pPr>
        <w:rPr>
          <w:rFonts w:ascii="Arial" w:hAnsi="Arial" w:cs="Arial"/>
          <w:b/>
        </w:rPr>
      </w:pPr>
      <w:r>
        <w:rPr>
          <w:rFonts w:ascii="Arial" w:hAnsi="Arial" w:cs="Arial"/>
          <w:b/>
        </w:rPr>
        <w:t xml:space="preserve">Discussion: </w:t>
      </w:r>
    </w:p>
    <w:p w14:paraId="04B2BB6A" w14:textId="77777777" w:rsidR="00D93B97" w:rsidRDefault="00D93B97" w:rsidP="00D93B97">
      <w:r>
        <w:t>conclusion: Core and Perf. part WI completed</w:t>
      </w:r>
    </w:p>
    <w:p w14:paraId="57CC7E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99499" w14:textId="77777777" w:rsidR="00D93B97" w:rsidRDefault="00D93B97" w:rsidP="00D93B97">
      <w:pPr>
        <w:rPr>
          <w:rFonts w:ascii="Arial" w:hAnsi="Arial" w:cs="Arial"/>
          <w:b/>
          <w:sz w:val="24"/>
        </w:rPr>
      </w:pPr>
      <w:r>
        <w:rPr>
          <w:rFonts w:ascii="Arial" w:hAnsi="Arial" w:cs="Arial"/>
          <w:b/>
          <w:color w:val="0000FF"/>
          <w:sz w:val="24"/>
        </w:rPr>
        <w:t>RP-220792</w:t>
      </w:r>
      <w:r>
        <w:rPr>
          <w:rFonts w:ascii="Arial" w:hAnsi="Arial" w:cs="Arial"/>
          <w:b/>
          <w:color w:val="0000FF"/>
          <w:sz w:val="24"/>
        </w:rPr>
        <w:tab/>
      </w:r>
      <w:r>
        <w:rPr>
          <w:rFonts w:ascii="Arial" w:hAnsi="Arial" w:cs="Arial"/>
          <w:b/>
          <w:sz w:val="24"/>
        </w:rPr>
        <w:t>TR 37.717-21-22 v1.0.0 Rel-17 Dual Connectivity (DC) of x bands (x=2,3,4) LTE inter-band CA (xDL/1UL) and 1 NR FR1 band (1DL/1UL) and 1 NR FR2 band (1DL/1UL)</w:t>
      </w:r>
    </w:p>
    <w:p w14:paraId="7F669C5A"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37.717-21-22 v1.0.0</w:t>
      </w:r>
      <w:r>
        <w:rPr>
          <w:i/>
        </w:rPr>
        <w:br/>
      </w:r>
      <w:r>
        <w:rPr>
          <w:i/>
        </w:rPr>
        <w:tab/>
      </w:r>
      <w:r>
        <w:rPr>
          <w:i/>
        </w:rPr>
        <w:tab/>
      </w:r>
      <w:r>
        <w:rPr>
          <w:i/>
        </w:rPr>
        <w:tab/>
      </w:r>
      <w:r>
        <w:rPr>
          <w:i/>
        </w:rPr>
        <w:tab/>
      </w:r>
      <w:r>
        <w:rPr>
          <w:i/>
        </w:rPr>
        <w:tab/>
        <w:t>Source: Samsung</w:t>
      </w:r>
    </w:p>
    <w:p w14:paraId="1E8922AE" w14:textId="77777777" w:rsidR="00D93B97" w:rsidRDefault="00D93B97" w:rsidP="00D93B97">
      <w:pPr>
        <w:rPr>
          <w:rFonts w:ascii="Arial" w:hAnsi="Arial" w:cs="Arial"/>
          <w:b/>
        </w:rPr>
      </w:pPr>
      <w:r>
        <w:rPr>
          <w:rFonts w:ascii="Arial" w:hAnsi="Arial" w:cs="Arial"/>
          <w:b/>
        </w:rPr>
        <w:t xml:space="preserve">Abstract: </w:t>
      </w:r>
    </w:p>
    <w:p w14:paraId="0E043BF7" w14:textId="77777777" w:rsidR="00D93B97" w:rsidRDefault="00D93B97" w:rsidP="00D93B97">
      <w:r>
        <w:t>RAN4 TR 37.717-21-22 is provided for 1-step approval</w:t>
      </w:r>
    </w:p>
    <w:p w14:paraId="537D2289" w14:textId="77777777" w:rsidR="00D93B97" w:rsidRDefault="00D93B97" w:rsidP="00D93B97">
      <w:pPr>
        <w:rPr>
          <w:rFonts w:ascii="Arial" w:hAnsi="Arial" w:cs="Arial"/>
          <w:b/>
        </w:rPr>
      </w:pPr>
      <w:r>
        <w:rPr>
          <w:rFonts w:ascii="Arial" w:hAnsi="Arial" w:cs="Arial"/>
          <w:b/>
        </w:rPr>
        <w:lastRenderedPageBreak/>
        <w:t xml:space="preserve">Discussion: </w:t>
      </w:r>
    </w:p>
    <w:p w14:paraId="02A2B744" w14:textId="77777777" w:rsidR="00D93B97" w:rsidRDefault="00D93B97" w:rsidP="00D93B97">
      <w:r>
        <w:t>MCC: late submission</w:t>
      </w:r>
    </w:p>
    <w:p w14:paraId="375D68D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C08B4" w14:textId="77777777" w:rsidR="00D93B97" w:rsidRDefault="00D93B97" w:rsidP="00D93B97">
      <w:pPr>
        <w:rPr>
          <w:rFonts w:ascii="Arial" w:hAnsi="Arial" w:cs="Arial"/>
          <w:b/>
          <w:sz w:val="24"/>
        </w:rPr>
      </w:pPr>
      <w:r>
        <w:rPr>
          <w:rFonts w:ascii="Arial" w:hAnsi="Arial" w:cs="Arial"/>
          <w:b/>
          <w:color w:val="0000FF"/>
          <w:sz w:val="24"/>
        </w:rPr>
        <w:t>RP-220674</w:t>
      </w:r>
      <w:r>
        <w:rPr>
          <w:rFonts w:ascii="Arial" w:hAnsi="Arial" w:cs="Arial"/>
          <w:b/>
          <w:color w:val="0000FF"/>
          <w:sz w:val="24"/>
        </w:rPr>
        <w:tab/>
      </w:r>
      <w:r>
        <w:rPr>
          <w:rFonts w:ascii="Arial" w:hAnsi="Arial" w:cs="Arial"/>
          <w:b/>
          <w:sz w:val="24"/>
        </w:rPr>
        <w:t>Revised WID on DC of xBLTE_2BNR_yDL3UL</w:t>
      </w:r>
    </w:p>
    <w:p w14:paraId="3836B0E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52CE9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80849" w14:textId="77777777" w:rsidR="00D93B97" w:rsidRDefault="00D93B97" w:rsidP="00D93B97">
      <w:pPr>
        <w:pStyle w:val="Heading4"/>
      </w:pPr>
      <w:bookmarkStart w:id="316" w:name="_Toc104749588"/>
      <w:bookmarkStart w:id="317" w:name="_Toc105285898"/>
      <w:r>
        <w:t>9.6.3</w:t>
      </w:r>
      <w:r>
        <w:tab/>
        <w:t>NR Carrier Aggregation/Dual Connectivity/SUL related basket WIs for Rel-17</w:t>
      </w:r>
      <w:bookmarkEnd w:id="316"/>
      <w:bookmarkEnd w:id="317"/>
    </w:p>
    <w:p w14:paraId="0002BFC6" w14:textId="77777777" w:rsidR="00D93B97" w:rsidRDefault="00D93B97" w:rsidP="00D93B97">
      <w:pPr>
        <w:rPr>
          <w:rFonts w:ascii="Arial" w:hAnsi="Arial" w:cs="Arial"/>
          <w:b/>
          <w:sz w:val="24"/>
        </w:rPr>
      </w:pPr>
      <w:r>
        <w:rPr>
          <w:rFonts w:ascii="Arial" w:hAnsi="Arial" w:cs="Arial"/>
          <w:b/>
          <w:color w:val="0000FF"/>
          <w:sz w:val="24"/>
        </w:rPr>
        <w:t>RP-220359</w:t>
      </w:r>
      <w:r>
        <w:rPr>
          <w:rFonts w:ascii="Arial" w:hAnsi="Arial" w:cs="Arial"/>
          <w:b/>
          <w:color w:val="0000FF"/>
          <w:sz w:val="24"/>
        </w:rPr>
        <w:tab/>
      </w:r>
      <w:r>
        <w:rPr>
          <w:rFonts w:ascii="Arial" w:hAnsi="Arial" w:cs="Arial"/>
          <w:b/>
          <w:sz w:val="24"/>
        </w:rPr>
        <w:t>RAN4 CRs for Open REL-17 NR or NR+LTE WIs - Batch 16</w:t>
      </w:r>
    </w:p>
    <w:p w14:paraId="0483CDF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808D8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2B987" w14:textId="77777777" w:rsidR="00D93B97" w:rsidRDefault="00D93B97" w:rsidP="00D93B97">
      <w:pPr>
        <w:pStyle w:val="Heading5"/>
      </w:pPr>
      <w:bookmarkStart w:id="318" w:name="_Toc104749589"/>
      <w:bookmarkStart w:id="319" w:name="_Toc105285899"/>
      <w:r>
        <w:t>9.6.3.1</w:t>
      </w:r>
      <w:r>
        <w:tab/>
        <w:t>Rel-17 NR intra band CA for xCC DL/yCC UL including contiguous and non-contiguous spectrum (x&gt;=y) [RAN4 WI: NR_CA_R17_Intra]</w:t>
      </w:r>
      <w:bookmarkEnd w:id="318"/>
      <w:bookmarkEnd w:id="319"/>
    </w:p>
    <w:p w14:paraId="76543AF8" w14:textId="77777777" w:rsidR="00D93B97" w:rsidRDefault="00D93B97" w:rsidP="00D93B97">
      <w:pPr>
        <w:rPr>
          <w:rFonts w:ascii="Arial" w:hAnsi="Arial" w:cs="Arial"/>
          <w:b/>
          <w:sz w:val="24"/>
        </w:rPr>
      </w:pPr>
      <w:r>
        <w:rPr>
          <w:rFonts w:ascii="Arial" w:hAnsi="Arial" w:cs="Arial"/>
          <w:b/>
          <w:color w:val="0000FF"/>
          <w:sz w:val="24"/>
        </w:rPr>
        <w:t>RP-220805</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18672E8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701927" w14:textId="77777777" w:rsidR="00D93B97" w:rsidRDefault="00D93B97" w:rsidP="00D93B97">
      <w:pPr>
        <w:rPr>
          <w:rFonts w:ascii="Arial" w:hAnsi="Arial" w:cs="Arial"/>
          <w:b/>
        </w:rPr>
      </w:pPr>
      <w:r>
        <w:rPr>
          <w:rFonts w:ascii="Arial" w:hAnsi="Arial" w:cs="Arial"/>
          <w:b/>
        </w:rPr>
        <w:t xml:space="preserve">Discussion: </w:t>
      </w:r>
    </w:p>
    <w:p w14:paraId="6C81C488" w14:textId="77777777" w:rsidR="00D93B97" w:rsidRDefault="00D93B97" w:rsidP="00D93B97">
      <w:r>
        <w:t>MCC: late submission</w:t>
      </w:r>
    </w:p>
    <w:p w14:paraId="495D8DA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0A121" w14:textId="77777777" w:rsidR="00D93B97" w:rsidRDefault="00D93B97" w:rsidP="00D93B97">
      <w:pPr>
        <w:rPr>
          <w:rFonts w:ascii="Arial" w:hAnsi="Arial" w:cs="Arial"/>
          <w:b/>
          <w:sz w:val="24"/>
        </w:rPr>
      </w:pPr>
      <w:r>
        <w:rPr>
          <w:rFonts w:ascii="Arial" w:hAnsi="Arial" w:cs="Arial"/>
          <w:b/>
          <w:color w:val="0000FF"/>
          <w:sz w:val="24"/>
        </w:rPr>
        <w:t>RP-220806</w:t>
      </w:r>
      <w:r>
        <w:rPr>
          <w:rFonts w:ascii="Arial" w:hAnsi="Arial" w:cs="Arial"/>
          <w:b/>
          <w:color w:val="0000FF"/>
          <w:sz w:val="24"/>
        </w:rPr>
        <w:tab/>
      </w:r>
      <w:r>
        <w:rPr>
          <w:rFonts w:ascii="Arial" w:hAnsi="Arial" w:cs="Arial"/>
          <w:b/>
          <w:sz w:val="24"/>
        </w:rPr>
        <w:t>WI exception for WI Rel-17 Core part: NR intra band Carrier Aggregation for xCC DL/yCC UL including contiguous and non-contiguous spectrum (x&gt;=y)</w:t>
      </w:r>
    </w:p>
    <w:p w14:paraId="0A0237D2"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12243C0C" w14:textId="77777777" w:rsidR="00D93B97" w:rsidRDefault="00D93B97" w:rsidP="00D93B97">
      <w:pPr>
        <w:rPr>
          <w:rFonts w:ascii="Arial" w:hAnsi="Arial" w:cs="Arial"/>
          <w:b/>
        </w:rPr>
      </w:pPr>
      <w:r>
        <w:rPr>
          <w:rFonts w:ascii="Arial" w:hAnsi="Arial" w:cs="Arial"/>
          <w:b/>
        </w:rPr>
        <w:t xml:space="preserve">Discussion: </w:t>
      </w:r>
    </w:p>
    <w:p w14:paraId="13205A26" w14:textId="77777777" w:rsidR="00D93B97" w:rsidRDefault="00D93B97" w:rsidP="00D93B97">
      <w:r>
        <w:t>MCC: late submission</w:t>
      </w:r>
    </w:p>
    <w:p w14:paraId="5B2F29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01704" w14:textId="77777777" w:rsidR="00D93B97" w:rsidRDefault="00D93B97" w:rsidP="00D93B97">
      <w:pPr>
        <w:rPr>
          <w:rFonts w:ascii="Arial" w:hAnsi="Arial" w:cs="Arial"/>
          <w:b/>
          <w:sz w:val="24"/>
        </w:rPr>
      </w:pPr>
      <w:r>
        <w:rPr>
          <w:rFonts w:ascii="Arial" w:hAnsi="Arial" w:cs="Arial"/>
          <w:b/>
          <w:color w:val="0000FF"/>
          <w:sz w:val="24"/>
        </w:rPr>
        <w:t>RP-220825</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705FBD81"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3F601E4" w14:textId="77777777" w:rsidR="00D93B97" w:rsidRDefault="00D93B97" w:rsidP="00D93B97">
      <w:pPr>
        <w:rPr>
          <w:rFonts w:ascii="Arial" w:hAnsi="Arial" w:cs="Arial"/>
          <w:b/>
        </w:rPr>
      </w:pPr>
      <w:r>
        <w:rPr>
          <w:rFonts w:ascii="Arial" w:hAnsi="Arial" w:cs="Arial"/>
          <w:b/>
        </w:rPr>
        <w:t xml:space="preserve">Abstract: </w:t>
      </w:r>
    </w:p>
    <w:p w14:paraId="2FB33D67" w14:textId="77777777" w:rsidR="00D93B97" w:rsidRDefault="00D93B97" w:rsidP="00D93B97">
      <w:r>
        <w:t>last approved WID: RP-212900</w:t>
      </w:r>
    </w:p>
    <w:p w14:paraId="0A476D64" w14:textId="77777777" w:rsidR="00D93B97" w:rsidRDefault="00D93B97" w:rsidP="00D93B97">
      <w:pPr>
        <w:rPr>
          <w:rFonts w:ascii="Arial" w:hAnsi="Arial" w:cs="Arial"/>
          <w:b/>
        </w:rPr>
      </w:pPr>
      <w:r>
        <w:rPr>
          <w:rFonts w:ascii="Arial" w:hAnsi="Arial" w:cs="Arial"/>
          <w:b/>
        </w:rPr>
        <w:t xml:space="preserve">Discussion: </w:t>
      </w:r>
    </w:p>
    <w:p w14:paraId="713C480D" w14:textId="77777777" w:rsidR="00D93B97" w:rsidRDefault="00D93B97" w:rsidP="00D93B97">
      <w:r>
        <w:t>MCC: late submission</w:t>
      </w:r>
    </w:p>
    <w:p w14:paraId="30A519CD"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BA9B6" w14:textId="77777777" w:rsidR="00D93B97" w:rsidRDefault="00D93B97" w:rsidP="00D93B97">
      <w:pPr>
        <w:pStyle w:val="Heading5"/>
      </w:pPr>
      <w:bookmarkStart w:id="320" w:name="_Toc104749590"/>
      <w:bookmarkStart w:id="321" w:name="_Toc105285900"/>
      <w:r>
        <w:t>9.6.3.2</w:t>
      </w:r>
      <w:r>
        <w:tab/>
        <w:t>Rel-17 NR Inter-band CA/DC for 2 bands DL with x bands UL (x=1,2) [RAN4 WI: NR_CADC_R17_2BDL_xBUL]</w:t>
      </w:r>
      <w:bookmarkEnd w:id="320"/>
      <w:bookmarkEnd w:id="321"/>
    </w:p>
    <w:p w14:paraId="2E0A7599" w14:textId="77777777" w:rsidR="00D93B97" w:rsidRDefault="00D93B97" w:rsidP="00D93B97">
      <w:pPr>
        <w:rPr>
          <w:rFonts w:ascii="Arial" w:hAnsi="Arial" w:cs="Arial"/>
          <w:b/>
          <w:sz w:val="24"/>
        </w:rPr>
      </w:pPr>
      <w:r>
        <w:rPr>
          <w:rFonts w:ascii="Arial" w:hAnsi="Arial" w:cs="Arial"/>
          <w:b/>
          <w:color w:val="0000FF"/>
          <w:sz w:val="24"/>
        </w:rPr>
        <w:t>RP-220145</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624E373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DA806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402D1" w14:textId="77777777" w:rsidR="00D93B97" w:rsidRDefault="00D93B97" w:rsidP="00D93B97">
      <w:pPr>
        <w:rPr>
          <w:rFonts w:ascii="Arial" w:hAnsi="Arial" w:cs="Arial"/>
          <w:b/>
          <w:sz w:val="24"/>
        </w:rPr>
      </w:pPr>
      <w:r>
        <w:rPr>
          <w:rFonts w:ascii="Arial" w:hAnsi="Arial" w:cs="Arial"/>
          <w:b/>
          <w:color w:val="0000FF"/>
          <w:sz w:val="24"/>
        </w:rPr>
        <w:t>RP-220197</w:t>
      </w:r>
      <w:r>
        <w:rPr>
          <w:rFonts w:ascii="Arial" w:hAnsi="Arial" w:cs="Arial"/>
          <w:b/>
          <w:color w:val="0000FF"/>
          <w:sz w:val="24"/>
        </w:rPr>
        <w:tab/>
      </w:r>
      <w:r>
        <w:rPr>
          <w:rFonts w:ascii="Arial" w:hAnsi="Arial" w:cs="Arial"/>
          <w:b/>
          <w:sz w:val="24"/>
        </w:rPr>
        <w:t>Rel-17 Work Item Exception for Rel-17 NR Inter-band Carrier Aggregation/Dual Connectivity  for 2 bands DL with x bands UL (x=1,2)</w:t>
      </w:r>
    </w:p>
    <w:p w14:paraId="34BCF72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w:t>
      </w:r>
    </w:p>
    <w:p w14:paraId="506243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29E65" w14:textId="77777777" w:rsidR="00D93B97" w:rsidRDefault="00D93B97" w:rsidP="00D93B97">
      <w:pPr>
        <w:rPr>
          <w:rFonts w:ascii="Arial" w:hAnsi="Arial" w:cs="Arial"/>
          <w:b/>
          <w:sz w:val="24"/>
        </w:rPr>
      </w:pPr>
      <w:r>
        <w:rPr>
          <w:rFonts w:ascii="Arial" w:hAnsi="Arial" w:cs="Arial"/>
          <w:b/>
          <w:color w:val="0000FF"/>
          <w:sz w:val="24"/>
        </w:rPr>
        <w:t>RP-220144</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7F138777"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14:paraId="2B40ED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D3DD3" w14:textId="77777777" w:rsidR="00D93B97" w:rsidRDefault="00D93B97" w:rsidP="00D93B97">
      <w:pPr>
        <w:pStyle w:val="Heading5"/>
      </w:pPr>
      <w:bookmarkStart w:id="322" w:name="_Toc104749591"/>
      <w:bookmarkStart w:id="323" w:name="_Toc105285901"/>
      <w:r>
        <w:t>9.6.3.3</w:t>
      </w:r>
      <w:r>
        <w:tab/>
        <w:t>Rel-17 NR inter-band CA for 3 bands DL with 1 band UL [RAN4 WI: NR_CA_R17_3BDL_1BUL]</w:t>
      </w:r>
      <w:bookmarkEnd w:id="322"/>
      <w:bookmarkEnd w:id="323"/>
    </w:p>
    <w:p w14:paraId="6699BC17" w14:textId="77777777" w:rsidR="00D93B97" w:rsidRDefault="00D93B97" w:rsidP="00D93B97">
      <w:pPr>
        <w:rPr>
          <w:rFonts w:ascii="Arial" w:hAnsi="Arial" w:cs="Arial"/>
          <w:b/>
          <w:sz w:val="24"/>
        </w:rPr>
      </w:pPr>
      <w:r>
        <w:rPr>
          <w:rFonts w:ascii="Arial" w:hAnsi="Arial" w:cs="Arial"/>
          <w:b/>
          <w:color w:val="0000FF"/>
          <w:sz w:val="24"/>
        </w:rPr>
        <w:t>RP-220737</w:t>
      </w:r>
      <w:r>
        <w:rPr>
          <w:rFonts w:ascii="Arial" w:hAnsi="Arial" w:cs="Arial"/>
          <w:b/>
          <w:color w:val="0000FF"/>
          <w:sz w:val="24"/>
        </w:rPr>
        <w:tab/>
      </w:r>
      <w:r>
        <w:rPr>
          <w:rFonts w:ascii="Arial" w:hAnsi="Arial" w:cs="Arial"/>
          <w:b/>
          <w:sz w:val="24"/>
        </w:rPr>
        <w:t>Status report for WI Rel-17 NR inter-band Carrier Aggregation for 3DL1UL; rapporteur: CATT</w:t>
      </w:r>
    </w:p>
    <w:p w14:paraId="32D1A2B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5AF5BB" w14:textId="77777777" w:rsidR="00D93B97" w:rsidRDefault="00D93B97" w:rsidP="00D93B97">
      <w:pPr>
        <w:rPr>
          <w:rFonts w:ascii="Arial" w:hAnsi="Arial" w:cs="Arial"/>
          <w:b/>
        </w:rPr>
      </w:pPr>
      <w:r>
        <w:rPr>
          <w:rFonts w:ascii="Arial" w:hAnsi="Arial" w:cs="Arial"/>
          <w:b/>
        </w:rPr>
        <w:t xml:space="preserve">Abstract: </w:t>
      </w:r>
    </w:p>
    <w:p w14:paraId="4F91DED3" w14:textId="77777777" w:rsidR="00D93B97" w:rsidRDefault="00D93B97" w:rsidP="00D93B97">
      <w:r>
        <w:t>Core: 95%, Target Date: June 2022</w:t>
      </w:r>
    </w:p>
    <w:p w14:paraId="2A1E20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3752D" w14:textId="77777777" w:rsidR="00D93B97" w:rsidRDefault="00D93B97" w:rsidP="00D93B97">
      <w:pPr>
        <w:rPr>
          <w:rFonts w:ascii="Arial" w:hAnsi="Arial" w:cs="Arial"/>
          <w:b/>
          <w:sz w:val="24"/>
        </w:rPr>
      </w:pPr>
      <w:r>
        <w:rPr>
          <w:rFonts w:ascii="Arial" w:hAnsi="Arial" w:cs="Arial"/>
          <w:b/>
          <w:color w:val="0000FF"/>
          <w:sz w:val="24"/>
        </w:rPr>
        <w:t>RP-220739</w:t>
      </w:r>
      <w:r>
        <w:rPr>
          <w:rFonts w:ascii="Arial" w:hAnsi="Arial" w:cs="Arial"/>
          <w:b/>
          <w:color w:val="0000FF"/>
          <w:sz w:val="24"/>
        </w:rPr>
        <w:tab/>
      </w:r>
      <w:r>
        <w:rPr>
          <w:rFonts w:ascii="Arial" w:hAnsi="Arial" w:cs="Arial"/>
          <w:b/>
          <w:sz w:val="24"/>
        </w:rPr>
        <w:t>Rel-17 work item Exception on Rel-17 NR inter-band Carrier Aggregation for 3DL1UL</w:t>
      </w:r>
    </w:p>
    <w:p w14:paraId="11132A33"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27469AC1" w14:textId="77777777" w:rsidR="00D93B97" w:rsidRDefault="00D93B97" w:rsidP="00D93B97">
      <w:pPr>
        <w:rPr>
          <w:rFonts w:ascii="Arial" w:hAnsi="Arial" w:cs="Arial"/>
          <w:b/>
        </w:rPr>
      </w:pPr>
      <w:r>
        <w:rPr>
          <w:rFonts w:ascii="Arial" w:hAnsi="Arial" w:cs="Arial"/>
          <w:b/>
        </w:rPr>
        <w:t xml:space="preserve">Abstract: </w:t>
      </w:r>
    </w:p>
    <w:p w14:paraId="5AABA8BE" w14:textId="77777777" w:rsidR="00D93B97" w:rsidRDefault="00D93B97" w:rsidP="00D93B97">
      <w:r>
        <w:t>outline the uncompleted combinations.</w:t>
      </w:r>
    </w:p>
    <w:p w14:paraId="067557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D27A5" w14:textId="77777777" w:rsidR="00D93B97" w:rsidRDefault="00D93B97" w:rsidP="00D93B97">
      <w:pPr>
        <w:rPr>
          <w:rFonts w:ascii="Arial" w:hAnsi="Arial" w:cs="Arial"/>
          <w:b/>
          <w:sz w:val="24"/>
        </w:rPr>
      </w:pPr>
      <w:r>
        <w:rPr>
          <w:rFonts w:ascii="Arial" w:hAnsi="Arial" w:cs="Arial"/>
          <w:b/>
          <w:color w:val="0000FF"/>
          <w:sz w:val="24"/>
        </w:rPr>
        <w:t>RP-220738</w:t>
      </w:r>
      <w:r>
        <w:rPr>
          <w:rFonts w:ascii="Arial" w:hAnsi="Arial" w:cs="Arial"/>
          <w:b/>
          <w:color w:val="0000FF"/>
          <w:sz w:val="24"/>
        </w:rPr>
        <w:tab/>
      </w:r>
      <w:r>
        <w:rPr>
          <w:rFonts w:ascii="Arial" w:hAnsi="Arial" w:cs="Arial"/>
          <w:b/>
          <w:sz w:val="24"/>
        </w:rPr>
        <w:t>Revised WID for Rel-17 NR inter-band Carrier Aggregation for 3DL1UL</w:t>
      </w:r>
    </w:p>
    <w:p w14:paraId="33D6DA3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47DE0FE" w14:textId="77777777" w:rsidR="00D93B97" w:rsidRDefault="00D93B97" w:rsidP="00D93B97">
      <w:pPr>
        <w:rPr>
          <w:color w:val="808080"/>
        </w:rPr>
      </w:pPr>
      <w:r>
        <w:rPr>
          <w:color w:val="808080"/>
        </w:rPr>
        <w:t>(Replaces RP-213299)</w:t>
      </w:r>
    </w:p>
    <w:p w14:paraId="7C2D63E2" w14:textId="77777777" w:rsidR="00D93B97" w:rsidRDefault="00D93B97" w:rsidP="00D93B97">
      <w:pPr>
        <w:rPr>
          <w:rFonts w:ascii="Arial" w:hAnsi="Arial" w:cs="Arial"/>
          <w:b/>
        </w:rPr>
      </w:pPr>
      <w:r>
        <w:rPr>
          <w:rFonts w:ascii="Arial" w:hAnsi="Arial" w:cs="Arial"/>
          <w:b/>
        </w:rPr>
        <w:lastRenderedPageBreak/>
        <w:t xml:space="preserve">Abstract: </w:t>
      </w:r>
    </w:p>
    <w:p w14:paraId="745DDFB7" w14:textId="77777777" w:rsidR="00D93B97" w:rsidRDefault="00D93B97" w:rsidP="00D93B97">
      <w:r>
        <w:t>Include new operator requests</w:t>
      </w:r>
    </w:p>
    <w:p w14:paraId="505C712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EDBBD" w14:textId="77777777" w:rsidR="00D93B97" w:rsidRDefault="00D93B97" w:rsidP="00D93B97">
      <w:pPr>
        <w:pStyle w:val="Heading5"/>
      </w:pPr>
      <w:bookmarkStart w:id="324" w:name="_Toc104749592"/>
      <w:bookmarkStart w:id="325" w:name="_Toc105285902"/>
      <w:r>
        <w:t>9.6.3.4</w:t>
      </w:r>
      <w:r>
        <w:tab/>
        <w:t>Rel-17 NR inter-band CA/DC for 3 bands DL with 2 bands UL [RAN4 WI: NR_CADC_R17_3BDL_2BUL]</w:t>
      </w:r>
      <w:bookmarkEnd w:id="324"/>
      <w:bookmarkEnd w:id="325"/>
    </w:p>
    <w:p w14:paraId="08F095F7" w14:textId="77777777" w:rsidR="00D93B97" w:rsidRDefault="00D93B97" w:rsidP="00D93B97">
      <w:pPr>
        <w:rPr>
          <w:rFonts w:ascii="Arial" w:hAnsi="Arial" w:cs="Arial"/>
          <w:b/>
          <w:sz w:val="24"/>
        </w:rPr>
      </w:pPr>
      <w:r>
        <w:rPr>
          <w:rFonts w:ascii="Arial" w:hAnsi="Arial" w:cs="Arial"/>
          <w:b/>
          <w:color w:val="0000FF"/>
          <w:sz w:val="24"/>
        </w:rPr>
        <w:t>RP-220147</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10B5CFF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F8092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3EF84" w14:textId="77777777" w:rsidR="00D93B97" w:rsidRDefault="00D93B97" w:rsidP="00D93B97">
      <w:pPr>
        <w:rPr>
          <w:rFonts w:ascii="Arial" w:hAnsi="Arial" w:cs="Arial"/>
          <w:b/>
          <w:sz w:val="24"/>
        </w:rPr>
      </w:pPr>
      <w:r>
        <w:rPr>
          <w:rFonts w:ascii="Arial" w:hAnsi="Arial" w:cs="Arial"/>
          <w:b/>
          <w:color w:val="0000FF"/>
          <w:sz w:val="24"/>
        </w:rPr>
        <w:t>RP-220198</w:t>
      </w:r>
      <w:r>
        <w:rPr>
          <w:rFonts w:ascii="Arial" w:hAnsi="Arial" w:cs="Arial"/>
          <w:b/>
          <w:color w:val="0000FF"/>
          <w:sz w:val="24"/>
        </w:rPr>
        <w:tab/>
      </w:r>
      <w:r>
        <w:rPr>
          <w:rFonts w:ascii="Arial" w:hAnsi="Arial" w:cs="Arial"/>
          <w:b/>
          <w:sz w:val="24"/>
        </w:rPr>
        <w:t>Rel-17 Work Item Exception for Rel-17 NR Inter-band Carrier Aggregation/Dual Connectivity for 3 bands DL with 2 bands UL, Rapporteur; ZTE Corporation</w:t>
      </w:r>
    </w:p>
    <w:p w14:paraId="7F886654"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w:t>
      </w:r>
    </w:p>
    <w:p w14:paraId="2ECA9A6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14A70" w14:textId="77777777" w:rsidR="00D93B97" w:rsidRDefault="00D93B97" w:rsidP="00D93B97">
      <w:pPr>
        <w:rPr>
          <w:rFonts w:ascii="Arial" w:hAnsi="Arial" w:cs="Arial"/>
          <w:b/>
          <w:sz w:val="24"/>
        </w:rPr>
      </w:pPr>
      <w:r>
        <w:rPr>
          <w:rFonts w:ascii="Arial" w:hAnsi="Arial" w:cs="Arial"/>
          <w:b/>
          <w:color w:val="0000FF"/>
          <w:sz w:val="24"/>
        </w:rPr>
        <w:t>RP-220146</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39E1844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w:t>
      </w:r>
    </w:p>
    <w:p w14:paraId="1B9D611B" w14:textId="77777777" w:rsidR="00D93B97" w:rsidRDefault="00D93B97" w:rsidP="00D93B97">
      <w:pPr>
        <w:rPr>
          <w:rFonts w:ascii="Arial" w:hAnsi="Arial" w:cs="Arial"/>
          <w:b/>
        </w:rPr>
      </w:pPr>
      <w:r>
        <w:rPr>
          <w:rFonts w:ascii="Arial" w:hAnsi="Arial" w:cs="Arial"/>
          <w:b/>
        </w:rPr>
        <w:t xml:space="preserve">Abstract: </w:t>
      </w:r>
    </w:p>
    <w:p w14:paraId="7FA30832" w14:textId="77777777" w:rsidR="00D93B97" w:rsidRDefault="00D93B97" w:rsidP="00D93B97">
      <w:r>
        <w:t>wrong Tdoc number on Tdoc</w:t>
      </w:r>
    </w:p>
    <w:p w14:paraId="2C7E59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14BE2" w14:textId="77777777" w:rsidR="00D93B97" w:rsidRDefault="00D93B97" w:rsidP="00D93B97">
      <w:pPr>
        <w:pStyle w:val="Heading5"/>
      </w:pPr>
      <w:bookmarkStart w:id="326" w:name="_Toc104749593"/>
      <w:bookmarkStart w:id="327" w:name="_Toc105285903"/>
      <w:r>
        <w:t>9.6.3.5</w:t>
      </w:r>
      <w:r>
        <w:tab/>
        <w:t>Rel-17 NR inter-band CA for 4 bands DL with 1 band UL [RAN4 WI: NR_CA_R17_4BDL_1BUL]</w:t>
      </w:r>
      <w:bookmarkEnd w:id="326"/>
      <w:bookmarkEnd w:id="327"/>
    </w:p>
    <w:p w14:paraId="1208E124" w14:textId="77777777" w:rsidR="00D93B97" w:rsidRDefault="00D93B97" w:rsidP="00D93B97">
      <w:pPr>
        <w:rPr>
          <w:rFonts w:ascii="Arial" w:hAnsi="Arial" w:cs="Arial"/>
          <w:b/>
          <w:sz w:val="24"/>
        </w:rPr>
      </w:pPr>
      <w:r>
        <w:rPr>
          <w:rFonts w:ascii="Arial" w:hAnsi="Arial" w:cs="Arial"/>
          <w:b/>
          <w:color w:val="0000FF"/>
          <w:sz w:val="24"/>
        </w:rPr>
        <w:t>RP-220809</w:t>
      </w:r>
      <w:r>
        <w:rPr>
          <w:rFonts w:ascii="Arial" w:hAnsi="Arial" w:cs="Arial"/>
          <w:b/>
          <w:color w:val="0000FF"/>
          <w:sz w:val="24"/>
        </w:rPr>
        <w:tab/>
      </w:r>
      <w:r>
        <w:rPr>
          <w:rFonts w:ascii="Arial" w:hAnsi="Arial" w:cs="Arial"/>
          <w:b/>
          <w:sz w:val="24"/>
        </w:rPr>
        <w:t>Status report for WI Rel-17 NR inter-band Carrier Aggregation for 4 bands DL with 1 band UL; rapporteur: Ericsson</w:t>
      </w:r>
    </w:p>
    <w:p w14:paraId="79B1D2D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F2FEEA" w14:textId="77777777" w:rsidR="00D93B97" w:rsidRDefault="00D93B97" w:rsidP="00D93B97">
      <w:pPr>
        <w:rPr>
          <w:rFonts w:ascii="Arial" w:hAnsi="Arial" w:cs="Arial"/>
          <w:b/>
        </w:rPr>
      </w:pPr>
      <w:r>
        <w:rPr>
          <w:rFonts w:ascii="Arial" w:hAnsi="Arial" w:cs="Arial"/>
          <w:b/>
        </w:rPr>
        <w:t xml:space="preserve">Discussion: </w:t>
      </w:r>
    </w:p>
    <w:p w14:paraId="462A2B74" w14:textId="77777777" w:rsidR="00D93B97" w:rsidRDefault="00D93B97" w:rsidP="00D93B97">
      <w:r>
        <w:t>MCC: late submission</w:t>
      </w:r>
    </w:p>
    <w:p w14:paraId="5AD1CF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E5420" w14:textId="77777777" w:rsidR="00D93B97" w:rsidRDefault="00D93B97" w:rsidP="00D93B97">
      <w:pPr>
        <w:rPr>
          <w:rFonts w:ascii="Arial" w:hAnsi="Arial" w:cs="Arial"/>
          <w:b/>
          <w:sz w:val="24"/>
        </w:rPr>
      </w:pPr>
      <w:r>
        <w:rPr>
          <w:rFonts w:ascii="Arial" w:hAnsi="Arial" w:cs="Arial"/>
          <w:b/>
          <w:color w:val="0000FF"/>
          <w:sz w:val="24"/>
        </w:rPr>
        <w:t>RP-220810</w:t>
      </w:r>
      <w:r>
        <w:rPr>
          <w:rFonts w:ascii="Arial" w:hAnsi="Arial" w:cs="Arial"/>
          <w:b/>
          <w:color w:val="0000FF"/>
          <w:sz w:val="24"/>
        </w:rPr>
        <w:tab/>
      </w:r>
      <w:r>
        <w:rPr>
          <w:rFonts w:ascii="Arial" w:hAnsi="Arial" w:cs="Arial"/>
          <w:b/>
          <w:sz w:val="24"/>
        </w:rPr>
        <w:t>REL-17 WI Exception Core part: Rel-17 NR inter-band Carrier Aggregation for 4 bands DL with 1 band UL</w:t>
      </w:r>
    </w:p>
    <w:p w14:paraId="2C8E293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64D0EC4A" w14:textId="77777777" w:rsidR="00D93B97" w:rsidRDefault="00D93B97" w:rsidP="00D93B97">
      <w:pPr>
        <w:rPr>
          <w:rFonts w:ascii="Arial" w:hAnsi="Arial" w:cs="Arial"/>
          <w:b/>
        </w:rPr>
      </w:pPr>
      <w:r>
        <w:rPr>
          <w:rFonts w:ascii="Arial" w:hAnsi="Arial" w:cs="Arial"/>
          <w:b/>
        </w:rPr>
        <w:t xml:space="preserve">Discussion: </w:t>
      </w:r>
    </w:p>
    <w:p w14:paraId="3E05B8A3" w14:textId="77777777" w:rsidR="00D93B97" w:rsidRDefault="00D93B97" w:rsidP="00D93B97">
      <w:r>
        <w:t>MCC: late submission</w:t>
      </w:r>
    </w:p>
    <w:p w14:paraId="7C891250"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083BF" w14:textId="77777777" w:rsidR="00D93B97" w:rsidRDefault="00D93B97" w:rsidP="00D93B97">
      <w:pPr>
        <w:rPr>
          <w:rFonts w:ascii="Arial" w:hAnsi="Arial" w:cs="Arial"/>
          <w:b/>
          <w:sz w:val="24"/>
        </w:rPr>
      </w:pPr>
      <w:r>
        <w:rPr>
          <w:rFonts w:ascii="Arial" w:hAnsi="Arial" w:cs="Arial"/>
          <w:b/>
          <w:color w:val="0000FF"/>
          <w:sz w:val="24"/>
        </w:rPr>
        <w:t>RP-220827</w:t>
      </w:r>
      <w:r>
        <w:rPr>
          <w:rFonts w:ascii="Arial" w:hAnsi="Arial" w:cs="Arial"/>
          <w:b/>
          <w:color w:val="0000FF"/>
          <w:sz w:val="24"/>
        </w:rPr>
        <w:tab/>
      </w:r>
      <w:r>
        <w:rPr>
          <w:rFonts w:ascii="Arial" w:hAnsi="Arial" w:cs="Arial"/>
          <w:b/>
          <w:sz w:val="24"/>
        </w:rPr>
        <w:t>Revised WID: Rel-17 NR inter-band Carrier Aggregation for 4 bands DL with 1 band UL</w:t>
      </w:r>
    </w:p>
    <w:p w14:paraId="101AF37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4FA8466" w14:textId="77777777" w:rsidR="00D93B97" w:rsidRDefault="00D93B97" w:rsidP="00D93B97">
      <w:pPr>
        <w:rPr>
          <w:rFonts w:ascii="Arial" w:hAnsi="Arial" w:cs="Arial"/>
          <w:b/>
        </w:rPr>
      </w:pPr>
      <w:r>
        <w:rPr>
          <w:rFonts w:ascii="Arial" w:hAnsi="Arial" w:cs="Arial"/>
          <w:b/>
        </w:rPr>
        <w:t xml:space="preserve">Abstract: </w:t>
      </w:r>
    </w:p>
    <w:p w14:paraId="49B64666" w14:textId="77777777" w:rsidR="00D93B97" w:rsidRDefault="00D93B97" w:rsidP="00D93B97">
      <w:r>
        <w:t>last approved WID: RP-212902</w:t>
      </w:r>
    </w:p>
    <w:p w14:paraId="70B78EF1" w14:textId="77777777" w:rsidR="00D93B97" w:rsidRDefault="00D93B97" w:rsidP="00D93B97">
      <w:pPr>
        <w:rPr>
          <w:rFonts w:ascii="Arial" w:hAnsi="Arial" w:cs="Arial"/>
          <w:b/>
        </w:rPr>
      </w:pPr>
      <w:r>
        <w:rPr>
          <w:rFonts w:ascii="Arial" w:hAnsi="Arial" w:cs="Arial"/>
          <w:b/>
        </w:rPr>
        <w:t xml:space="preserve">Discussion: </w:t>
      </w:r>
    </w:p>
    <w:p w14:paraId="4CF3B63A" w14:textId="77777777" w:rsidR="00D93B97" w:rsidRDefault="00D93B97" w:rsidP="00D93B97">
      <w:r>
        <w:t>MCC: late submission</w:t>
      </w:r>
    </w:p>
    <w:p w14:paraId="3CA2A0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4D2CD" w14:textId="77777777" w:rsidR="00D93B97" w:rsidRDefault="00D93B97" w:rsidP="00D93B97">
      <w:pPr>
        <w:pStyle w:val="Heading5"/>
      </w:pPr>
      <w:bookmarkStart w:id="328" w:name="_Toc104749594"/>
      <w:bookmarkStart w:id="329" w:name="_Toc105285904"/>
      <w:r>
        <w:t>9.6.3.6</w:t>
      </w:r>
      <w:r>
        <w:tab/>
        <w:t>Rel-17 NR inter-band CA/DC for DL 4 bands and 2UL bands [RAN4 WI: NR_CADC_R17_4BDL_2BUL]</w:t>
      </w:r>
      <w:bookmarkEnd w:id="328"/>
      <w:bookmarkEnd w:id="329"/>
    </w:p>
    <w:p w14:paraId="5C47DD0F" w14:textId="77777777" w:rsidR="00D93B97" w:rsidRDefault="00D93B97" w:rsidP="00D93B97">
      <w:pPr>
        <w:rPr>
          <w:rFonts w:ascii="Arial" w:hAnsi="Arial" w:cs="Arial"/>
          <w:b/>
          <w:sz w:val="24"/>
        </w:rPr>
      </w:pPr>
      <w:r>
        <w:rPr>
          <w:rFonts w:ascii="Arial" w:hAnsi="Arial" w:cs="Arial"/>
          <w:b/>
          <w:color w:val="0000FF"/>
          <w:sz w:val="24"/>
        </w:rPr>
        <w:t>RP-220678</w:t>
      </w:r>
      <w:r>
        <w:rPr>
          <w:rFonts w:ascii="Arial" w:hAnsi="Arial" w:cs="Arial"/>
          <w:b/>
          <w:color w:val="0000FF"/>
          <w:sz w:val="24"/>
        </w:rPr>
        <w:tab/>
      </w:r>
      <w:r>
        <w:rPr>
          <w:rFonts w:ascii="Arial" w:hAnsi="Arial" w:cs="Arial"/>
          <w:b/>
          <w:sz w:val="24"/>
        </w:rPr>
        <w:t>Status report for WI Rel-17 NR inter-band CA/DC for DL 4 bands and 2UL bands; rapporteur: Samsung</w:t>
      </w:r>
    </w:p>
    <w:p w14:paraId="4BF8797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57BA9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E2B31" w14:textId="77777777" w:rsidR="00D93B97" w:rsidRDefault="00D93B97" w:rsidP="00D93B97">
      <w:pPr>
        <w:rPr>
          <w:rFonts w:ascii="Arial" w:hAnsi="Arial" w:cs="Arial"/>
          <w:b/>
          <w:sz w:val="24"/>
        </w:rPr>
      </w:pPr>
      <w:r>
        <w:rPr>
          <w:rFonts w:ascii="Arial" w:hAnsi="Arial" w:cs="Arial"/>
          <w:b/>
          <w:color w:val="0000FF"/>
          <w:sz w:val="24"/>
        </w:rPr>
        <w:t>RP-220677</w:t>
      </w:r>
      <w:r>
        <w:rPr>
          <w:rFonts w:ascii="Arial" w:hAnsi="Arial" w:cs="Arial"/>
          <w:b/>
          <w:color w:val="0000FF"/>
          <w:sz w:val="24"/>
        </w:rPr>
        <w:tab/>
      </w:r>
      <w:r>
        <w:rPr>
          <w:rFonts w:ascii="Arial" w:hAnsi="Arial" w:cs="Arial"/>
          <w:b/>
          <w:sz w:val="24"/>
        </w:rPr>
        <w:t>WI Exception for NR CA/DC with 4DL/2UL</w:t>
      </w:r>
    </w:p>
    <w:p w14:paraId="54EBC5B3"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740C482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80D9B" w14:textId="77777777" w:rsidR="00D93B97" w:rsidRDefault="00D93B97" w:rsidP="00D93B97">
      <w:pPr>
        <w:rPr>
          <w:rFonts w:ascii="Arial" w:hAnsi="Arial" w:cs="Arial"/>
          <w:b/>
          <w:sz w:val="24"/>
        </w:rPr>
      </w:pPr>
      <w:r>
        <w:rPr>
          <w:rFonts w:ascii="Arial" w:hAnsi="Arial" w:cs="Arial"/>
          <w:b/>
          <w:color w:val="0000FF"/>
          <w:sz w:val="24"/>
        </w:rPr>
        <w:t>RP-220676</w:t>
      </w:r>
      <w:r>
        <w:rPr>
          <w:rFonts w:ascii="Arial" w:hAnsi="Arial" w:cs="Arial"/>
          <w:b/>
          <w:color w:val="0000FF"/>
          <w:sz w:val="24"/>
        </w:rPr>
        <w:tab/>
      </w:r>
      <w:r>
        <w:rPr>
          <w:rFonts w:ascii="Arial" w:hAnsi="Arial" w:cs="Arial"/>
          <w:b/>
          <w:sz w:val="24"/>
        </w:rPr>
        <w:t>Revised WID on NR CA/DC with 4DL/2UL</w:t>
      </w:r>
    </w:p>
    <w:p w14:paraId="7F6EB14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493AC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0CE89" w14:textId="77777777" w:rsidR="00D93B97" w:rsidRDefault="00D93B97" w:rsidP="00D93B97">
      <w:pPr>
        <w:pStyle w:val="Heading5"/>
      </w:pPr>
      <w:bookmarkStart w:id="330" w:name="_Toc104749595"/>
      <w:bookmarkStart w:id="331" w:name="_Toc105285905"/>
      <w:r>
        <w:t>9.6.3.7</w:t>
      </w:r>
      <w:r>
        <w:tab/>
        <w:t>Rel-17 NR inter-band CA for 5 bands DL with x bands UL (x=1, 2) [RAN4 WI: NR_CADC_R17_5BDL_xBUL]</w:t>
      </w:r>
      <w:bookmarkEnd w:id="330"/>
      <w:bookmarkEnd w:id="331"/>
    </w:p>
    <w:p w14:paraId="771021A7" w14:textId="77777777" w:rsidR="00D93B97" w:rsidRDefault="00D93B97" w:rsidP="00D93B97">
      <w:pPr>
        <w:rPr>
          <w:rFonts w:ascii="Arial" w:hAnsi="Arial" w:cs="Arial"/>
          <w:b/>
          <w:sz w:val="24"/>
        </w:rPr>
      </w:pPr>
      <w:r>
        <w:rPr>
          <w:rFonts w:ascii="Arial" w:hAnsi="Arial" w:cs="Arial"/>
          <w:b/>
          <w:color w:val="0000FF"/>
          <w:sz w:val="24"/>
        </w:rPr>
        <w:t>RP-220690</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40E7F33D"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6B307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F461C" w14:textId="77777777" w:rsidR="00D93B97" w:rsidRDefault="00D93B97" w:rsidP="00D93B97">
      <w:pPr>
        <w:rPr>
          <w:rFonts w:ascii="Arial" w:hAnsi="Arial" w:cs="Arial"/>
          <w:b/>
          <w:sz w:val="24"/>
        </w:rPr>
      </w:pPr>
      <w:r>
        <w:rPr>
          <w:rFonts w:ascii="Arial" w:hAnsi="Arial" w:cs="Arial"/>
          <w:b/>
          <w:color w:val="0000FF"/>
          <w:sz w:val="24"/>
        </w:rPr>
        <w:t>RP-220691</w:t>
      </w:r>
      <w:r>
        <w:rPr>
          <w:rFonts w:ascii="Arial" w:hAnsi="Arial" w:cs="Arial"/>
          <w:b/>
          <w:color w:val="0000FF"/>
          <w:sz w:val="24"/>
        </w:rPr>
        <w:tab/>
      </w:r>
      <w:r>
        <w:rPr>
          <w:rFonts w:ascii="Arial" w:hAnsi="Arial" w:cs="Arial"/>
          <w:b/>
          <w:sz w:val="24"/>
        </w:rPr>
        <w:t>Exception request for WI: Rel-17 NR inter-band CA for 5 bands DL with x  bands UL (x=1, 2); rapporteur: Huawei</w:t>
      </w:r>
    </w:p>
    <w:p w14:paraId="14A163D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E7FBD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42098" w14:textId="77777777" w:rsidR="00D93B97" w:rsidRDefault="00D93B97" w:rsidP="00D93B97">
      <w:pPr>
        <w:rPr>
          <w:rFonts w:ascii="Arial" w:hAnsi="Arial" w:cs="Arial"/>
          <w:b/>
          <w:sz w:val="24"/>
        </w:rPr>
      </w:pPr>
      <w:r>
        <w:rPr>
          <w:rFonts w:ascii="Arial" w:hAnsi="Arial" w:cs="Arial"/>
          <w:b/>
          <w:color w:val="0000FF"/>
          <w:sz w:val="24"/>
        </w:rPr>
        <w:lastRenderedPageBreak/>
        <w:t>RP-220692</w:t>
      </w:r>
      <w:r>
        <w:rPr>
          <w:rFonts w:ascii="Arial" w:hAnsi="Arial" w:cs="Arial"/>
          <w:b/>
          <w:color w:val="0000FF"/>
          <w:sz w:val="24"/>
        </w:rPr>
        <w:tab/>
      </w:r>
      <w:r>
        <w:rPr>
          <w:rFonts w:ascii="Arial" w:hAnsi="Arial" w:cs="Arial"/>
          <w:b/>
          <w:sz w:val="24"/>
        </w:rPr>
        <w:t>Revised WID: Rel-17 NR inter-band CA for 5 bands DL with x  bands UL (x=1, 2)</w:t>
      </w:r>
    </w:p>
    <w:p w14:paraId="48E339A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0271AEC" w14:textId="77777777" w:rsidR="00D93B97" w:rsidRDefault="00D93B97" w:rsidP="00D93B97">
      <w:pPr>
        <w:rPr>
          <w:rFonts w:ascii="Arial" w:hAnsi="Arial" w:cs="Arial"/>
          <w:b/>
        </w:rPr>
      </w:pPr>
      <w:r>
        <w:rPr>
          <w:rFonts w:ascii="Arial" w:hAnsi="Arial" w:cs="Arial"/>
          <w:b/>
        </w:rPr>
        <w:t xml:space="preserve">Abstract: </w:t>
      </w:r>
    </w:p>
    <w:p w14:paraId="0740C17B" w14:textId="77777777" w:rsidR="00D93B97" w:rsidRDefault="00D93B97" w:rsidP="00D93B97">
      <w:r>
        <w:t>Last agreed WID was RP-213129</w:t>
      </w:r>
    </w:p>
    <w:p w14:paraId="5A4B34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62B6B" w14:textId="77777777" w:rsidR="00D93B97" w:rsidRDefault="00D93B97" w:rsidP="00D93B97">
      <w:pPr>
        <w:pStyle w:val="Heading5"/>
      </w:pPr>
      <w:bookmarkStart w:id="332" w:name="_Toc104749596"/>
      <w:bookmarkStart w:id="333" w:name="_Toc105285906"/>
      <w:r>
        <w:t>9.6.3.8</w:t>
      </w:r>
      <w:r>
        <w:tab/>
        <w:t>Rel-17 band combinations for SA NR SUL, NSA NR SUL, NSA NR SUL with ULSUP [RAN4 WI: NR_SUL_combos_R17]</w:t>
      </w:r>
      <w:bookmarkEnd w:id="332"/>
      <w:bookmarkEnd w:id="333"/>
    </w:p>
    <w:p w14:paraId="432C5427" w14:textId="77777777" w:rsidR="00D93B97" w:rsidRDefault="00D93B97" w:rsidP="00D93B97">
      <w:pPr>
        <w:rPr>
          <w:rFonts w:ascii="Arial" w:hAnsi="Arial" w:cs="Arial"/>
          <w:b/>
          <w:sz w:val="24"/>
        </w:rPr>
      </w:pPr>
      <w:r>
        <w:rPr>
          <w:rFonts w:ascii="Arial" w:hAnsi="Arial" w:cs="Arial"/>
          <w:b/>
          <w:color w:val="0000FF"/>
          <w:sz w:val="24"/>
        </w:rPr>
        <w:t>RP-220693</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16A5436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D18453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578E0" w14:textId="77777777" w:rsidR="00D93B97" w:rsidRDefault="00D93B97" w:rsidP="00D93B97">
      <w:pPr>
        <w:rPr>
          <w:rFonts w:ascii="Arial" w:hAnsi="Arial" w:cs="Arial"/>
          <w:b/>
          <w:sz w:val="24"/>
        </w:rPr>
      </w:pPr>
      <w:r>
        <w:rPr>
          <w:rFonts w:ascii="Arial" w:hAnsi="Arial" w:cs="Arial"/>
          <w:b/>
          <w:color w:val="0000FF"/>
          <w:sz w:val="24"/>
        </w:rPr>
        <w:t>RP-220694</w:t>
      </w:r>
      <w:r>
        <w:rPr>
          <w:rFonts w:ascii="Arial" w:hAnsi="Arial" w:cs="Arial"/>
          <w:b/>
          <w:color w:val="0000FF"/>
          <w:sz w:val="24"/>
        </w:rPr>
        <w:tab/>
      </w:r>
      <w:r>
        <w:rPr>
          <w:rFonts w:ascii="Arial" w:hAnsi="Arial" w:cs="Arial"/>
          <w:b/>
          <w:sz w:val="24"/>
        </w:rPr>
        <w:t>Exception request for WI: Band combinations for SA NR supplementary uplink (SUL), NSA NR SUL, NSA NR SUL with UL sharing from the UE perspective (ULSUP); rapporteur: Huawei</w:t>
      </w:r>
    </w:p>
    <w:p w14:paraId="439AEDEF"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29A6CB6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5351B" w14:textId="77777777" w:rsidR="00D93B97" w:rsidRDefault="00D93B97" w:rsidP="00D93B97">
      <w:pPr>
        <w:rPr>
          <w:rFonts w:ascii="Arial" w:hAnsi="Arial" w:cs="Arial"/>
          <w:b/>
          <w:sz w:val="24"/>
        </w:rPr>
      </w:pPr>
      <w:r>
        <w:rPr>
          <w:rFonts w:ascii="Arial" w:hAnsi="Arial" w:cs="Arial"/>
          <w:b/>
          <w:color w:val="0000FF"/>
          <w:sz w:val="24"/>
        </w:rPr>
        <w:t>RP-220695</w:t>
      </w:r>
      <w:r>
        <w:rPr>
          <w:rFonts w:ascii="Arial" w:hAnsi="Arial" w:cs="Arial"/>
          <w:b/>
          <w:color w:val="0000FF"/>
          <w:sz w:val="24"/>
        </w:rPr>
        <w:tab/>
      </w:r>
      <w:r>
        <w:rPr>
          <w:rFonts w:ascii="Arial" w:hAnsi="Arial" w:cs="Arial"/>
          <w:b/>
          <w:sz w:val="24"/>
        </w:rPr>
        <w:t>Revised WID: Band combinations for SA NR supplementary uplink (SUL), NSA NR SUL, NSA NR SUL with UL sharing from the UE perspective (ULSUP)</w:t>
      </w:r>
    </w:p>
    <w:p w14:paraId="54634A1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01E22CF" w14:textId="77777777" w:rsidR="00D93B97" w:rsidRDefault="00D93B97" w:rsidP="00D93B97">
      <w:pPr>
        <w:rPr>
          <w:rFonts w:ascii="Arial" w:hAnsi="Arial" w:cs="Arial"/>
          <w:b/>
        </w:rPr>
      </w:pPr>
      <w:r>
        <w:rPr>
          <w:rFonts w:ascii="Arial" w:hAnsi="Arial" w:cs="Arial"/>
          <w:b/>
        </w:rPr>
        <w:t xml:space="preserve">Abstract: </w:t>
      </w:r>
    </w:p>
    <w:p w14:paraId="1F2A197F" w14:textId="77777777" w:rsidR="00D93B97" w:rsidRDefault="00D93B97" w:rsidP="00D93B97">
      <w:r>
        <w:t>Last agreed WID was RP-213131</w:t>
      </w:r>
    </w:p>
    <w:p w14:paraId="2D20DCC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1A224" w14:textId="77777777" w:rsidR="00D93B97" w:rsidRDefault="00D93B97" w:rsidP="00D93B97">
      <w:pPr>
        <w:pStyle w:val="Heading4"/>
      </w:pPr>
      <w:bookmarkStart w:id="334" w:name="_Toc104749597"/>
      <w:bookmarkStart w:id="335" w:name="_Toc105285907"/>
      <w:r>
        <w:t>9.6.4</w:t>
      </w:r>
      <w:r>
        <w:tab/>
        <w:t>Power class related WIs</w:t>
      </w:r>
      <w:bookmarkEnd w:id="334"/>
      <w:bookmarkEnd w:id="335"/>
    </w:p>
    <w:p w14:paraId="7F762A99" w14:textId="77777777" w:rsidR="00D93B97" w:rsidRDefault="00D93B97" w:rsidP="00D93B97">
      <w:pPr>
        <w:rPr>
          <w:rFonts w:ascii="Arial" w:hAnsi="Arial" w:cs="Arial"/>
          <w:b/>
          <w:sz w:val="24"/>
        </w:rPr>
      </w:pPr>
      <w:r>
        <w:rPr>
          <w:rFonts w:ascii="Arial" w:hAnsi="Arial" w:cs="Arial"/>
          <w:b/>
          <w:color w:val="0000FF"/>
          <w:sz w:val="24"/>
        </w:rPr>
        <w:t>RP-220343</w:t>
      </w:r>
      <w:r>
        <w:rPr>
          <w:rFonts w:ascii="Arial" w:hAnsi="Arial" w:cs="Arial"/>
          <w:b/>
          <w:color w:val="0000FF"/>
          <w:sz w:val="24"/>
        </w:rPr>
        <w:tab/>
      </w:r>
      <w:r>
        <w:rPr>
          <w:rFonts w:ascii="Arial" w:hAnsi="Arial" w:cs="Arial"/>
          <w:b/>
          <w:sz w:val="24"/>
        </w:rPr>
        <w:t>RAN4 CRs for Open REL-17 NR or NR+LTE WIs - Batch 2</w:t>
      </w:r>
    </w:p>
    <w:p w14:paraId="734D228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323A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3FFDC" w14:textId="77777777" w:rsidR="00D93B97" w:rsidRDefault="00D93B97" w:rsidP="00D93B97">
      <w:pPr>
        <w:rPr>
          <w:rFonts w:ascii="Arial" w:hAnsi="Arial" w:cs="Arial"/>
          <w:b/>
          <w:sz w:val="24"/>
        </w:rPr>
      </w:pPr>
      <w:r>
        <w:rPr>
          <w:rFonts w:ascii="Arial" w:hAnsi="Arial" w:cs="Arial"/>
          <w:b/>
          <w:color w:val="0000FF"/>
          <w:sz w:val="24"/>
        </w:rPr>
        <w:t>RP-220356</w:t>
      </w:r>
      <w:r>
        <w:rPr>
          <w:rFonts w:ascii="Arial" w:hAnsi="Arial" w:cs="Arial"/>
          <w:b/>
          <w:color w:val="0000FF"/>
          <w:sz w:val="24"/>
        </w:rPr>
        <w:tab/>
      </w:r>
      <w:r>
        <w:rPr>
          <w:rFonts w:ascii="Arial" w:hAnsi="Arial" w:cs="Arial"/>
          <w:b/>
          <w:sz w:val="24"/>
        </w:rPr>
        <w:t>RAN4 CRs for Open REL-17 NR or NR+LTE WIs - Batch 13</w:t>
      </w:r>
    </w:p>
    <w:p w14:paraId="477B725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DF32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6F47A" w14:textId="77777777" w:rsidR="00D93B97" w:rsidRDefault="00D93B97" w:rsidP="00D93B97">
      <w:pPr>
        <w:pStyle w:val="Heading5"/>
      </w:pPr>
      <w:bookmarkStart w:id="336" w:name="_Toc104749598"/>
      <w:bookmarkStart w:id="337" w:name="_Toc105285908"/>
      <w:r>
        <w:lastRenderedPageBreak/>
        <w:t>9.6.4.1</w:t>
      </w:r>
      <w:r>
        <w:tab/>
        <w:t>Rel-17 High power UE (PC2) for EN-DC with 1 LTE band + 1 NR TDD band [RAN4 WI: ENDC_UE_PC2_R17_NR_TDD]</w:t>
      </w:r>
      <w:bookmarkEnd w:id="336"/>
      <w:bookmarkEnd w:id="337"/>
    </w:p>
    <w:p w14:paraId="25FDD4EC" w14:textId="77777777" w:rsidR="00D93B97" w:rsidRDefault="00D93B97" w:rsidP="00D93B97">
      <w:pPr>
        <w:rPr>
          <w:rFonts w:ascii="Arial" w:hAnsi="Arial" w:cs="Arial"/>
          <w:b/>
          <w:sz w:val="24"/>
        </w:rPr>
      </w:pPr>
      <w:r>
        <w:rPr>
          <w:rFonts w:ascii="Arial" w:hAnsi="Arial" w:cs="Arial"/>
          <w:b/>
          <w:color w:val="0000FF"/>
          <w:sz w:val="24"/>
        </w:rPr>
        <w:t>RP-220384</w:t>
      </w:r>
      <w:r>
        <w:rPr>
          <w:rFonts w:ascii="Arial" w:hAnsi="Arial" w:cs="Arial"/>
          <w:b/>
          <w:color w:val="0000FF"/>
          <w:sz w:val="24"/>
        </w:rPr>
        <w:tab/>
      </w:r>
      <w:r>
        <w:rPr>
          <w:rFonts w:ascii="Arial" w:hAnsi="Arial" w:cs="Arial"/>
          <w:b/>
          <w:sz w:val="24"/>
        </w:rPr>
        <w:t>Status report for WI Rel-17 High power UE (PC2) for EN-DC with 1 LTE band + 1 NR TDD band; rapporteur: China Unicom</w:t>
      </w:r>
    </w:p>
    <w:p w14:paraId="15DE2B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27E4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6DA59" w14:textId="77777777" w:rsidR="00D93B97" w:rsidRDefault="00D93B97" w:rsidP="00D93B97">
      <w:pPr>
        <w:rPr>
          <w:rFonts w:ascii="Arial" w:hAnsi="Arial" w:cs="Arial"/>
          <w:b/>
          <w:sz w:val="24"/>
        </w:rPr>
      </w:pPr>
      <w:r>
        <w:rPr>
          <w:rFonts w:ascii="Arial" w:hAnsi="Arial" w:cs="Arial"/>
          <w:b/>
          <w:color w:val="0000FF"/>
          <w:sz w:val="24"/>
        </w:rPr>
        <w:t>RP-220385</w:t>
      </w:r>
      <w:r>
        <w:rPr>
          <w:rFonts w:ascii="Arial" w:hAnsi="Arial" w:cs="Arial"/>
          <w:b/>
          <w:color w:val="0000FF"/>
          <w:sz w:val="24"/>
        </w:rPr>
        <w:tab/>
      </w:r>
      <w:r>
        <w:rPr>
          <w:rFonts w:ascii="Arial" w:hAnsi="Arial" w:cs="Arial"/>
          <w:b/>
          <w:sz w:val="24"/>
        </w:rPr>
        <w:t>WI Exception for ENDC_UE_PC2_R17_NR_TDD</w:t>
      </w:r>
    </w:p>
    <w:p w14:paraId="0AA350D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662018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190AD" w14:textId="77777777" w:rsidR="00D93B97" w:rsidRDefault="00D93B97" w:rsidP="00D93B97">
      <w:pPr>
        <w:rPr>
          <w:rFonts w:ascii="Arial" w:hAnsi="Arial" w:cs="Arial"/>
          <w:b/>
          <w:sz w:val="24"/>
        </w:rPr>
      </w:pPr>
      <w:r>
        <w:rPr>
          <w:rFonts w:ascii="Arial" w:hAnsi="Arial" w:cs="Arial"/>
          <w:b/>
          <w:color w:val="0000FF"/>
          <w:sz w:val="24"/>
        </w:rPr>
        <w:t>RP-220388</w:t>
      </w:r>
      <w:r>
        <w:rPr>
          <w:rFonts w:ascii="Arial" w:hAnsi="Arial" w:cs="Arial"/>
          <w:b/>
          <w:color w:val="0000FF"/>
          <w:sz w:val="24"/>
        </w:rPr>
        <w:tab/>
      </w:r>
      <w:r>
        <w:rPr>
          <w:rFonts w:ascii="Arial" w:hAnsi="Arial" w:cs="Arial"/>
          <w:b/>
          <w:sz w:val="24"/>
        </w:rPr>
        <w:t>Revised WID on High power UE (power class 2) for EN-DC with 1 LTE band + 1 NR TDD band</w:t>
      </w:r>
    </w:p>
    <w:p w14:paraId="3078279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C94D26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7C85A" w14:textId="77777777" w:rsidR="00D93B97" w:rsidRDefault="00D93B97" w:rsidP="00D93B97">
      <w:pPr>
        <w:pStyle w:val="Heading5"/>
      </w:pPr>
      <w:bookmarkStart w:id="338" w:name="_Toc104749599"/>
      <w:bookmarkStart w:id="339" w:name="_Toc105285909"/>
      <w:r>
        <w:t>9.6.4.2</w:t>
      </w:r>
      <w:r>
        <w:tab/>
        <w:t>Rel-17 PC2 for EN-DC with x LTE bands + y NR band(s) in DL and with 1 LTE band +1 TDD NR band in UL (either x= 2, 3, y=1 or x=1, 2, y=2) [RAN4 WI: ENDC_PC2_R17_xLTE_yNR]</w:t>
      </w:r>
      <w:bookmarkEnd w:id="338"/>
      <w:bookmarkEnd w:id="339"/>
    </w:p>
    <w:p w14:paraId="76ADFADC" w14:textId="77777777" w:rsidR="00D93B97" w:rsidRDefault="00D93B97" w:rsidP="00D93B97">
      <w:pPr>
        <w:rPr>
          <w:rFonts w:ascii="Arial" w:hAnsi="Arial" w:cs="Arial"/>
          <w:b/>
          <w:sz w:val="24"/>
        </w:rPr>
      </w:pPr>
      <w:r>
        <w:rPr>
          <w:rFonts w:ascii="Arial" w:hAnsi="Arial" w:cs="Arial"/>
          <w:b/>
          <w:color w:val="0000FF"/>
          <w:sz w:val="24"/>
        </w:rPr>
        <w:t>RP-220811</w:t>
      </w:r>
      <w:r>
        <w:rPr>
          <w:rFonts w:ascii="Arial" w:hAnsi="Arial" w:cs="Arial"/>
          <w:b/>
          <w:color w:val="0000FF"/>
          <w:sz w:val="24"/>
        </w:rPr>
        <w:tab/>
      </w:r>
      <w:r>
        <w:rPr>
          <w:rFonts w:ascii="Arial" w:hAnsi="Arial" w:cs="Arial"/>
          <w:b/>
          <w:sz w:val="24"/>
        </w:rPr>
        <w:t>Status report for WI Rel-17 Power Class 2 for EN-DC with x LTE bands + y NR band(s) in DL and with 1 LTE band +1 TDD NR band in UL (either x= 2, 3, y=1 or x=1, 2, y=2)</w:t>
      </w:r>
    </w:p>
    <w:p w14:paraId="0B7DC5C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31946DF" w14:textId="77777777" w:rsidR="00D93B97" w:rsidRDefault="00D93B97" w:rsidP="00D93B97">
      <w:pPr>
        <w:rPr>
          <w:rFonts w:ascii="Arial" w:hAnsi="Arial" w:cs="Arial"/>
          <w:b/>
        </w:rPr>
      </w:pPr>
      <w:r>
        <w:rPr>
          <w:rFonts w:ascii="Arial" w:hAnsi="Arial" w:cs="Arial"/>
          <w:b/>
        </w:rPr>
        <w:t xml:space="preserve">Discussion: </w:t>
      </w:r>
    </w:p>
    <w:p w14:paraId="2BC0C236" w14:textId="77777777" w:rsidR="00D93B97" w:rsidRDefault="00D93B97" w:rsidP="00D93B97">
      <w:r>
        <w:t>MCC: late submission</w:t>
      </w:r>
    </w:p>
    <w:p w14:paraId="1CE76C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4B79F" w14:textId="77777777" w:rsidR="00D93B97" w:rsidRDefault="00D93B97" w:rsidP="00D93B97">
      <w:pPr>
        <w:rPr>
          <w:rFonts w:ascii="Arial" w:hAnsi="Arial" w:cs="Arial"/>
          <w:b/>
          <w:sz w:val="24"/>
        </w:rPr>
      </w:pPr>
      <w:r>
        <w:rPr>
          <w:rFonts w:ascii="Arial" w:hAnsi="Arial" w:cs="Arial"/>
          <w:b/>
          <w:color w:val="0000FF"/>
          <w:sz w:val="24"/>
        </w:rPr>
        <w:t>RP-220812</w:t>
      </w:r>
      <w:r>
        <w:rPr>
          <w:rFonts w:ascii="Arial" w:hAnsi="Arial" w:cs="Arial"/>
          <w:b/>
          <w:color w:val="0000FF"/>
          <w:sz w:val="24"/>
        </w:rPr>
        <w:tab/>
      </w:r>
      <w:r>
        <w:rPr>
          <w:rFonts w:ascii="Arial" w:hAnsi="Arial" w:cs="Arial"/>
          <w:b/>
          <w:sz w:val="24"/>
        </w:rPr>
        <w:t>REL-17 WI Exception for Core part: Rel-17 Power Class 2 for EN-DC with x LTE bands + y NR band(s) in DL and with 1 LTE band +1 TDD NR band in UL (either x= 2, 3, y=1 or x=1, 2, y=2)</w:t>
      </w:r>
    </w:p>
    <w:p w14:paraId="0275436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67A87F64" w14:textId="77777777" w:rsidR="00D93B97" w:rsidRDefault="00D93B97" w:rsidP="00D93B97">
      <w:pPr>
        <w:rPr>
          <w:rFonts w:ascii="Arial" w:hAnsi="Arial" w:cs="Arial"/>
          <w:b/>
        </w:rPr>
      </w:pPr>
      <w:r>
        <w:rPr>
          <w:rFonts w:ascii="Arial" w:hAnsi="Arial" w:cs="Arial"/>
          <w:b/>
        </w:rPr>
        <w:t xml:space="preserve">Discussion: </w:t>
      </w:r>
    </w:p>
    <w:p w14:paraId="462C1485" w14:textId="77777777" w:rsidR="00D93B97" w:rsidRDefault="00D93B97" w:rsidP="00D93B97">
      <w:r>
        <w:t>MCC: late submission</w:t>
      </w:r>
    </w:p>
    <w:p w14:paraId="241C00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C6106" w14:textId="77777777" w:rsidR="00D93B97" w:rsidRDefault="00D93B97" w:rsidP="00D93B97">
      <w:pPr>
        <w:rPr>
          <w:rFonts w:ascii="Arial" w:hAnsi="Arial" w:cs="Arial"/>
          <w:b/>
          <w:sz w:val="24"/>
        </w:rPr>
      </w:pPr>
      <w:r>
        <w:rPr>
          <w:rFonts w:ascii="Arial" w:hAnsi="Arial" w:cs="Arial"/>
          <w:b/>
          <w:color w:val="0000FF"/>
          <w:sz w:val="24"/>
        </w:rPr>
        <w:t>RP-220828</w:t>
      </w:r>
      <w:r>
        <w:rPr>
          <w:rFonts w:ascii="Arial" w:hAnsi="Arial" w:cs="Arial"/>
          <w:b/>
          <w:color w:val="0000FF"/>
          <w:sz w:val="24"/>
        </w:rPr>
        <w:tab/>
      </w:r>
      <w:r>
        <w:rPr>
          <w:rFonts w:ascii="Arial" w:hAnsi="Arial" w:cs="Arial"/>
          <w:b/>
          <w:sz w:val="24"/>
        </w:rPr>
        <w:t>Revised WID: Rel-17 Power Class 2 for EN-DC with x LTE bands + y NR band(s) in DL and with 1 LTE band +1 TDD NR band in UL (either x= 2, 3, y=1 or x=1, 2, y=2)</w:t>
      </w:r>
    </w:p>
    <w:p w14:paraId="646307E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63247BC" w14:textId="77777777" w:rsidR="00D93B97" w:rsidRDefault="00D93B97" w:rsidP="00D93B97">
      <w:pPr>
        <w:rPr>
          <w:rFonts w:ascii="Arial" w:hAnsi="Arial" w:cs="Arial"/>
          <w:b/>
        </w:rPr>
      </w:pPr>
      <w:r>
        <w:rPr>
          <w:rFonts w:ascii="Arial" w:hAnsi="Arial" w:cs="Arial"/>
          <w:b/>
        </w:rPr>
        <w:lastRenderedPageBreak/>
        <w:t xml:space="preserve">Abstract: </w:t>
      </w:r>
    </w:p>
    <w:p w14:paraId="11F6E0F3" w14:textId="77777777" w:rsidR="00D93B97" w:rsidRDefault="00D93B97" w:rsidP="00D93B97">
      <w:r>
        <w:t>last approved WID: RP-213467</w:t>
      </w:r>
    </w:p>
    <w:p w14:paraId="47208219" w14:textId="77777777" w:rsidR="00D93B97" w:rsidRDefault="00D93B97" w:rsidP="00D93B97">
      <w:pPr>
        <w:rPr>
          <w:rFonts w:ascii="Arial" w:hAnsi="Arial" w:cs="Arial"/>
          <w:b/>
        </w:rPr>
      </w:pPr>
      <w:r>
        <w:rPr>
          <w:rFonts w:ascii="Arial" w:hAnsi="Arial" w:cs="Arial"/>
          <w:b/>
        </w:rPr>
        <w:t xml:space="preserve">Discussion: </w:t>
      </w:r>
    </w:p>
    <w:p w14:paraId="452BDF49" w14:textId="77777777" w:rsidR="00D93B97" w:rsidRDefault="00D93B97" w:rsidP="00D93B97">
      <w:r>
        <w:t>MCC: late submission</w:t>
      </w:r>
    </w:p>
    <w:p w14:paraId="3F21C4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BA422" w14:textId="77777777" w:rsidR="00D93B97" w:rsidRDefault="00D93B97" w:rsidP="00D93B97">
      <w:pPr>
        <w:pStyle w:val="Heading5"/>
      </w:pPr>
      <w:bookmarkStart w:id="340" w:name="_Toc104749600"/>
      <w:bookmarkStart w:id="341" w:name="_Toc105285910"/>
      <w:r>
        <w:t>9.6.4.3</w:t>
      </w:r>
      <w:r>
        <w:tab/>
        <w:t>Rel-17 High power UE for NR inter-band CA with 2 bands DL and x bands UL (x=1,2) [RAN4 WI: NR_PC2_CA_R17_2BDL_2BUL]</w:t>
      </w:r>
      <w:bookmarkEnd w:id="340"/>
      <w:bookmarkEnd w:id="341"/>
    </w:p>
    <w:p w14:paraId="75846BAA" w14:textId="77777777" w:rsidR="00D93B97" w:rsidRDefault="00D93B97" w:rsidP="00D93B97">
      <w:pPr>
        <w:rPr>
          <w:rFonts w:ascii="Arial" w:hAnsi="Arial" w:cs="Arial"/>
          <w:b/>
          <w:sz w:val="24"/>
        </w:rPr>
      </w:pPr>
      <w:r>
        <w:rPr>
          <w:rFonts w:ascii="Arial" w:hAnsi="Arial" w:cs="Arial"/>
          <w:b/>
          <w:color w:val="0000FF"/>
          <w:sz w:val="24"/>
        </w:rPr>
        <w:t>RP-220568</w:t>
      </w:r>
      <w:r>
        <w:rPr>
          <w:rFonts w:ascii="Arial" w:hAnsi="Arial" w:cs="Arial"/>
          <w:b/>
          <w:color w:val="0000FF"/>
          <w:sz w:val="24"/>
        </w:rPr>
        <w:tab/>
      </w:r>
      <w:r>
        <w:rPr>
          <w:rFonts w:ascii="Arial" w:hAnsi="Arial" w:cs="Arial"/>
          <w:b/>
          <w:sz w:val="24"/>
        </w:rPr>
        <w:t>Status report for WI High power UE (power class 2) for NR inter-band Carrier Aggregation with 2 bands downlink and 2 bands uplink; rapporteur: China Telecom</w:t>
      </w:r>
    </w:p>
    <w:p w14:paraId="7423454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24A90E" w14:textId="77777777" w:rsidR="00D93B97" w:rsidRDefault="00D93B97" w:rsidP="00D93B97">
      <w:pPr>
        <w:rPr>
          <w:rFonts w:ascii="Arial" w:hAnsi="Arial" w:cs="Arial"/>
          <w:b/>
        </w:rPr>
      </w:pPr>
      <w:r>
        <w:rPr>
          <w:rFonts w:ascii="Arial" w:hAnsi="Arial" w:cs="Arial"/>
          <w:b/>
        </w:rPr>
        <w:t xml:space="preserve">Abstract: </w:t>
      </w:r>
    </w:p>
    <w:p w14:paraId="01763ADB" w14:textId="77777777" w:rsidR="00D93B97" w:rsidRDefault="00D93B97" w:rsidP="00D93B97">
      <w:r>
        <w:t>Core 95% and Perf. 0%, Mar. 2022</w:t>
      </w:r>
    </w:p>
    <w:p w14:paraId="2FBCA2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1161" w14:textId="77777777" w:rsidR="00D93B97" w:rsidRDefault="00D93B97" w:rsidP="00D93B97">
      <w:pPr>
        <w:rPr>
          <w:rFonts w:ascii="Arial" w:hAnsi="Arial" w:cs="Arial"/>
          <w:b/>
          <w:sz w:val="24"/>
        </w:rPr>
      </w:pPr>
      <w:r>
        <w:rPr>
          <w:rFonts w:ascii="Arial" w:hAnsi="Arial" w:cs="Arial"/>
          <w:b/>
          <w:color w:val="0000FF"/>
          <w:sz w:val="24"/>
        </w:rPr>
        <w:t>RP-220558</w:t>
      </w:r>
      <w:r>
        <w:rPr>
          <w:rFonts w:ascii="Arial" w:hAnsi="Arial" w:cs="Arial"/>
          <w:b/>
          <w:color w:val="0000FF"/>
          <w:sz w:val="24"/>
        </w:rPr>
        <w:tab/>
      </w:r>
      <w:r>
        <w:rPr>
          <w:rFonts w:ascii="Arial" w:hAnsi="Arial" w:cs="Arial"/>
          <w:b/>
          <w:sz w:val="24"/>
        </w:rPr>
        <w:t>TR 38.841 v1.0.0 on High power UE for NR inter-band Carrier Aggregation with 2 bands downlink and x bands uplink (x =1,2)</w:t>
      </w:r>
    </w:p>
    <w:p w14:paraId="66DB980E"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38.841 v1.0.0</w:t>
      </w:r>
      <w:r>
        <w:rPr>
          <w:i/>
        </w:rPr>
        <w:br/>
      </w:r>
      <w:r>
        <w:rPr>
          <w:i/>
        </w:rPr>
        <w:tab/>
      </w:r>
      <w:r>
        <w:rPr>
          <w:i/>
        </w:rPr>
        <w:tab/>
      </w:r>
      <w:r>
        <w:rPr>
          <w:i/>
        </w:rPr>
        <w:tab/>
      </w:r>
      <w:r>
        <w:rPr>
          <w:i/>
        </w:rPr>
        <w:tab/>
      </w:r>
      <w:r>
        <w:rPr>
          <w:i/>
        </w:rPr>
        <w:tab/>
        <w:t>Source: China Telecom</w:t>
      </w:r>
    </w:p>
    <w:p w14:paraId="11654334" w14:textId="77777777" w:rsidR="00D93B97" w:rsidRDefault="00D93B97" w:rsidP="00D93B97">
      <w:pPr>
        <w:rPr>
          <w:rFonts w:ascii="Arial" w:hAnsi="Arial" w:cs="Arial"/>
          <w:b/>
        </w:rPr>
      </w:pPr>
      <w:r>
        <w:rPr>
          <w:rFonts w:ascii="Arial" w:hAnsi="Arial" w:cs="Arial"/>
          <w:b/>
        </w:rPr>
        <w:t xml:space="preserve">Abstract: </w:t>
      </w:r>
    </w:p>
    <w:p w14:paraId="74CFEDDD" w14:textId="77777777" w:rsidR="00D93B97" w:rsidRDefault="00D93B97" w:rsidP="00D93B97">
      <w:r>
        <w:t>RAN4 TR 38.841 is provided for information;</w:t>
      </w:r>
    </w:p>
    <w:p w14:paraId="67E53E87" w14:textId="77777777" w:rsidR="00D93B97" w:rsidRDefault="00D93B97" w:rsidP="00D93B97">
      <w:pPr>
        <w:rPr>
          <w:rFonts w:ascii="Arial" w:hAnsi="Arial" w:cs="Arial"/>
          <w:b/>
        </w:rPr>
      </w:pPr>
      <w:r>
        <w:rPr>
          <w:rFonts w:ascii="Arial" w:hAnsi="Arial" w:cs="Arial"/>
          <w:b/>
        </w:rPr>
        <w:t xml:space="preserve">Discussion: </w:t>
      </w:r>
    </w:p>
    <w:p w14:paraId="609CBC00" w14:textId="77777777" w:rsidR="00D93B97" w:rsidRDefault="00D93B97" w:rsidP="00D93B97">
      <w:r>
        <w:t>MCC: TR title is not in line with the WID (RP-213649) and 3GU which have the TR title "High power UE for NR inter-band Carrier Aggregation with 2 bands downlink and x bands uplink (x =1,2)"</w:t>
      </w:r>
    </w:p>
    <w:p w14:paraId="77E5289C" w14:textId="77777777" w:rsidR="00D93B97" w:rsidRDefault="00D93B97" w:rsidP="00D93B97">
      <w:r>
        <w:t>conclusion: revised to correct the TR title</w:t>
      </w:r>
    </w:p>
    <w:p w14:paraId="2D53D5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RP-220829</w:t>
      </w:r>
      <w:r>
        <w:rPr>
          <w:color w:val="993300"/>
          <w:u w:val="single"/>
        </w:rPr>
        <w:t>.</w:t>
      </w:r>
    </w:p>
    <w:p w14:paraId="04454BB7" w14:textId="77777777" w:rsidR="00D93B97" w:rsidRDefault="00D93B97" w:rsidP="00D93B97">
      <w:pPr>
        <w:rPr>
          <w:rFonts w:ascii="Arial" w:hAnsi="Arial" w:cs="Arial"/>
          <w:b/>
          <w:sz w:val="24"/>
        </w:rPr>
      </w:pPr>
      <w:r>
        <w:rPr>
          <w:rFonts w:ascii="Arial" w:hAnsi="Arial" w:cs="Arial"/>
          <w:b/>
          <w:color w:val="0000FF"/>
          <w:sz w:val="24"/>
        </w:rPr>
        <w:t>RP-220829</w:t>
      </w:r>
      <w:r>
        <w:rPr>
          <w:rFonts w:ascii="Arial" w:hAnsi="Arial" w:cs="Arial"/>
          <w:b/>
          <w:color w:val="0000FF"/>
          <w:sz w:val="24"/>
        </w:rPr>
        <w:tab/>
      </w:r>
      <w:r>
        <w:rPr>
          <w:rFonts w:ascii="Arial" w:hAnsi="Arial" w:cs="Arial"/>
          <w:b/>
          <w:sz w:val="24"/>
        </w:rPr>
        <w:t>TR 38.841 v1.0.1 on High power UE for NR inter-band Carrier Aggregation with 2 bands downlink and x bands uplink (x =1,2)</w:t>
      </w:r>
    </w:p>
    <w:p w14:paraId="7176682B"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38.841 v1.0.1</w:t>
      </w:r>
      <w:r>
        <w:rPr>
          <w:i/>
        </w:rPr>
        <w:br/>
      </w:r>
      <w:r>
        <w:rPr>
          <w:i/>
        </w:rPr>
        <w:tab/>
      </w:r>
      <w:r>
        <w:rPr>
          <w:i/>
        </w:rPr>
        <w:tab/>
      </w:r>
      <w:r>
        <w:rPr>
          <w:i/>
        </w:rPr>
        <w:tab/>
      </w:r>
      <w:r>
        <w:rPr>
          <w:i/>
        </w:rPr>
        <w:tab/>
      </w:r>
      <w:r>
        <w:rPr>
          <w:i/>
        </w:rPr>
        <w:tab/>
        <w:t>Source: China Telecom</w:t>
      </w:r>
    </w:p>
    <w:p w14:paraId="66873EC4" w14:textId="77777777" w:rsidR="00D93B97" w:rsidRDefault="00D93B97" w:rsidP="00D93B97">
      <w:pPr>
        <w:rPr>
          <w:color w:val="808080"/>
        </w:rPr>
      </w:pPr>
      <w:r>
        <w:rPr>
          <w:color w:val="808080"/>
        </w:rPr>
        <w:t>(Replaces RP-220558)</w:t>
      </w:r>
    </w:p>
    <w:p w14:paraId="6D7FDCDC" w14:textId="77777777" w:rsidR="00D93B97" w:rsidRDefault="00D93B97" w:rsidP="00D93B97">
      <w:pPr>
        <w:rPr>
          <w:rFonts w:ascii="Arial" w:hAnsi="Arial" w:cs="Arial"/>
          <w:b/>
        </w:rPr>
      </w:pPr>
      <w:r>
        <w:rPr>
          <w:rFonts w:ascii="Arial" w:hAnsi="Arial" w:cs="Arial"/>
          <w:b/>
        </w:rPr>
        <w:t xml:space="preserve">Abstract: </w:t>
      </w:r>
    </w:p>
    <w:p w14:paraId="5D48E732" w14:textId="77777777" w:rsidR="00D93B97" w:rsidRDefault="00D93B97" w:rsidP="00D93B97">
      <w:r>
        <w:t>revison of RP-220558; RAN4 TR 38.841 is provided for information;</w:t>
      </w:r>
    </w:p>
    <w:p w14:paraId="50DA4BFE" w14:textId="77777777" w:rsidR="00D93B97" w:rsidRDefault="00D93B97" w:rsidP="00D93B97">
      <w:pPr>
        <w:rPr>
          <w:rFonts w:ascii="Arial" w:hAnsi="Arial" w:cs="Arial"/>
          <w:b/>
        </w:rPr>
      </w:pPr>
      <w:r>
        <w:rPr>
          <w:rFonts w:ascii="Arial" w:hAnsi="Arial" w:cs="Arial"/>
          <w:b/>
        </w:rPr>
        <w:t xml:space="preserve">Discussion: </w:t>
      </w:r>
    </w:p>
    <w:p w14:paraId="61A23F84" w14:textId="77777777" w:rsidR="00D93B97" w:rsidRDefault="00D93B97" w:rsidP="00D93B97">
      <w:r>
        <w:t>MCC: late submission</w:t>
      </w:r>
    </w:p>
    <w:p w14:paraId="286B888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EAF4" w14:textId="77777777" w:rsidR="00D93B97" w:rsidRDefault="00D93B97" w:rsidP="00D93B97">
      <w:pPr>
        <w:rPr>
          <w:rFonts w:ascii="Arial" w:hAnsi="Arial" w:cs="Arial"/>
          <w:b/>
          <w:sz w:val="24"/>
        </w:rPr>
      </w:pPr>
      <w:r>
        <w:rPr>
          <w:rFonts w:ascii="Arial" w:hAnsi="Arial" w:cs="Arial"/>
          <w:b/>
          <w:color w:val="0000FF"/>
          <w:sz w:val="24"/>
        </w:rPr>
        <w:lastRenderedPageBreak/>
        <w:t>RP-220569</w:t>
      </w:r>
      <w:r>
        <w:rPr>
          <w:rFonts w:ascii="Arial" w:hAnsi="Arial" w:cs="Arial"/>
          <w:b/>
          <w:color w:val="0000FF"/>
          <w:sz w:val="24"/>
        </w:rPr>
        <w:tab/>
      </w:r>
      <w:r>
        <w:rPr>
          <w:rFonts w:ascii="Arial" w:hAnsi="Arial" w:cs="Arial"/>
          <w:b/>
          <w:sz w:val="24"/>
        </w:rPr>
        <w:t>Exception request for basket WID: High power UE for NR inter-band Carrier Aggregation with 2 bands downlink and x bands uplink (x =1,2)</w:t>
      </w:r>
    </w:p>
    <w:p w14:paraId="077F5DCC"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Telecom</w:t>
      </w:r>
    </w:p>
    <w:p w14:paraId="3C3E15B4" w14:textId="77777777" w:rsidR="00D93B97" w:rsidRDefault="00D93B97" w:rsidP="00D93B97">
      <w:pPr>
        <w:rPr>
          <w:rFonts w:ascii="Arial" w:hAnsi="Arial" w:cs="Arial"/>
          <w:b/>
        </w:rPr>
      </w:pPr>
      <w:r>
        <w:rPr>
          <w:rFonts w:ascii="Arial" w:hAnsi="Arial" w:cs="Arial"/>
          <w:b/>
        </w:rPr>
        <w:t xml:space="preserve">Abstract: </w:t>
      </w:r>
    </w:p>
    <w:p w14:paraId="34D375E1" w14:textId="77777777" w:rsidR="00D93B97" w:rsidRDefault="00D93B97" w:rsidP="00D93B97">
      <w:r>
        <w:t>Extend to June 2022.</w:t>
      </w:r>
    </w:p>
    <w:p w14:paraId="2F5E0A4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C77CB" w14:textId="77777777" w:rsidR="00D93B97" w:rsidRDefault="00D93B97" w:rsidP="00D93B97">
      <w:pPr>
        <w:rPr>
          <w:rFonts w:ascii="Arial" w:hAnsi="Arial" w:cs="Arial"/>
          <w:b/>
          <w:sz w:val="24"/>
        </w:rPr>
      </w:pPr>
      <w:r>
        <w:rPr>
          <w:rFonts w:ascii="Arial" w:hAnsi="Arial" w:cs="Arial"/>
          <w:b/>
          <w:color w:val="0000FF"/>
          <w:sz w:val="24"/>
        </w:rPr>
        <w:t>RP-220567</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6A4C7D3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36C71FD" w14:textId="77777777" w:rsidR="00D93B97" w:rsidRDefault="00D93B97" w:rsidP="00D93B97">
      <w:pPr>
        <w:rPr>
          <w:rFonts w:ascii="Arial" w:hAnsi="Arial" w:cs="Arial"/>
          <w:b/>
        </w:rPr>
      </w:pPr>
      <w:r>
        <w:rPr>
          <w:rFonts w:ascii="Arial" w:hAnsi="Arial" w:cs="Arial"/>
          <w:b/>
        </w:rPr>
        <w:t xml:space="preserve">Abstract: </w:t>
      </w:r>
    </w:p>
    <w:p w14:paraId="425DA391" w14:textId="77777777" w:rsidR="00D93B97" w:rsidRDefault="00D93B97" w:rsidP="00D93B97">
      <w:r>
        <w:t>Update new combos requests</w:t>
      </w:r>
    </w:p>
    <w:p w14:paraId="1D58D5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FC78D" w14:textId="77777777" w:rsidR="00D93B97" w:rsidRDefault="00D93B97" w:rsidP="00D93B97">
      <w:pPr>
        <w:pStyle w:val="Heading5"/>
      </w:pPr>
      <w:bookmarkStart w:id="342" w:name="_Toc104749601"/>
      <w:bookmarkStart w:id="343" w:name="_Toc105285911"/>
      <w:r>
        <w:t>9.6.4.4</w:t>
      </w:r>
      <w:r>
        <w:tab/>
        <w:t>High power UE for NR TDD intra-band CA in FR1 [RAN4 WI: NR_intra_HPUE_R17]</w:t>
      </w:r>
      <w:bookmarkEnd w:id="342"/>
      <w:bookmarkEnd w:id="343"/>
    </w:p>
    <w:p w14:paraId="36976515" w14:textId="77777777" w:rsidR="00D93B97" w:rsidRDefault="00D93B97" w:rsidP="00D93B97">
      <w:pPr>
        <w:rPr>
          <w:rFonts w:ascii="Arial" w:hAnsi="Arial" w:cs="Arial"/>
          <w:b/>
          <w:sz w:val="24"/>
        </w:rPr>
      </w:pPr>
      <w:r>
        <w:rPr>
          <w:rFonts w:ascii="Arial" w:hAnsi="Arial" w:cs="Arial"/>
          <w:b/>
          <w:color w:val="0000FF"/>
          <w:sz w:val="24"/>
        </w:rPr>
        <w:t>RP-220696</w:t>
      </w:r>
      <w:r>
        <w:rPr>
          <w:rFonts w:ascii="Arial" w:hAnsi="Arial" w:cs="Arial"/>
          <w:b/>
          <w:color w:val="0000FF"/>
          <w:sz w:val="24"/>
        </w:rPr>
        <w:tab/>
      </w:r>
      <w:r>
        <w:rPr>
          <w:rFonts w:ascii="Arial" w:hAnsi="Arial" w:cs="Arial"/>
          <w:b/>
          <w:sz w:val="24"/>
        </w:rPr>
        <w:t>Status report for WI High power UE for NR TDD intra-band Carrier Aggregation in frequency range FR1; rapporteur: Huawei</w:t>
      </w:r>
    </w:p>
    <w:p w14:paraId="690DB00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D267E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E37BF" w14:textId="77777777" w:rsidR="00D93B97" w:rsidRDefault="00D93B97" w:rsidP="00D93B97">
      <w:pPr>
        <w:rPr>
          <w:rFonts w:ascii="Arial" w:hAnsi="Arial" w:cs="Arial"/>
          <w:b/>
          <w:sz w:val="24"/>
        </w:rPr>
      </w:pPr>
      <w:r>
        <w:rPr>
          <w:rFonts w:ascii="Arial" w:hAnsi="Arial" w:cs="Arial"/>
          <w:b/>
          <w:color w:val="0000FF"/>
          <w:sz w:val="24"/>
        </w:rPr>
        <w:t>RP-220697</w:t>
      </w:r>
      <w:r>
        <w:rPr>
          <w:rFonts w:ascii="Arial" w:hAnsi="Arial" w:cs="Arial"/>
          <w:b/>
          <w:color w:val="0000FF"/>
          <w:sz w:val="24"/>
        </w:rPr>
        <w:tab/>
      </w:r>
      <w:r>
        <w:rPr>
          <w:rFonts w:ascii="Arial" w:hAnsi="Arial" w:cs="Arial"/>
          <w:b/>
          <w:sz w:val="24"/>
        </w:rPr>
        <w:t>Exception request for WI: High power UE for NR TDD intra-band Carrier Aggregation in frequency range FR1; rapporteur: Huawei</w:t>
      </w:r>
    </w:p>
    <w:p w14:paraId="146D8CB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9BC9C74" w14:textId="77777777" w:rsidR="00D93B97" w:rsidRDefault="00D93B97" w:rsidP="00D93B97">
      <w:pPr>
        <w:rPr>
          <w:rFonts w:ascii="Arial" w:hAnsi="Arial" w:cs="Arial"/>
          <w:b/>
        </w:rPr>
      </w:pPr>
      <w:r>
        <w:rPr>
          <w:rFonts w:ascii="Arial" w:hAnsi="Arial" w:cs="Arial"/>
          <w:b/>
        </w:rPr>
        <w:t xml:space="preserve">Discussion: </w:t>
      </w:r>
    </w:p>
    <w:p w14:paraId="63CAE2A8" w14:textId="77777777" w:rsidR="00D93B97" w:rsidRDefault="00D93B97" w:rsidP="00D93B97">
      <w:r>
        <w:t>Apple: PC1.5 should not be included in the WI exception request as the general requirements for PC1.5 intra-band UL CA have not yet been developed</w:t>
      </w:r>
    </w:p>
    <w:p w14:paraId="79664309" w14:textId="77777777" w:rsidR="00D93B97" w:rsidRDefault="00D93B97" w:rsidP="00D93B97">
      <w:r>
        <w:t>Huawei: As there would be no PC1.5 CA combinations proposed in Rel-17, we are ok to revise the WID and exception sheet to remove PC1.5</w:t>
      </w:r>
    </w:p>
    <w:p w14:paraId="6326A1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RP-220929</w:t>
      </w:r>
      <w:r>
        <w:rPr>
          <w:color w:val="993300"/>
          <w:u w:val="single"/>
        </w:rPr>
        <w:t>.</w:t>
      </w:r>
    </w:p>
    <w:p w14:paraId="5C169D41" w14:textId="77777777" w:rsidR="00D93B97" w:rsidRDefault="00D93B97" w:rsidP="00D93B97">
      <w:pPr>
        <w:rPr>
          <w:rFonts w:ascii="Arial" w:hAnsi="Arial" w:cs="Arial"/>
          <w:b/>
          <w:sz w:val="24"/>
        </w:rPr>
      </w:pPr>
      <w:r>
        <w:rPr>
          <w:rFonts w:ascii="Arial" w:hAnsi="Arial" w:cs="Arial"/>
          <w:b/>
          <w:color w:val="0000FF"/>
          <w:sz w:val="24"/>
        </w:rPr>
        <w:t>RP-220929</w:t>
      </w:r>
      <w:r>
        <w:rPr>
          <w:rFonts w:ascii="Arial" w:hAnsi="Arial" w:cs="Arial"/>
          <w:b/>
          <w:color w:val="0000FF"/>
          <w:sz w:val="24"/>
        </w:rPr>
        <w:tab/>
      </w:r>
      <w:r>
        <w:rPr>
          <w:rFonts w:ascii="Arial" w:hAnsi="Arial" w:cs="Arial"/>
          <w:b/>
          <w:sz w:val="24"/>
        </w:rPr>
        <w:t>Exception request for WI: High power UE for NR TDD intra-band Carrier Aggregation in frequency range FR1; rapporteur: Huawei</w:t>
      </w:r>
    </w:p>
    <w:p w14:paraId="6A9BB42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25B51CC" w14:textId="77777777" w:rsidR="00D93B97" w:rsidRDefault="00D93B97" w:rsidP="00D93B97">
      <w:pPr>
        <w:rPr>
          <w:color w:val="808080"/>
        </w:rPr>
      </w:pPr>
      <w:r>
        <w:rPr>
          <w:color w:val="808080"/>
        </w:rPr>
        <w:t>(Replaces RP-220697)</w:t>
      </w:r>
    </w:p>
    <w:p w14:paraId="345DF533" w14:textId="77777777" w:rsidR="00D93B97" w:rsidRDefault="00D93B97" w:rsidP="00D93B97">
      <w:pPr>
        <w:rPr>
          <w:rFonts w:ascii="Arial" w:hAnsi="Arial" w:cs="Arial"/>
          <w:b/>
        </w:rPr>
      </w:pPr>
      <w:r>
        <w:rPr>
          <w:rFonts w:ascii="Arial" w:hAnsi="Arial" w:cs="Arial"/>
          <w:b/>
        </w:rPr>
        <w:t xml:space="preserve">Discussion: </w:t>
      </w:r>
    </w:p>
    <w:p w14:paraId="13946332" w14:textId="77777777" w:rsidR="00D93B97" w:rsidRDefault="00D93B97" w:rsidP="00D93B97">
      <w:r>
        <w:t>MCC: late submission</w:t>
      </w:r>
    </w:p>
    <w:p w14:paraId="3EAE3B72" w14:textId="77777777" w:rsidR="00D93B97" w:rsidRDefault="00D93B97" w:rsidP="00D93B97">
      <w:r>
        <w:t>Apple: revision looks fine</w:t>
      </w:r>
    </w:p>
    <w:p w14:paraId="3D2B6CCA"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95C32" w14:textId="77777777" w:rsidR="00D93B97" w:rsidRDefault="00D93B97" w:rsidP="00D93B97">
      <w:pPr>
        <w:rPr>
          <w:rFonts w:ascii="Arial" w:hAnsi="Arial" w:cs="Arial"/>
          <w:b/>
          <w:sz w:val="24"/>
        </w:rPr>
      </w:pPr>
      <w:r>
        <w:rPr>
          <w:rFonts w:ascii="Arial" w:hAnsi="Arial" w:cs="Arial"/>
          <w:b/>
          <w:color w:val="0000FF"/>
          <w:sz w:val="24"/>
        </w:rPr>
        <w:t>RP-220698</w:t>
      </w:r>
      <w:r>
        <w:rPr>
          <w:rFonts w:ascii="Arial" w:hAnsi="Arial" w:cs="Arial"/>
          <w:b/>
          <w:color w:val="0000FF"/>
          <w:sz w:val="24"/>
        </w:rPr>
        <w:tab/>
      </w:r>
      <w:r>
        <w:rPr>
          <w:rFonts w:ascii="Arial" w:hAnsi="Arial" w:cs="Arial"/>
          <w:b/>
          <w:sz w:val="24"/>
        </w:rPr>
        <w:t>Revised WID: High power UE for NR TDD intra-band Carrier Aggregation in frequency range FR1</w:t>
      </w:r>
    </w:p>
    <w:p w14:paraId="0A52C9B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510A235" w14:textId="77777777" w:rsidR="00D93B97" w:rsidRDefault="00D93B97" w:rsidP="00D93B97">
      <w:pPr>
        <w:rPr>
          <w:rFonts w:ascii="Arial" w:hAnsi="Arial" w:cs="Arial"/>
          <w:b/>
        </w:rPr>
      </w:pPr>
      <w:r>
        <w:rPr>
          <w:rFonts w:ascii="Arial" w:hAnsi="Arial" w:cs="Arial"/>
          <w:b/>
        </w:rPr>
        <w:t xml:space="preserve">Abstract: </w:t>
      </w:r>
    </w:p>
    <w:p w14:paraId="0A2B9E5A" w14:textId="77777777" w:rsidR="00D93B97" w:rsidRDefault="00D93B97" w:rsidP="00D93B97">
      <w:r>
        <w:t>Last agreed WID was RP-213133</w:t>
      </w:r>
    </w:p>
    <w:p w14:paraId="4666A708" w14:textId="77777777" w:rsidR="00D93B97" w:rsidRDefault="00D93B97" w:rsidP="00D93B97">
      <w:pPr>
        <w:rPr>
          <w:rFonts w:ascii="Arial" w:hAnsi="Arial" w:cs="Arial"/>
          <w:b/>
        </w:rPr>
      </w:pPr>
      <w:r>
        <w:rPr>
          <w:rFonts w:ascii="Arial" w:hAnsi="Arial" w:cs="Arial"/>
          <w:b/>
        </w:rPr>
        <w:t xml:space="preserve">Discussion: </w:t>
      </w:r>
    </w:p>
    <w:p w14:paraId="6B22AA8E" w14:textId="77777777" w:rsidR="00D93B97" w:rsidRDefault="00D93B97" w:rsidP="00D93B97">
      <w:r>
        <w:t>Apple: PC1.5 should not be included in the revised WID objective as the general requirements for PC1.5 intra-band UL CA have not yet been developed</w:t>
      </w:r>
    </w:p>
    <w:p w14:paraId="2BF602D2" w14:textId="77777777" w:rsidR="00D93B97" w:rsidRDefault="00D93B97" w:rsidP="00D93B97">
      <w:r>
        <w:t>Huawei: As there would be no PC1.5 CA combinations proposed in Rel-17, we are ok to revise the WID and exception sheet to remove PC1.5.</w:t>
      </w:r>
    </w:p>
    <w:p w14:paraId="17D7083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RP-220930</w:t>
      </w:r>
      <w:r>
        <w:rPr>
          <w:color w:val="993300"/>
          <w:u w:val="single"/>
        </w:rPr>
        <w:t>.</w:t>
      </w:r>
    </w:p>
    <w:p w14:paraId="2F63A663" w14:textId="77777777" w:rsidR="00D93B97" w:rsidRDefault="00D93B97" w:rsidP="00D93B97">
      <w:pPr>
        <w:rPr>
          <w:rFonts w:ascii="Arial" w:hAnsi="Arial" w:cs="Arial"/>
          <w:b/>
          <w:sz w:val="24"/>
        </w:rPr>
      </w:pPr>
      <w:r>
        <w:rPr>
          <w:rFonts w:ascii="Arial" w:hAnsi="Arial" w:cs="Arial"/>
          <w:b/>
          <w:color w:val="0000FF"/>
          <w:sz w:val="24"/>
        </w:rPr>
        <w:t>RP-220930</w:t>
      </w:r>
      <w:r>
        <w:rPr>
          <w:rFonts w:ascii="Arial" w:hAnsi="Arial" w:cs="Arial"/>
          <w:b/>
          <w:color w:val="0000FF"/>
          <w:sz w:val="24"/>
        </w:rPr>
        <w:tab/>
      </w:r>
      <w:r>
        <w:rPr>
          <w:rFonts w:ascii="Arial" w:hAnsi="Arial" w:cs="Arial"/>
          <w:b/>
          <w:sz w:val="24"/>
        </w:rPr>
        <w:t>Revised WID: High power UE for NR TDD intra-band Carrier Aggregation in frequency range FR1</w:t>
      </w:r>
    </w:p>
    <w:p w14:paraId="1CF2ED7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E8CF5B4" w14:textId="77777777" w:rsidR="00D93B97" w:rsidRDefault="00D93B97" w:rsidP="00D93B97">
      <w:pPr>
        <w:rPr>
          <w:color w:val="808080"/>
        </w:rPr>
      </w:pPr>
      <w:r>
        <w:rPr>
          <w:color w:val="808080"/>
        </w:rPr>
        <w:t>(Replaces RP-220698)</w:t>
      </w:r>
    </w:p>
    <w:p w14:paraId="70BABD73" w14:textId="77777777" w:rsidR="00D93B97" w:rsidRDefault="00D93B97" w:rsidP="00D93B97">
      <w:pPr>
        <w:rPr>
          <w:rFonts w:ascii="Arial" w:hAnsi="Arial" w:cs="Arial"/>
          <w:b/>
        </w:rPr>
      </w:pPr>
      <w:r>
        <w:rPr>
          <w:rFonts w:ascii="Arial" w:hAnsi="Arial" w:cs="Arial"/>
          <w:b/>
        </w:rPr>
        <w:t xml:space="preserve">Discussion: </w:t>
      </w:r>
    </w:p>
    <w:p w14:paraId="4702D46C" w14:textId="77777777" w:rsidR="00D93B97" w:rsidRDefault="00D93B97" w:rsidP="00D93B97">
      <w:r>
        <w:t>MCC: late submission</w:t>
      </w:r>
    </w:p>
    <w:p w14:paraId="529BFF96" w14:textId="77777777" w:rsidR="00D93B97" w:rsidRDefault="00D93B97" w:rsidP="00D93B97">
      <w:r>
        <w:t>Apple: revision looks fine</w:t>
      </w:r>
    </w:p>
    <w:p w14:paraId="45A8FA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C6378" w14:textId="77777777" w:rsidR="00D93B97" w:rsidRDefault="00D93B97" w:rsidP="00D93B97">
      <w:pPr>
        <w:pStyle w:val="Heading5"/>
      </w:pPr>
      <w:bookmarkStart w:id="344" w:name="_Toc104749602"/>
      <w:bookmarkStart w:id="345" w:name="_Toc105285912"/>
      <w:r>
        <w:t>9.6.4.5</w:t>
      </w:r>
      <w:r>
        <w:tab/>
        <w:t>Rel-17 PC2 UE for NR inter-band CA/DC with or without SUL configurations with x (6&gt;=x&gt;2) bands DL and y (y=1, 2) bands UL [RAN4 WI: NR_UE_PC2_R17_CADC_SUL_xBDL_yBUL]</w:t>
      </w:r>
      <w:bookmarkEnd w:id="344"/>
      <w:bookmarkEnd w:id="345"/>
    </w:p>
    <w:p w14:paraId="3670F079" w14:textId="77777777" w:rsidR="00D93B97" w:rsidRDefault="00D93B97" w:rsidP="00D93B97">
      <w:pPr>
        <w:rPr>
          <w:rFonts w:ascii="Arial" w:hAnsi="Arial" w:cs="Arial"/>
          <w:b/>
          <w:sz w:val="24"/>
        </w:rPr>
      </w:pPr>
      <w:r>
        <w:rPr>
          <w:rFonts w:ascii="Arial" w:hAnsi="Arial" w:cs="Arial"/>
          <w:b/>
          <w:color w:val="0000FF"/>
          <w:sz w:val="24"/>
        </w:rPr>
        <w:t>RP-220699</w:t>
      </w:r>
      <w:r>
        <w:rPr>
          <w:rFonts w:ascii="Arial" w:hAnsi="Arial" w:cs="Arial"/>
          <w:b/>
          <w:color w:val="0000FF"/>
          <w:sz w:val="24"/>
        </w:rPr>
        <w:tab/>
      </w:r>
      <w:r>
        <w:rPr>
          <w:rFonts w:ascii="Arial" w:hAnsi="Arial" w:cs="Arial"/>
          <w:b/>
          <w:sz w:val="24"/>
        </w:rPr>
        <w:t>Status report for WI Rel-17 Power Class 2 UE for NR inter-band Carrier Aggregation/Dual Connectivity with or without SUL configurations with x (6&gt;=x&gt;2) bands DL and y (y=1, 2) bands UL; rapporteur: Huawei</w:t>
      </w:r>
    </w:p>
    <w:p w14:paraId="25C631C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70F86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7A34C" w14:textId="77777777" w:rsidR="00D93B97" w:rsidRDefault="00D93B97" w:rsidP="00D93B97">
      <w:pPr>
        <w:rPr>
          <w:rFonts w:ascii="Arial" w:hAnsi="Arial" w:cs="Arial"/>
          <w:b/>
          <w:sz w:val="24"/>
        </w:rPr>
      </w:pPr>
      <w:r>
        <w:rPr>
          <w:rFonts w:ascii="Arial" w:hAnsi="Arial" w:cs="Arial"/>
          <w:b/>
          <w:color w:val="0000FF"/>
          <w:sz w:val="24"/>
        </w:rPr>
        <w:t>RP-220700</w:t>
      </w:r>
      <w:r>
        <w:rPr>
          <w:rFonts w:ascii="Arial" w:hAnsi="Arial" w:cs="Arial"/>
          <w:b/>
          <w:color w:val="0000FF"/>
          <w:sz w:val="24"/>
        </w:rPr>
        <w:tab/>
      </w:r>
      <w:r>
        <w:rPr>
          <w:rFonts w:ascii="Arial" w:hAnsi="Arial" w:cs="Arial"/>
          <w:b/>
          <w:sz w:val="24"/>
        </w:rPr>
        <w:t>Exception request for WI: Rel-17 Power Class 2 UE for NR inter-band Carrier Aggregation/Dual Connectivity with or without SUL configurations with x (6&gt;=x&gt;2) bands DL and y (y=1, 2) bands UL; rapporteur: Huawei</w:t>
      </w:r>
    </w:p>
    <w:p w14:paraId="164086CF"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48071C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93962" w14:textId="77777777" w:rsidR="00D93B97" w:rsidRDefault="00D93B97" w:rsidP="00D93B97">
      <w:pPr>
        <w:rPr>
          <w:rFonts w:ascii="Arial" w:hAnsi="Arial" w:cs="Arial"/>
          <w:b/>
          <w:sz w:val="24"/>
        </w:rPr>
      </w:pPr>
      <w:r>
        <w:rPr>
          <w:rFonts w:ascii="Arial" w:hAnsi="Arial" w:cs="Arial"/>
          <w:b/>
          <w:color w:val="0000FF"/>
          <w:sz w:val="24"/>
        </w:rPr>
        <w:t>RP-220701</w:t>
      </w:r>
      <w:r>
        <w:rPr>
          <w:rFonts w:ascii="Arial" w:hAnsi="Arial" w:cs="Arial"/>
          <w:b/>
          <w:color w:val="0000FF"/>
          <w:sz w:val="24"/>
        </w:rPr>
        <w:tab/>
      </w:r>
      <w:r>
        <w:rPr>
          <w:rFonts w:ascii="Arial" w:hAnsi="Arial" w:cs="Arial"/>
          <w:b/>
          <w:sz w:val="24"/>
        </w:rPr>
        <w:t>Revised WID: Rel-17 Power Class 2 UE for NR inter-band Carrier Aggregation/Dual Connectivity with or without SUL configurations with x (6&gt;=x&gt;2) bands DL and y (y=1, 2) bands UL</w:t>
      </w:r>
    </w:p>
    <w:p w14:paraId="273B1B87" w14:textId="77777777" w:rsidR="00D93B97" w:rsidRDefault="00D93B97" w:rsidP="00D93B97">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19BC2FE" w14:textId="77777777" w:rsidR="00D93B97" w:rsidRDefault="00D93B97" w:rsidP="00D93B97">
      <w:pPr>
        <w:rPr>
          <w:rFonts w:ascii="Arial" w:hAnsi="Arial" w:cs="Arial"/>
          <w:b/>
        </w:rPr>
      </w:pPr>
      <w:r>
        <w:rPr>
          <w:rFonts w:ascii="Arial" w:hAnsi="Arial" w:cs="Arial"/>
          <w:b/>
        </w:rPr>
        <w:t xml:space="preserve">Abstract: </w:t>
      </w:r>
    </w:p>
    <w:p w14:paraId="6F943F8B" w14:textId="77777777" w:rsidR="00D93B97" w:rsidRDefault="00D93B97" w:rsidP="00D93B97">
      <w:r>
        <w:t>Last agreed WID was RP-213135</w:t>
      </w:r>
    </w:p>
    <w:p w14:paraId="2556BD5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9B627" w14:textId="77777777" w:rsidR="00D93B97" w:rsidRDefault="00D93B97" w:rsidP="00D93B97">
      <w:pPr>
        <w:pStyle w:val="Heading5"/>
      </w:pPr>
      <w:bookmarkStart w:id="346" w:name="_Toc104749603"/>
      <w:bookmarkStart w:id="347" w:name="_Toc105285913"/>
      <w:r>
        <w:t>9.6.4.6</w:t>
      </w:r>
      <w:r>
        <w:tab/>
        <w:t>Additional NR bands for UL-MIMO PC3 in Rel-17 [RAN4 WI: NR_bands_UL_MIMO_PC3_R17]</w:t>
      </w:r>
      <w:bookmarkEnd w:id="346"/>
      <w:bookmarkEnd w:id="347"/>
    </w:p>
    <w:p w14:paraId="08BDB4F6" w14:textId="77777777" w:rsidR="00D93B97" w:rsidRDefault="00D93B97" w:rsidP="00D93B97">
      <w:pPr>
        <w:rPr>
          <w:rFonts w:ascii="Arial" w:hAnsi="Arial" w:cs="Arial"/>
          <w:b/>
          <w:sz w:val="24"/>
        </w:rPr>
      </w:pPr>
      <w:r>
        <w:rPr>
          <w:rFonts w:ascii="Arial" w:hAnsi="Arial" w:cs="Arial"/>
          <w:b/>
          <w:color w:val="0000FF"/>
          <w:sz w:val="24"/>
        </w:rPr>
        <w:t>RP-220702</w:t>
      </w:r>
      <w:r>
        <w:rPr>
          <w:rFonts w:ascii="Arial" w:hAnsi="Arial" w:cs="Arial"/>
          <w:b/>
          <w:color w:val="0000FF"/>
          <w:sz w:val="24"/>
        </w:rPr>
        <w:tab/>
      </w:r>
      <w:r>
        <w:rPr>
          <w:rFonts w:ascii="Arial" w:hAnsi="Arial" w:cs="Arial"/>
          <w:b/>
          <w:sz w:val="24"/>
        </w:rPr>
        <w:t>Status report for WI Additional NR bands for UL-MIMO in Rel-17; rapporteur: Huawei</w:t>
      </w:r>
    </w:p>
    <w:p w14:paraId="70D3FD1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FA105EB" w14:textId="77777777" w:rsidR="00D93B97" w:rsidRDefault="00D93B97" w:rsidP="00D93B97">
      <w:pPr>
        <w:rPr>
          <w:rFonts w:ascii="Arial" w:hAnsi="Arial" w:cs="Arial"/>
          <w:b/>
        </w:rPr>
      </w:pPr>
      <w:r>
        <w:rPr>
          <w:rFonts w:ascii="Arial" w:hAnsi="Arial" w:cs="Arial"/>
          <w:b/>
        </w:rPr>
        <w:t xml:space="preserve">Discussion: </w:t>
      </w:r>
    </w:p>
    <w:p w14:paraId="2F6CC271" w14:textId="77777777" w:rsidR="00D93B97" w:rsidRDefault="00D93B97" w:rsidP="00D93B97">
      <w:r>
        <w:t>MCC: UID 900064 was forgotten in the status report</w:t>
      </w:r>
    </w:p>
    <w:p w14:paraId="7A6C3A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EA5A2" w14:textId="77777777" w:rsidR="00D93B97" w:rsidRDefault="00D93B97" w:rsidP="00D93B97">
      <w:pPr>
        <w:rPr>
          <w:rFonts w:ascii="Arial" w:hAnsi="Arial" w:cs="Arial"/>
          <w:b/>
          <w:sz w:val="24"/>
        </w:rPr>
      </w:pPr>
      <w:r>
        <w:rPr>
          <w:rFonts w:ascii="Arial" w:hAnsi="Arial" w:cs="Arial"/>
          <w:b/>
          <w:color w:val="0000FF"/>
          <w:sz w:val="24"/>
        </w:rPr>
        <w:t>RP-220363</w:t>
      </w:r>
      <w:r>
        <w:rPr>
          <w:rFonts w:ascii="Arial" w:hAnsi="Arial" w:cs="Arial"/>
          <w:b/>
          <w:color w:val="0000FF"/>
          <w:sz w:val="24"/>
        </w:rPr>
        <w:tab/>
      </w:r>
      <w:r>
        <w:rPr>
          <w:rFonts w:ascii="Arial" w:hAnsi="Arial" w:cs="Arial"/>
          <w:b/>
          <w:sz w:val="24"/>
        </w:rPr>
        <w:t>RAN4 CRs for Open REL-17 NR or NR+LTE WIs - Batch 20</w:t>
      </w:r>
    </w:p>
    <w:p w14:paraId="582500C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9AE234" w14:textId="77777777" w:rsidR="00D93B97" w:rsidRDefault="00D93B97" w:rsidP="00D93B97">
      <w:pPr>
        <w:rPr>
          <w:rFonts w:ascii="Arial" w:hAnsi="Arial" w:cs="Arial"/>
          <w:b/>
        </w:rPr>
      </w:pPr>
      <w:r>
        <w:rPr>
          <w:rFonts w:ascii="Arial" w:hAnsi="Arial" w:cs="Arial"/>
          <w:b/>
        </w:rPr>
        <w:t xml:space="preserve">Discussion: </w:t>
      </w:r>
    </w:p>
    <w:p w14:paraId="36E4A28F" w14:textId="77777777" w:rsidR="00D93B97" w:rsidRDefault="00D93B97" w:rsidP="00D93B97">
      <w:r>
        <w:t>moved from AI 9.5.1.2 to AI 9.6.4.6</w:t>
      </w:r>
    </w:p>
    <w:p w14:paraId="7C3D0E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7D5CF" w14:textId="77777777" w:rsidR="00D93B97" w:rsidRDefault="00D93B97" w:rsidP="00D93B97">
      <w:pPr>
        <w:rPr>
          <w:rFonts w:ascii="Arial" w:hAnsi="Arial" w:cs="Arial"/>
          <w:b/>
          <w:sz w:val="24"/>
        </w:rPr>
      </w:pPr>
      <w:r>
        <w:rPr>
          <w:rFonts w:ascii="Arial" w:hAnsi="Arial" w:cs="Arial"/>
          <w:b/>
          <w:color w:val="0000FF"/>
          <w:sz w:val="24"/>
        </w:rPr>
        <w:t>RP-220703</w:t>
      </w:r>
      <w:r>
        <w:rPr>
          <w:rFonts w:ascii="Arial" w:hAnsi="Arial" w:cs="Arial"/>
          <w:b/>
          <w:color w:val="0000FF"/>
          <w:sz w:val="24"/>
        </w:rPr>
        <w:tab/>
      </w:r>
      <w:r>
        <w:rPr>
          <w:rFonts w:ascii="Arial" w:hAnsi="Arial" w:cs="Arial"/>
          <w:b/>
          <w:sz w:val="24"/>
        </w:rPr>
        <w:t>Exception request for WI: Additional NR bands for UL-MIMO in Rel-17; rapporteur: Huawei</w:t>
      </w:r>
    </w:p>
    <w:p w14:paraId="3DB2411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A77CF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00131" w14:textId="77777777" w:rsidR="00D93B97" w:rsidRDefault="00D93B97" w:rsidP="00D93B97">
      <w:pPr>
        <w:rPr>
          <w:rFonts w:ascii="Arial" w:hAnsi="Arial" w:cs="Arial"/>
          <w:b/>
          <w:sz w:val="24"/>
        </w:rPr>
      </w:pPr>
      <w:r>
        <w:rPr>
          <w:rFonts w:ascii="Arial" w:hAnsi="Arial" w:cs="Arial"/>
          <w:b/>
          <w:color w:val="0000FF"/>
          <w:sz w:val="24"/>
        </w:rPr>
        <w:t>RP-220704</w:t>
      </w:r>
      <w:r>
        <w:rPr>
          <w:rFonts w:ascii="Arial" w:hAnsi="Arial" w:cs="Arial"/>
          <w:b/>
          <w:color w:val="0000FF"/>
          <w:sz w:val="24"/>
        </w:rPr>
        <w:tab/>
      </w:r>
      <w:r>
        <w:rPr>
          <w:rFonts w:ascii="Arial" w:hAnsi="Arial" w:cs="Arial"/>
          <w:b/>
          <w:sz w:val="24"/>
        </w:rPr>
        <w:t>Revised WID: Additional NR bands for UL-MIMO in Rel-17</w:t>
      </w:r>
    </w:p>
    <w:p w14:paraId="3B1AAEB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9AD43E7" w14:textId="77777777" w:rsidR="00D93B97" w:rsidRDefault="00D93B97" w:rsidP="00D93B97">
      <w:pPr>
        <w:rPr>
          <w:rFonts w:ascii="Arial" w:hAnsi="Arial" w:cs="Arial"/>
          <w:b/>
        </w:rPr>
      </w:pPr>
      <w:r>
        <w:rPr>
          <w:rFonts w:ascii="Arial" w:hAnsi="Arial" w:cs="Arial"/>
          <w:b/>
        </w:rPr>
        <w:t xml:space="preserve">Abstract: </w:t>
      </w:r>
    </w:p>
    <w:p w14:paraId="5712A8D8" w14:textId="77777777" w:rsidR="00D93B97" w:rsidRDefault="00D93B97" w:rsidP="00D93B97">
      <w:r>
        <w:t>Last agreed WID was RP-213137</w:t>
      </w:r>
    </w:p>
    <w:p w14:paraId="01E43B9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ED085" w14:textId="77777777" w:rsidR="00D93B97" w:rsidRDefault="00D93B97" w:rsidP="00D93B97">
      <w:pPr>
        <w:pStyle w:val="Heading5"/>
      </w:pPr>
      <w:bookmarkStart w:id="348" w:name="_Toc104749604"/>
      <w:bookmarkStart w:id="349" w:name="_Toc105285914"/>
      <w:r>
        <w:t>9.6.4.7</w:t>
      </w:r>
      <w:r>
        <w:tab/>
        <w:t>High-power UE operation for fixed-wireless/vehicle-mounted use cases in LTE bands 5, 12, 13 and NR bands n5, n13, n71 [RAN4 WI: LTE_NR_HPUE_FWVM]</w:t>
      </w:r>
      <w:bookmarkEnd w:id="348"/>
      <w:bookmarkEnd w:id="349"/>
    </w:p>
    <w:p w14:paraId="38224ECB" w14:textId="77777777" w:rsidR="00D93B97" w:rsidRDefault="00D93B97" w:rsidP="00D93B97">
      <w:pPr>
        <w:rPr>
          <w:rFonts w:ascii="Arial" w:hAnsi="Arial" w:cs="Arial"/>
          <w:b/>
          <w:sz w:val="24"/>
        </w:rPr>
      </w:pPr>
      <w:r>
        <w:rPr>
          <w:rFonts w:ascii="Arial" w:hAnsi="Arial" w:cs="Arial"/>
          <w:b/>
          <w:color w:val="0000FF"/>
          <w:sz w:val="24"/>
        </w:rPr>
        <w:t>RP-220766</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17358F6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CCA103E" w14:textId="77777777" w:rsidR="00D93B97" w:rsidRDefault="00D93B97" w:rsidP="00D93B97">
      <w:pPr>
        <w:rPr>
          <w:rFonts w:ascii="Arial" w:hAnsi="Arial" w:cs="Arial"/>
          <w:b/>
        </w:rPr>
      </w:pPr>
      <w:r>
        <w:rPr>
          <w:rFonts w:ascii="Arial" w:hAnsi="Arial" w:cs="Arial"/>
          <w:b/>
        </w:rPr>
        <w:t xml:space="preserve">Discussion: </w:t>
      </w:r>
    </w:p>
    <w:p w14:paraId="6EDE0777" w14:textId="77777777" w:rsidR="00D93B97" w:rsidRDefault="00D93B97" w:rsidP="00D93B97">
      <w:r>
        <w:lastRenderedPageBreak/>
        <w:t>MCC: Perf.: June 22? contradiction with revWID RP-220767: Perf.: Sep.22</w:t>
      </w:r>
    </w:p>
    <w:p w14:paraId="56D164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RP-220995</w:t>
      </w:r>
      <w:r>
        <w:rPr>
          <w:color w:val="993300"/>
          <w:u w:val="single"/>
        </w:rPr>
        <w:t>.</w:t>
      </w:r>
    </w:p>
    <w:p w14:paraId="3A0E4CD4" w14:textId="77777777" w:rsidR="00D93B97" w:rsidRDefault="00D93B97" w:rsidP="00D93B97">
      <w:pPr>
        <w:rPr>
          <w:rFonts w:ascii="Arial" w:hAnsi="Arial" w:cs="Arial"/>
          <w:b/>
          <w:sz w:val="24"/>
        </w:rPr>
      </w:pPr>
      <w:r>
        <w:rPr>
          <w:rFonts w:ascii="Arial" w:hAnsi="Arial" w:cs="Arial"/>
          <w:b/>
          <w:color w:val="0000FF"/>
          <w:sz w:val="24"/>
        </w:rPr>
        <w:t>RP-220995</w:t>
      </w:r>
      <w:r>
        <w:rPr>
          <w:rFonts w:ascii="Arial" w:hAnsi="Arial" w:cs="Arial"/>
          <w:b/>
          <w:color w:val="0000FF"/>
          <w:sz w:val="24"/>
        </w:rPr>
        <w:tab/>
      </w:r>
      <w:r>
        <w:rPr>
          <w:rFonts w:ascii="Arial" w:hAnsi="Arial" w:cs="Arial"/>
          <w:b/>
          <w:sz w:val="24"/>
        </w:rPr>
        <w:t>Status report for WI High-power UE operation for fixed-wireless/vehicle-mounted use cases in LTE bands and NR bands; rapporteur: Nokia</w:t>
      </w:r>
    </w:p>
    <w:p w14:paraId="51A640C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20FCB03" w14:textId="77777777" w:rsidR="00D93B97" w:rsidRDefault="00D93B97" w:rsidP="00D93B97">
      <w:pPr>
        <w:rPr>
          <w:color w:val="808080"/>
        </w:rPr>
      </w:pPr>
      <w:r>
        <w:rPr>
          <w:color w:val="808080"/>
        </w:rPr>
        <w:t>(Replaces RP-220766)</w:t>
      </w:r>
    </w:p>
    <w:p w14:paraId="62EC1F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539E6" w14:textId="77777777" w:rsidR="00D93B97" w:rsidRDefault="00D93B97" w:rsidP="00D93B97">
      <w:pPr>
        <w:rPr>
          <w:rFonts w:ascii="Arial" w:hAnsi="Arial" w:cs="Arial"/>
          <w:b/>
          <w:sz w:val="24"/>
        </w:rPr>
      </w:pPr>
      <w:r>
        <w:rPr>
          <w:rFonts w:ascii="Arial" w:hAnsi="Arial" w:cs="Arial"/>
          <w:b/>
          <w:color w:val="0000FF"/>
          <w:sz w:val="24"/>
        </w:rPr>
        <w:t>RP-220765</w:t>
      </w:r>
      <w:r>
        <w:rPr>
          <w:rFonts w:ascii="Arial" w:hAnsi="Arial" w:cs="Arial"/>
          <w:b/>
          <w:color w:val="0000FF"/>
          <w:sz w:val="24"/>
        </w:rPr>
        <w:tab/>
      </w:r>
      <w:r>
        <w:rPr>
          <w:rFonts w:ascii="Arial" w:hAnsi="Arial" w:cs="Arial"/>
          <w:b/>
          <w:sz w:val="24"/>
        </w:rPr>
        <w:t>TR 37.828 v1.0.0 on High-power UE operation for fixed-wireless/vehicle-mounted use cases in LTE bands and NR bands</w:t>
      </w:r>
    </w:p>
    <w:p w14:paraId="073AEEA5"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v1.0.0</w:t>
      </w:r>
      <w:r>
        <w:rPr>
          <w:i/>
        </w:rPr>
        <w:br/>
      </w:r>
      <w:r>
        <w:rPr>
          <w:i/>
        </w:rPr>
        <w:tab/>
      </w:r>
      <w:r>
        <w:rPr>
          <w:i/>
        </w:rPr>
        <w:tab/>
      </w:r>
      <w:r>
        <w:rPr>
          <w:i/>
        </w:rPr>
        <w:tab/>
      </w:r>
      <w:r>
        <w:rPr>
          <w:i/>
        </w:rPr>
        <w:tab/>
      </w:r>
      <w:r>
        <w:rPr>
          <w:i/>
        </w:rPr>
        <w:tab/>
        <w:t>Source: Nokia</w:t>
      </w:r>
    </w:p>
    <w:p w14:paraId="7AE1EB5B" w14:textId="77777777" w:rsidR="00D93B97" w:rsidRDefault="00D93B97" w:rsidP="00D93B97">
      <w:pPr>
        <w:rPr>
          <w:rFonts w:ascii="Arial" w:hAnsi="Arial" w:cs="Arial"/>
          <w:b/>
        </w:rPr>
      </w:pPr>
      <w:r>
        <w:rPr>
          <w:rFonts w:ascii="Arial" w:hAnsi="Arial" w:cs="Arial"/>
          <w:b/>
        </w:rPr>
        <w:t xml:space="preserve">Abstract: </w:t>
      </w:r>
    </w:p>
    <w:p w14:paraId="480F03D6" w14:textId="77777777" w:rsidR="00D93B97" w:rsidRDefault="00D93B97" w:rsidP="00D93B97">
      <w:r>
        <w:t>RAN4 TR 37.828 is provided 1-step approval</w:t>
      </w:r>
    </w:p>
    <w:p w14:paraId="0312F3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C7A30" w14:textId="77777777" w:rsidR="00D93B97" w:rsidRDefault="00D93B97" w:rsidP="00D93B97">
      <w:pPr>
        <w:rPr>
          <w:rFonts w:ascii="Arial" w:hAnsi="Arial" w:cs="Arial"/>
          <w:b/>
          <w:sz w:val="24"/>
        </w:rPr>
      </w:pPr>
      <w:r>
        <w:rPr>
          <w:rFonts w:ascii="Arial" w:hAnsi="Arial" w:cs="Arial"/>
          <w:b/>
          <w:color w:val="0000FF"/>
          <w:sz w:val="24"/>
        </w:rPr>
        <w:t>RP-220768</w:t>
      </w:r>
      <w:r>
        <w:rPr>
          <w:rFonts w:ascii="Arial" w:hAnsi="Arial" w:cs="Arial"/>
          <w:b/>
          <w:color w:val="0000FF"/>
          <w:sz w:val="24"/>
        </w:rPr>
        <w:tab/>
      </w:r>
      <w:r>
        <w:rPr>
          <w:rFonts w:ascii="Arial" w:hAnsi="Arial" w:cs="Arial"/>
          <w:b/>
          <w:sz w:val="24"/>
        </w:rPr>
        <w:t>Rel-17 Work Item Exception for High-power UE operation for fixed-wireless/vehicle-mounted use cases in LTE bands and NR bands</w:t>
      </w:r>
    </w:p>
    <w:p w14:paraId="3EB8332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w:t>
      </w:r>
    </w:p>
    <w:p w14:paraId="3B8FDE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9DA5B" w14:textId="77777777" w:rsidR="00D93B97" w:rsidRDefault="00D93B97" w:rsidP="00D93B97">
      <w:pPr>
        <w:rPr>
          <w:rFonts w:ascii="Arial" w:hAnsi="Arial" w:cs="Arial"/>
          <w:b/>
          <w:sz w:val="24"/>
        </w:rPr>
      </w:pPr>
      <w:r>
        <w:rPr>
          <w:rFonts w:ascii="Arial" w:hAnsi="Arial" w:cs="Arial"/>
          <w:b/>
          <w:color w:val="0000FF"/>
          <w:sz w:val="24"/>
        </w:rPr>
        <w:t>RP-220767</w:t>
      </w:r>
      <w:r>
        <w:rPr>
          <w:rFonts w:ascii="Arial" w:hAnsi="Arial" w:cs="Arial"/>
          <w:b/>
          <w:color w:val="0000FF"/>
          <w:sz w:val="24"/>
        </w:rPr>
        <w:tab/>
      </w:r>
      <w:r>
        <w:rPr>
          <w:rFonts w:ascii="Arial" w:hAnsi="Arial" w:cs="Arial"/>
          <w:b/>
          <w:sz w:val="24"/>
        </w:rPr>
        <w:t>Revised WID: High-power UE operation for fixed-wireless/vehicle-mounted use cases in LTE bands and NR bandsHigh</w:t>
      </w:r>
    </w:p>
    <w:p w14:paraId="414A8F47"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46775C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F1F99" w14:textId="77777777" w:rsidR="00D93B97" w:rsidRDefault="00D93B97" w:rsidP="00D93B97">
      <w:pPr>
        <w:pStyle w:val="Heading5"/>
      </w:pPr>
      <w:bookmarkStart w:id="350" w:name="_Toc104749605"/>
      <w:bookmarkStart w:id="351" w:name="_Toc105285915"/>
      <w:r>
        <w:t>9.6.4.8</w:t>
      </w:r>
      <w:r>
        <w:tab/>
        <w:t>High power UE (PC2) for one NR FDD band [RAN4 WI: NR_PC2_UE_FDD]</w:t>
      </w:r>
      <w:bookmarkEnd w:id="350"/>
      <w:bookmarkEnd w:id="351"/>
    </w:p>
    <w:p w14:paraId="750C2086" w14:textId="77777777" w:rsidR="00D93B97" w:rsidRDefault="00D93B97" w:rsidP="00D93B97">
      <w:pPr>
        <w:rPr>
          <w:rFonts w:ascii="Arial" w:hAnsi="Arial" w:cs="Arial"/>
          <w:b/>
          <w:sz w:val="24"/>
        </w:rPr>
      </w:pPr>
      <w:r>
        <w:rPr>
          <w:rFonts w:ascii="Arial" w:hAnsi="Arial" w:cs="Arial"/>
          <w:b/>
          <w:color w:val="0000FF"/>
          <w:sz w:val="24"/>
        </w:rPr>
        <w:t>RP-220381</w:t>
      </w:r>
      <w:r>
        <w:rPr>
          <w:rFonts w:ascii="Arial" w:hAnsi="Arial" w:cs="Arial"/>
          <w:b/>
          <w:color w:val="0000FF"/>
          <w:sz w:val="24"/>
        </w:rPr>
        <w:tab/>
      </w:r>
      <w:r>
        <w:rPr>
          <w:rFonts w:ascii="Arial" w:hAnsi="Arial" w:cs="Arial"/>
          <w:b/>
          <w:sz w:val="24"/>
        </w:rPr>
        <w:t>Status report for WI High power UE (PC2) for one NR FDD band; rapporteur: China Unicom</w:t>
      </w:r>
    </w:p>
    <w:p w14:paraId="6D489CE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B83D3C" w14:textId="77777777" w:rsidR="00D93B97" w:rsidRDefault="00D93B97" w:rsidP="00D93B97">
      <w:pPr>
        <w:rPr>
          <w:rFonts w:ascii="Arial" w:hAnsi="Arial" w:cs="Arial"/>
          <w:b/>
        </w:rPr>
      </w:pPr>
      <w:r>
        <w:rPr>
          <w:rFonts w:ascii="Arial" w:hAnsi="Arial" w:cs="Arial"/>
          <w:b/>
        </w:rPr>
        <w:t xml:space="preserve">Discussion: </w:t>
      </w:r>
    </w:p>
    <w:p w14:paraId="5811EF40" w14:textId="77777777" w:rsidR="00D93B97" w:rsidRDefault="00D93B97" w:rsidP="00D93B97">
      <w:r>
        <w:t>conclusion: Core and Perf. part WI completed</w:t>
      </w:r>
    </w:p>
    <w:p w14:paraId="43145C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C6D38" w14:textId="77777777" w:rsidR="00D93B97" w:rsidRDefault="00D93B97" w:rsidP="00D93B97">
      <w:pPr>
        <w:pStyle w:val="Heading4"/>
      </w:pPr>
      <w:bookmarkStart w:id="352" w:name="_Toc104749606"/>
      <w:bookmarkStart w:id="353" w:name="_Toc105285916"/>
      <w:r>
        <w:t>9.6.5</w:t>
      </w:r>
      <w:r>
        <w:tab/>
        <w:t>Other spectrum related REL-17 WIs</w:t>
      </w:r>
      <w:bookmarkEnd w:id="352"/>
      <w:bookmarkEnd w:id="353"/>
    </w:p>
    <w:p w14:paraId="4C36E7BE" w14:textId="77777777" w:rsidR="00D93B97" w:rsidRDefault="00D93B97" w:rsidP="00D93B97">
      <w:pPr>
        <w:rPr>
          <w:rFonts w:ascii="Arial" w:hAnsi="Arial" w:cs="Arial"/>
          <w:b/>
          <w:sz w:val="24"/>
        </w:rPr>
      </w:pPr>
      <w:r>
        <w:rPr>
          <w:rFonts w:ascii="Arial" w:hAnsi="Arial" w:cs="Arial"/>
          <w:b/>
          <w:color w:val="0000FF"/>
          <w:sz w:val="24"/>
        </w:rPr>
        <w:t>RP-220358</w:t>
      </w:r>
      <w:r>
        <w:rPr>
          <w:rFonts w:ascii="Arial" w:hAnsi="Arial" w:cs="Arial"/>
          <w:b/>
          <w:color w:val="0000FF"/>
          <w:sz w:val="24"/>
        </w:rPr>
        <w:tab/>
      </w:r>
      <w:r>
        <w:rPr>
          <w:rFonts w:ascii="Arial" w:hAnsi="Arial" w:cs="Arial"/>
          <w:b/>
          <w:sz w:val="24"/>
        </w:rPr>
        <w:t>RAN4 CRs for Open REL-17 NR or NR+LTE WIs - Batch 15</w:t>
      </w:r>
    </w:p>
    <w:p w14:paraId="71653B2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9B9D9D" w14:textId="77777777" w:rsidR="00D93B97" w:rsidRDefault="00D93B97" w:rsidP="00D93B97">
      <w:pPr>
        <w:rPr>
          <w:rFonts w:ascii="Arial" w:hAnsi="Arial" w:cs="Arial"/>
          <w:b/>
        </w:rPr>
      </w:pPr>
      <w:r>
        <w:rPr>
          <w:rFonts w:ascii="Arial" w:hAnsi="Arial" w:cs="Arial"/>
          <w:b/>
        </w:rPr>
        <w:lastRenderedPageBreak/>
        <w:t xml:space="preserve">Discussion: </w:t>
      </w:r>
    </w:p>
    <w:p w14:paraId="13FA647B" w14:textId="77777777" w:rsidR="00D93B97" w:rsidRDefault="00D93B97" w:rsidP="00D93B97">
      <w:r>
        <w:t>Note: CR R4-2204173 of RP-220358 was written to TS 38.101-3 although the CR got a TS 38.101-1 CR number 1004. Normally, such a CR should have not been submitted to the TSG and not pursued. But as the problem was detected after RAN #95e and the CR got implemented into 38.101-3, CR number 0703A was dedicated to R4-2204173 in the CR database.</w:t>
      </w:r>
    </w:p>
    <w:p w14:paraId="07ED91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E459F" w14:textId="77777777" w:rsidR="00D93B97" w:rsidRDefault="00D93B97" w:rsidP="00D93B97">
      <w:pPr>
        <w:pStyle w:val="Heading5"/>
      </w:pPr>
      <w:bookmarkStart w:id="354" w:name="_Toc104749607"/>
      <w:bookmarkStart w:id="355" w:name="_Toc105285917"/>
      <w:r>
        <w:t>9.6.5.1</w:t>
      </w:r>
      <w:r>
        <w:tab/>
        <w:t>Band combinations for concurrent operation of NR/LTE Uu bands/band combinations and one NR/LTE V2X PC5 band [RAN4 WI: NR_LTE_V2X_PC5_combos]</w:t>
      </w:r>
      <w:bookmarkEnd w:id="354"/>
      <w:bookmarkEnd w:id="355"/>
    </w:p>
    <w:p w14:paraId="32F1BE61" w14:textId="77777777" w:rsidR="00D93B97" w:rsidRDefault="00D93B97" w:rsidP="00D93B97">
      <w:pPr>
        <w:rPr>
          <w:rFonts w:ascii="Arial" w:hAnsi="Arial" w:cs="Arial"/>
          <w:b/>
          <w:sz w:val="24"/>
        </w:rPr>
      </w:pPr>
      <w:r>
        <w:rPr>
          <w:rFonts w:ascii="Arial" w:hAnsi="Arial" w:cs="Arial"/>
          <w:b/>
          <w:color w:val="0000FF"/>
          <w:sz w:val="24"/>
        </w:rPr>
        <w:t>RP-220735</w:t>
      </w:r>
      <w:r>
        <w:rPr>
          <w:rFonts w:ascii="Arial" w:hAnsi="Arial" w:cs="Arial"/>
          <w:b/>
          <w:color w:val="0000FF"/>
          <w:sz w:val="24"/>
        </w:rPr>
        <w:tab/>
      </w:r>
      <w:r>
        <w:rPr>
          <w:rFonts w:ascii="Arial" w:hAnsi="Arial" w:cs="Arial"/>
          <w:b/>
          <w:sz w:val="24"/>
        </w:rPr>
        <w:t>Status report for WI Band combinations for Uu and V2X con-current operation; rapporteur: CATT</w:t>
      </w:r>
    </w:p>
    <w:p w14:paraId="7F214C0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6DA81E" w14:textId="77777777" w:rsidR="00D93B97" w:rsidRDefault="00D93B97" w:rsidP="00D93B97">
      <w:pPr>
        <w:rPr>
          <w:rFonts w:ascii="Arial" w:hAnsi="Arial" w:cs="Arial"/>
          <w:b/>
        </w:rPr>
      </w:pPr>
      <w:r>
        <w:rPr>
          <w:rFonts w:ascii="Arial" w:hAnsi="Arial" w:cs="Arial"/>
          <w:b/>
        </w:rPr>
        <w:t xml:space="preserve">Abstract: </w:t>
      </w:r>
    </w:p>
    <w:p w14:paraId="78D75425" w14:textId="77777777" w:rsidR="00D93B97" w:rsidRDefault="00D93B97" w:rsidP="00D93B97">
      <w:r>
        <w:t>Core: 95%, Target Date: June 2022</w:t>
      </w:r>
    </w:p>
    <w:p w14:paraId="77C41A0E" w14:textId="77777777" w:rsidR="00D93B97" w:rsidRDefault="00D93B97" w:rsidP="00D93B97">
      <w:pPr>
        <w:rPr>
          <w:rFonts w:ascii="Arial" w:hAnsi="Arial" w:cs="Arial"/>
          <w:b/>
        </w:rPr>
      </w:pPr>
      <w:r>
        <w:rPr>
          <w:rFonts w:ascii="Arial" w:hAnsi="Arial" w:cs="Arial"/>
          <w:b/>
        </w:rPr>
        <w:t xml:space="preserve">Discussion: </w:t>
      </w:r>
    </w:p>
    <w:p w14:paraId="39288CCA" w14:textId="77777777" w:rsidR="00D93B97" w:rsidRDefault="00D93B97" w:rsidP="00D93B97">
      <w:r>
        <w:t>MCC: Tdoc number missing on the Tdoc</w:t>
      </w:r>
    </w:p>
    <w:p w14:paraId="63ADE5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8B1A9" w14:textId="77777777" w:rsidR="00D93B97" w:rsidRDefault="00D93B97" w:rsidP="00D93B97">
      <w:pPr>
        <w:rPr>
          <w:rFonts w:ascii="Arial" w:hAnsi="Arial" w:cs="Arial"/>
          <w:b/>
          <w:sz w:val="24"/>
        </w:rPr>
      </w:pPr>
      <w:r>
        <w:rPr>
          <w:rFonts w:ascii="Arial" w:hAnsi="Arial" w:cs="Arial"/>
          <w:b/>
          <w:color w:val="0000FF"/>
          <w:sz w:val="24"/>
        </w:rPr>
        <w:t>RP-220736</w:t>
      </w:r>
      <w:r>
        <w:rPr>
          <w:rFonts w:ascii="Arial" w:hAnsi="Arial" w:cs="Arial"/>
          <w:b/>
          <w:color w:val="0000FF"/>
          <w:sz w:val="24"/>
        </w:rPr>
        <w:tab/>
      </w:r>
      <w:r>
        <w:rPr>
          <w:rFonts w:ascii="Arial" w:hAnsi="Arial" w:cs="Arial"/>
          <w:b/>
          <w:sz w:val="24"/>
        </w:rPr>
        <w:t>Rel-17 Work Item Exception for Uu and V2X con-current operation</w:t>
      </w:r>
    </w:p>
    <w:p w14:paraId="170471FF"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2095EFB2" w14:textId="77777777" w:rsidR="00D93B97" w:rsidRDefault="00D93B97" w:rsidP="00D93B97">
      <w:pPr>
        <w:rPr>
          <w:rFonts w:ascii="Arial" w:hAnsi="Arial" w:cs="Arial"/>
          <w:b/>
        </w:rPr>
      </w:pPr>
      <w:r>
        <w:rPr>
          <w:rFonts w:ascii="Arial" w:hAnsi="Arial" w:cs="Arial"/>
          <w:b/>
        </w:rPr>
        <w:t xml:space="preserve">Abstract: </w:t>
      </w:r>
    </w:p>
    <w:p w14:paraId="33195203" w14:textId="77777777" w:rsidR="00D93B97" w:rsidRDefault="00D93B97" w:rsidP="00D93B97">
      <w:r>
        <w:t>outline the uncompleted combinations.</w:t>
      </w:r>
    </w:p>
    <w:p w14:paraId="6D6C087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DB317" w14:textId="77777777" w:rsidR="00D93B97" w:rsidRDefault="00D93B97" w:rsidP="00D93B97">
      <w:pPr>
        <w:pStyle w:val="Heading5"/>
      </w:pPr>
      <w:bookmarkStart w:id="356" w:name="_Toc104749608"/>
      <w:bookmarkStart w:id="357" w:name="_Toc105285918"/>
      <w:r>
        <w:t>9.6.5.2</w:t>
      </w:r>
      <w:r>
        <w:tab/>
        <w:t>DL interruption for NR and EN-DC band combinations to conduct dynamic Tx Switching in UL [RAN4 WI: DL_intrpt_combos_TxSW_R17]</w:t>
      </w:r>
      <w:bookmarkEnd w:id="356"/>
      <w:bookmarkEnd w:id="357"/>
    </w:p>
    <w:p w14:paraId="2B1C6EEB" w14:textId="77777777" w:rsidR="00D93B97" w:rsidRDefault="00D93B97" w:rsidP="00D93B97">
      <w:pPr>
        <w:rPr>
          <w:rFonts w:ascii="Arial" w:hAnsi="Arial" w:cs="Arial"/>
          <w:b/>
          <w:sz w:val="24"/>
        </w:rPr>
      </w:pPr>
      <w:r>
        <w:rPr>
          <w:rFonts w:ascii="Arial" w:hAnsi="Arial" w:cs="Arial"/>
          <w:b/>
          <w:color w:val="0000FF"/>
          <w:sz w:val="24"/>
        </w:rPr>
        <w:t>RP-220570</w:t>
      </w:r>
      <w:r>
        <w:rPr>
          <w:rFonts w:ascii="Arial" w:hAnsi="Arial" w:cs="Arial"/>
          <w:b/>
          <w:color w:val="0000FF"/>
          <w:sz w:val="24"/>
        </w:rPr>
        <w:tab/>
      </w:r>
      <w:r>
        <w:rPr>
          <w:rFonts w:ascii="Arial" w:hAnsi="Arial" w:cs="Arial"/>
          <w:b/>
          <w:sz w:val="24"/>
        </w:rPr>
        <w:t>Status report for WI: Down link interruption for band combinations to conduct dynamic tx switching; rapporteur: China Telecom</w:t>
      </w:r>
    </w:p>
    <w:p w14:paraId="7CD806F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90D4AE" w14:textId="77777777" w:rsidR="00D93B97" w:rsidRDefault="00D93B97" w:rsidP="00D93B97">
      <w:pPr>
        <w:rPr>
          <w:rFonts w:ascii="Arial" w:hAnsi="Arial" w:cs="Arial"/>
          <w:b/>
        </w:rPr>
      </w:pPr>
      <w:r>
        <w:rPr>
          <w:rFonts w:ascii="Arial" w:hAnsi="Arial" w:cs="Arial"/>
          <w:b/>
        </w:rPr>
        <w:t xml:space="preserve">Abstract: </w:t>
      </w:r>
    </w:p>
    <w:p w14:paraId="7D3BD6AC" w14:textId="77777777" w:rsidR="00D93B97" w:rsidRDefault="00D93B97" w:rsidP="00D93B97">
      <w:r>
        <w:t>Core 100% and Perf. 100%, Mar. 2022</w:t>
      </w:r>
    </w:p>
    <w:p w14:paraId="7BA77EEA" w14:textId="77777777" w:rsidR="00D93B97" w:rsidRDefault="00D93B97" w:rsidP="00D93B97">
      <w:pPr>
        <w:rPr>
          <w:rFonts w:ascii="Arial" w:hAnsi="Arial" w:cs="Arial"/>
          <w:b/>
        </w:rPr>
      </w:pPr>
      <w:r>
        <w:rPr>
          <w:rFonts w:ascii="Arial" w:hAnsi="Arial" w:cs="Arial"/>
          <w:b/>
        </w:rPr>
        <w:t xml:space="preserve">Discussion: </w:t>
      </w:r>
    </w:p>
    <w:p w14:paraId="63BCCFB7" w14:textId="77777777" w:rsidR="00D93B97" w:rsidRDefault="00D93B97" w:rsidP="00D93B97">
      <w:r>
        <w:t>conclusion: Core and Perf. part WI completed</w:t>
      </w:r>
    </w:p>
    <w:p w14:paraId="5D7991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E714" w14:textId="77777777" w:rsidR="00D93B97" w:rsidRDefault="00D93B97" w:rsidP="00D93B97">
      <w:pPr>
        <w:rPr>
          <w:rFonts w:ascii="Arial" w:hAnsi="Arial" w:cs="Arial"/>
          <w:b/>
          <w:sz w:val="24"/>
        </w:rPr>
      </w:pPr>
      <w:r>
        <w:rPr>
          <w:rFonts w:ascii="Arial" w:hAnsi="Arial" w:cs="Arial"/>
          <w:b/>
          <w:color w:val="0000FF"/>
          <w:sz w:val="24"/>
        </w:rPr>
        <w:t>RP-220789</w:t>
      </w:r>
      <w:r>
        <w:rPr>
          <w:rFonts w:ascii="Arial" w:hAnsi="Arial" w:cs="Arial"/>
          <w:b/>
          <w:color w:val="0000FF"/>
          <w:sz w:val="24"/>
        </w:rPr>
        <w:tab/>
      </w:r>
      <w:r>
        <w:rPr>
          <w:rFonts w:ascii="Arial" w:hAnsi="Arial" w:cs="Arial"/>
          <w:b/>
          <w:sz w:val="24"/>
        </w:rPr>
        <w:t>TR 37.867 1.0.0 Downlink interruption for band combinations to conduct dynamic Tx Switching</w:t>
      </w:r>
    </w:p>
    <w:p w14:paraId="5EF8B544" w14:textId="77777777" w:rsidR="00D93B97" w:rsidRDefault="00D93B97" w:rsidP="00D93B97">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v1.0.0</w:t>
      </w:r>
      <w:r>
        <w:rPr>
          <w:i/>
        </w:rPr>
        <w:br/>
      </w:r>
      <w:r>
        <w:rPr>
          <w:i/>
        </w:rPr>
        <w:tab/>
      </w:r>
      <w:r>
        <w:rPr>
          <w:i/>
        </w:rPr>
        <w:tab/>
      </w:r>
      <w:r>
        <w:rPr>
          <w:i/>
        </w:rPr>
        <w:tab/>
      </w:r>
      <w:r>
        <w:rPr>
          <w:i/>
        </w:rPr>
        <w:tab/>
      </w:r>
      <w:r>
        <w:rPr>
          <w:i/>
        </w:rPr>
        <w:tab/>
        <w:t>Source: CATT</w:t>
      </w:r>
    </w:p>
    <w:p w14:paraId="064EEB17" w14:textId="77777777" w:rsidR="00D93B97" w:rsidRDefault="00D93B97" w:rsidP="00D93B97">
      <w:pPr>
        <w:rPr>
          <w:rFonts w:ascii="Arial" w:hAnsi="Arial" w:cs="Arial"/>
          <w:b/>
        </w:rPr>
      </w:pPr>
      <w:r>
        <w:rPr>
          <w:rFonts w:ascii="Arial" w:hAnsi="Arial" w:cs="Arial"/>
          <w:b/>
        </w:rPr>
        <w:t xml:space="preserve">Abstract: </w:t>
      </w:r>
    </w:p>
    <w:p w14:paraId="1C9D8EB9" w14:textId="77777777" w:rsidR="00D93B97" w:rsidRDefault="00D93B97" w:rsidP="00D93B97">
      <w:r>
        <w:t>RAN4 TR 37.867 is provided for 1-step approval</w:t>
      </w:r>
    </w:p>
    <w:p w14:paraId="63791FFA" w14:textId="77777777" w:rsidR="00D93B97" w:rsidRDefault="00D93B97" w:rsidP="00D93B97">
      <w:pPr>
        <w:rPr>
          <w:rFonts w:ascii="Arial" w:hAnsi="Arial" w:cs="Arial"/>
          <w:b/>
        </w:rPr>
      </w:pPr>
      <w:r>
        <w:rPr>
          <w:rFonts w:ascii="Arial" w:hAnsi="Arial" w:cs="Arial"/>
          <w:b/>
        </w:rPr>
        <w:t xml:space="preserve">Discussion: </w:t>
      </w:r>
    </w:p>
    <w:p w14:paraId="38CCB2AE" w14:textId="77777777" w:rsidR="00D93B97" w:rsidRDefault="00D93B97" w:rsidP="00D93B97">
      <w:r>
        <w:t>MCC: late submission</w:t>
      </w:r>
    </w:p>
    <w:p w14:paraId="1FEF968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6E804D" w14:textId="77777777" w:rsidR="00D93B97" w:rsidRDefault="00D93B97" w:rsidP="00D93B97">
      <w:pPr>
        <w:pStyle w:val="Heading5"/>
      </w:pPr>
      <w:bookmarkStart w:id="358" w:name="_Toc104749609"/>
      <w:bookmarkStart w:id="359" w:name="_Toc105285919"/>
      <w:r>
        <w:t>9.6.5.3</w:t>
      </w:r>
      <w:r>
        <w:tab/>
        <w:t>Simultaneous Rx/Tx band combinations for NR CA/DC, NR SUL and LTE/NR DC [RAN4 WI: LTE_NR_Simult_RxTx]</w:t>
      </w:r>
      <w:bookmarkEnd w:id="358"/>
      <w:bookmarkEnd w:id="359"/>
    </w:p>
    <w:p w14:paraId="3B3CD9D9" w14:textId="77777777" w:rsidR="00D93B97" w:rsidRDefault="00D93B97" w:rsidP="00D93B97">
      <w:pPr>
        <w:rPr>
          <w:rFonts w:ascii="Arial" w:hAnsi="Arial" w:cs="Arial"/>
          <w:b/>
          <w:sz w:val="24"/>
        </w:rPr>
      </w:pPr>
      <w:r>
        <w:rPr>
          <w:rFonts w:ascii="Arial" w:hAnsi="Arial" w:cs="Arial"/>
          <w:b/>
          <w:color w:val="0000FF"/>
          <w:sz w:val="24"/>
        </w:rPr>
        <w:t>RP-220705</w:t>
      </w:r>
      <w:r>
        <w:rPr>
          <w:rFonts w:ascii="Arial" w:hAnsi="Arial" w:cs="Arial"/>
          <w:b/>
          <w:color w:val="0000FF"/>
          <w:sz w:val="24"/>
        </w:rPr>
        <w:tab/>
      </w:r>
      <w:r>
        <w:rPr>
          <w:rFonts w:ascii="Arial" w:hAnsi="Arial" w:cs="Arial"/>
          <w:b/>
          <w:sz w:val="24"/>
        </w:rPr>
        <w:t>Status report for WI Simultaneous Rx/Tx band combinations for NR CA/DC, NR SUL and LTE/NR DC; rapporteur: Huawei</w:t>
      </w:r>
    </w:p>
    <w:p w14:paraId="287E257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6EF7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83B1" w14:textId="77777777" w:rsidR="00D93B97" w:rsidRDefault="00D93B97" w:rsidP="00D93B97">
      <w:pPr>
        <w:rPr>
          <w:rFonts w:ascii="Arial" w:hAnsi="Arial" w:cs="Arial"/>
          <w:b/>
          <w:sz w:val="24"/>
        </w:rPr>
      </w:pPr>
      <w:r>
        <w:rPr>
          <w:rFonts w:ascii="Arial" w:hAnsi="Arial" w:cs="Arial"/>
          <w:b/>
          <w:color w:val="0000FF"/>
          <w:sz w:val="24"/>
        </w:rPr>
        <w:t>RP-220706</w:t>
      </w:r>
      <w:r>
        <w:rPr>
          <w:rFonts w:ascii="Arial" w:hAnsi="Arial" w:cs="Arial"/>
          <w:b/>
          <w:color w:val="0000FF"/>
          <w:sz w:val="24"/>
        </w:rPr>
        <w:tab/>
      </w:r>
      <w:r>
        <w:rPr>
          <w:rFonts w:ascii="Arial" w:hAnsi="Arial" w:cs="Arial"/>
          <w:b/>
          <w:sz w:val="24"/>
        </w:rPr>
        <w:t>Exception request for WI: Simultaneous Rx/Tx band combinations for NR CA/DC, NR SUL and LTE/NR DC; rapporteur: Huawei</w:t>
      </w:r>
    </w:p>
    <w:p w14:paraId="6D23176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7646DA0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67318" w14:textId="77777777" w:rsidR="00D93B97" w:rsidRDefault="00D93B97" w:rsidP="00D93B97">
      <w:pPr>
        <w:rPr>
          <w:rFonts w:ascii="Arial" w:hAnsi="Arial" w:cs="Arial"/>
          <w:b/>
          <w:sz w:val="24"/>
        </w:rPr>
      </w:pPr>
      <w:r>
        <w:rPr>
          <w:rFonts w:ascii="Arial" w:hAnsi="Arial" w:cs="Arial"/>
          <w:b/>
          <w:color w:val="0000FF"/>
          <w:sz w:val="24"/>
        </w:rPr>
        <w:t>RP-220707</w:t>
      </w:r>
      <w:r>
        <w:rPr>
          <w:rFonts w:ascii="Arial" w:hAnsi="Arial" w:cs="Arial"/>
          <w:b/>
          <w:color w:val="0000FF"/>
          <w:sz w:val="24"/>
        </w:rPr>
        <w:tab/>
      </w:r>
      <w:r>
        <w:rPr>
          <w:rFonts w:ascii="Arial" w:hAnsi="Arial" w:cs="Arial"/>
          <w:b/>
          <w:sz w:val="24"/>
        </w:rPr>
        <w:t>Revised WID: Simultaneous Rx/Tx band combinations for NR CA/DC, NR SUL and LTE/NR DC</w:t>
      </w:r>
    </w:p>
    <w:p w14:paraId="391A16A4"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E370E3" w14:textId="77777777" w:rsidR="00D93B97" w:rsidRDefault="00D93B97" w:rsidP="00D93B97">
      <w:pPr>
        <w:rPr>
          <w:rFonts w:ascii="Arial" w:hAnsi="Arial" w:cs="Arial"/>
          <w:b/>
        </w:rPr>
      </w:pPr>
      <w:r>
        <w:rPr>
          <w:rFonts w:ascii="Arial" w:hAnsi="Arial" w:cs="Arial"/>
          <w:b/>
        </w:rPr>
        <w:t xml:space="preserve">Abstract: </w:t>
      </w:r>
    </w:p>
    <w:p w14:paraId="086E901B" w14:textId="77777777" w:rsidR="00D93B97" w:rsidRDefault="00D93B97" w:rsidP="00D93B97">
      <w:r>
        <w:t>Last agreed WID was RP-211382</w:t>
      </w:r>
    </w:p>
    <w:p w14:paraId="149B14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DCB7F" w14:textId="77777777" w:rsidR="00D93B97" w:rsidRDefault="00D93B97" w:rsidP="00D93B97">
      <w:pPr>
        <w:pStyle w:val="Heading5"/>
      </w:pPr>
      <w:bookmarkStart w:id="360" w:name="_Toc104749610"/>
      <w:bookmarkStart w:id="361" w:name="_Toc105285920"/>
      <w:r>
        <w:t>9.6.5.4</w:t>
      </w:r>
      <w:r>
        <w:tab/>
        <w:t>Core part: Rel-17 Adding channel BW support to existing NR bands [RAN4 WI: NR_bands_R17_BWs-Core]</w:t>
      </w:r>
      <w:bookmarkEnd w:id="360"/>
      <w:bookmarkEnd w:id="361"/>
    </w:p>
    <w:p w14:paraId="20F477FE" w14:textId="77777777" w:rsidR="00D93B97" w:rsidRDefault="00D93B97" w:rsidP="00D93B97">
      <w:pPr>
        <w:rPr>
          <w:rFonts w:ascii="Arial" w:hAnsi="Arial" w:cs="Arial"/>
          <w:b/>
          <w:sz w:val="24"/>
        </w:rPr>
      </w:pPr>
      <w:r>
        <w:rPr>
          <w:rFonts w:ascii="Arial" w:hAnsi="Arial" w:cs="Arial"/>
          <w:b/>
          <w:color w:val="0000FF"/>
          <w:sz w:val="24"/>
        </w:rPr>
        <w:t>RP-220161</w:t>
      </w:r>
      <w:r>
        <w:rPr>
          <w:rFonts w:ascii="Arial" w:hAnsi="Arial" w:cs="Arial"/>
          <w:b/>
          <w:color w:val="0000FF"/>
          <w:sz w:val="24"/>
        </w:rPr>
        <w:tab/>
      </w:r>
      <w:r>
        <w:rPr>
          <w:rFonts w:ascii="Arial" w:hAnsi="Arial" w:cs="Arial"/>
          <w:b/>
          <w:sz w:val="24"/>
        </w:rPr>
        <w:t>Status Report for the basket WI Adding new channel bandwidth(s) support to existing NR bands; rapporteur: Ericsson</w:t>
      </w:r>
    </w:p>
    <w:p w14:paraId="5DAC0F3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D140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65191" w14:textId="77777777" w:rsidR="00D93B97" w:rsidRDefault="00D93B97" w:rsidP="00D93B97">
      <w:pPr>
        <w:rPr>
          <w:rFonts w:ascii="Arial" w:hAnsi="Arial" w:cs="Arial"/>
          <w:b/>
          <w:sz w:val="24"/>
        </w:rPr>
      </w:pPr>
      <w:r>
        <w:rPr>
          <w:rFonts w:ascii="Arial" w:hAnsi="Arial" w:cs="Arial"/>
          <w:b/>
          <w:color w:val="0000FF"/>
          <w:sz w:val="24"/>
        </w:rPr>
        <w:t>RP-220160</w:t>
      </w:r>
      <w:r>
        <w:rPr>
          <w:rFonts w:ascii="Arial" w:hAnsi="Arial" w:cs="Arial"/>
          <w:b/>
          <w:color w:val="0000FF"/>
          <w:sz w:val="24"/>
        </w:rPr>
        <w:tab/>
      </w:r>
      <w:r>
        <w:rPr>
          <w:rFonts w:ascii="Arial" w:hAnsi="Arial" w:cs="Arial"/>
          <w:b/>
          <w:sz w:val="24"/>
        </w:rPr>
        <w:t>Revised Basket WID: adding new channel bandwidth(s) support to existing NR bands</w:t>
      </w:r>
    </w:p>
    <w:p w14:paraId="576421F5"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7779EA1" w14:textId="77777777" w:rsidR="00D93B97" w:rsidRDefault="00D93B97" w:rsidP="00D93B97">
      <w:pPr>
        <w:rPr>
          <w:color w:val="808080"/>
        </w:rPr>
      </w:pPr>
      <w:r>
        <w:rPr>
          <w:color w:val="808080"/>
        </w:rPr>
        <w:t>(Replaces RP-213248)</w:t>
      </w:r>
    </w:p>
    <w:p w14:paraId="030D4C2D" w14:textId="77777777" w:rsidR="00D93B97" w:rsidRDefault="00D93B97" w:rsidP="00D93B97">
      <w:pPr>
        <w:rPr>
          <w:rFonts w:ascii="Arial" w:hAnsi="Arial" w:cs="Arial"/>
          <w:b/>
        </w:rPr>
      </w:pPr>
      <w:r>
        <w:rPr>
          <w:rFonts w:ascii="Arial" w:hAnsi="Arial" w:cs="Arial"/>
          <w:b/>
        </w:rPr>
        <w:lastRenderedPageBreak/>
        <w:t xml:space="preserve">Abstract: </w:t>
      </w:r>
    </w:p>
    <w:p w14:paraId="30300AFA" w14:textId="77777777" w:rsidR="00D93B97" w:rsidRDefault="00D93B97" w:rsidP="00D93B97">
      <w:r>
        <w:t>Basket WID adding channel bandwidth(s) support in existing NR bands - Updated with new requests</w:t>
      </w:r>
    </w:p>
    <w:p w14:paraId="3E21EE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D8DB3" w14:textId="77777777" w:rsidR="00D93B97" w:rsidRDefault="00D93B97" w:rsidP="00D93B97">
      <w:pPr>
        <w:rPr>
          <w:rFonts w:ascii="Arial" w:hAnsi="Arial" w:cs="Arial"/>
          <w:b/>
          <w:sz w:val="24"/>
        </w:rPr>
      </w:pPr>
      <w:r>
        <w:rPr>
          <w:rFonts w:ascii="Arial" w:hAnsi="Arial" w:cs="Arial"/>
          <w:b/>
          <w:color w:val="0000FF"/>
          <w:sz w:val="24"/>
        </w:rPr>
        <w:t>RP-220271</w:t>
      </w:r>
      <w:r>
        <w:rPr>
          <w:rFonts w:ascii="Arial" w:hAnsi="Arial" w:cs="Arial"/>
          <w:b/>
          <w:color w:val="0000FF"/>
          <w:sz w:val="24"/>
        </w:rPr>
        <w:tab/>
      </w:r>
      <w:r>
        <w:rPr>
          <w:rFonts w:ascii="Arial" w:hAnsi="Arial" w:cs="Arial"/>
          <w:b/>
          <w:sz w:val="24"/>
        </w:rPr>
        <w:t>Endorsed CR on Introduction of carrier BW smaller than 40 MHz for n79</w:t>
      </w:r>
    </w:p>
    <w:p w14:paraId="20F1E95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90815E" w14:textId="77777777" w:rsidR="00D93B97" w:rsidRDefault="00D93B97" w:rsidP="00D93B97">
      <w:pPr>
        <w:rPr>
          <w:rFonts w:ascii="Arial" w:hAnsi="Arial" w:cs="Arial"/>
          <w:b/>
        </w:rPr>
      </w:pPr>
      <w:r>
        <w:rPr>
          <w:rFonts w:ascii="Arial" w:hAnsi="Arial" w:cs="Arial"/>
          <w:b/>
        </w:rPr>
        <w:t xml:space="preserve">Discussion: </w:t>
      </w:r>
    </w:p>
    <w:p w14:paraId="71BFF525" w14:textId="77777777" w:rsidR="00D93B97" w:rsidRDefault="00D93B97" w:rsidP="00D93B97">
      <w:r>
        <w:t>MCC: WID revision needed as so far RAN1 was not impacted by this WI; UE and RAN should be ticked on CR cover sheet</w:t>
      </w:r>
    </w:p>
    <w:p w14:paraId="6C2C92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6DDDD" w14:textId="77777777" w:rsidR="00D93B97" w:rsidRDefault="00D93B97" w:rsidP="00D93B97">
      <w:pPr>
        <w:rPr>
          <w:rFonts w:ascii="Arial" w:hAnsi="Arial" w:cs="Arial"/>
          <w:b/>
          <w:sz w:val="24"/>
        </w:rPr>
      </w:pPr>
      <w:r>
        <w:rPr>
          <w:rFonts w:ascii="Arial" w:hAnsi="Arial" w:cs="Arial"/>
          <w:b/>
          <w:color w:val="0000FF"/>
          <w:sz w:val="24"/>
        </w:rPr>
        <w:t>RP-220162</w:t>
      </w:r>
      <w:r>
        <w:rPr>
          <w:rFonts w:ascii="Arial" w:hAnsi="Arial" w:cs="Arial"/>
          <w:b/>
          <w:color w:val="0000FF"/>
          <w:sz w:val="24"/>
        </w:rPr>
        <w:tab/>
      </w:r>
      <w:r>
        <w:rPr>
          <w:rFonts w:ascii="Arial" w:hAnsi="Arial" w:cs="Arial"/>
          <w:b/>
          <w:sz w:val="24"/>
        </w:rPr>
        <w:t>Exception sheet for the basket WI -  adding channel bandwidth(s) support in existing NR bands</w:t>
      </w:r>
    </w:p>
    <w:p w14:paraId="0DAA1B10"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51DCFB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C2E8B" w14:textId="77777777" w:rsidR="00D93B97" w:rsidRDefault="00D93B97" w:rsidP="00D93B97">
      <w:pPr>
        <w:pStyle w:val="Heading5"/>
      </w:pPr>
      <w:bookmarkStart w:id="362" w:name="_Toc104749611"/>
      <w:bookmarkStart w:id="363" w:name="_Toc105285921"/>
      <w:r>
        <w:t>9.6.5.5</w:t>
      </w:r>
      <w:r>
        <w:tab/>
        <w:t>Addition of MSD for inter-band EN-DC combinations (1 band LTE+1 band NR FR1) due to added channel BWs [RAN4 WI: ENDC_R17_1BLTE_1BNR_MSD]</w:t>
      </w:r>
      <w:bookmarkEnd w:id="362"/>
      <w:bookmarkEnd w:id="363"/>
    </w:p>
    <w:p w14:paraId="3F525A38" w14:textId="77777777" w:rsidR="00D93B97" w:rsidRDefault="00D93B97" w:rsidP="00D93B97">
      <w:pPr>
        <w:rPr>
          <w:rFonts w:ascii="Arial" w:hAnsi="Arial" w:cs="Arial"/>
          <w:b/>
          <w:sz w:val="24"/>
        </w:rPr>
      </w:pPr>
      <w:r>
        <w:rPr>
          <w:rFonts w:ascii="Arial" w:hAnsi="Arial" w:cs="Arial"/>
          <w:b/>
          <w:color w:val="0000FF"/>
          <w:sz w:val="24"/>
        </w:rPr>
        <w:t>RP-220708</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555BFA5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A0FB28" w14:textId="77777777" w:rsidR="00D93B97" w:rsidRDefault="00D93B97" w:rsidP="00D93B97">
      <w:pPr>
        <w:rPr>
          <w:rFonts w:ascii="Arial" w:hAnsi="Arial" w:cs="Arial"/>
          <w:b/>
        </w:rPr>
      </w:pPr>
      <w:r>
        <w:rPr>
          <w:rFonts w:ascii="Arial" w:hAnsi="Arial" w:cs="Arial"/>
          <w:b/>
        </w:rPr>
        <w:t xml:space="preserve">Discussion: </w:t>
      </w:r>
    </w:p>
    <w:p w14:paraId="6ED015E7" w14:textId="77777777" w:rsidR="00D93B97" w:rsidRDefault="00D93B97" w:rsidP="00D93B97">
      <w:r>
        <w:t>MCC: reporting about Perf. part missing</w:t>
      </w:r>
    </w:p>
    <w:p w14:paraId="3FE54018" w14:textId="77777777" w:rsidR="00D93B97" w:rsidRDefault="00D93B97" w:rsidP="00D93B97">
      <w:r>
        <w:t>Huawei: it turned out that no change to 38.307 and therefore no Perf. part is needed, as 38.307 includes already what is required</w:t>
      </w:r>
    </w:p>
    <w:p w14:paraId="58D8B840" w14:textId="77777777" w:rsidR="00D93B97" w:rsidRDefault="00D93B97" w:rsidP="00D93B97">
      <w:r>
        <w:t>MCC: as you declared ENDC_R17_1BLTE_1BNR_MSD-Perf to be 70% complete at RAN #94e, the best approach is to leave it at 70% and to stop the Perf. part at RAN #95e; please revise the status report accordingly</w:t>
      </w:r>
    </w:p>
    <w:p w14:paraId="0D215F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RP-220858</w:t>
      </w:r>
      <w:r>
        <w:rPr>
          <w:color w:val="993300"/>
          <w:u w:val="single"/>
        </w:rPr>
        <w:t>.</w:t>
      </w:r>
    </w:p>
    <w:p w14:paraId="5464C1D7" w14:textId="77777777" w:rsidR="00D93B97" w:rsidRDefault="00D93B97" w:rsidP="00D93B97">
      <w:pPr>
        <w:rPr>
          <w:rFonts w:ascii="Arial" w:hAnsi="Arial" w:cs="Arial"/>
          <w:b/>
          <w:sz w:val="24"/>
        </w:rPr>
      </w:pPr>
      <w:r>
        <w:rPr>
          <w:rFonts w:ascii="Arial" w:hAnsi="Arial" w:cs="Arial"/>
          <w:b/>
          <w:color w:val="0000FF"/>
          <w:sz w:val="24"/>
        </w:rPr>
        <w:t>RP-220858</w:t>
      </w:r>
      <w:r>
        <w:rPr>
          <w:rFonts w:ascii="Arial" w:hAnsi="Arial" w:cs="Arial"/>
          <w:b/>
          <w:color w:val="0000FF"/>
          <w:sz w:val="24"/>
        </w:rPr>
        <w:tab/>
      </w:r>
      <w:r>
        <w:rPr>
          <w:rFonts w:ascii="Arial" w:hAnsi="Arial" w:cs="Arial"/>
          <w:b/>
          <w:sz w:val="24"/>
        </w:rPr>
        <w:t>Status report for WI Addition of MSD (Maximum Sensitivity Degradation) for inter-band EN-DC combinations (1 band LTE+1 band NR FR1) due to added channel bandwidths; rapporteur: Huawei</w:t>
      </w:r>
    </w:p>
    <w:p w14:paraId="386D3FC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2358E7D" w14:textId="77777777" w:rsidR="00D93B97" w:rsidRDefault="00D93B97" w:rsidP="00D93B97">
      <w:pPr>
        <w:rPr>
          <w:color w:val="808080"/>
        </w:rPr>
      </w:pPr>
      <w:r>
        <w:rPr>
          <w:color w:val="808080"/>
        </w:rPr>
        <w:t>(Replaces RP-220708)</w:t>
      </w:r>
    </w:p>
    <w:p w14:paraId="6BA82447" w14:textId="77777777" w:rsidR="00D93B97" w:rsidRDefault="00D93B97" w:rsidP="00D93B97">
      <w:pPr>
        <w:rPr>
          <w:rFonts w:ascii="Arial" w:hAnsi="Arial" w:cs="Arial"/>
          <w:b/>
        </w:rPr>
      </w:pPr>
      <w:r>
        <w:rPr>
          <w:rFonts w:ascii="Arial" w:hAnsi="Arial" w:cs="Arial"/>
          <w:b/>
        </w:rPr>
        <w:t xml:space="preserve">Discussion: </w:t>
      </w:r>
    </w:p>
    <w:p w14:paraId="2C84B3F3" w14:textId="77777777" w:rsidR="00D93B97" w:rsidRDefault="00D93B97" w:rsidP="00D93B97">
      <w:r>
        <w:t>MCC: late submission</w:t>
      </w:r>
    </w:p>
    <w:p w14:paraId="79F84A5D" w14:textId="77777777" w:rsidR="00D93B97" w:rsidRDefault="00D93B97" w:rsidP="00D93B97">
      <w:r>
        <w:t>conclusion: Core part WI is completed, Perf. part is stopped at 70% (because it is not needed, the release independence for band combinations has been specified already in TS 38.307)</w:t>
      </w:r>
    </w:p>
    <w:p w14:paraId="4549D0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E8A86" w14:textId="77777777" w:rsidR="00D93B97" w:rsidRDefault="00D93B97" w:rsidP="00D93B97">
      <w:pPr>
        <w:rPr>
          <w:rFonts w:ascii="Arial" w:hAnsi="Arial" w:cs="Arial"/>
          <w:b/>
          <w:sz w:val="24"/>
        </w:rPr>
      </w:pPr>
      <w:r>
        <w:rPr>
          <w:rFonts w:ascii="Arial" w:hAnsi="Arial" w:cs="Arial"/>
          <w:b/>
          <w:color w:val="0000FF"/>
          <w:sz w:val="24"/>
        </w:rPr>
        <w:lastRenderedPageBreak/>
        <w:t>RP-220709</w:t>
      </w:r>
      <w:r>
        <w:rPr>
          <w:rFonts w:ascii="Arial" w:hAnsi="Arial" w:cs="Arial"/>
          <w:b/>
          <w:color w:val="0000FF"/>
          <w:sz w:val="24"/>
        </w:rPr>
        <w:tab/>
      </w:r>
      <w:r>
        <w:rPr>
          <w:rFonts w:ascii="Arial" w:hAnsi="Arial" w:cs="Arial"/>
          <w:b/>
          <w:sz w:val="24"/>
        </w:rPr>
        <w:t>Revised WID: Addition of MSD (Maximum Sensitivity Degradation) for inter-band EN-DC combinations (1 band LTE+1 band NR FR1) due to added channel bandwidths</w:t>
      </w:r>
    </w:p>
    <w:p w14:paraId="6375012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ABA4A81" w14:textId="77777777" w:rsidR="00D93B97" w:rsidRDefault="00D93B97" w:rsidP="00D93B97">
      <w:pPr>
        <w:rPr>
          <w:rFonts w:ascii="Arial" w:hAnsi="Arial" w:cs="Arial"/>
          <w:b/>
        </w:rPr>
      </w:pPr>
      <w:r>
        <w:rPr>
          <w:rFonts w:ascii="Arial" w:hAnsi="Arial" w:cs="Arial"/>
          <w:b/>
        </w:rPr>
        <w:t xml:space="preserve">Abstract: </w:t>
      </w:r>
    </w:p>
    <w:p w14:paraId="77C8EAB6" w14:textId="77777777" w:rsidR="00D93B97" w:rsidRDefault="00D93B97" w:rsidP="00D93B97">
      <w:r>
        <w:t>Last agreed WID was RP-213140</w:t>
      </w:r>
    </w:p>
    <w:p w14:paraId="71E13C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FD7B5" w14:textId="77777777" w:rsidR="00D93B97" w:rsidRDefault="00D93B97" w:rsidP="00D93B97">
      <w:pPr>
        <w:pStyle w:val="Heading5"/>
      </w:pPr>
      <w:bookmarkStart w:id="364" w:name="_Toc104749612"/>
      <w:bookmarkStart w:id="365" w:name="_Toc105285922"/>
      <w:r>
        <w:t>9.6.5.6</w:t>
      </w:r>
      <w:r>
        <w:tab/>
        <w:t>4Rx support for NR band n8 [New RAN4 WI: NR_4Rx_Bn8_FWA]</w:t>
      </w:r>
      <w:bookmarkEnd w:id="364"/>
      <w:bookmarkEnd w:id="365"/>
    </w:p>
    <w:p w14:paraId="6E633842" w14:textId="77777777" w:rsidR="00D93B97" w:rsidRDefault="00D93B97" w:rsidP="00D93B97">
      <w:pPr>
        <w:rPr>
          <w:rFonts w:ascii="Arial" w:hAnsi="Arial" w:cs="Arial"/>
          <w:b/>
          <w:sz w:val="24"/>
        </w:rPr>
      </w:pPr>
      <w:r>
        <w:rPr>
          <w:rFonts w:ascii="Arial" w:hAnsi="Arial" w:cs="Arial"/>
          <w:b/>
          <w:color w:val="0000FF"/>
          <w:sz w:val="24"/>
        </w:rPr>
        <w:t>RP-220394</w:t>
      </w:r>
      <w:r>
        <w:rPr>
          <w:rFonts w:ascii="Arial" w:hAnsi="Arial" w:cs="Arial"/>
          <w:b/>
          <w:color w:val="0000FF"/>
          <w:sz w:val="24"/>
        </w:rPr>
        <w:tab/>
      </w:r>
      <w:r>
        <w:rPr>
          <w:rFonts w:ascii="Arial" w:hAnsi="Arial" w:cs="Arial"/>
          <w:b/>
          <w:sz w:val="24"/>
        </w:rPr>
        <w:t>Status report for WI: 4Rx support for NR band n8; rapporteur: CHTTL</w:t>
      </w:r>
    </w:p>
    <w:p w14:paraId="6F721F54"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28D454" w14:textId="77777777" w:rsidR="00D93B97" w:rsidRDefault="00D93B97" w:rsidP="00D93B97">
      <w:pPr>
        <w:rPr>
          <w:rFonts w:ascii="Arial" w:hAnsi="Arial" w:cs="Arial"/>
          <w:b/>
        </w:rPr>
      </w:pPr>
      <w:r>
        <w:rPr>
          <w:rFonts w:ascii="Arial" w:hAnsi="Arial" w:cs="Arial"/>
          <w:b/>
        </w:rPr>
        <w:t xml:space="preserve">Discussion: </w:t>
      </w:r>
    </w:p>
    <w:p w14:paraId="216642E7" w14:textId="77777777" w:rsidR="00D93B97" w:rsidRDefault="00D93B97" w:rsidP="00D93B97">
      <w:r>
        <w:t>conclusion: Core and Perf. part WI completed</w:t>
      </w:r>
    </w:p>
    <w:p w14:paraId="6B216E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9177B" w14:textId="77777777" w:rsidR="00D93B97" w:rsidRDefault="00D93B97" w:rsidP="00D93B97">
      <w:pPr>
        <w:rPr>
          <w:rFonts w:ascii="Arial" w:hAnsi="Arial" w:cs="Arial"/>
          <w:b/>
          <w:sz w:val="24"/>
        </w:rPr>
      </w:pPr>
      <w:r>
        <w:rPr>
          <w:rFonts w:ascii="Arial" w:hAnsi="Arial" w:cs="Arial"/>
          <w:b/>
          <w:color w:val="0000FF"/>
          <w:sz w:val="24"/>
        </w:rPr>
        <w:t>RP-220352</w:t>
      </w:r>
      <w:r>
        <w:rPr>
          <w:rFonts w:ascii="Arial" w:hAnsi="Arial" w:cs="Arial"/>
          <w:b/>
          <w:color w:val="0000FF"/>
          <w:sz w:val="24"/>
        </w:rPr>
        <w:tab/>
      </w:r>
      <w:r>
        <w:rPr>
          <w:rFonts w:ascii="Arial" w:hAnsi="Arial" w:cs="Arial"/>
          <w:b/>
          <w:sz w:val="24"/>
        </w:rPr>
        <w:t>RAN4 CRs for Open REL-17 NR or NR+LTE WIs - Batch 9</w:t>
      </w:r>
    </w:p>
    <w:p w14:paraId="3256D3A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018A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74CC2" w14:textId="77777777" w:rsidR="00D93B97" w:rsidRDefault="00D93B97" w:rsidP="00D93B97">
      <w:pPr>
        <w:rPr>
          <w:rFonts w:ascii="Arial" w:hAnsi="Arial" w:cs="Arial"/>
          <w:b/>
          <w:sz w:val="24"/>
        </w:rPr>
      </w:pPr>
      <w:r>
        <w:rPr>
          <w:rFonts w:ascii="Arial" w:hAnsi="Arial" w:cs="Arial"/>
          <w:b/>
          <w:color w:val="0000FF"/>
          <w:sz w:val="24"/>
        </w:rPr>
        <w:t>RP-220395</w:t>
      </w:r>
      <w:r>
        <w:rPr>
          <w:rFonts w:ascii="Arial" w:hAnsi="Arial" w:cs="Arial"/>
          <w:b/>
          <w:color w:val="0000FF"/>
          <w:sz w:val="24"/>
        </w:rPr>
        <w:tab/>
      </w:r>
      <w:r>
        <w:rPr>
          <w:rFonts w:ascii="Arial" w:hAnsi="Arial" w:cs="Arial"/>
          <w:b/>
          <w:sz w:val="24"/>
        </w:rPr>
        <w:t>Revised WID: 4Rx support for NR band n8</w:t>
      </w:r>
    </w:p>
    <w:p w14:paraId="44B8A94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7B4324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3413C" w14:textId="77777777" w:rsidR="00D93B97" w:rsidRDefault="00D93B97" w:rsidP="00D93B97">
      <w:pPr>
        <w:pStyle w:val="Heading3"/>
      </w:pPr>
      <w:bookmarkStart w:id="366" w:name="_Toc104749613"/>
      <w:bookmarkStart w:id="367" w:name="_Toc105285923"/>
      <w:r>
        <w:lastRenderedPageBreak/>
        <w:t>9.7</w:t>
      </w:r>
      <w:r>
        <w:tab/>
        <w:t>Closed REL-17 NR or NR+LTE SIs</w:t>
      </w:r>
      <w:bookmarkEnd w:id="366"/>
      <w:bookmarkEnd w:id="367"/>
    </w:p>
    <w:p w14:paraId="187A7071" w14:textId="77777777" w:rsidR="00D93B97" w:rsidRDefault="00D93B97" w:rsidP="00D93B97">
      <w:pPr>
        <w:pStyle w:val="Heading4"/>
      </w:pPr>
      <w:bookmarkStart w:id="368" w:name="_Toc104749614"/>
      <w:bookmarkStart w:id="369" w:name="_Toc105285924"/>
      <w:r>
        <w:t>9.7.1</w:t>
      </w:r>
      <w:r>
        <w:tab/>
        <w:t>Study on on NR coverage enhancements [RAN1 SI: FS_NR_cov_enh]</w:t>
      </w:r>
      <w:bookmarkEnd w:id="368"/>
      <w:bookmarkEnd w:id="369"/>
    </w:p>
    <w:p w14:paraId="2C386A21" w14:textId="77777777" w:rsidR="00D93B97" w:rsidRDefault="00D93B97" w:rsidP="00D93B97">
      <w:pPr>
        <w:pStyle w:val="Heading4"/>
      </w:pPr>
      <w:bookmarkStart w:id="370" w:name="_Toc104749615"/>
      <w:bookmarkStart w:id="371" w:name="_Toc105285925"/>
      <w:r>
        <w:t>9.7.2</w:t>
      </w:r>
      <w:r>
        <w:tab/>
        <w:t>Study on NR positioning enhancements [RAN1 SI: FS_NR_pos_enh]</w:t>
      </w:r>
      <w:bookmarkEnd w:id="370"/>
      <w:bookmarkEnd w:id="371"/>
    </w:p>
    <w:p w14:paraId="0B4C4DFB" w14:textId="77777777" w:rsidR="00D93B97" w:rsidRDefault="00D93B97" w:rsidP="00D93B97">
      <w:pPr>
        <w:pStyle w:val="Heading4"/>
      </w:pPr>
      <w:bookmarkStart w:id="372" w:name="_Toc104749616"/>
      <w:bookmarkStart w:id="373" w:name="_Toc105285926"/>
      <w:r>
        <w:t>9.7.3</w:t>
      </w:r>
      <w:r>
        <w:tab/>
        <w:t>Study on support of reduced capability NR devices [RAN1 SI: FS_NR_redcap]</w:t>
      </w:r>
      <w:bookmarkEnd w:id="372"/>
      <w:bookmarkEnd w:id="373"/>
    </w:p>
    <w:p w14:paraId="09584F6F" w14:textId="77777777" w:rsidR="00D93B97" w:rsidRDefault="00D93B97" w:rsidP="00D93B97">
      <w:pPr>
        <w:pStyle w:val="Heading4"/>
      </w:pPr>
      <w:bookmarkStart w:id="374" w:name="_Toc104749617"/>
      <w:bookmarkStart w:id="375" w:name="_Toc105285927"/>
      <w:r>
        <w:t>9.7.4</w:t>
      </w:r>
      <w:r>
        <w:tab/>
        <w:t>Study on supporting NR from 52.6 GHz to 71 GHz [RAN1 SI: FS_NR_52_to_71GHz]</w:t>
      </w:r>
      <w:bookmarkEnd w:id="374"/>
      <w:bookmarkEnd w:id="375"/>
    </w:p>
    <w:p w14:paraId="1BEC001C" w14:textId="77777777" w:rsidR="00D93B97" w:rsidRDefault="00D93B97" w:rsidP="00D93B97">
      <w:pPr>
        <w:pStyle w:val="Heading4"/>
      </w:pPr>
      <w:bookmarkStart w:id="376" w:name="_Toc104749618"/>
      <w:bookmarkStart w:id="377" w:name="_Toc105285928"/>
      <w:r>
        <w:t>9.7.5</w:t>
      </w:r>
      <w:r>
        <w:tab/>
        <w:t>Study on XR evaluations for NR [RAN1 SI: FS_NR_XR_eval]</w:t>
      </w:r>
      <w:bookmarkEnd w:id="376"/>
      <w:bookmarkEnd w:id="377"/>
    </w:p>
    <w:p w14:paraId="47CD0125" w14:textId="77777777" w:rsidR="00D93B97" w:rsidRDefault="00D93B97" w:rsidP="00D93B97">
      <w:pPr>
        <w:pStyle w:val="Heading4"/>
      </w:pPr>
      <w:bookmarkStart w:id="378" w:name="_Toc104749619"/>
      <w:bookmarkStart w:id="379" w:name="_Toc105285929"/>
      <w:r>
        <w:t>9.7.6</w:t>
      </w:r>
      <w:r>
        <w:tab/>
        <w:t>Study on NR Sidelink relay [RAN2 SI: FS_NR_SL_relay]</w:t>
      </w:r>
      <w:bookmarkEnd w:id="378"/>
      <w:bookmarkEnd w:id="379"/>
    </w:p>
    <w:p w14:paraId="1EB1D384" w14:textId="77777777" w:rsidR="00D93B97" w:rsidRDefault="00D93B97" w:rsidP="00D93B97">
      <w:pPr>
        <w:pStyle w:val="Heading4"/>
      </w:pPr>
      <w:bookmarkStart w:id="380" w:name="_Toc104749620"/>
      <w:bookmarkStart w:id="381" w:name="_Toc105285930"/>
      <w:r>
        <w:t>9.7.7</w:t>
      </w:r>
      <w:r>
        <w:tab/>
        <w:t>Study on enhancement of RAN slicing for NR [RAN2 SI: FS_NR_slice]</w:t>
      </w:r>
      <w:bookmarkEnd w:id="380"/>
      <w:bookmarkEnd w:id="381"/>
    </w:p>
    <w:p w14:paraId="270C3816" w14:textId="77777777" w:rsidR="00D93B97" w:rsidRDefault="00D93B97" w:rsidP="00D93B97">
      <w:pPr>
        <w:pStyle w:val="Heading4"/>
      </w:pPr>
      <w:bookmarkStart w:id="382" w:name="_Toc104749621"/>
      <w:bookmarkStart w:id="383" w:name="_Toc105285931"/>
      <w:r>
        <w:t>9.7.8</w:t>
      </w:r>
      <w:r>
        <w:tab/>
        <w:t>Study on NR QoE management and optimizations for diverse services [RAN3 SI: FS_NR_QoE]</w:t>
      </w:r>
      <w:bookmarkEnd w:id="382"/>
      <w:bookmarkEnd w:id="383"/>
    </w:p>
    <w:p w14:paraId="1AD06243" w14:textId="77777777" w:rsidR="00D93B97" w:rsidRDefault="00D93B97" w:rsidP="00D93B97">
      <w:pPr>
        <w:pStyle w:val="Heading4"/>
      </w:pPr>
      <w:bookmarkStart w:id="384" w:name="_Toc104749622"/>
      <w:bookmarkStart w:id="385" w:name="_Toc105285932"/>
      <w:r>
        <w:t>9.7.9</w:t>
      </w:r>
      <w:r>
        <w:tab/>
        <w:t>Study on IMT parameters for 6.425-7.025GHz, 7.025-7.125GHz and 10.0-10.5GHz [RAN4 SI: FS_NR_IMT_param]</w:t>
      </w:r>
      <w:bookmarkEnd w:id="384"/>
      <w:bookmarkEnd w:id="385"/>
    </w:p>
    <w:p w14:paraId="475655A4" w14:textId="77777777" w:rsidR="00D93B97" w:rsidRDefault="00D93B97" w:rsidP="00D93B97">
      <w:pPr>
        <w:rPr>
          <w:rFonts w:ascii="Arial" w:hAnsi="Arial" w:cs="Arial"/>
          <w:b/>
          <w:sz w:val="24"/>
        </w:rPr>
      </w:pPr>
      <w:r>
        <w:rPr>
          <w:rFonts w:ascii="Arial" w:hAnsi="Arial" w:cs="Arial"/>
          <w:b/>
          <w:color w:val="0000FF"/>
          <w:sz w:val="24"/>
        </w:rPr>
        <w:t>RP-220341</w:t>
      </w:r>
      <w:r>
        <w:rPr>
          <w:rFonts w:ascii="Arial" w:hAnsi="Arial" w:cs="Arial"/>
          <w:b/>
          <w:color w:val="0000FF"/>
          <w:sz w:val="24"/>
        </w:rPr>
        <w:tab/>
      </w:r>
      <w:r>
        <w:rPr>
          <w:rFonts w:ascii="Arial" w:hAnsi="Arial" w:cs="Arial"/>
          <w:b/>
          <w:sz w:val="24"/>
        </w:rPr>
        <w:t>RAN4 CRs for Closed REL-17 NR or NR+LTE WIs - Batch 1</w:t>
      </w:r>
    </w:p>
    <w:p w14:paraId="5620625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69CE2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624CC" w14:textId="77777777" w:rsidR="00D93B97" w:rsidRDefault="00D93B97" w:rsidP="00D93B97">
      <w:pPr>
        <w:pStyle w:val="Heading4"/>
      </w:pPr>
      <w:bookmarkStart w:id="386" w:name="_Toc104749623"/>
      <w:bookmarkStart w:id="387" w:name="_Toc105285933"/>
      <w:r>
        <w:lastRenderedPageBreak/>
        <w:t>9.7.10</w:t>
      </w:r>
      <w:r>
        <w:tab/>
        <w:t>Study on high-power UE operation for fixed-wireless/vehicle-mounted use cases in LTE bands 5 and 12 and NR band n71 [RAN4 SI: FS_LTE_NR_HPUE_FWVM]</w:t>
      </w:r>
      <w:bookmarkEnd w:id="386"/>
      <w:bookmarkEnd w:id="387"/>
    </w:p>
    <w:p w14:paraId="558EB1A0" w14:textId="77777777" w:rsidR="00D93B97" w:rsidRDefault="00D93B97" w:rsidP="00D93B97">
      <w:pPr>
        <w:pStyle w:val="Heading4"/>
      </w:pPr>
      <w:bookmarkStart w:id="388" w:name="_Toc104749624"/>
      <w:bookmarkStart w:id="389" w:name="_Toc105285934"/>
      <w:r>
        <w:t>9.7.11</w:t>
      </w:r>
      <w:r>
        <w:tab/>
        <w:t>Study on high power UE (PC2) for one NR FDD band [RAN4 SI: FS_NR_PC2_UE_FDD]</w:t>
      </w:r>
      <w:bookmarkEnd w:id="388"/>
      <w:bookmarkEnd w:id="389"/>
    </w:p>
    <w:p w14:paraId="5E41295B" w14:textId="77777777" w:rsidR="00D93B97" w:rsidRDefault="00D93B97" w:rsidP="00D93B97">
      <w:pPr>
        <w:pStyle w:val="Heading4"/>
      </w:pPr>
      <w:bookmarkStart w:id="390" w:name="_Toc104749625"/>
      <w:bookmarkStart w:id="391" w:name="_Toc105285935"/>
      <w:r>
        <w:t>9.7.12</w:t>
      </w:r>
      <w:r>
        <w:tab/>
        <w:t>Study on extended 600MHz NR band [RAN4 SI: FS_NR_600MHz_ext]</w:t>
      </w:r>
      <w:bookmarkEnd w:id="390"/>
      <w:bookmarkEnd w:id="391"/>
    </w:p>
    <w:p w14:paraId="04DC66EC" w14:textId="77777777" w:rsidR="00D93B97" w:rsidRDefault="00D93B97" w:rsidP="00D93B97">
      <w:pPr>
        <w:pStyle w:val="Heading4"/>
      </w:pPr>
      <w:bookmarkStart w:id="392" w:name="_Toc104749626"/>
      <w:bookmarkStart w:id="393" w:name="_Toc105285936"/>
      <w:r>
        <w:t>9.7.13</w:t>
      </w:r>
      <w:r>
        <w:tab/>
        <w:t>Study on scenarios and requirements of in-/partial/out-of-coverage NR positioning use cases [RAN SI: FS_NR_pos_cov]</w:t>
      </w:r>
      <w:bookmarkEnd w:id="392"/>
      <w:bookmarkEnd w:id="393"/>
    </w:p>
    <w:p w14:paraId="16651D91" w14:textId="77777777" w:rsidR="00D93B97" w:rsidRDefault="00D93B97" w:rsidP="00D93B97">
      <w:pPr>
        <w:pStyle w:val="Heading3"/>
      </w:pPr>
      <w:bookmarkStart w:id="394" w:name="_Toc104749627"/>
      <w:bookmarkStart w:id="395" w:name="_Toc105285937"/>
      <w:r>
        <w:t>9.8</w:t>
      </w:r>
      <w:r>
        <w:tab/>
        <w:t>Closed REL-17 NR or NR+LTE WIs</w:t>
      </w:r>
      <w:bookmarkEnd w:id="394"/>
      <w:bookmarkEnd w:id="395"/>
    </w:p>
    <w:p w14:paraId="402BEF22" w14:textId="77777777" w:rsidR="00D93B97" w:rsidRDefault="00D93B97" w:rsidP="00D93B97">
      <w:pPr>
        <w:pStyle w:val="Heading4"/>
      </w:pPr>
      <w:bookmarkStart w:id="396" w:name="_Toc104749628"/>
      <w:bookmarkStart w:id="397" w:name="_Toc105285938"/>
      <w:r>
        <w:t>9.8.1</w:t>
      </w:r>
      <w:r>
        <w:tab/>
        <w:t>Introduction of NR band n13 [RAN4 WI: NR_n13]</w:t>
      </w:r>
      <w:bookmarkEnd w:id="396"/>
      <w:bookmarkEnd w:id="397"/>
    </w:p>
    <w:p w14:paraId="7081D2AD" w14:textId="77777777" w:rsidR="00D93B97" w:rsidRDefault="00D93B97" w:rsidP="00D93B97">
      <w:pPr>
        <w:pStyle w:val="Heading4"/>
      </w:pPr>
      <w:bookmarkStart w:id="398" w:name="_Toc104749629"/>
      <w:bookmarkStart w:id="399" w:name="_Toc105285939"/>
      <w:r>
        <w:t>9.8.2</w:t>
      </w:r>
      <w:r>
        <w:tab/>
        <w:t>Introduction of NR band 24 [RAN4 WI: NR_band_n24]</w:t>
      </w:r>
      <w:bookmarkEnd w:id="398"/>
      <w:bookmarkEnd w:id="399"/>
    </w:p>
    <w:p w14:paraId="3F7C2332" w14:textId="77777777" w:rsidR="00D93B97" w:rsidRDefault="00D93B97" w:rsidP="00D93B97">
      <w:pPr>
        <w:pStyle w:val="Heading4"/>
      </w:pPr>
      <w:bookmarkStart w:id="400" w:name="_Toc104749630"/>
      <w:bookmarkStart w:id="401" w:name="_Toc105285940"/>
      <w:r>
        <w:t>9.8.3</w:t>
      </w:r>
      <w:r>
        <w:tab/>
        <w:t>Introduction of NR 47GHz band [RAN4 WI: NR_47GHz_band]</w:t>
      </w:r>
      <w:bookmarkEnd w:id="400"/>
      <w:bookmarkEnd w:id="401"/>
    </w:p>
    <w:p w14:paraId="185F01D2" w14:textId="77777777" w:rsidR="00D93B97" w:rsidRDefault="00D93B97" w:rsidP="00D93B97">
      <w:pPr>
        <w:pStyle w:val="Heading4"/>
      </w:pPr>
      <w:bookmarkStart w:id="402" w:name="_Toc104749631"/>
      <w:bookmarkStart w:id="403" w:name="_Toc105285941"/>
      <w:r>
        <w:t>9.8.4</w:t>
      </w:r>
      <w:r>
        <w:tab/>
        <w:t>Introduction of NR band n67 [RAN4 WI: NR_n67]</w:t>
      </w:r>
      <w:bookmarkEnd w:id="402"/>
      <w:bookmarkEnd w:id="403"/>
    </w:p>
    <w:p w14:paraId="0FD581CD" w14:textId="77777777" w:rsidR="00D93B97" w:rsidRDefault="00D93B97" w:rsidP="00D93B97">
      <w:pPr>
        <w:pStyle w:val="Heading4"/>
      </w:pPr>
      <w:bookmarkStart w:id="404" w:name="_Toc104749632"/>
      <w:bookmarkStart w:id="405" w:name="_Toc105285942"/>
      <w:r>
        <w:t>9.8.5</w:t>
      </w:r>
      <w:r>
        <w:tab/>
        <w:t>Introduction of NR band n85 [RAN4 WI: NR_n85]</w:t>
      </w:r>
      <w:bookmarkEnd w:id="404"/>
      <w:bookmarkEnd w:id="405"/>
    </w:p>
    <w:p w14:paraId="0CE144E8" w14:textId="77777777" w:rsidR="00D93B97" w:rsidRDefault="00D93B97" w:rsidP="00D93B97">
      <w:pPr>
        <w:pStyle w:val="Heading4"/>
      </w:pPr>
      <w:bookmarkStart w:id="406" w:name="_Toc104749633"/>
      <w:bookmarkStart w:id="407" w:name="_Toc105285943"/>
      <w:r>
        <w:t>9.8.6</w:t>
      </w:r>
      <w:r>
        <w:tab/>
        <w:t>Core part: LTE/NR spectrum sharing in Band 40/n40 [RAN4 WI: DSS_LTE_B40_NR_Bn40-Core]</w:t>
      </w:r>
      <w:bookmarkEnd w:id="406"/>
      <w:bookmarkEnd w:id="407"/>
    </w:p>
    <w:p w14:paraId="391D2AEF" w14:textId="77777777" w:rsidR="00D93B97" w:rsidRDefault="00D93B97" w:rsidP="00D93B97">
      <w:pPr>
        <w:pStyle w:val="Heading4"/>
      </w:pPr>
      <w:bookmarkStart w:id="408" w:name="_Toc104749634"/>
      <w:bookmarkStart w:id="409" w:name="_Toc105285944"/>
      <w:r>
        <w:t>9.8.7</w:t>
      </w:r>
      <w:r>
        <w:tab/>
        <w:t>Introduction of NR SUL band 1880-1920MHz [RAN4 WI: NR_SUL_band_1880_1920MHz]</w:t>
      </w:r>
      <w:bookmarkEnd w:id="408"/>
      <w:bookmarkEnd w:id="409"/>
    </w:p>
    <w:p w14:paraId="2F04E493" w14:textId="77777777" w:rsidR="00D93B97" w:rsidRDefault="00D93B97" w:rsidP="00D93B97">
      <w:pPr>
        <w:pStyle w:val="Heading4"/>
      </w:pPr>
      <w:bookmarkStart w:id="410" w:name="_Toc104749635"/>
      <w:bookmarkStart w:id="411" w:name="_Toc105285945"/>
      <w:r>
        <w:t>9.8.8</w:t>
      </w:r>
      <w:r>
        <w:tab/>
        <w:t>Introduction of NR SUL band 2300-2400MHz [RAN4 WI: NR_SUL_band_2300_2400MHz]</w:t>
      </w:r>
      <w:bookmarkEnd w:id="410"/>
      <w:bookmarkEnd w:id="411"/>
    </w:p>
    <w:p w14:paraId="69C19565" w14:textId="77777777" w:rsidR="00D93B97" w:rsidRDefault="00D93B97" w:rsidP="00D93B97">
      <w:pPr>
        <w:pStyle w:val="Heading4"/>
      </w:pPr>
      <w:bookmarkStart w:id="412" w:name="_Toc104749636"/>
      <w:bookmarkStart w:id="413" w:name="_Toc105285946"/>
      <w:r>
        <w:t>9.8.9</w:t>
      </w:r>
      <w:r>
        <w:tab/>
        <w:t>Introduction of 1.6 GHz NR SUL band with same UL frequency range of Band 24 [RAN4 WI: NR_SUL_UL_n24]</w:t>
      </w:r>
      <w:bookmarkEnd w:id="412"/>
      <w:bookmarkEnd w:id="413"/>
    </w:p>
    <w:p w14:paraId="428D3429" w14:textId="77777777" w:rsidR="00D93B97" w:rsidRDefault="00D93B97" w:rsidP="00D93B97">
      <w:pPr>
        <w:pStyle w:val="Heading4"/>
      </w:pPr>
      <w:bookmarkStart w:id="414" w:name="_Toc104749637"/>
      <w:bookmarkStart w:id="415" w:name="_Toc105285947"/>
      <w:r>
        <w:t>9.8.10</w:t>
      </w:r>
      <w:r>
        <w:tab/>
        <w:t>Introduction of FR2 FWA UE with maximum TRP of 23dBm for band n257 and n258 [RAN4 WI: NR_FR2_FWA_Bn257_Bn258]</w:t>
      </w:r>
      <w:bookmarkEnd w:id="414"/>
      <w:bookmarkEnd w:id="415"/>
    </w:p>
    <w:p w14:paraId="3E16D506" w14:textId="77777777" w:rsidR="00D93B97" w:rsidRDefault="00D93B97" w:rsidP="00D93B97">
      <w:pPr>
        <w:rPr>
          <w:rFonts w:ascii="Arial" w:hAnsi="Arial" w:cs="Arial"/>
          <w:b/>
          <w:sz w:val="24"/>
        </w:rPr>
      </w:pPr>
      <w:r>
        <w:rPr>
          <w:rFonts w:ascii="Arial" w:hAnsi="Arial" w:cs="Arial"/>
          <w:b/>
          <w:color w:val="0000FF"/>
          <w:sz w:val="24"/>
        </w:rPr>
        <w:t>RP-220504</w:t>
      </w:r>
      <w:r>
        <w:rPr>
          <w:rFonts w:ascii="Arial" w:hAnsi="Arial" w:cs="Arial"/>
          <w:b/>
          <w:color w:val="0000FF"/>
          <w:sz w:val="24"/>
        </w:rPr>
        <w:tab/>
      </w:r>
      <w:r>
        <w:rPr>
          <w:rFonts w:ascii="Arial" w:hAnsi="Arial" w:cs="Arial"/>
          <w:b/>
          <w:sz w:val="24"/>
        </w:rPr>
        <w:t>RAN2 CRs to Introduction of FR2 FWA UE with maximum TRP of 23dBm for band n257 and n258</w:t>
      </w:r>
    </w:p>
    <w:p w14:paraId="0CF70FA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D1FAC7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9342A" w14:textId="77777777" w:rsidR="00D93B97" w:rsidRDefault="00D93B97" w:rsidP="00D93B97">
      <w:pPr>
        <w:pStyle w:val="Heading4"/>
      </w:pPr>
      <w:bookmarkStart w:id="416" w:name="_Toc104749638"/>
      <w:bookmarkStart w:id="417" w:name="_Toc105285948"/>
      <w:r>
        <w:lastRenderedPageBreak/>
        <w:t>9.8.11</w:t>
      </w:r>
      <w:r>
        <w:tab/>
        <w:t>Introduction of FR2 FWA UE with maximum TRP of 23dBm for band n259 [RAN4 WI: NR_FR2_FWA_Bn259]</w:t>
      </w:r>
      <w:bookmarkEnd w:id="416"/>
      <w:bookmarkEnd w:id="417"/>
    </w:p>
    <w:p w14:paraId="1EC319BC" w14:textId="77777777" w:rsidR="00D93B97" w:rsidRDefault="00D93B97" w:rsidP="00D93B97">
      <w:pPr>
        <w:pStyle w:val="Heading4"/>
      </w:pPr>
      <w:bookmarkStart w:id="418" w:name="_Toc104749639"/>
      <w:bookmarkStart w:id="419" w:name="_Toc105285949"/>
      <w:r>
        <w:t>9.8.12</w:t>
      </w:r>
      <w:r>
        <w:tab/>
        <w:t>SAR schemes for UE PC2 for NR inter-band CA and SUL configurations with 2 bands UL [RAN4 WI: NR_SAR_PC2_interB_SUL_2BUL]</w:t>
      </w:r>
      <w:bookmarkEnd w:id="418"/>
      <w:bookmarkEnd w:id="419"/>
    </w:p>
    <w:p w14:paraId="3DBEF90B" w14:textId="77777777" w:rsidR="00D93B97" w:rsidRDefault="00D93B97" w:rsidP="00D93B97">
      <w:pPr>
        <w:rPr>
          <w:rFonts w:ascii="Arial" w:hAnsi="Arial" w:cs="Arial"/>
          <w:b/>
          <w:sz w:val="24"/>
        </w:rPr>
      </w:pPr>
      <w:r>
        <w:rPr>
          <w:rFonts w:ascii="Arial" w:hAnsi="Arial" w:cs="Arial"/>
          <w:b/>
          <w:color w:val="0000FF"/>
          <w:sz w:val="24"/>
        </w:rPr>
        <w:t>RP-220505</w:t>
      </w:r>
      <w:r>
        <w:rPr>
          <w:rFonts w:ascii="Arial" w:hAnsi="Arial" w:cs="Arial"/>
          <w:b/>
          <w:color w:val="0000FF"/>
          <w:sz w:val="24"/>
        </w:rPr>
        <w:tab/>
      </w:r>
      <w:r>
        <w:rPr>
          <w:rFonts w:ascii="Arial" w:hAnsi="Arial" w:cs="Arial"/>
          <w:b/>
          <w:sz w:val="24"/>
        </w:rPr>
        <w:t>RAN2 CRs to SAR schemes for UE PC2 for NR inter-band Carrier Aggregation and SUL configurations with 2 bands UL</w:t>
      </w:r>
    </w:p>
    <w:p w14:paraId="6264FA3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6E07E1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28F06" w14:textId="77777777" w:rsidR="00D93B97" w:rsidRDefault="00D93B97" w:rsidP="00D93B97">
      <w:pPr>
        <w:pStyle w:val="Heading4"/>
      </w:pPr>
      <w:bookmarkStart w:id="420" w:name="_Toc104749640"/>
      <w:bookmarkStart w:id="421" w:name="_Toc105285950"/>
      <w:r>
        <w:t>9.8.13</w:t>
      </w:r>
      <w:r>
        <w:tab/>
        <w:t>High power UE (PC2) for NR band n34 [RAN4 WI: NR_UE_PC2_n34]</w:t>
      </w:r>
      <w:bookmarkEnd w:id="420"/>
      <w:bookmarkEnd w:id="421"/>
    </w:p>
    <w:p w14:paraId="6345C261" w14:textId="77777777" w:rsidR="00D93B97" w:rsidRDefault="00D93B97" w:rsidP="00D93B97">
      <w:pPr>
        <w:pStyle w:val="Heading4"/>
      </w:pPr>
      <w:bookmarkStart w:id="422" w:name="_Toc104749641"/>
      <w:bookmarkStart w:id="423" w:name="_Toc105285951"/>
      <w:r>
        <w:t>9.8.14</w:t>
      </w:r>
      <w:r>
        <w:tab/>
        <w:t>High power UE (PC2) for NR band n39 [RAN4 WI: NR_UE_PC2_n39]</w:t>
      </w:r>
      <w:bookmarkEnd w:id="422"/>
      <w:bookmarkEnd w:id="423"/>
    </w:p>
    <w:p w14:paraId="063EDDFB" w14:textId="77777777" w:rsidR="00D93B97" w:rsidRDefault="00D93B97" w:rsidP="00D93B97">
      <w:pPr>
        <w:pStyle w:val="Heading4"/>
      </w:pPr>
      <w:bookmarkStart w:id="424" w:name="_Toc104749642"/>
      <w:bookmarkStart w:id="425" w:name="_Toc105285952"/>
      <w:r>
        <w:t>9.8.15</w:t>
      </w:r>
      <w:r>
        <w:tab/>
        <w:t>Core part: High-power UE (PC1.5) operation in NR bands n77 and n78 [RAN4 WI: HPUE_PC1_5_n77_n78-Core]</w:t>
      </w:r>
      <w:bookmarkEnd w:id="424"/>
      <w:bookmarkEnd w:id="425"/>
    </w:p>
    <w:p w14:paraId="34D69863" w14:textId="77777777" w:rsidR="00D93B97" w:rsidRDefault="00D93B97" w:rsidP="00D93B97">
      <w:pPr>
        <w:rPr>
          <w:rFonts w:ascii="Arial" w:hAnsi="Arial" w:cs="Arial"/>
          <w:b/>
          <w:sz w:val="24"/>
        </w:rPr>
      </w:pPr>
      <w:r>
        <w:rPr>
          <w:rFonts w:ascii="Arial" w:hAnsi="Arial" w:cs="Arial"/>
          <w:b/>
          <w:color w:val="0000FF"/>
          <w:sz w:val="24"/>
        </w:rPr>
        <w:t>RP-220350</w:t>
      </w:r>
      <w:r>
        <w:rPr>
          <w:rFonts w:ascii="Arial" w:hAnsi="Arial" w:cs="Arial"/>
          <w:b/>
          <w:color w:val="0000FF"/>
          <w:sz w:val="24"/>
        </w:rPr>
        <w:tab/>
      </w:r>
      <w:r>
        <w:rPr>
          <w:rFonts w:ascii="Arial" w:hAnsi="Arial" w:cs="Arial"/>
          <w:b/>
          <w:sz w:val="24"/>
        </w:rPr>
        <w:t>RAN4 CRs for Closed REL-17 NR or NR+LTE WIs - Batch 3</w:t>
      </w:r>
    </w:p>
    <w:p w14:paraId="27A0DC4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2EEF6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3F074" w14:textId="77777777" w:rsidR="00D93B97" w:rsidRDefault="00D93B97" w:rsidP="00D93B97">
      <w:pPr>
        <w:pStyle w:val="Heading4"/>
      </w:pPr>
      <w:bookmarkStart w:id="426" w:name="_Toc104749643"/>
      <w:bookmarkStart w:id="427" w:name="_Toc105285953"/>
      <w:r>
        <w:t>9.8.16</w:t>
      </w:r>
      <w:r>
        <w:tab/>
        <w:t>High power UE (PC1.5) for NR band n79 [RAN4 WI: NR_UE_PC1_5_n79]</w:t>
      </w:r>
      <w:bookmarkEnd w:id="426"/>
      <w:bookmarkEnd w:id="427"/>
    </w:p>
    <w:p w14:paraId="0C4C7367" w14:textId="77777777" w:rsidR="00D93B97" w:rsidRDefault="00D93B97" w:rsidP="00D93B97">
      <w:pPr>
        <w:pStyle w:val="Heading4"/>
      </w:pPr>
      <w:bookmarkStart w:id="428" w:name="_Toc104749644"/>
      <w:bookmarkStart w:id="429" w:name="_Toc105285954"/>
      <w:r>
        <w:t>9.8.17</w:t>
      </w:r>
      <w:r>
        <w:tab/>
        <w:t>Introduction of channel BWs 35MHz and 45MHz for NR FR1 [RAN4 WI: NR_FR1_35MHz_45MHz_BW]</w:t>
      </w:r>
      <w:bookmarkEnd w:id="428"/>
      <w:bookmarkEnd w:id="429"/>
    </w:p>
    <w:p w14:paraId="6BF3E10D" w14:textId="77777777" w:rsidR="00D93B97" w:rsidRDefault="00D93B97" w:rsidP="00D93B97">
      <w:pPr>
        <w:rPr>
          <w:rFonts w:ascii="Arial" w:hAnsi="Arial" w:cs="Arial"/>
          <w:b/>
          <w:sz w:val="24"/>
        </w:rPr>
      </w:pPr>
      <w:r>
        <w:rPr>
          <w:rFonts w:ascii="Arial" w:hAnsi="Arial" w:cs="Arial"/>
          <w:b/>
          <w:color w:val="0000FF"/>
          <w:sz w:val="24"/>
        </w:rPr>
        <w:t>RP-220344</w:t>
      </w:r>
      <w:r>
        <w:rPr>
          <w:rFonts w:ascii="Arial" w:hAnsi="Arial" w:cs="Arial"/>
          <w:b/>
          <w:color w:val="0000FF"/>
          <w:sz w:val="24"/>
        </w:rPr>
        <w:tab/>
      </w:r>
      <w:r>
        <w:rPr>
          <w:rFonts w:ascii="Arial" w:hAnsi="Arial" w:cs="Arial"/>
          <w:b/>
          <w:sz w:val="24"/>
        </w:rPr>
        <w:t>RAN4 CRs for Closed REL-17 NR or NR+LTE WIs - Batch 2</w:t>
      </w:r>
    </w:p>
    <w:p w14:paraId="060D972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B73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DBD25" w14:textId="77777777" w:rsidR="00D93B97" w:rsidRDefault="00D93B97" w:rsidP="00D93B97">
      <w:pPr>
        <w:pStyle w:val="Heading4"/>
      </w:pPr>
      <w:bookmarkStart w:id="430" w:name="_Toc104749645"/>
      <w:bookmarkStart w:id="431" w:name="_Toc105285955"/>
      <w:r>
        <w:t>9.8.18</w:t>
      </w:r>
      <w:r>
        <w:tab/>
        <w:t>Core part: LTE/NR spectrum sharing in Band 34/n34 and Band 39/n39 [RAN4 WI: DSS_LTE_B34_NR_Bn34_LTE_B39_NR_Bn39-Core]</w:t>
      </w:r>
      <w:bookmarkEnd w:id="430"/>
      <w:bookmarkEnd w:id="431"/>
    </w:p>
    <w:p w14:paraId="7E8E201C" w14:textId="77777777" w:rsidR="00D93B97" w:rsidRDefault="00D93B97" w:rsidP="00D93B97">
      <w:pPr>
        <w:pStyle w:val="Heading3"/>
      </w:pPr>
      <w:bookmarkStart w:id="432" w:name="_Toc104749646"/>
      <w:bookmarkStart w:id="433" w:name="_Toc105285956"/>
      <w:r>
        <w:t>9.9</w:t>
      </w:r>
      <w:r>
        <w:tab/>
        <w:t>Small Technical Enhancements and Improvements for REL-17 [TEI17]</w:t>
      </w:r>
      <w:bookmarkEnd w:id="432"/>
      <w:bookmarkEnd w:id="433"/>
    </w:p>
    <w:p w14:paraId="2D72D320" w14:textId="77777777" w:rsidR="00D93B97" w:rsidRDefault="00D93B97" w:rsidP="00D93B97">
      <w:r>
        <w:t>cat.B/C TEI CR review:</w:t>
      </w:r>
    </w:p>
    <w:p w14:paraId="291A3D55" w14:textId="77777777" w:rsidR="00D93B97" w:rsidRDefault="00D93B97" w:rsidP="00D93B97">
      <w:r>
        <w:t xml:space="preserve">MCC: </w:t>
      </w:r>
    </w:p>
    <w:p w14:paraId="6EAF9D06" w14:textId="77777777" w:rsidR="00D93B97" w:rsidRDefault="00D93B97" w:rsidP="00D93B97">
      <w:r>
        <w:t>There are 13 TEI CRsets in 7 CRpacks (see below):</w:t>
      </w:r>
    </w:p>
    <w:p w14:paraId="6227E364" w14:textId="77777777" w:rsidR="00D93B97" w:rsidRDefault="00D93B97" w:rsidP="00D93B97">
      <w:r>
        <w:t>- RAN1: RP-220268 (1 of 1)</w:t>
      </w:r>
    </w:p>
    <w:p w14:paraId="2F4B690B" w14:textId="77777777" w:rsidR="00D93B97" w:rsidRDefault="00D93B97" w:rsidP="00D93B97">
      <w:r>
        <w:t>- RAN2: RP-220510 (7 of  8), RP-220837 (19 of 19), RP-220853 (1 of 1)</w:t>
      </w:r>
    </w:p>
    <w:p w14:paraId="7B098C2E" w14:textId="77777777" w:rsidR="00D93B97" w:rsidRDefault="00D93B97" w:rsidP="00D93B97">
      <w:r>
        <w:t>- RAN3: RP-220236 (10 of 19), RP-220237 (6 of 9), RP-220294 (3 of 3)</w:t>
      </w:r>
    </w:p>
    <w:p w14:paraId="3853C1F7" w14:textId="77777777" w:rsidR="00D93B97" w:rsidRDefault="00D93B97" w:rsidP="00D93B97">
      <w:r>
        <w:lastRenderedPageBreak/>
        <w:t>and we need to check whether there are complete CR sets or whether some CRs are missing</w:t>
      </w:r>
    </w:p>
    <w:p w14:paraId="0044E0F3" w14:textId="77777777" w:rsidR="00D93B97" w:rsidRDefault="00D93B97" w:rsidP="00D93B97">
      <w:r>
        <w:t>Enabling CHO with SCG configuration (Nokia):</w:t>
      </w:r>
    </w:p>
    <w:p w14:paraId="6D7670F0" w14:textId="77777777" w:rsidR="00D93B97" w:rsidRDefault="00D93B97" w:rsidP="00D93B97">
      <w:r>
        <w:t>TEI identifier</w:t>
      </w:r>
      <w:r>
        <w:tab/>
        <w:t>WG</w:t>
      </w:r>
      <w:r>
        <w:tab/>
        <w:t>Spec</w:t>
      </w:r>
      <w:r>
        <w:tab/>
        <w:t>TDoc</w:t>
      </w:r>
      <w:r>
        <w:tab/>
        <w:t>CR Pack</w:t>
      </w:r>
    </w:p>
    <w:p w14:paraId="73D79CE6" w14:textId="77777777" w:rsidR="00D93B97" w:rsidRDefault="00D93B97" w:rsidP="00D93B97">
      <w:r>
        <w:t>[CHOwithDCkept]</w:t>
      </w:r>
      <w:r>
        <w:tab/>
        <w:t>R3</w:t>
      </w:r>
      <w:r>
        <w:tab/>
        <w:t>36.423</w:t>
      </w:r>
      <w:r>
        <w:tab/>
        <w:t>R3-222839</w:t>
      </w:r>
      <w:r>
        <w:tab/>
        <w:t>RP-220237</w:t>
      </w:r>
    </w:p>
    <w:p w14:paraId="31AB1991" w14:textId="77777777" w:rsidR="00D93B97" w:rsidRDefault="00D93B97" w:rsidP="00D93B97">
      <w:r>
        <w:t>[CHOwithDCkept]</w:t>
      </w:r>
      <w:r>
        <w:tab/>
        <w:t>R3</w:t>
      </w:r>
      <w:r>
        <w:tab/>
        <w:t>38.423</w:t>
      </w:r>
      <w:r>
        <w:tab/>
        <w:t>R3-222838</w:t>
      </w:r>
      <w:r>
        <w:tab/>
        <w:t>RP-220236</w:t>
      </w:r>
    </w:p>
    <w:p w14:paraId="0C00ACD1" w14:textId="77777777" w:rsidR="00D93B97" w:rsidRDefault="00D93B97" w:rsidP="00D93B97">
      <w:r>
        <w:t>CR linking completely missing</w:t>
      </w:r>
    </w:p>
    <w:p w14:paraId="10F278F0" w14:textId="77777777" w:rsidR="00D93B97" w:rsidRDefault="00D93B97" w:rsidP="00D93B97">
      <w:r>
        <w:t xml:space="preserve"> </w:t>
      </w:r>
    </w:p>
    <w:p w14:paraId="41164CB4" w14:textId="77777777" w:rsidR="00D93B97" w:rsidRDefault="00D93B97" w:rsidP="00D93B97">
      <w:r>
        <w:t>CSI-RS configuration (Ericsson):</w:t>
      </w:r>
    </w:p>
    <w:p w14:paraId="0F89741A" w14:textId="77777777" w:rsidR="00D93B97" w:rsidRDefault="00D93B97" w:rsidP="00D93B97">
      <w:r>
        <w:t>TEI identifier</w:t>
      </w:r>
      <w:r>
        <w:tab/>
        <w:t>WG</w:t>
      </w:r>
      <w:r>
        <w:tab/>
        <w:t>Spec</w:t>
      </w:r>
      <w:r>
        <w:tab/>
        <w:t>TDoc</w:t>
      </w:r>
      <w:r>
        <w:tab/>
        <w:t>CR Pack</w:t>
      </w:r>
    </w:p>
    <w:p w14:paraId="2737D3B3" w14:textId="77777777" w:rsidR="00D93B97" w:rsidRDefault="00D93B97" w:rsidP="00D93B97">
      <w:r>
        <w:t>[CSIRSXn]</w:t>
      </w:r>
      <w:r>
        <w:tab/>
        <w:t>R3</w:t>
      </w:r>
      <w:r>
        <w:tab/>
        <w:t>36.423</w:t>
      </w:r>
      <w:r>
        <w:tab/>
        <w:t>R3-221614</w:t>
      </w:r>
      <w:r>
        <w:tab/>
        <w:t>RP-220237</w:t>
      </w:r>
    </w:p>
    <w:p w14:paraId="23C15418" w14:textId="77777777" w:rsidR="00D93B97" w:rsidRDefault="00D93B97" w:rsidP="00D93B97">
      <w:r>
        <w:t>[CSIRSXn]</w:t>
      </w:r>
      <w:r>
        <w:tab/>
        <w:t>R3</w:t>
      </w:r>
      <w:r>
        <w:tab/>
        <w:t>36.423</w:t>
      </w:r>
      <w:r>
        <w:tab/>
        <w:t>R3-221862</w:t>
      </w:r>
      <w:r>
        <w:tab/>
        <w:t>RP-220237</w:t>
      </w:r>
    </w:p>
    <w:p w14:paraId="4AC3DCEF" w14:textId="77777777" w:rsidR="00D93B97" w:rsidRDefault="00D93B97" w:rsidP="00D93B97">
      <w:r>
        <w:t>[CSIRSXn]</w:t>
      </w:r>
      <w:r>
        <w:tab/>
        <w:t>R3</w:t>
      </w:r>
      <w:r>
        <w:tab/>
        <w:t>38.423</w:t>
      </w:r>
      <w:r>
        <w:tab/>
        <w:t>R3-221613</w:t>
      </w:r>
      <w:r>
        <w:tab/>
        <w:t>RP-220236</w:t>
      </w:r>
    </w:p>
    <w:p w14:paraId="56FF89D9" w14:textId="77777777" w:rsidR="00D93B97" w:rsidRDefault="00D93B97" w:rsidP="00D93B97">
      <w:r>
        <w:t>[CSIRSXn]</w:t>
      </w:r>
      <w:r>
        <w:tab/>
        <w:t>R3</w:t>
      </w:r>
      <w:r>
        <w:tab/>
        <w:t>38.423</w:t>
      </w:r>
      <w:r>
        <w:tab/>
        <w:t>R3-221632</w:t>
      </w:r>
      <w:r>
        <w:tab/>
        <w:t>RP-220236</w:t>
      </w:r>
    </w:p>
    <w:p w14:paraId="24583F8C" w14:textId="77777777" w:rsidR="00D93B97" w:rsidRDefault="00D93B97" w:rsidP="00D93B97">
      <w:r>
        <w:t>CR linking partly missing</w:t>
      </w:r>
    </w:p>
    <w:p w14:paraId="688A9F0B" w14:textId="77777777" w:rsidR="00D93B97" w:rsidRDefault="00D93B97" w:rsidP="00D93B97">
      <w:r>
        <w:t xml:space="preserve"> </w:t>
      </w:r>
    </w:p>
    <w:p w14:paraId="29046A40" w14:textId="77777777" w:rsidR="00D93B97" w:rsidRDefault="00D93B97" w:rsidP="00D93B97">
      <w:r>
        <w:t>Inter MN resume (Ericsson/Nokia/Qualcomm):</w:t>
      </w:r>
    </w:p>
    <w:p w14:paraId="296CD964" w14:textId="77777777" w:rsidR="00D93B97" w:rsidRDefault="00D93B97" w:rsidP="00D93B97">
      <w:r>
        <w:t>TEI identifier</w:t>
      </w:r>
      <w:r>
        <w:tab/>
        <w:t>WG</w:t>
      </w:r>
      <w:r>
        <w:tab/>
        <w:t>Spec</w:t>
      </w:r>
      <w:r>
        <w:tab/>
        <w:t>TDoc</w:t>
      </w:r>
      <w:r>
        <w:tab/>
        <w:t>CR Pack</w:t>
      </w:r>
    </w:p>
    <w:p w14:paraId="4FDC9763" w14:textId="77777777" w:rsidR="00D93B97" w:rsidRDefault="00D93B97" w:rsidP="00D93B97">
      <w:r>
        <w:t>[InterMNResume]</w:t>
      </w:r>
      <w:r>
        <w:tab/>
        <w:t>R2</w:t>
      </w:r>
      <w:r>
        <w:tab/>
        <w:t>37.340</w:t>
      </w:r>
      <w:r>
        <w:tab/>
        <w:t>R2-2204152</w:t>
      </w:r>
      <w:r>
        <w:tab/>
        <w:t>RP-220510</w:t>
      </w:r>
    </w:p>
    <w:p w14:paraId="5CA8846F" w14:textId="77777777" w:rsidR="00D93B97" w:rsidRDefault="00D93B97" w:rsidP="00D93B97">
      <w:r>
        <w:t>[InterMNResume]</w:t>
      </w:r>
      <w:r>
        <w:tab/>
        <w:t>R3</w:t>
      </w:r>
      <w:r>
        <w:tab/>
        <w:t>38.420</w:t>
      </w:r>
      <w:r>
        <w:tab/>
        <w:t>R3-221634</w:t>
      </w:r>
      <w:r>
        <w:tab/>
        <w:t>RP-220236</w:t>
      </w:r>
    </w:p>
    <w:p w14:paraId="47ED7D80" w14:textId="77777777" w:rsidR="00D93B97" w:rsidRDefault="00D93B97" w:rsidP="00D93B97">
      <w:r>
        <w:t>[InterMNResume]</w:t>
      </w:r>
      <w:r>
        <w:tab/>
        <w:t>R3</w:t>
      </w:r>
      <w:r>
        <w:tab/>
        <w:t>38.423</w:t>
      </w:r>
      <w:r>
        <w:tab/>
        <w:t>R3-221633</w:t>
      </w:r>
      <w:r>
        <w:tab/>
        <w:t>RP-220236</w:t>
      </w:r>
    </w:p>
    <w:p w14:paraId="7CF475E8" w14:textId="77777777" w:rsidR="00D93B97" w:rsidRDefault="00D93B97" w:rsidP="00D93B97">
      <w:r>
        <w:t>CR linking partly missing</w:t>
      </w:r>
    </w:p>
    <w:p w14:paraId="495C4063" w14:textId="77777777" w:rsidR="00D93B97" w:rsidRDefault="00D93B97" w:rsidP="00D93B97">
      <w:r>
        <w:t xml:space="preserve"> </w:t>
      </w:r>
    </w:p>
    <w:p w14:paraId="731F0096" w14:textId="77777777" w:rsidR="00D93B97" w:rsidRDefault="00D93B97" w:rsidP="00D93B97">
      <w:r>
        <w:t>event-based trigger for LTE MDT logging (Huawei/KDDI):</w:t>
      </w:r>
    </w:p>
    <w:p w14:paraId="0766668B" w14:textId="77777777" w:rsidR="00D93B97" w:rsidRDefault="00D93B97" w:rsidP="00D93B97">
      <w:r>
        <w:t>TEI identifier</w:t>
      </w:r>
      <w:r>
        <w:tab/>
        <w:t>WG</w:t>
      </w:r>
      <w:r>
        <w:tab/>
        <w:t>Spec</w:t>
      </w:r>
      <w:r>
        <w:tab/>
        <w:t>TDoc</w:t>
      </w:r>
      <w:r>
        <w:tab/>
        <w:t>CR Pack</w:t>
      </w:r>
    </w:p>
    <w:p w14:paraId="7E789345" w14:textId="77777777" w:rsidR="00D93B97" w:rsidRDefault="00D93B97" w:rsidP="00D93B97">
      <w:r>
        <w:t>[LTE-Event-MDT]</w:t>
      </w:r>
      <w:r>
        <w:tab/>
        <w:t>R2</w:t>
      </w:r>
      <w:r>
        <w:tab/>
        <w:t>36.304</w:t>
      </w:r>
      <w:r>
        <w:tab/>
        <w:t>R2-2202841</w:t>
      </w:r>
      <w:r>
        <w:tab/>
        <w:t>RP-220837</w:t>
      </w:r>
    </w:p>
    <w:p w14:paraId="72B6C7C8" w14:textId="77777777" w:rsidR="00D93B97" w:rsidRDefault="00D93B97" w:rsidP="00D93B97">
      <w:r>
        <w:t>[LTE-Event-MDT]</w:t>
      </w:r>
      <w:r>
        <w:tab/>
        <w:t>R2</w:t>
      </w:r>
      <w:r>
        <w:tab/>
        <w:t>36.306</w:t>
      </w:r>
      <w:r>
        <w:tab/>
        <w:t>R2-2202842</w:t>
      </w:r>
      <w:r>
        <w:tab/>
        <w:t>RP-220837</w:t>
      </w:r>
    </w:p>
    <w:p w14:paraId="691B3E76" w14:textId="77777777" w:rsidR="00D93B97" w:rsidRDefault="00D93B97" w:rsidP="00D93B97">
      <w:r>
        <w:t>[LTE-Event-MDT]</w:t>
      </w:r>
      <w:r>
        <w:tab/>
        <w:t>R2</w:t>
      </w:r>
      <w:r>
        <w:tab/>
        <w:t>36.331</w:t>
      </w:r>
      <w:r>
        <w:tab/>
        <w:t>R2-2202213</w:t>
      </w:r>
      <w:r>
        <w:tab/>
        <w:t>RP-220837</w:t>
      </w:r>
    </w:p>
    <w:p w14:paraId="553829FB" w14:textId="77777777" w:rsidR="00D93B97" w:rsidRDefault="00D93B97" w:rsidP="00D93B97">
      <w:r>
        <w:t>[LTE-Event-MDT]</w:t>
      </w:r>
      <w:r>
        <w:tab/>
        <w:t>R2</w:t>
      </w:r>
      <w:r>
        <w:tab/>
        <w:t>37.320</w:t>
      </w:r>
      <w:r>
        <w:tab/>
        <w:t>R2-2202212</w:t>
      </w:r>
      <w:r>
        <w:tab/>
        <w:t>RP-220837</w:t>
      </w:r>
    </w:p>
    <w:p w14:paraId="66AF5859" w14:textId="77777777" w:rsidR="00D93B97" w:rsidRDefault="00D93B97" w:rsidP="00D93B97">
      <w:r>
        <w:t>CR linking properly done</w:t>
      </w:r>
    </w:p>
    <w:p w14:paraId="6FDD4A30" w14:textId="77777777" w:rsidR="00D93B97" w:rsidRDefault="00D93B97" w:rsidP="00D93B97">
      <w:r>
        <w:t xml:space="preserve"> </w:t>
      </w:r>
    </w:p>
    <w:p w14:paraId="1773F6F2" w14:textId="77777777" w:rsidR="00D93B97" w:rsidRDefault="00D93B97" w:rsidP="00D93B97">
      <w:r>
        <w:t>height information reporting in MDT reports (KDDI):</w:t>
      </w:r>
    </w:p>
    <w:p w14:paraId="56D55DC8" w14:textId="77777777" w:rsidR="00D93B97" w:rsidRDefault="00D93B97" w:rsidP="00D93B97">
      <w:r>
        <w:t>TEI identifier</w:t>
      </w:r>
      <w:r>
        <w:tab/>
        <w:t>WG</w:t>
      </w:r>
      <w:r>
        <w:tab/>
        <w:t>Spec</w:t>
      </w:r>
      <w:r>
        <w:tab/>
        <w:t>TDoc</w:t>
      </w:r>
      <w:r>
        <w:tab/>
        <w:t>CR Pack</w:t>
      </w:r>
    </w:p>
    <w:p w14:paraId="527BA084" w14:textId="77777777" w:rsidR="00D93B97" w:rsidRDefault="00D93B97" w:rsidP="00D93B97">
      <w:r>
        <w:t>[LTE-Height-MDT]</w:t>
      </w:r>
      <w:r>
        <w:tab/>
        <w:t>R2</w:t>
      </w:r>
      <w:r>
        <w:tab/>
        <w:t>36.306</w:t>
      </w:r>
      <w:r>
        <w:tab/>
        <w:t>R2-2203668</w:t>
      </w:r>
      <w:r>
        <w:tab/>
        <w:t>RP-220837</w:t>
      </w:r>
    </w:p>
    <w:p w14:paraId="6BC9C024" w14:textId="77777777" w:rsidR="00D93B97" w:rsidRDefault="00D93B97" w:rsidP="00D93B97">
      <w:r>
        <w:t>[LTE-Height-MDT]</w:t>
      </w:r>
      <w:r>
        <w:tab/>
        <w:t>R2</w:t>
      </w:r>
      <w:r>
        <w:tab/>
        <w:t>36.331</w:t>
      </w:r>
      <w:r>
        <w:tab/>
        <w:t>R2-2203666</w:t>
      </w:r>
      <w:r>
        <w:tab/>
        <w:t>RP-220837</w:t>
      </w:r>
    </w:p>
    <w:p w14:paraId="35DD1D44" w14:textId="77777777" w:rsidR="00D93B97" w:rsidRDefault="00D93B97" w:rsidP="00D93B97">
      <w:r>
        <w:t>[LTE-Height-MDT]</w:t>
      </w:r>
      <w:r>
        <w:tab/>
        <w:t>R2</w:t>
      </w:r>
      <w:r>
        <w:tab/>
        <w:t>37.320</w:t>
      </w:r>
      <w:r>
        <w:tab/>
        <w:t>R2-2203667</w:t>
      </w:r>
      <w:r>
        <w:tab/>
        <w:t>RP-220837</w:t>
      </w:r>
    </w:p>
    <w:p w14:paraId="7EB87AAA" w14:textId="77777777" w:rsidR="00D93B97" w:rsidRDefault="00D93B97" w:rsidP="00D93B97">
      <w:r>
        <w:lastRenderedPageBreak/>
        <w:t>CR linking properly done</w:t>
      </w:r>
    </w:p>
    <w:p w14:paraId="0646B81C" w14:textId="77777777" w:rsidR="00D93B97" w:rsidRDefault="00D93B97" w:rsidP="00D93B97">
      <w:r>
        <w:t xml:space="preserve"> </w:t>
      </w:r>
    </w:p>
    <w:p w14:paraId="6211B075" w14:textId="77777777" w:rsidR="00D93B97" w:rsidRDefault="00D93B97" w:rsidP="00D93B97">
      <w:r>
        <w:t>MINT (Ericsson):</w:t>
      </w:r>
    </w:p>
    <w:p w14:paraId="5BAB71BD" w14:textId="77777777" w:rsidR="00D93B97" w:rsidRDefault="00D93B97" w:rsidP="00D93B97">
      <w:r>
        <w:t>TEI identifier</w:t>
      </w:r>
      <w:r>
        <w:tab/>
        <w:t>WG</w:t>
      </w:r>
      <w:r>
        <w:tab/>
        <w:t>Spec</w:t>
      </w:r>
      <w:r>
        <w:tab/>
        <w:t>TDoc</w:t>
      </w:r>
      <w:r>
        <w:tab/>
        <w:t>CR Pack</w:t>
      </w:r>
    </w:p>
    <w:p w14:paraId="5B373574" w14:textId="77777777" w:rsidR="00D93B97" w:rsidRDefault="00D93B97" w:rsidP="00D93B97">
      <w:r>
        <w:t>[MINT]</w:t>
      </w:r>
      <w:r>
        <w:tab/>
        <w:t>R2</w:t>
      </w:r>
      <w:r>
        <w:tab/>
        <w:t>36.300</w:t>
      </w:r>
      <w:r>
        <w:tab/>
        <w:t>R2-2203866</w:t>
      </w:r>
      <w:r>
        <w:tab/>
        <w:t>RP-220837</w:t>
      </w:r>
    </w:p>
    <w:p w14:paraId="700A7C27" w14:textId="77777777" w:rsidR="00D93B97" w:rsidRDefault="00D93B97" w:rsidP="00D93B97">
      <w:r>
        <w:t>[MINT]</w:t>
      </w:r>
      <w:r>
        <w:tab/>
        <w:t>R2</w:t>
      </w:r>
      <w:r>
        <w:tab/>
        <w:t>36.304</w:t>
      </w:r>
      <w:r>
        <w:tab/>
        <w:t>R2-2203867</w:t>
      </w:r>
      <w:r>
        <w:tab/>
        <w:t>RP-220837</w:t>
      </w:r>
    </w:p>
    <w:p w14:paraId="5D49DC47" w14:textId="77777777" w:rsidR="00D93B97" w:rsidRDefault="00D93B97" w:rsidP="00D93B97">
      <w:r>
        <w:t>[MINT]</w:t>
      </w:r>
      <w:r>
        <w:tab/>
        <w:t>R2</w:t>
      </w:r>
      <w:r>
        <w:tab/>
        <w:t>36.306</w:t>
      </w:r>
      <w:r>
        <w:tab/>
        <w:t>R2-2203868</w:t>
      </w:r>
      <w:r>
        <w:tab/>
        <w:t>RP-220837</w:t>
      </w:r>
    </w:p>
    <w:p w14:paraId="75947039" w14:textId="77777777" w:rsidR="00D93B97" w:rsidRDefault="00D93B97" w:rsidP="00D93B97">
      <w:r>
        <w:t>[MINT]</w:t>
      </w:r>
      <w:r>
        <w:tab/>
        <w:t>R2</w:t>
      </w:r>
      <w:r>
        <w:tab/>
        <w:t>36.331</w:t>
      </w:r>
      <w:r>
        <w:tab/>
        <w:t>R2-2203869</w:t>
      </w:r>
      <w:r>
        <w:tab/>
        <w:t>RP-220837</w:t>
      </w:r>
    </w:p>
    <w:p w14:paraId="5AA23224" w14:textId="77777777" w:rsidR="00D93B97" w:rsidRDefault="00D93B97" w:rsidP="00D93B97">
      <w:r>
        <w:t>[MINT]</w:t>
      </w:r>
      <w:r>
        <w:tab/>
        <w:t>R2</w:t>
      </w:r>
      <w:r>
        <w:tab/>
        <w:t>38.300</w:t>
      </w:r>
      <w:r>
        <w:tab/>
        <w:t>R2-2203870</w:t>
      </w:r>
      <w:r>
        <w:tab/>
        <w:t>RP-220837</w:t>
      </w:r>
    </w:p>
    <w:p w14:paraId="1B6A7D9A" w14:textId="77777777" w:rsidR="00D93B97" w:rsidRDefault="00D93B97" w:rsidP="00D93B97">
      <w:r>
        <w:t>[MINT]</w:t>
      </w:r>
      <w:r>
        <w:tab/>
        <w:t>R2</w:t>
      </w:r>
      <w:r>
        <w:tab/>
        <w:t>38.304</w:t>
      </w:r>
      <w:r>
        <w:tab/>
        <w:t>R2-2203871</w:t>
      </w:r>
      <w:r>
        <w:tab/>
        <w:t>RP-220837</w:t>
      </w:r>
    </w:p>
    <w:p w14:paraId="5F612D59" w14:textId="77777777" w:rsidR="00D93B97" w:rsidRDefault="00D93B97" w:rsidP="00D93B97">
      <w:r>
        <w:t>[MINT]</w:t>
      </w:r>
      <w:r>
        <w:tab/>
        <w:t>R2</w:t>
      </w:r>
      <w:r>
        <w:tab/>
        <w:t>38.331</w:t>
      </w:r>
      <w:r>
        <w:tab/>
        <w:t>R2-2203873</w:t>
      </w:r>
      <w:r>
        <w:tab/>
        <w:t>RP-220837</w:t>
      </w:r>
    </w:p>
    <w:p w14:paraId="2E159636" w14:textId="77777777" w:rsidR="00D93B97" w:rsidRDefault="00D93B97" w:rsidP="00D93B97">
      <w:r>
        <w:t>LTE CRs linked, NR CRs linked but 38.306 CR missing?</w:t>
      </w:r>
    </w:p>
    <w:p w14:paraId="0D305828" w14:textId="77777777" w:rsidR="00D93B97" w:rsidRDefault="00D93B97" w:rsidP="00D93B97">
      <w:r>
        <w:t xml:space="preserve">Note: This 38.306 CR R2-2203872 was merged into the </w:t>
      </w:r>
    </w:p>
    <w:p w14:paraId="12B2B566" w14:textId="77777777" w:rsidR="00D93B97" w:rsidRDefault="00D93B97" w:rsidP="00D93B97">
      <w:r>
        <w:t xml:space="preserve">      big 38.306 CR R2-2203862 of RP-220838 for unknown reason.</w:t>
      </w:r>
    </w:p>
    <w:p w14:paraId="6CE5CCBD" w14:textId="77777777" w:rsidR="00D93B97" w:rsidRDefault="00D93B97" w:rsidP="00D93B97">
      <w:r>
        <w:t xml:space="preserve"> </w:t>
      </w:r>
    </w:p>
    <w:p w14:paraId="46EC61D3" w14:textId="77777777" w:rsidR="00D93B97" w:rsidRDefault="00D93B97" w:rsidP="00D93B97">
      <w:r>
        <w:t>mobility-state-based cell reselection for NR HSDN (CMCC):</w:t>
      </w:r>
    </w:p>
    <w:p w14:paraId="7571BC88" w14:textId="77777777" w:rsidR="00D93B97" w:rsidRDefault="00D93B97" w:rsidP="00D93B97">
      <w:r>
        <w:t>TEI identifier</w:t>
      </w:r>
      <w:r>
        <w:tab/>
        <w:t>WG</w:t>
      </w:r>
      <w:r>
        <w:tab/>
        <w:t>Spec</w:t>
      </w:r>
      <w:r>
        <w:tab/>
        <w:t>TDoc</w:t>
      </w:r>
      <w:r>
        <w:tab/>
        <w:t>CR Pack</w:t>
      </w:r>
    </w:p>
    <w:p w14:paraId="275AA84A" w14:textId="77777777" w:rsidR="00D93B97" w:rsidRDefault="00D93B97" w:rsidP="00D93B97">
      <w:r>
        <w:t>[NR_HSDN]</w:t>
      </w:r>
      <w:r>
        <w:tab/>
        <w:t>R2</w:t>
      </w:r>
      <w:r>
        <w:tab/>
        <w:t>36.331</w:t>
      </w:r>
      <w:r>
        <w:tab/>
        <w:t>R2-2202629</w:t>
      </w:r>
      <w:r>
        <w:tab/>
        <w:t>RP-220837</w:t>
      </w:r>
    </w:p>
    <w:p w14:paraId="5BF6F486" w14:textId="77777777" w:rsidR="00D93B97" w:rsidRDefault="00D93B97" w:rsidP="00D93B97">
      <w:r>
        <w:t>[NR_HSDN]</w:t>
      </w:r>
      <w:r>
        <w:tab/>
        <w:t>R2</w:t>
      </w:r>
      <w:r>
        <w:tab/>
        <w:t>38.304</w:t>
      </w:r>
      <w:r>
        <w:tab/>
        <w:t>R2-2202627</w:t>
      </w:r>
      <w:r>
        <w:tab/>
        <w:t>RP-220837</w:t>
      </w:r>
    </w:p>
    <w:p w14:paraId="2C0FAA1F" w14:textId="77777777" w:rsidR="00D93B97" w:rsidRDefault="00D93B97" w:rsidP="00D93B97">
      <w:r>
        <w:t>[NR_HSDN]</w:t>
      </w:r>
      <w:r>
        <w:tab/>
        <w:t>R2</w:t>
      </w:r>
      <w:r>
        <w:tab/>
        <w:t>38.306</w:t>
      </w:r>
      <w:r>
        <w:tab/>
        <w:t>R2-2203851</w:t>
      </w:r>
      <w:r>
        <w:tab/>
        <w:t>RP-220837</w:t>
      </w:r>
    </w:p>
    <w:p w14:paraId="6FFE413F" w14:textId="77777777" w:rsidR="00D93B97" w:rsidRDefault="00D93B97" w:rsidP="00D93B97">
      <w:r>
        <w:t>[NR_HSDN]</w:t>
      </w:r>
      <w:r>
        <w:tab/>
        <w:t>R2</w:t>
      </w:r>
      <w:r>
        <w:tab/>
        <w:t>38.331</w:t>
      </w:r>
      <w:r>
        <w:tab/>
        <w:t>R2-2202626</w:t>
      </w:r>
      <w:r>
        <w:tab/>
        <w:t>RP-220837</w:t>
      </w:r>
    </w:p>
    <w:p w14:paraId="081A13DD" w14:textId="77777777" w:rsidR="00D93B97" w:rsidRDefault="00D93B97" w:rsidP="00D93B97">
      <w:r>
        <w:t>CR linking properly done</w:t>
      </w:r>
    </w:p>
    <w:p w14:paraId="6B78B011" w14:textId="77777777" w:rsidR="00D93B97" w:rsidRDefault="00D93B97" w:rsidP="00D93B97">
      <w:r>
        <w:t xml:space="preserve"> </w:t>
      </w:r>
    </w:p>
    <w:p w14:paraId="10077184" w14:textId="77777777" w:rsidR="00D93B97" w:rsidRDefault="00D93B97" w:rsidP="00D93B97">
      <w:r>
        <w:t>Timing advance in NR (Intel/Huawei/Ericsson):</w:t>
      </w:r>
    </w:p>
    <w:p w14:paraId="089A99D1" w14:textId="77777777" w:rsidR="00D93B97" w:rsidRDefault="00D93B97" w:rsidP="00D93B97">
      <w:r>
        <w:t>TEI identifier</w:t>
      </w:r>
      <w:r>
        <w:tab/>
        <w:t>WG</w:t>
      </w:r>
      <w:r>
        <w:tab/>
        <w:t>Spec</w:t>
      </w:r>
      <w:r>
        <w:tab/>
        <w:t>TDoc</w:t>
      </w:r>
      <w:r>
        <w:tab/>
        <w:t>CR Pack</w:t>
      </w:r>
    </w:p>
    <w:p w14:paraId="2E0B97A1" w14:textId="77777777" w:rsidR="00D93B97" w:rsidRDefault="00D93B97" w:rsidP="00D93B97">
      <w:r>
        <w:t>[NRTADV]</w:t>
      </w:r>
      <w:r>
        <w:tab/>
        <w:t>R1</w:t>
      </w:r>
      <w:r>
        <w:tab/>
        <w:t>38.215</w:t>
      </w:r>
      <w:r>
        <w:tab/>
        <w:t>R1-2201431</w:t>
      </w:r>
      <w:r>
        <w:tab/>
        <w:t>RP-220268</w:t>
      </w:r>
    </w:p>
    <w:p w14:paraId="0DC4D7E1" w14:textId="77777777" w:rsidR="00D93B97" w:rsidRDefault="00D93B97" w:rsidP="00D93B97">
      <w:r>
        <w:t>[NRTADV]</w:t>
      </w:r>
      <w:r>
        <w:tab/>
        <w:t>R2</w:t>
      </w:r>
      <w:r>
        <w:tab/>
        <w:t>38.300</w:t>
      </w:r>
      <w:r>
        <w:tab/>
        <w:t>R2-2203935</w:t>
      </w:r>
      <w:r>
        <w:tab/>
        <w:t>RP-220837</w:t>
      </w:r>
    </w:p>
    <w:p w14:paraId="539A84CA" w14:textId="77777777" w:rsidR="00D93B97" w:rsidRDefault="00D93B97" w:rsidP="00D93B97">
      <w:r>
        <w:t>[NRTADV]</w:t>
      </w:r>
      <w:r>
        <w:tab/>
        <w:t>R2</w:t>
      </w:r>
      <w:r>
        <w:tab/>
        <w:t>38.305</w:t>
      </w:r>
      <w:r>
        <w:tab/>
        <w:t>R2-2203919</w:t>
      </w:r>
      <w:r>
        <w:tab/>
        <w:t>RP-220510</w:t>
      </w:r>
    </w:p>
    <w:p w14:paraId="69E5201B" w14:textId="77777777" w:rsidR="00D93B97" w:rsidRDefault="00D93B97" w:rsidP="00D93B97">
      <w:r>
        <w:t>[NRTADV]</w:t>
      </w:r>
      <w:r>
        <w:tab/>
        <w:t>R3</w:t>
      </w:r>
      <w:r>
        <w:tab/>
        <w:t>38.455</w:t>
      </w:r>
      <w:r>
        <w:tab/>
        <w:t>R3-221628</w:t>
      </w:r>
      <w:r>
        <w:tab/>
        <w:t>RP-220236</w:t>
      </w:r>
    </w:p>
    <w:p w14:paraId="160DAD23" w14:textId="77777777" w:rsidR="00D93B97" w:rsidRDefault="00D93B97" w:rsidP="00D93B97">
      <w:r>
        <w:t>[NRTADV]</w:t>
      </w:r>
      <w:r>
        <w:tab/>
        <w:t>R3</w:t>
      </w:r>
      <w:r>
        <w:tab/>
        <w:t>38.473</w:t>
      </w:r>
      <w:r>
        <w:tab/>
        <w:t>R3-221627</w:t>
      </w:r>
      <w:r>
        <w:tab/>
        <w:t>RP-220236</w:t>
      </w:r>
    </w:p>
    <w:p w14:paraId="25B7DED3" w14:textId="77777777" w:rsidR="00D93B97" w:rsidRDefault="00D93B97" w:rsidP="00D93B97">
      <w:r>
        <w:t>CR linking partly missing</w:t>
      </w:r>
    </w:p>
    <w:p w14:paraId="19EC0698" w14:textId="77777777" w:rsidR="00D93B97" w:rsidRDefault="00D93B97" w:rsidP="00D93B97">
      <w:r>
        <w:t xml:space="preserve"> </w:t>
      </w:r>
    </w:p>
    <w:p w14:paraId="0EC5A2B4" w14:textId="77777777" w:rsidR="00D93B97" w:rsidRDefault="00D93B97" w:rsidP="00D93B97">
      <w:r>
        <w:t>Enhancement of Redundant PDU Sessions (Nokia):</w:t>
      </w:r>
    </w:p>
    <w:p w14:paraId="4EFF90AE" w14:textId="77777777" w:rsidR="00D93B97" w:rsidRDefault="00D93B97" w:rsidP="00D93B97">
      <w:r>
        <w:t>TEI identifier</w:t>
      </w:r>
      <w:r>
        <w:tab/>
        <w:t>WG</w:t>
      </w:r>
      <w:r>
        <w:tab/>
        <w:t>Spec</w:t>
      </w:r>
      <w:r>
        <w:tab/>
        <w:t>TDoc</w:t>
      </w:r>
      <w:r>
        <w:tab/>
        <w:t>CR Pack</w:t>
      </w:r>
    </w:p>
    <w:p w14:paraId="3D5E5361" w14:textId="77777777" w:rsidR="00D93B97" w:rsidRDefault="00D93B97" w:rsidP="00D93B97">
      <w:r>
        <w:t>[Paired_ID]</w:t>
      </w:r>
      <w:r>
        <w:tab/>
        <w:t>R3</w:t>
      </w:r>
      <w:r>
        <w:tab/>
        <w:t>38.413</w:t>
      </w:r>
      <w:r>
        <w:tab/>
        <w:t>R3-221615</w:t>
      </w:r>
      <w:r>
        <w:tab/>
        <w:t>RP-220294</w:t>
      </w:r>
    </w:p>
    <w:p w14:paraId="66B186DA" w14:textId="77777777" w:rsidR="00D93B97" w:rsidRDefault="00D93B97" w:rsidP="00D93B97">
      <w:r>
        <w:lastRenderedPageBreak/>
        <w:t>[Paired_ID]</w:t>
      </w:r>
      <w:r>
        <w:tab/>
        <w:t>R3</w:t>
      </w:r>
      <w:r>
        <w:tab/>
        <w:t>38.423</w:t>
      </w:r>
      <w:r>
        <w:tab/>
        <w:t>R3-221616</w:t>
      </w:r>
      <w:r>
        <w:tab/>
        <w:t>RP-220294</w:t>
      </w:r>
    </w:p>
    <w:p w14:paraId="438F5880" w14:textId="77777777" w:rsidR="00D93B97" w:rsidRDefault="00D93B97" w:rsidP="00D93B97">
      <w:r>
        <w:t>[Paired_ID]</w:t>
      </w:r>
      <w:r>
        <w:tab/>
        <w:t>R3</w:t>
      </w:r>
      <w:r>
        <w:tab/>
        <w:t>38.463</w:t>
      </w:r>
      <w:r>
        <w:tab/>
        <w:t>R3-221617</w:t>
      </w:r>
      <w:r>
        <w:tab/>
        <w:t>RP-220294</w:t>
      </w:r>
    </w:p>
    <w:p w14:paraId="6D42F147" w14:textId="77777777" w:rsidR="00D93B97" w:rsidRDefault="00D93B97" w:rsidP="00D93B97">
      <w:r>
        <w:t>CR linking completely missing</w:t>
      </w:r>
    </w:p>
    <w:p w14:paraId="3C2F1546" w14:textId="77777777" w:rsidR="00D93B97" w:rsidRDefault="00D93B97" w:rsidP="00D93B97">
      <w:r>
        <w:t xml:space="preserve"> </w:t>
      </w:r>
    </w:p>
    <w:p w14:paraId="754FE83B" w14:textId="77777777" w:rsidR="00D93B97" w:rsidRDefault="00D93B97" w:rsidP="00D93B97">
      <w:r>
        <w:t>Detection of RACS support at target during N2/S1 handover (Qualcomm):</w:t>
      </w:r>
    </w:p>
    <w:p w14:paraId="158D1C6B" w14:textId="77777777" w:rsidR="00D93B97" w:rsidRDefault="00D93B97" w:rsidP="00D93B97">
      <w:r>
        <w:t>TEI identifier</w:t>
      </w:r>
      <w:r>
        <w:tab/>
        <w:t>WG</w:t>
      </w:r>
      <w:r>
        <w:tab/>
        <w:t>Spec</w:t>
      </w:r>
      <w:r>
        <w:tab/>
        <w:t>TDoc</w:t>
      </w:r>
      <w:r>
        <w:tab/>
        <w:t>CR Pack</w:t>
      </w:r>
    </w:p>
    <w:p w14:paraId="6187E772" w14:textId="77777777" w:rsidR="00D93B97" w:rsidRDefault="00D93B97" w:rsidP="00D93B97">
      <w:r>
        <w:t>[RACS_S1_NG]</w:t>
      </w:r>
      <w:r>
        <w:tab/>
        <w:t>R3</w:t>
      </w:r>
      <w:r>
        <w:tab/>
        <w:t>36.413</w:t>
      </w:r>
      <w:r>
        <w:tab/>
        <w:t>R3-222898</w:t>
      </w:r>
      <w:r>
        <w:tab/>
        <w:t>RP-220237</w:t>
      </w:r>
    </w:p>
    <w:p w14:paraId="35C6F18F" w14:textId="77777777" w:rsidR="00D93B97" w:rsidRDefault="00D93B97" w:rsidP="00D93B97">
      <w:r>
        <w:t>No linked CRs</w:t>
      </w:r>
    </w:p>
    <w:p w14:paraId="2C2DB911" w14:textId="77777777" w:rsidR="00D93B97" w:rsidRDefault="00D93B97" w:rsidP="00D93B97">
      <w:r>
        <w:t xml:space="preserve"> </w:t>
      </w:r>
    </w:p>
    <w:p w14:paraId="71218AE7" w14:textId="77777777" w:rsidR="00D93B97" w:rsidRDefault="00D93B97" w:rsidP="00D93B97">
      <w:r>
        <w:t>RRC Inactive (Ericsson/ZTE):</w:t>
      </w:r>
    </w:p>
    <w:p w14:paraId="2EDAB5EE" w14:textId="77777777" w:rsidR="00D93B97" w:rsidRDefault="00D93B97" w:rsidP="00D93B97">
      <w:r>
        <w:t>TEI identifier</w:t>
      </w:r>
      <w:r>
        <w:tab/>
        <w:t>WG</w:t>
      </w:r>
      <w:r>
        <w:tab/>
        <w:t>Spec</w:t>
      </w:r>
      <w:r>
        <w:tab/>
        <w:t>TDoc</w:t>
      </w:r>
      <w:r>
        <w:tab/>
        <w:t>CR Pack</w:t>
      </w:r>
    </w:p>
    <w:p w14:paraId="17824899" w14:textId="77777777" w:rsidR="00D93B97" w:rsidRDefault="00D93B97" w:rsidP="00D93B97">
      <w:r>
        <w:t>[RRCInactive]</w:t>
      </w:r>
      <w:r>
        <w:tab/>
        <w:t>R2</w:t>
      </w:r>
      <w:r>
        <w:tab/>
        <w:t>38.300</w:t>
      </w:r>
      <w:r>
        <w:tab/>
        <w:t>R2-2204155</w:t>
      </w:r>
      <w:r>
        <w:tab/>
        <w:t>RP-220510</w:t>
      </w:r>
    </w:p>
    <w:p w14:paraId="7C27E6F3" w14:textId="77777777" w:rsidR="00D93B97" w:rsidRDefault="00D93B97" w:rsidP="00D93B97">
      <w:r>
        <w:t>[RRCInactive]</w:t>
      </w:r>
      <w:r>
        <w:tab/>
        <w:t>R3</w:t>
      </w:r>
      <w:r>
        <w:tab/>
        <w:t>38.423</w:t>
      </w:r>
      <w:r>
        <w:tab/>
        <w:t>R3-222599</w:t>
      </w:r>
      <w:r>
        <w:tab/>
        <w:t>RP-220236</w:t>
      </w:r>
    </w:p>
    <w:p w14:paraId="21D40286" w14:textId="77777777" w:rsidR="00D93B97" w:rsidRDefault="00D93B97" w:rsidP="00D93B97">
      <w:r>
        <w:t>CR linking completely missing</w:t>
      </w:r>
    </w:p>
    <w:p w14:paraId="5D718719" w14:textId="77777777" w:rsidR="00D93B97" w:rsidRDefault="00D93B97" w:rsidP="00D93B97">
      <w:r>
        <w:t xml:space="preserve"> </w:t>
      </w:r>
    </w:p>
    <w:p w14:paraId="6758C1AA" w14:textId="77777777" w:rsidR="00D93B97" w:rsidRDefault="00D93B97" w:rsidP="00D93B97">
      <w:r>
        <w:t>Explicit Indication of SI Scheduling (Ericsson):</w:t>
      </w:r>
    </w:p>
    <w:p w14:paraId="530A9310" w14:textId="77777777" w:rsidR="00D93B97" w:rsidRDefault="00D93B97" w:rsidP="00D93B97">
      <w:r>
        <w:t>TEI identifier</w:t>
      </w:r>
      <w:r>
        <w:tab/>
        <w:t>WG</w:t>
      </w:r>
      <w:r>
        <w:tab/>
        <w:t>Spec</w:t>
      </w:r>
      <w:r>
        <w:tab/>
        <w:t>TDoc</w:t>
      </w:r>
      <w:r>
        <w:tab/>
        <w:t>CR Pack</w:t>
      </w:r>
    </w:p>
    <w:p w14:paraId="57B8B3C3" w14:textId="77777777" w:rsidR="00D93B97" w:rsidRDefault="00D93B97" w:rsidP="00D93B97">
      <w:r>
        <w:t>[SI-SCHEDULING]</w:t>
      </w:r>
      <w:r>
        <w:tab/>
        <w:t>R2</w:t>
      </w:r>
      <w:r>
        <w:tab/>
        <w:t>38.306</w:t>
      </w:r>
      <w:r>
        <w:tab/>
        <w:t>R2-2204001</w:t>
      </w:r>
      <w:r>
        <w:tab/>
        <w:t>RP-220510</w:t>
      </w:r>
    </w:p>
    <w:p w14:paraId="63D52FB5" w14:textId="77777777" w:rsidR="00D93B97" w:rsidRDefault="00D93B97" w:rsidP="00D93B97">
      <w:r>
        <w:t>[SI-SCHEDULING]</w:t>
      </w:r>
      <w:r>
        <w:tab/>
        <w:t>R2</w:t>
      </w:r>
      <w:r>
        <w:tab/>
        <w:t>38.331</w:t>
      </w:r>
      <w:r>
        <w:tab/>
        <w:t>R2-2203993</w:t>
      </w:r>
      <w:r>
        <w:tab/>
        <w:t>RP-220853</w:t>
      </w:r>
    </w:p>
    <w:p w14:paraId="049413DD" w14:textId="77777777" w:rsidR="00D93B97" w:rsidRDefault="00D93B97" w:rsidP="00D93B97">
      <w:r>
        <w:t>CR linking properly done</w:t>
      </w:r>
    </w:p>
    <w:p w14:paraId="3FCAC859" w14:textId="77777777" w:rsidR="00D93B97" w:rsidRDefault="00D93B97" w:rsidP="00D93B97">
      <w:r>
        <w:t xml:space="preserve"> </w:t>
      </w:r>
    </w:p>
    <w:p w14:paraId="6174C79C" w14:textId="77777777" w:rsidR="00D93B97" w:rsidRDefault="00D93B97" w:rsidP="00D93B97">
      <w:r>
        <w:t>UE security capability (Ericsson/Huawei/Qualcomm):</w:t>
      </w:r>
    </w:p>
    <w:p w14:paraId="581A9E3C" w14:textId="77777777" w:rsidR="00D93B97" w:rsidRDefault="00D93B97" w:rsidP="00D93B97">
      <w:r>
        <w:t>TEI identifier</w:t>
      </w:r>
      <w:r>
        <w:tab/>
        <w:t>WG</w:t>
      </w:r>
      <w:r>
        <w:tab/>
        <w:t>Spec</w:t>
      </w:r>
      <w:r>
        <w:tab/>
        <w:t>TDoc</w:t>
      </w:r>
      <w:r>
        <w:tab/>
        <w:t>CR Pack</w:t>
      </w:r>
    </w:p>
    <w:p w14:paraId="10355996" w14:textId="77777777" w:rsidR="00D93B97" w:rsidRDefault="00D93B97" w:rsidP="00D93B97">
      <w:r>
        <w:t>[UE_Sec_Caps]</w:t>
      </w:r>
      <w:r>
        <w:tab/>
        <w:t>R2</w:t>
      </w:r>
      <w:r>
        <w:tab/>
        <w:t>36.300</w:t>
      </w:r>
      <w:r>
        <w:tab/>
        <w:t>R2-2204213</w:t>
      </w:r>
      <w:r>
        <w:tab/>
        <w:t>RP-220510</w:t>
      </w:r>
    </w:p>
    <w:p w14:paraId="69BA97A5" w14:textId="77777777" w:rsidR="00D93B97" w:rsidRDefault="00D93B97" w:rsidP="00D93B97">
      <w:r>
        <w:t>[UE_Sec_Caps]</w:t>
      </w:r>
      <w:r>
        <w:tab/>
        <w:t>R2</w:t>
      </w:r>
      <w:r>
        <w:tab/>
        <w:t>37.340</w:t>
      </w:r>
      <w:r>
        <w:tab/>
        <w:t>R2-2204212</w:t>
      </w:r>
      <w:r>
        <w:tab/>
        <w:t>RP-220510</w:t>
      </w:r>
    </w:p>
    <w:p w14:paraId="36589213" w14:textId="77777777" w:rsidR="00D93B97" w:rsidRDefault="00D93B97" w:rsidP="00D93B97">
      <w:r>
        <w:t>[UE_Sec_Caps]</w:t>
      </w:r>
      <w:r>
        <w:tab/>
        <w:t>R2</w:t>
      </w:r>
      <w:r>
        <w:tab/>
        <w:t>38.300</w:t>
      </w:r>
      <w:r>
        <w:tab/>
        <w:t>R2-2204214</w:t>
      </w:r>
      <w:r>
        <w:tab/>
        <w:t>RP-220510</w:t>
      </w:r>
    </w:p>
    <w:p w14:paraId="7EE8A369" w14:textId="77777777" w:rsidR="00D93B97" w:rsidRDefault="00D93B97" w:rsidP="00D93B97">
      <w:r>
        <w:t>[UE_Sec_Caps]</w:t>
      </w:r>
      <w:r>
        <w:tab/>
        <w:t>R3</w:t>
      </w:r>
      <w:r>
        <w:tab/>
        <w:t>36.413</w:t>
      </w:r>
      <w:r>
        <w:tab/>
        <w:t>R3-222702</w:t>
      </w:r>
      <w:r>
        <w:tab/>
        <w:t>RP-220237</w:t>
      </w:r>
    </w:p>
    <w:p w14:paraId="3DD20268" w14:textId="77777777" w:rsidR="00D93B97" w:rsidRDefault="00D93B97" w:rsidP="00D93B97">
      <w:r>
        <w:t>[UE_Sec_Caps]</w:t>
      </w:r>
      <w:r>
        <w:tab/>
        <w:t>R3</w:t>
      </w:r>
      <w:r>
        <w:tab/>
        <w:t>36.423</w:t>
      </w:r>
      <w:r>
        <w:tab/>
        <w:t>R3-222704</w:t>
      </w:r>
      <w:r>
        <w:tab/>
        <w:t>RP-220237</w:t>
      </w:r>
    </w:p>
    <w:p w14:paraId="3CB33503" w14:textId="77777777" w:rsidR="00D93B97" w:rsidRDefault="00D93B97" w:rsidP="00D93B97">
      <w:r>
        <w:t>[UE_Sec_Caps]</w:t>
      </w:r>
      <w:r>
        <w:tab/>
        <w:t>R3</w:t>
      </w:r>
      <w:r>
        <w:tab/>
        <w:t>38.413</w:t>
      </w:r>
      <w:r>
        <w:tab/>
        <w:t>R3-222701</w:t>
      </w:r>
      <w:r>
        <w:tab/>
        <w:t>RP-220236</w:t>
      </w:r>
    </w:p>
    <w:p w14:paraId="420576C7" w14:textId="77777777" w:rsidR="00D93B97" w:rsidRDefault="00D93B97" w:rsidP="00D93B97">
      <w:r>
        <w:t>[UE_Sec_Caps]</w:t>
      </w:r>
      <w:r>
        <w:tab/>
        <w:t>R3</w:t>
      </w:r>
      <w:r>
        <w:tab/>
        <w:t>38.423</w:t>
      </w:r>
      <w:r>
        <w:tab/>
        <w:t>R3-222703</w:t>
      </w:r>
      <w:r>
        <w:tab/>
        <w:t>RP-220236</w:t>
      </w:r>
    </w:p>
    <w:p w14:paraId="66AA7D18" w14:textId="77777777" w:rsidR="00D93B97" w:rsidRDefault="00D93B97" w:rsidP="00D93B97">
      <w:r>
        <w:t>CR linking partly missing</w:t>
      </w:r>
    </w:p>
    <w:p w14:paraId="358DE287" w14:textId="77777777" w:rsidR="00D93B97" w:rsidRDefault="00D93B97" w:rsidP="00D93B97">
      <w:r>
        <w:t>NEC: we flagged</w:t>
      </w:r>
    </w:p>
    <w:p w14:paraId="1F382299" w14:textId="77777777" w:rsidR="00D93B97" w:rsidRDefault="00D93B97" w:rsidP="00D93B97">
      <w:r>
        <w:t>a. WG chair reports RP-220004 (RAN1), RP-220006 (RAN2), RP-220008 (RAN3)</w:t>
      </w:r>
    </w:p>
    <w:p w14:paraId="4793FAFC" w14:textId="77777777" w:rsidR="00D93B97" w:rsidRDefault="00D93B97" w:rsidP="00D93B97">
      <w:r>
        <w:t xml:space="preserve">  because endorsed RP-210826 (RAN#91e, March 2021) states:</w:t>
      </w:r>
    </w:p>
    <w:p w14:paraId="13106041" w14:textId="77777777" w:rsidR="00D93B97" w:rsidRDefault="00D93B97" w:rsidP="00D93B97">
      <w:r>
        <w:lastRenderedPageBreak/>
        <w:t>E.3  WG chairman reports report to TSG RAN about all agreed and technically endorsed cat.B/C TEI CRs of the last quarter. For each unique TEI identifier all related CRs of the considered WG are listed plus the corresponding CRs in the other WGs (if there are any) or the potential impacts on other WGs.</w:t>
      </w:r>
    </w:p>
    <w:p w14:paraId="764954C2" w14:textId="77777777" w:rsidR="00D93B97" w:rsidRDefault="00D93B97" w:rsidP="00D93B97">
      <w:r>
        <w:t>b. RAN1 CR R1-2201431 [NRTADV] of RP-220268:</w:t>
      </w:r>
    </w:p>
    <w:p w14:paraId="76458AB0" w14:textId="77777777" w:rsidR="00D93B97" w:rsidRDefault="00D93B97" w:rsidP="00D93B97">
      <w:r>
        <w:t>missing other specs affected</w:t>
      </w:r>
    </w:p>
    <w:p w14:paraId="64E677A6" w14:textId="77777777" w:rsidR="00D93B97" w:rsidRDefault="00D93B97" w:rsidP="00D93B97">
      <w:r>
        <w:t>RAN3 chair (ZTE): R3-221614 of RP-220237 and R3-221862 of RP-220237 should use TEI identifier [CSIRSX2] and not [CSIRSXn]</w:t>
      </w:r>
    </w:p>
    <w:p w14:paraId="788902ED" w14:textId="77777777" w:rsidR="00D93B97" w:rsidRDefault="00D93B97" w:rsidP="00D93B97">
      <w:r>
        <w:t>RAN4 chair (Huawei): no impacts of those TEI items above on RAN4. No RAN4 CRs are needed for them</w:t>
      </w:r>
    </w:p>
    <w:p w14:paraId="3B424651" w14:textId="77777777" w:rsidR="00D93B97" w:rsidRDefault="00D93B97" w:rsidP="00D93B97">
      <w:r>
        <w:t>Intel: we revised RAN1 CR R1-2201431 of RP-220268 in company CR RP-220862 to update the "other specs affected"</w:t>
      </w:r>
    </w:p>
    <w:p w14:paraId="789073F4" w14:textId="77777777" w:rsidR="00D93B97" w:rsidRDefault="00D93B97" w:rsidP="00D93B97">
      <w:r>
        <w:t xml:space="preserve">RAN3 chair (ZTE): After further checking, I'd like to confirm the RAN3 Cat.B/C TEI CRs listed by MCC are all completed, but for CR set [CHOwithDCkept] the corresponding stage 2 37.340 CR (R2-2204159 of </w:t>
      </w:r>
      <w:r>
        <w:tab/>
        <w:t>RP-220510) needs to be added.</w:t>
      </w:r>
    </w:p>
    <w:p w14:paraId="58BD525F" w14:textId="77777777" w:rsidR="00D93B97" w:rsidRDefault="00D93B97" w:rsidP="00D93B97">
      <w:r>
        <w:t>MCC: R2-2204159 of RP-220510 has the corresponding TEI identifier [CHOwithDCkept] in the CR title to link these CRs.</w:t>
      </w:r>
    </w:p>
    <w:p w14:paraId="720DF4BA" w14:textId="77777777" w:rsidR="00D93B97" w:rsidRDefault="00D93B97" w:rsidP="00D93B97">
      <w:r>
        <w:t>The reason why the CR was not spotted was that it has cat.F (not cat.B). Since there was no TS 37.340 REL-17 so far, the selection of cat.F is a bit strange</w:t>
      </w:r>
    </w:p>
    <w:p w14:paraId="1C728B31" w14:textId="77777777" w:rsidR="00D93B97" w:rsidRDefault="00D93B97" w:rsidP="00D93B97">
      <w:r>
        <w:t>(as it tries to correct something that was not existing).</w:t>
      </w:r>
    </w:p>
    <w:p w14:paraId="7152A7F2" w14:textId="77777777" w:rsidR="00D93B97" w:rsidRDefault="00D93B97" w:rsidP="00D93B97">
      <w:r>
        <w:t>In future cases, it is recommended that all linked CRs of a TEI CR set take the same CR category to avoid such a problem.</w:t>
      </w:r>
    </w:p>
    <w:p w14:paraId="0B01E441" w14:textId="77777777" w:rsidR="00D93B97" w:rsidRDefault="00D93B97" w:rsidP="00D93B97">
      <w:r>
        <w:t>RAN chair:</w:t>
      </w:r>
    </w:p>
    <w:p w14:paraId="629E5678" w14:textId="77777777" w:rsidR="00D93B97" w:rsidRDefault="00D93B97" w:rsidP="00D93B97">
      <w:r>
        <w:t>After further checking and as no further comments were made regarding TEI cat.B/C CRsets listed by MCC, we assume that the CR sets are complete and we now approve the corresponding CRpacks/company CRs.</w:t>
      </w:r>
    </w:p>
    <w:p w14:paraId="6F683705" w14:textId="77777777" w:rsidR="00D93B97" w:rsidRDefault="00D93B97" w:rsidP="00D93B97">
      <w:r>
        <w:t>No update of WG Chair reports for this will be done at RAN #95e. However,  RAN WG Chairs are reminded to include a cat.B/C TEI CRs analysis in future Chair's status reports (acc. to endorsed RP-210826 (RAN#91e, March 2021))</w:t>
      </w:r>
    </w:p>
    <w:p w14:paraId="0C13BD92" w14:textId="77777777" w:rsidR="00D93B97" w:rsidRDefault="00D93B97" w:rsidP="00D93B97">
      <w:r>
        <w:t>E.3         WG chairman reports report to TSG RAN about all agreed and technically endorsed cat.B/C TEI CRs of the last quarter.</w:t>
      </w:r>
    </w:p>
    <w:p w14:paraId="6C5C3C2A" w14:textId="77777777" w:rsidR="00D93B97" w:rsidRDefault="00D93B97" w:rsidP="00D93B97">
      <w:r>
        <w:t xml:space="preserve">              For each unique TEI identifier all related CRs of the considered WG are listed plus the  corresponding CRs in the other WGs (if there are any)</w:t>
      </w:r>
    </w:p>
    <w:p w14:paraId="297D04F4" w14:textId="77777777" w:rsidR="00D93B97" w:rsidRDefault="00D93B97" w:rsidP="00D93B97">
      <w:r>
        <w:t xml:space="preserve">              or the potential impacts on other WGs.</w:t>
      </w:r>
    </w:p>
    <w:p w14:paraId="3C33DB7C" w14:textId="77777777" w:rsidR="00D93B97" w:rsidRDefault="00D93B97" w:rsidP="00D93B97">
      <w:r>
        <w:t>Thanks again and the flag is now resolved.</w:t>
      </w:r>
    </w:p>
    <w:p w14:paraId="2C77EB88" w14:textId="77777777" w:rsidR="00D93B97" w:rsidRDefault="00D93B97" w:rsidP="00D93B97">
      <w:pPr>
        <w:rPr>
          <w:rFonts w:ascii="Arial" w:hAnsi="Arial" w:cs="Arial"/>
          <w:b/>
          <w:sz w:val="24"/>
        </w:rPr>
      </w:pPr>
      <w:r>
        <w:rPr>
          <w:rFonts w:ascii="Arial" w:hAnsi="Arial" w:cs="Arial"/>
          <w:b/>
          <w:color w:val="0000FF"/>
          <w:sz w:val="24"/>
        </w:rPr>
        <w:t>RP-220268</w:t>
      </w:r>
      <w:r>
        <w:rPr>
          <w:rFonts w:ascii="Arial" w:hAnsi="Arial" w:cs="Arial"/>
          <w:b/>
          <w:color w:val="0000FF"/>
          <w:sz w:val="24"/>
        </w:rPr>
        <w:tab/>
      </w:r>
      <w:r>
        <w:rPr>
          <w:rFonts w:ascii="Arial" w:hAnsi="Arial" w:cs="Arial"/>
          <w:b/>
          <w:sz w:val="24"/>
        </w:rPr>
        <w:t>TEI17: Introduction of Timing advance (TA) PRACH based solution for NR UL E-CID [NRTADV]</w:t>
      </w:r>
    </w:p>
    <w:p w14:paraId="0F937ED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87523E5" w14:textId="77777777" w:rsidR="00D93B97" w:rsidRDefault="00D93B97" w:rsidP="00D93B97">
      <w:pPr>
        <w:rPr>
          <w:rFonts w:ascii="Arial" w:hAnsi="Arial" w:cs="Arial"/>
          <w:b/>
        </w:rPr>
      </w:pPr>
      <w:r>
        <w:rPr>
          <w:rFonts w:ascii="Arial" w:hAnsi="Arial" w:cs="Arial"/>
          <w:b/>
        </w:rPr>
        <w:t xml:space="preserve">Discussion: </w:t>
      </w:r>
    </w:p>
    <w:p w14:paraId="30EEC75B" w14:textId="77777777" w:rsidR="00D93B97" w:rsidRDefault="00D93B97" w:rsidP="00D93B97">
      <w:r>
        <w:t>NEC: This Cat.B TEI CR has the [Unique TEI identifier] and has ticked the 'yes' box for 'other specs affected' but does not list which specs/CRs they are</w:t>
      </w:r>
    </w:p>
    <w:p w14:paraId="5362CC9E" w14:textId="77777777" w:rsidR="00D93B97" w:rsidRDefault="00D93B97" w:rsidP="00D93B97">
      <w:r>
        <w:t>conclusion: RP-220268 includes only 1 CR:</w:t>
      </w:r>
    </w:p>
    <w:p w14:paraId="1050AC15" w14:textId="77777777" w:rsidR="00D93B97" w:rsidRDefault="00D93B97" w:rsidP="00D93B97">
      <w:r>
        <w:t>R1-2201431 which is revised in RP-220862</w:t>
      </w:r>
    </w:p>
    <w:p w14:paraId="01E65D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DA08FDD" w14:textId="77777777" w:rsidR="00D93B97" w:rsidRDefault="00D93B97" w:rsidP="00D93B97">
      <w:pPr>
        <w:rPr>
          <w:rFonts w:ascii="Arial" w:hAnsi="Arial" w:cs="Arial"/>
          <w:b/>
          <w:sz w:val="24"/>
        </w:rPr>
      </w:pPr>
      <w:r>
        <w:rPr>
          <w:rFonts w:ascii="Arial" w:hAnsi="Arial" w:cs="Arial"/>
          <w:b/>
          <w:color w:val="0000FF"/>
          <w:sz w:val="24"/>
        </w:rPr>
        <w:lastRenderedPageBreak/>
        <w:t>RP-220862</w:t>
      </w:r>
      <w:r>
        <w:rPr>
          <w:rFonts w:ascii="Arial" w:hAnsi="Arial" w:cs="Arial"/>
          <w:b/>
          <w:color w:val="0000FF"/>
          <w:sz w:val="24"/>
        </w:rPr>
        <w:tab/>
      </w:r>
      <w:r>
        <w:rPr>
          <w:rFonts w:ascii="Arial" w:hAnsi="Arial" w:cs="Arial"/>
          <w:b/>
          <w:sz w:val="24"/>
        </w:rPr>
        <w:t>TEI17: Introduction of Timing advance (TA) PRACH based solution for NR UL E-CID [NRTADV]</w:t>
      </w:r>
    </w:p>
    <w:p w14:paraId="13BC0BB9"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38.215 v17.0.0</w:t>
      </w:r>
      <w:r>
        <w:rPr>
          <w:i/>
        </w:rPr>
        <w:tab/>
        <w:t xml:space="preserve">  CR-0038  rev 2 Cat: B (Rel-17)</w:t>
      </w:r>
      <w:r>
        <w:rPr>
          <w:i/>
        </w:rPr>
        <w:br/>
      </w:r>
      <w:r>
        <w:rPr>
          <w:i/>
        </w:rPr>
        <w:br/>
      </w:r>
      <w:r>
        <w:rPr>
          <w:i/>
        </w:rPr>
        <w:tab/>
      </w:r>
      <w:r>
        <w:rPr>
          <w:i/>
        </w:rPr>
        <w:tab/>
      </w:r>
      <w:r>
        <w:rPr>
          <w:i/>
        </w:rPr>
        <w:tab/>
      </w:r>
      <w:r>
        <w:rPr>
          <w:i/>
        </w:rPr>
        <w:tab/>
      </w:r>
      <w:r>
        <w:rPr>
          <w:i/>
        </w:rPr>
        <w:tab/>
        <w:t>Source: Intel Corporation</w:t>
      </w:r>
    </w:p>
    <w:p w14:paraId="301A7B1F" w14:textId="77777777" w:rsidR="00D93B97" w:rsidRDefault="00D93B97" w:rsidP="00D93B97">
      <w:pPr>
        <w:rPr>
          <w:rFonts w:ascii="Arial" w:hAnsi="Arial" w:cs="Arial"/>
          <w:b/>
        </w:rPr>
      </w:pPr>
      <w:r>
        <w:rPr>
          <w:rFonts w:ascii="Arial" w:hAnsi="Arial" w:cs="Arial"/>
          <w:b/>
        </w:rPr>
        <w:t xml:space="preserve">Abstract: </w:t>
      </w:r>
    </w:p>
    <w:p w14:paraId="02F20F9C" w14:textId="77777777" w:rsidR="00D93B97" w:rsidRDefault="00D93B97" w:rsidP="00D93B97">
      <w:r>
        <w:t>company CR; replacing R1-2201431 of RP-220268 to update affected specs on CR cover</w:t>
      </w:r>
    </w:p>
    <w:p w14:paraId="1B4D81C1" w14:textId="77777777" w:rsidR="00D93B97" w:rsidRDefault="00D93B97" w:rsidP="00D93B97">
      <w:pPr>
        <w:rPr>
          <w:rFonts w:ascii="Arial" w:hAnsi="Arial" w:cs="Arial"/>
          <w:b/>
        </w:rPr>
      </w:pPr>
      <w:r>
        <w:rPr>
          <w:rFonts w:ascii="Arial" w:hAnsi="Arial" w:cs="Arial"/>
          <w:b/>
        </w:rPr>
        <w:t xml:space="preserve">Discussion: </w:t>
      </w:r>
    </w:p>
    <w:p w14:paraId="077797CB" w14:textId="77777777" w:rsidR="00D93B97" w:rsidRDefault="00D93B97" w:rsidP="00D93B97">
      <w:r>
        <w:t>MCC: late submission</w:t>
      </w:r>
    </w:p>
    <w:p w14:paraId="1207069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4790B" w14:textId="77777777" w:rsidR="00D93B97" w:rsidRDefault="00D93B97" w:rsidP="00D93B97">
      <w:pPr>
        <w:rPr>
          <w:rFonts w:ascii="Arial" w:hAnsi="Arial" w:cs="Arial"/>
          <w:b/>
          <w:sz w:val="24"/>
        </w:rPr>
      </w:pPr>
      <w:r>
        <w:rPr>
          <w:rFonts w:ascii="Arial" w:hAnsi="Arial" w:cs="Arial"/>
          <w:b/>
          <w:color w:val="0000FF"/>
          <w:sz w:val="24"/>
        </w:rPr>
        <w:t>RP-220506</w:t>
      </w:r>
      <w:r>
        <w:rPr>
          <w:rFonts w:ascii="Arial" w:hAnsi="Arial" w:cs="Arial"/>
          <w:b/>
          <w:color w:val="0000FF"/>
          <w:sz w:val="24"/>
        </w:rPr>
        <w:tab/>
      </w:r>
      <w:r>
        <w:rPr>
          <w:rFonts w:ascii="Arial" w:hAnsi="Arial" w:cs="Arial"/>
          <w:b/>
          <w:sz w:val="24"/>
        </w:rPr>
        <w:t>RAN2 CRs to Small Technical Enhancements and Improvements for REL-17</w:t>
      </w:r>
    </w:p>
    <w:p w14:paraId="04F4589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F7582C" w14:textId="77777777" w:rsidR="00D93B97" w:rsidRDefault="00D93B97" w:rsidP="00D93B97">
      <w:pPr>
        <w:rPr>
          <w:rFonts w:ascii="Arial" w:hAnsi="Arial" w:cs="Arial"/>
          <w:b/>
        </w:rPr>
      </w:pPr>
      <w:r>
        <w:rPr>
          <w:rFonts w:ascii="Arial" w:hAnsi="Arial" w:cs="Arial"/>
          <w:b/>
        </w:rPr>
        <w:t xml:space="preserve">Discussion: </w:t>
      </w:r>
    </w:p>
    <w:p w14:paraId="27FE561E" w14:textId="77777777" w:rsidR="00D93B97" w:rsidRDefault="00D93B97" w:rsidP="00D93B97">
      <w:r>
        <w:t>handled in [95e-18-InclusiveLanguage]</w:t>
      </w:r>
    </w:p>
    <w:p w14:paraId="633A97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CA14C" w14:textId="77777777" w:rsidR="00D93B97" w:rsidRDefault="00D93B97" w:rsidP="00D93B97">
      <w:pPr>
        <w:rPr>
          <w:rFonts w:ascii="Arial" w:hAnsi="Arial" w:cs="Arial"/>
          <w:b/>
          <w:sz w:val="24"/>
        </w:rPr>
      </w:pPr>
      <w:r>
        <w:rPr>
          <w:rFonts w:ascii="Arial" w:hAnsi="Arial" w:cs="Arial"/>
          <w:b/>
          <w:color w:val="0000FF"/>
          <w:sz w:val="24"/>
        </w:rPr>
        <w:t>RP-220510</w:t>
      </w:r>
      <w:r>
        <w:rPr>
          <w:rFonts w:ascii="Arial" w:hAnsi="Arial" w:cs="Arial"/>
          <w:b/>
          <w:color w:val="0000FF"/>
          <w:sz w:val="24"/>
        </w:rPr>
        <w:tab/>
      </w:r>
      <w:r>
        <w:rPr>
          <w:rFonts w:ascii="Arial" w:hAnsi="Arial" w:cs="Arial"/>
          <w:b/>
          <w:sz w:val="24"/>
        </w:rPr>
        <w:t>RAN2 CRs to Small Technical Enhancements and Improvements for REL-17</w:t>
      </w:r>
    </w:p>
    <w:p w14:paraId="1A54BF6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3F56EA" w14:textId="77777777" w:rsidR="00D93B97" w:rsidRDefault="00D93B97" w:rsidP="00D93B97">
      <w:pPr>
        <w:rPr>
          <w:rFonts w:ascii="Arial" w:hAnsi="Arial" w:cs="Arial"/>
          <w:b/>
        </w:rPr>
      </w:pPr>
      <w:r>
        <w:rPr>
          <w:rFonts w:ascii="Arial" w:hAnsi="Arial" w:cs="Arial"/>
          <w:b/>
        </w:rPr>
        <w:t xml:space="preserve">Discussion: </w:t>
      </w:r>
    </w:p>
    <w:p w14:paraId="58F624F3" w14:textId="77777777" w:rsidR="00D93B97" w:rsidRDefault="00D93B97" w:rsidP="00D93B97">
      <w:r>
        <w:t>moved from AI 10.8 to AI 9.9</w:t>
      </w:r>
    </w:p>
    <w:p w14:paraId="75F465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C51F0" w14:textId="77777777" w:rsidR="00D93B97" w:rsidRDefault="00D93B97" w:rsidP="00D93B97">
      <w:pPr>
        <w:rPr>
          <w:rFonts w:ascii="Arial" w:hAnsi="Arial" w:cs="Arial"/>
          <w:b/>
          <w:sz w:val="24"/>
        </w:rPr>
      </w:pPr>
      <w:r>
        <w:rPr>
          <w:rFonts w:ascii="Arial" w:hAnsi="Arial" w:cs="Arial"/>
          <w:b/>
          <w:color w:val="0000FF"/>
          <w:sz w:val="24"/>
        </w:rPr>
        <w:t>RP-220837</w:t>
      </w:r>
      <w:r>
        <w:rPr>
          <w:rFonts w:ascii="Arial" w:hAnsi="Arial" w:cs="Arial"/>
          <w:b/>
          <w:color w:val="0000FF"/>
          <w:sz w:val="24"/>
        </w:rPr>
        <w:tab/>
      </w:r>
      <w:r>
        <w:rPr>
          <w:rFonts w:ascii="Arial" w:hAnsi="Arial" w:cs="Arial"/>
          <w:b/>
          <w:sz w:val="24"/>
        </w:rPr>
        <w:t>RAN2 CRs to Small Technical Enhancements and Improvements for REL-17, set 2</w:t>
      </w:r>
    </w:p>
    <w:p w14:paraId="0E40455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2B2178A" w14:textId="77777777" w:rsidR="00D93B97" w:rsidRDefault="00D93B97" w:rsidP="00D93B97">
      <w:pPr>
        <w:rPr>
          <w:rFonts w:ascii="Arial" w:hAnsi="Arial" w:cs="Arial"/>
          <w:b/>
        </w:rPr>
      </w:pPr>
      <w:r>
        <w:rPr>
          <w:rFonts w:ascii="Arial" w:hAnsi="Arial" w:cs="Arial"/>
          <w:b/>
        </w:rPr>
        <w:t xml:space="preserve">Discussion: </w:t>
      </w:r>
    </w:p>
    <w:p w14:paraId="153DF4A8" w14:textId="77777777" w:rsidR="00D93B97" w:rsidRDefault="00D93B97" w:rsidP="00D93B97">
      <w:r>
        <w:t>MCC: some CRs of the [MINT] CR set claim that this set has also an 38.306 CR however this CR is not submitted in RP-220837 because this CR R2-2203872 was merged into the big 38.306 CR R2-2203862 of RP-220838 for unknown reason</w:t>
      </w:r>
    </w:p>
    <w:p w14:paraId="04DF9D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E3594" w14:textId="77777777" w:rsidR="00D93B97" w:rsidRDefault="00D93B97" w:rsidP="00D93B97">
      <w:pPr>
        <w:rPr>
          <w:rFonts w:ascii="Arial" w:hAnsi="Arial" w:cs="Arial"/>
          <w:b/>
          <w:sz w:val="24"/>
        </w:rPr>
      </w:pPr>
      <w:r>
        <w:rPr>
          <w:rFonts w:ascii="Arial" w:hAnsi="Arial" w:cs="Arial"/>
          <w:b/>
          <w:color w:val="0000FF"/>
          <w:sz w:val="24"/>
        </w:rPr>
        <w:t>RP-220853</w:t>
      </w:r>
      <w:r>
        <w:rPr>
          <w:rFonts w:ascii="Arial" w:hAnsi="Arial" w:cs="Arial"/>
          <w:b/>
          <w:color w:val="0000FF"/>
          <w:sz w:val="24"/>
        </w:rPr>
        <w:tab/>
      </w:r>
      <w:r>
        <w:rPr>
          <w:rFonts w:ascii="Arial" w:hAnsi="Arial" w:cs="Arial"/>
          <w:b/>
          <w:sz w:val="24"/>
        </w:rPr>
        <w:t>RAN2 CRs to Small Technical Enhancements and Improvements for REL-17, set 4</w:t>
      </w:r>
    </w:p>
    <w:p w14:paraId="634A225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E135611" w14:textId="77777777" w:rsidR="00D93B97" w:rsidRDefault="00D93B97" w:rsidP="00D93B97">
      <w:pPr>
        <w:rPr>
          <w:rFonts w:ascii="Arial" w:hAnsi="Arial" w:cs="Arial"/>
          <w:b/>
        </w:rPr>
      </w:pPr>
      <w:r>
        <w:rPr>
          <w:rFonts w:ascii="Arial" w:hAnsi="Arial" w:cs="Arial"/>
          <w:b/>
        </w:rPr>
        <w:t xml:space="preserve">Discussion: </w:t>
      </w:r>
    </w:p>
    <w:p w14:paraId="36D99F72" w14:textId="77777777" w:rsidR="00D93B97" w:rsidRDefault="00D93B97" w:rsidP="00D93B97">
      <w:r>
        <w:t>MCC: late submisison</w:t>
      </w:r>
    </w:p>
    <w:p w14:paraId="55C6A703"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20CAF" w14:textId="77777777" w:rsidR="00D93B97" w:rsidRDefault="00D93B97" w:rsidP="00D93B97">
      <w:pPr>
        <w:rPr>
          <w:rFonts w:ascii="Arial" w:hAnsi="Arial" w:cs="Arial"/>
          <w:b/>
          <w:sz w:val="24"/>
        </w:rPr>
      </w:pPr>
      <w:r>
        <w:rPr>
          <w:rFonts w:ascii="Arial" w:hAnsi="Arial" w:cs="Arial"/>
          <w:b/>
          <w:color w:val="0000FF"/>
          <w:sz w:val="24"/>
        </w:rPr>
        <w:t>RP-220236</w:t>
      </w:r>
      <w:r>
        <w:rPr>
          <w:rFonts w:ascii="Arial" w:hAnsi="Arial" w:cs="Arial"/>
          <w:b/>
          <w:color w:val="0000FF"/>
          <w:sz w:val="24"/>
        </w:rPr>
        <w:tab/>
      </w:r>
      <w:r>
        <w:rPr>
          <w:rFonts w:ascii="Arial" w:hAnsi="Arial" w:cs="Arial"/>
          <w:b/>
          <w:sz w:val="24"/>
        </w:rPr>
        <w:t>RAN3 CRs for Small Technical Enhancements and Improvements for REL-17 - NR</w:t>
      </w:r>
    </w:p>
    <w:p w14:paraId="06AD735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2D8074" w14:textId="77777777" w:rsidR="00D93B97" w:rsidRDefault="00D93B97" w:rsidP="00D93B97">
      <w:pPr>
        <w:rPr>
          <w:rFonts w:ascii="Arial" w:hAnsi="Arial" w:cs="Arial"/>
          <w:b/>
        </w:rPr>
      </w:pPr>
      <w:r>
        <w:rPr>
          <w:rFonts w:ascii="Arial" w:hAnsi="Arial" w:cs="Arial"/>
          <w:b/>
        </w:rPr>
        <w:t xml:space="preserve">Discussion: </w:t>
      </w:r>
    </w:p>
    <w:p w14:paraId="37A5CB6A" w14:textId="77777777" w:rsidR="00D93B97" w:rsidRDefault="00D93B97" w:rsidP="00D93B97">
      <w:r>
        <w:t>MCC: CR R3-222520 is a REL-17 CR to TS 38.46x; but REL-17 WI LTE_NR_arch_evo_enh-Core will replace TS 38.46x REL-17 by new TS 37.48x REL-17; therefore TS 37.48x v1.0.0 were revised in TS 37.48x v1.1.0 to include the CRs above (together with other new REL-16/REL-17 CRs to TS 38.46x of RAN #95e)</w:t>
      </w:r>
    </w:p>
    <w:p w14:paraId="6E798336" w14:textId="77777777" w:rsidR="00D93B97" w:rsidRDefault="00D93B97" w:rsidP="00D93B97">
      <w:r>
        <w:t>conclusion: all CRs of CRpack RP-220236 are approved except</w:t>
      </w:r>
    </w:p>
    <w:p w14:paraId="46ABA96D" w14:textId="77777777" w:rsidR="00D93B97" w:rsidRDefault="00D93B97" w:rsidP="00D93B97">
      <w:r>
        <w:t>- R3-222520 (38.462 CR) is merged into TS 37.482 v1.1.0 in RP-220850</w:t>
      </w:r>
    </w:p>
    <w:p w14:paraId="428F89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794F181" w14:textId="77777777" w:rsidR="00D93B97" w:rsidRDefault="00D93B97" w:rsidP="00D93B97">
      <w:pPr>
        <w:rPr>
          <w:rFonts w:ascii="Arial" w:hAnsi="Arial" w:cs="Arial"/>
          <w:b/>
          <w:sz w:val="24"/>
        </w:rPr>
      </w:pPr>
      <w:r>
        <w:rPr>
          <w:rFonts w:ascii="Arial" w:hAnsi="Arial" w:cs="Arial"/>
          <w:b/>
          <w:color w:val="0000FF"/>
          <w:sz w:val="24"/>
        </w:rPr>
        <w:t>RP-220238</w:t>
      </w:r>
      <w:r>
        <w:rPr>
          <w:rFonts w:ascii="Arial" w:hAnsi="Arial" w:cs="Arial"/>
          <w:b/>
          <w:color w:val="0000FF"/>
          <w:sz w:val="24"/>
        </w:rPr>
        <w:tab/>
      </w:r>
      <w:r>
        <w:rPr>
          <w:rFonts w:ascii="Arial" w:hAnsi="Arial" w:cs="Arial"/>
          <w:b/>
          <w:sz w:val="24"/>
        </w:rPr>
        <w:t>RAN3 CRs for Inclusive Language - NR</w:t>
      </w:r>
    </w:p>
    <w:p w14:paraId="480190F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F2443C6" w14:textId="77777777" w:rsidR="00D93B97" w:rsidRDefault="00D93B97" w:rsidP="00D93B97">
      <w:pPr>
        <w:rPr>
          <w:rFonts w:ascii="Arial" w:hAnsi="Arial" w:cs="Arial"/>
          <w:b/>
        </w:rPr>
      </w:pPr>
      <w:r>
        <w:rPr>
          <w:rFonts w:ascii="Arial" w:hAnsi="Arial" w:cs="Arial"/>
          <w:b/>
        </w:rPr>
        <w:t xml:space="preserve">Discussion: </w:t>
      </w:r>
    </w:p>
    <w:p w14:paraId="2D490B87" w14:textId="77777777" w:rsidR="00D93B97" w:rsidRDefault="00D93B97" w:rsidP="00D93B97">
      <w:r>
        <w:t>handled in [95e-18-InclusiveLanguage]</w:t>
      </w:r>
    </w:p>
    <w:p w14:paraId="664BF2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75033" w14:textId="77777777" w:rsidR="00D93B97" w:rsidRDefault="00D93B97" w:rsidP="00D93B97">
      <w:pPr>
        <w:rPr>
          <w:rFonts w:ascii="Arial" w:hAnsi="Arial" w:cs="Arial"/>
          <w:b/>
          <w:sz w:val="24"/>
        </w:rPr>
      </w:pPr>
      <w:r>
        <w:rPr>
          <w:rFonts w:ascii="Arial" w:hAnsi="Arial" w:cs="Arial"/>
          <w:b/>
          <w:color w:val="0000FF"/>
          <w:sz w:val="24"/>
        </w:rPr>
        <w:t>RP-220333</w:t>
      </w:r>
      <w:r>
        <w:rPr>
          <w:rFonts w:ascii="Arial" w:hAnsi="Arial" w:cs="Arial"/>
          <w:b/>
          <w:color w:val="0000FF"/>
          <w:sz w:val="24"/>
        </w:rPr>
        <w:tab/>
      </w:r>
      <w:r>
        <w:rPr>
          <w:rFonts w:ascii="Arial" w:hAnsi="Arial" w:cs="Arial"/>
          <w:b/>
          <w:sz w:val="24"/>
        </w:rPr>
        <w:t>RAN4 CRs for Small Technical Enhancements and Improvements for REL-17</w:t>
      </w:r>
    </w:p>
    <w:p w14:paraId="4FBC5BD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1D14F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AF05F" w14:textId="77777777" w:rsidR="00D93B97" w:rsidRDefault="00D93B97" w:rsidP="00D93B97">
      <w:pPr>
        <w:rPr>
          <w:rFonts w:ascii="Arial" w:hAnsi="Arial" w:cs="Arial"/>
          <w:b/>
          <w:sz w:val="24"/>
        </w:rPr>
      </w:pPr>
      <w:r>
        <w:rPr>
          <w:rFonts w:ascii="Arial" w:hAnsi="Arial" w:cs="Arial"/>
          <w:b/>
          <w:color w:val="0000FF"/>
          <w:sz w:val="24"/>
        </w:rPr>
        <w:t>RP-220038</w:t>
      </w:r>
      <w:r>
        <w:rPr>
          <w:rFonts w:ascii="Arial" w:hAnsi="Arial" w:cs="Arial"/>
          <w:b/>
          <w:color w:val="0000FF"/>
          <w:sz w:val="24"/>
        </w:rPr>
        <w:tab/>
      </w:r>
      <w:r>
        <w:rPr>
          <w:rFonts w:ascii="Arial" w:hAnsi="Arial" w:cs="Arial"/>
          <w:b/>
          <w:sz w:val="24"/>
        </w:rPr>
        <w:t>LS on Canada band n77 (R4-2206568; to: RAN2; cc: RAN; contact: Telus)</w:t>
      </w:r>
    </w:p>
    <w:p w14:paraId="44A44AC6"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R4-2206568, to RAN2, cc RAN</w:t>
      </w:r>
      <w:r>
        <w:rPr>
          <w:i/>
        </w:rPr>
        <w:br/>
      </w:r>
      <w:r>
        <w:rPr>
          <w:i/>
        </w:rPr>
        <w:tab/>
      </w:r>
      <w:r>
        <w:rPr>
          <w:i/>
        </w:rPr>
        <w:tab/>
      </w:r>
      <w:r>
        <w:rPr>
          <w:i/>
        </w:rPr>
        <w:tab/>
      </w:r>
      <w:r>
        <w:rPr>
          <w:i/>
        </w:rPr>
        <w:tab/>
      </w:r>
      <w:r>
        <w:rPr>
          <w:i/>
        </w:rPr>
        <w:tab/>
        <w:t>Source: RAN4</w:t>
      </w:r>
    </w:p>
    <w:p w14:paraId="6DD554BC" w14:textId="77777777" w:rsidR="00D93B97" w:rsidRDefault="00D93B97" w:rsidP="00D93B97">
      <w:pPr>
        <w:rPr>
          <w:rFonts w:ascii="Arial" w:hAnsi="Arial" w:cs="Arial"/>
          <w:b/>
        </w:rPr>
      </w:pPr>
      <w:r>
        <w:rPr>
          <w:rFonts w:ascii="Arial" w:hAnsi="Arial" w:cs="Arial"/>
          <w:b/>
        </w:rPr>
        <w:t xml:space="preserve">Abstract: </w:t>
      </w:r>
    </w:p>
    <w:p w14:paraId="2C20A317" w14:textId="77777777" w:rsidR="00D93B97" w:rsidRDefault="00D93B97" w:rsidP="00D93B97">
      <w:r>
        <w:t>band n77 was introduced in REL-15 WI NR_newRAT; no RAN action requested</w:t>
      </w:r>
    </w:p>
    <w:p w14:paraId="7B1D6751" w14:textId="77777777" w:rsidR="00D93B97" w:rsidRDefault="00D93B97" w:rsidP="00D93B97">
      <w:pPr>
        <w:rPr>
          <w:rFonts w:ascii="Arial" w:hAnsi="Arial" w:cs="Arial"/>
          <w:b/>
        </w:rPr>
      </w:pPr>
      <w:r>
        <w:rPr>
          <w:rFonts w:ascii="Arial" w:hAnsi="Arial" w:cs="Arial"/>
          <w:b/>
        </w:rPr>
        <w:t xml:space="preserve">Discussion: </w:t>
      </w:r>
    </w:p>
    <w:p w14:paraId="321196F2" w14:textId="77777777" w:rsidR="00D93B97" w:rsidRDefault="00D93B97" w:rsidP="00D93B97">
      <w:r>
        <w:t>moved from AI 7 to AI 9.9</w:t>
      </w:r>
    </w:p>
    <w:p w14:paraId="67D899F4" w14:textId="77777777" w:rsidR="00D93B97" w:rsidRDefault="00D93B97" w:rsidP="00D93B97">
      <w:r>
        <w:t>handled under [95e-39-R17-TEIs]</w:t>
      </w:r>
    </w:p>
    <w:p w14:paraId="7B970F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96708" w14:textId="77777777" w:rsidR="00D93B97" w:rsidRDefault="00D93B97" w:rsidP="00D93B97">
      <w:pPr>
        <w:rPr>
          <w:rFonts w:ascii="Arial" w:hAnsi="Arial" w:cs="Arial"/>
          <w:b/>
          <w:sz w:val="24"/>
        </w:rPr>
      </w:pPr>
      <w:r>
        <w:rPr>
          <w:rFonts w:ascii="Arial" w:hAnsi="Arial" w:cs="Arial"/>
          <w:b/>
          <w:color w:val="0000FF"/>
          <w:sz w:val="24"/>
        </w:rPr>
        <w:t>RP-220762</w:t>
      </w:r>
      <w:r>
        <w:rPr>
          <w:rFonts w:ascii="Arial" w:hAnsi="Arial" w:cs="Arial"/>
          <w:b/>
          <w:color w:val="0000FF"/>
          <w:sz w:val="24"/>
        </w:rPr>
        <w:tab/>
      </w:r>
      <w:r>
        <w:rPr>
          <w:rFonts w:ascii="Arial" w:hAnsi="Arial" w:cs="Arial"/>
          <w:b/>
          <w:sz w:val="24"/>
        </w:rPr>
        <w:t>Handling of Canada n77 band</w:t>
      </w:r>
    </w:p>
    <w:p w14:paraId="3402899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064CD5A" w14:textId="77777777" w:rsidR="00D93B97" w:rsidRDefault="00D93B97" w:rsidP="00D93B97">
      <w:pPr>
        <w:rPr>
          <w:rFonts w:ascii="Arial" w:hAnsi="Arial" w:cs="Arial"/>
          <w:b/>
        </w:rPr>
      </w:pPr>
      <w:r>
        <w:rPr>
          <w:rFonts w:ascii="Arial" w:hAnsi="Arial" w:cs="Arial"/>
          <w:b/>
        </w:rPr>
        <w:t xml:space="preserve">Abstract: </w:t>
      </w:r>
    </w:p>
    <w:p w14:paraId="1626E6B1" w14:textId="77777777" w:rsidR="00D93B97" w:rsidRDefault="00D93B97" w:rsidP="00D93B97">
      <w:r>
        <w:t>Canada n77 handling</w:t>
      </w:r>
    </w:p>
    <w:p w14:paraId="6D6CC47A" w14:textId="77777777" w:rsidR="00D93B97" w:rsidRDefault="00D93B97" w:rsidP="00D93B97">
      <w:pPr>
        <w:rPr>
          <w:rFonts w:ascii="Arial" w:hAnsi="Arial" w:cs="Arial"/>
          <w:b/>
        </w:rPr>
      </w:pPr>
      <w:r>
        <w:rPr>
          <w:rFonts w:ascii="Arial" w:hAnsi="Arial" w:cs="Arial"/>
          <w:b/>
        </w:rPr>
        <w:lastRenderedPageBreak/>
        <w:t xml:space="preserve">Discussion: </w:t>
      </w:r>
    </w:p>
    <w:p w14:paraId="00BA74A9" w14:textId="77777777" w:rsidR="00D93B97" w:rsidRDefault="00D93B97" w:rsidP="00D93B97">
      <w:r>
        <w:t>handled under [95e-39-R17-TEIs]</w:t>
      </w:r>
    </w:p>
    <w:p w14:paraId="0C1A20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D914E" w14:textId="77777777" w:rsidR="00D93B97" w:rsidRDefault="00D93B97" w:rsidP="00D93B97">
      <w:pPr>
        <w:rPr>
          <w:rFonts w:ascii="Arial" w:hAnsi="Arial" w:cs="Arial"/>
          <w:b/>
          <w:sz w:val="24"/>
        </w:rPr>
      </w:pPr>
      <w:r>
        <w:rPr>
          <w:rFonts w:ascii="Arial" w:hAnsi="Arial" w:cs="Arial"/>
          <w:b/>
          <w:color w:val="0000FF"/>
          <w:sz w:val="24"/>
        </w:rPr>
        <w:t>RP-220545</w:t>
      </w:r>
      <w:r>
        <w:rPr>
          <w:rFonts w:ascii="Arial" w:hAnsi="Arial" w:cs="Arial"/>
          <w:b/>
          <w:color w:val="0000FF"/>
          <w:sz w:val="24"/>
        </w:rPr>
        <w:tab/>
      </w:r>
      <w:r>
        <w:rPr>
          <w:rFonts w:ascii="Arial" w:hAnsi="Arial" w:cs="Arial"/>
          <w:b/>
          <w:sz w:val="24"/>
        </w:rPr>
        <w:t>Regulatory Issues with wide global bands</w:t>
      </w:r>
    </w:p>
    <w:p w14:paraId="77CC5435"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74C768F1" w14:textId="77777777" w:rsidR="00D93B97" w:rsidRDefault="00D93B97" w:rsidP="00D93B97">
      <w:pPr>
        <w:rPr>
          <w:rFonts w:ascii="Arial" w:hAnsi="Arial" w:cs="Arial"/>
          <w:b/>
        </w:rPr>
      </w:pPr>
      <w:r>
        <w:rPr>
          <w:rFonts w:ascii="Arial" w:hAnsi="Arial" w:cs="Arial"/>
          <w:b/>
        </w:rPr>
        <w:t xml:space="preserve">Discussion: </w:t>
      </w:r>
    </w:p>
    <w:p w14:paraId="2111D0C6" w14:textId="77777777" w:rsidR="00D93B97" w:rsidRDefault="00D93B97" w:rsidP="00D93B97">
      <w:r>
        <w:t>moved from AI 14 to AI 9.9</w:t>
      </w:r>
    </w:p>
    <w:p w14:paraId="43831312" w14:textId="77777777" w:rsidR="00D93B97" w:rsidRDefault="00D93B97" w:rsidP="00D93B97">
      <w:r>
        <w:t>handled under [95e-39-R17-TEIs]</w:t>
      </w:r>
    </w:p>
    <w:p w14:paraId="167F7CE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7317D" w14:textId="77777777" w:rsidR="00D93B97" w:rsidRDefault="00D93B97" w:rsidP="00D93B97">
      <w:pPr>
        <w:rPr>
          <w:rFonts w:ascii="Arial" w:hAnsi="Arial" w:cs="Arial"/>
          <w:b/>
          <w:sz w:val="24"/>
        </w:rPr>
      </w:pPr>
      <w:r>
        <w:rPr>
          <w:rFonts w:ascii="Arial" w:hAnsi="Arial" w:cs="Arial"/>
          <w:b/>
          <w:color w:val="0000FF"/>
          <w:sz w:val="24"/>
        </w:rPr>
        <w:t>RP-220546</w:t>
      </w:r>
      <w:r>
        <w:rPr>
          <w:rFonts w:ascii="Arial" w:hAnsi="Arial" w:cs="Arial"/>
          <w:b/>
          <w:color w:val="0000FF"/>
          <w:sz w:val="24"/>
        </w:rPr>
        <w:tab/>
      </w:r>
      <w:r>
        <w:rPr>
          <w:rFonts w:ascii="Arial" w:hAnsi="Arial" w:cs="Arial"/>
          <w:b/>
          <w:sz w:val="24"/>
        </w:rPr>
        <w:t>Draft CR for 38.101-1: New Band number for n77 in Canada</w:t>
      </w:r>
    </w:p>
    <w:p w14:paraId="47624926"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v17.4.0</w:t>
      </w:r>
      <w:r>
        <w:rPr>
          <w:i/>
        </w:rPr>
        <w:br/>
      </w:r>
      <w:r>
        <w:rPr>
          <w:i/>
        </w:rPr>
        <w:tab/>
      </w:r>
      <w:r>
        <w:rPr>
          <w:i/>
        </w:rPr>
        <w:tab/>
      </w:r>
      <w:r>
        <w:rPr>
          <w:i/>
        </w:rPr>
        <w:tab/>
      </w:r>
      <w:r>
        <w:rPr>
          <w:i/>
        </w:rPr>
        <w:tab/>
      </w:r>
      <w:r>
        <w:rPr>
          <w:i/>
        </w:rPr>
        <w:tab/>
        <w:t>Source: T-Mobile USA Inc.</w:t>
      </w:r>
    </w:p>
    <w:p w14:paraId="209D0E40" w14:textId="77777777" w:rsidR="00D93B97" w:rsidRDefault="00D93B97" w:rsidP="00D93B97">
      <w:pPr>
        <w:rPr>
          <w:rFonts w:ascii="Arial" w:hAnsi="Arial" w:cs="Arial"/>
          <w:b/>
        </w:rPr>
      </w:pPr>
      <w:r>
        <w:rPr>
          <w:rFonts w:ascii="Arial" w:hAnsi="Arial" w:cs="Arial"/>
          <w:b/>
        </w:rPr>
        <w:t xml:space="preserve">Abstract: </w:t>
      </w:r>
    </w:p>
    <w:p w14:paraId="44385FC0" w14:textId="77777777" w:rsidR="00D93B97" w:rsidRDefault="00D93B97" w:rsidP="00D93B97">
      <w:r>
        <w:t xml:space="preserve">Submitted as a Draft CR to demonstrate how the new band number would be similar to n90. </w:t>
      </w:r>
    </w:p>
    <w:p w14:paraId="41BE32EC" w14:textId="77777777" w:rsidR="00D93B97" w:rsidRDefault="00D93B97" w:rsidP="00D93B97">
      <w:pPr>
        <w:rPr>
          <w:rFonts w:ascii="Arial" w:hAnsi="Arial" w:cs="Arial"/>
          <w:b/>
        </w:rPr>
      </w:pPr>
      <w:r>
        <w:rPr>
          <w:rFonts w:ascii="Arial" w:hAnsi="Arial" w:cs="Arial"/>
          <w:b/>
        </w:rPr>
        <w:t xml:space="preserve">Discussion: </w:t>
      </w:r>
    </w:p>
    <w:p w14:paraId="38B47056" w14:textId="77777777" w:rsidR="00D93B97" w:rsidRDefault="00D93B97" w:rsidP="00D93B97">
      <w:r>
        <w:t>moved from AI 14 to AI 9.9</w:t>
      </w:r>
    </w:p>
    <w:p w14:paraId="7D465C98" w14:textId="77777777" w:rsidR="00D93B97" w:rsidRDefault="00D93B97" w:rsidP="00D93B97">
      <w:r>
        <w:t>handled under [95e-39-R17-TEIs]</w:t>
      </w:r>
    </w:p>
    <w:p w14:paraId="0F5B2CC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0B391" w14:textId="77777777" w:rsidR="00D93B97" w:rsidRDefault="00D93B97" w:rsidP="00D93B97">
      <w:pPr>
        <w:rPr>
          <w:rFonts w:ascii="Arial" w:hAnsi="Arial" w:cs="Arial"/>
          <w:b/>
          <w:sz w:val="24"/>
        </w:rPr>
      </w:pPr>
      <w:r>
        <w:rPr>
          <w:rFonts w:ascii="Arial" w:hAnsi="Arial" w:cs="Arial"/>
          <w:b/>
          <w:color w:val="0000FF"/>
          <w:sz w:val="24"/>
        </w:rPr>
        <w:t>RP-220457</w:t>
      </w:r>
      <w:r>
        <w:rPr>
          <w:rFonts w:ascii="Arial" w:hAnsi="Arial" w:cs="Arial"/>
          <w:b/>
          <w:color w:val="0000FF"/>
          <w:sz w:val="24"/>
        </w:rPr>
        <w:tab/>
      </w:r>
      <w:r>
        <w:rPr>
          <w:rFonts w:ascii="Arial" w:hAnsi="Arial" w:cs="Arial"/>
          <w:b/>
          <w:sz w:val="24"/>
        </w:rPr>
        <w:t>Views on phased introduction of operation frequency ranges in an NR Band</w:t>
      </w:r>
    </w:p>
    <w:p w14:paraId="5C85982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2A8E73" w14:textId="77777777" w:rsidR="00D93B97" w:rsidRDefault="00D93B97" w:rsidP="00D93B97">
      <w:pPr>
        <w:rPr>
          <w:rFonts w:ascii="Arial" w:hAnsi="Arial" w:cs="Arial"/>
          <w:b/>
        </w:rPr>
      </w:pPr>
      <w:r>
        <w:rPr>
          <w:rFonts w:ascii="Arial" w:hAnsi="Arial" w:cs="Arial"/>
          <w:b/>
        </w:rPr>
        <w:t xml:space="preserve">Discussion: </w:t>
      </w:r>
    </w:p>
    <w:p w14:paraId="57A77E6F" w14:textId="77777777" w:rsidR="00D93B97" w:rsidRDefault="00D93B97" w:rsidP="00D93B97">
      <w:r>
        <w:t>moved from AI 14 to AI 9.9</w:t>
      </w:r>
    </w:p>
    <w:p w14:paraId="4FAA4C0E" w14:textId="77777777" w:rsidR="00D93B97" w:rsidRDefault="00D93B97" w:rsidP="00D93B97">
      <w:r>
        <w:t>handled under [95e-39-R17-TEIs]</w:t>
      </w:r>
    </w:p>
    <w:p w14:paraId="533485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01B6C" w14:textId="77777777" w:rsidR="00D93B97" w:rsidRDefault="00D93B97" w:rsidP="00D93B97">
      <w:pPr>
        <w:rPr>
          <w:rFonts w:ascii="Arial" w:hAnsi="Arial" w:cs="Arial"/>
          <w:b/>
          <w:sz w:val="24"/>
        </w:rPr>
      </w:pPr>
      <w:r>
        <w:rPr>
          <w:rFonts w:ascii="Arial" w:hAnsi="Arial" w:cs="Arial"/>
          <w:b/>
          <w:color w:val="0000FF"/>
          <w:sz w:val="24"/>
        </w:rPr>
        <w:t>RP-220391</w:t>
      </w:r>
      <w:r>
        <w:rPr>
          <w:rFonts w:ascii="Arial" w:hAnsi="Arial" w:cs="Arial"/>
          <w:b/>
          <w:color w:val="0000FF"/>
          <w:sz w:val="24"/>
        </w:rPr>
        <w:tab/>
      </w:r>
      <w:r>
        <w:rPr>
          <w:rFonts w:ascii="Arial" w:hAnsi="Arial" w:cs="Arial"/>
          <w:b/>
          <w:sz w:val="24"/>
        </w:rPr>
        <w:t>Mandatory 70 MHz and 90 MHz RF channel bandwidth in TS 38.101-1</w:t>
      </w:r>
    </w:p>
    <w:p w14:paraId="1C28B130"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CR-1043  Cat: C (Rel-17)</w:t>
      </w:r>
      <w:r>
        <w:rPr>
          <w:i/>
        </w:rPr>
        <w:br/>
      </w:r>
      <w:r>
        <w:rPr>
          <w:i/>
        </w:rPr>
        <w:br/>
      </w:r>
      <w:r>
        <w:rPr>
          <w:i/>
        </w:rPr>
        <w:tab/>
      </w:r>
      <w:r>
        <w:rPr>
          <w:i/>
        </w:rPr>
        <w:tab/>
      </w:r>
      <w:r>
        <w:rPr>
          <w:i/>
        </w:rPr>
        <w:tab/>
      </w:r>
      <w:r>
        <w:rPr>
          <w:i/>
        </w:rPr>
        <w:tab/>
      </w:r>
      <w:r>
        <w:rPr>
          <w:i/>
        </w:rPr>
        <w:tab/>
        <w:t>Source: Rogers Communications Canada, AT&amp;T, Verizon</w:t>
      </w:r>
    </w:p>
    <w:p w14:paraId="602245B1" w14:textId="77777777" w:rsidR="00D93B97" w:rsidRDefault="00D93B97" w:rsidP="00D93B97">
      <w:pPr>
        <w:rPr>
          <w:rFonts w:ascii="Arial" w:hAnsi="Arial" w:cs="Arial"/>
          <w:b/>
        </w:rPr>
      </w:pPr>
      <w:r>
        <w:rPr>
          <w:rFonts w:ascii="Arial" w:hAnsi="Arial" w:cs="Arial"/>
          <w:b/>
        </w:rPr>
        <w:t xml:space="preserve">Abstract: </w:t>
      </w:r>
    </w:p>
    <w:p w14:paraId="1DD88D8A" w14:textId="77777777" w:rsidR="00D93B97" w:rsidRDefault="00D93B97" w:rsidP="00D93B97">
      <w:r>
        <w:t>company CR; RAN4 agreed way forward R4-2206448 was to provide a company CR to RAN #95e (to make 70 MHz channel BW support in bands n77 and n78 and 90 MHz channel BW support in bands n77 and n48 mandatory) because there was no time to do this in RAN4 #102e;</w:t>
      </w:r>
    </w:p>
    <w:p w14:paraId="17BAB2BD" w14:textId="77777777" w:rsidR="00D93B97" w:rsidRDefault="00D93B97" w:rsidP="00D93B97">
      <w:pPr>
        <w:rPr>
          <w:rFonts w:ascii="Arial" w:hAnsi="Arial" w:cs="Arial"/>
          <w:b/>
        </w:rPr>
      </w:pPr>
      <w:r>
        <w:rPr>
          <w:rFonts w:ascii="Arial" w:hAnsi="Arial" w:cs="Arial"/>
          <w:b/>
        </w:rPr>
        <w:t xml:space="preserve">Discussion: </w:t>
      </w:r>
    </w:p>
    <w:p w14:paraId="7067BAB3" w14:textId="77777777" w:rsidR="00D93B97" w:rsidRDefault="00D93B97" w:rsidP="00D93B97">
      <w:r>
        <w:t>MCC: missing CR number on CR cover</w:t>
      </w:r>
    </w:p>
    <w:p w14:paraId="56724E27"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RP-220786</w:t>
      </w:r>
      <w:r>
        <w:rPr>
          <w:color w:val="993300"/>
          <w:u w:val="single"/>
        </w:rPr>
        <w:t>.</w:t>
      </w:r>
    </w:p>
    <w:p w14:paraId="7A2D0202" w14:textId="77777777" w:rsidR="00D93B97" w:rsidRDefault="00D93B97" w:rsidP="00D93B97">
      <w:pPr>
        <w:rPr>
          <w:rFonts w:ascii="Arial" w:hAnsi="Arial" w:cs="Arial"/>
          <w:b/>
          <w:sz w:val="24"/>
        </w:rPr>
      </w:pPr>
      <w:r>
        <w:rPr>
          <w:rFonts w:ascii="Arial" w:hAnsi="Arial" w:cs="Arial"/>
          <w:b/>
          <w:color w:val="0000FF"/>
          <w:sz w:val="24"/>
        </w:rPr>
        <w:t>RP-220786</w:t>
      </w:r>
      <w:r>
        <w:rPr>
          <w:rFonts w:ascii="Arial" w:hAnsi="Arial" w:cs="Arial"/>
          <w:b/>
          <w:color w:val="0000FF"/>
          <w:sz w:val="24"/>
        </w:rPr>
        <w:tab/>
      </w:r>
      <w:r>
        <w:rPr>
          <w:rFonts w:ascii="Arial" w:hAnsi="Arial" w:cs="Arial"/>
          <w:b/>
          <w:sz w:val="24"/>
        </w:rPr>
        <w:t>Mandatory 70 MHz and 90 MHz RF channel bandwidth in TS 38.101-1</w:t>
      </w:r>
    </w:p>
    <w:p w14:paraId="2BB310B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CR-1043  rev 1 Cat: C (Rel-17)</w:t>
      </w:r>
      <w:r>
        <w:rPr>
          <w:i/>
        </w:rPr>
        <w:br/>
      </w:r>
      <w:r>
        <w:rPr>
          <w:i/>
        </w:rPr>
        <w:br/>
      </w:r>
      <w:r>
        <w:rPr>
          <w:i/>
        </w:rPr>
        <w:tab/>
      </w:r>
      <w:r>
        <w:rPr>
          <w:i/>
        </w:rPr>
        <w:tab/>
      </w:r>
      <w:r>
        <w:rPr>
          <w:i/>
        </w:rPr>
        <w:tab/>
      </w:r>
      <w:r>
        <w:rPr>
          <w:i/>
        </w:rPr>
        <w:tab/>
      </w:r>
      <w:r>
        <w:rPr>
          <w:i/>
        </w:rPr>
        <w:tab/>
        <w:t>Source: Rogers Communications Canada, AT&amp;T, Verizon</w:t>
      </w:r>
    </w:p>
    <w:p w14:paraId="0F963958" w14:textId="77777777" w:rsidR="00D93B97" w:rsidRDefault="00D93B97" w:rsidP="00D93B97">
      <w:pPr>
        <w:rPr>
          <w:color w:val="808080"/>
        </w:rPr>
      </w:pPr>
      <w:r>
        <w:rPr>
          <w:color w:val="808080"/>
        </w:rPr>
        <w:t>(Replaces RP-220391)</w:t>
      </w:r>
    </w:p>
    <w:p w14:paraId="1122A32A" w14:textId="77777777" w:rsidR="00D93B97" w:rsidRDefault="00D93B97" w:rsidP="00D93B97">
      <w:pPr>
        <w:rPr>
          <w:rFonts w:ascii="Arial" w:hAnsi="Arial" w:cs="Arial"/>
          <w:b/>
        </w:rPr>
      </w:pPr>
      <w:r>
        <w:rPr>
          <w:rFonts w:ascii="Arial" w:hAnsi="Arial" w:cs="Arial"/>
          <w:b/>
        </w:rPr>
        <w:t xml:space="preserve">Abstract: </w:t>
      </w:r>
    </w:p>
    <w:p w14:paraId="78DA2C97" w14:textId="77777777" w:rsidR="00D93B97" w:rsidRDefault="00D93B97" w:rsidP="00D93B97">
      <w:r>
        <w:t>company CR; RAN4 agreed way forward R4-2206448 was to provide a company CR to RAN #95e (to make 70 MHz channel BW support in bands n77 and n78 and 90 MHz channel BW support in bands n77 and n48 mandatory) because there was no time to do this in RAN4 #102e;</w:t>
      </w:r>
    </w:p>
    <w:p w14:paraId="64ED8EBF" w14:textId="77777777" w:rsidR="00D93B97" w:rsidRDefault="00D93B97" w:rsidP="00D93B97">
      <w:pPr>
        <w:rPr>
          <w:rFonts w:ascii="Arial" w:hAnsi="Arial" w:cs="Arial"/>
          <w:b/>
        </w:rPr>
      </w:pPr>
      <w:r>
        <w:rPr>
          <w:rFonts w:ascii="Arial" w:hAnsi="Arial" w:cs="Arial"/>
          <w:b/>
        </w:rPr>
        <w:t xml:space="preserve">Discussion: </w:t>
      </w:r>
    </w:p>
    <w:p w14:paraId="088A12D3" w14:textId="77777777" w:rsidR="00D93B97" w:rsidRDefault="00D93B97" w:rsidP="00D93B97">
      <w:r>
        <w:t>MCC: late submission</w:t>
      </w:r>
    </w:p>
    <w:p w14:paraId="3400EF89" w14:textId="77777777" w:rsidR="00D93B97" w:rsidRDefault="00D93B97" w:rsidP="00D93B97">
      <w:r>
        <w:t>handled in [95e-39-R17-TEIs]</w:t>
      </w:r>
    </w:p>
    <w:p w14:paraId="22F22E2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1E177" w14:textId="77777777" w:rsidR="00D93B97" w:rsidRDefault="00D93B97" w:rsidP="00D93B97">
      <w:pPr>
        <w:rPr>
          <w:rFonts w:ascii="Arial" w:hAnsi="Arial" w:cs="Arial"/>
          <w:b/>
          <w:sz w:val="24"/>
        </w:rPr>
      </w:pPr>
      <w:r>
        <w:rPr>
          <w:rFonts w:ascii="Arial" w:hAnsi="Arial" w:cs="Arial"/>
          <w:b/>
          <w:color w:val="0000FF"/>
          <w:sz w:val="24"/>
        </w:rPr>
        <w:t>RP-220649</w:t>
      </w:r>
      <w:r>
        <w:rPr>
          <w:rFonts w:ascii="Arial" w:hAnsi="Arial" w:cs="Arial"/>
          <w:b/>
          <w:color w:val="0000FF"/>
          <w:sz w:val="24"/>
        </w:rPr>
        <w:tab/>
      </w:r>
      <w:r>
        <w:rPr>
          <w:rFonts w:ascii="Arial" w:hAnsi="Arial" w:cs="Arial"/>
          <w:b/>
          <w:sz w:val="24"/>
        </w:rPr>
        <w:t>TX switching and multiple TAG for 2 bands</w:t>
      </w:r>
    </w:p>
    <w:p w14:paraId="579374C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L.M. Ericsson Limited</w:t>
      </w:r>
    </w:p>
    <w:p w14:paraId="4EF33135" w14:textId="77777777" w:rsidR="00D93B97" w:rsidRDefault="00D93B97" w:rsidP="00D93B97">
      <w:pPr>
        <w:rPr>
          <w:rFonts w:ascii="Arial" w:hAnsi="Arial" w:cs="Arial"/>
          <w:b/>
        </w:rPr>
      </w:pPr>
      <w:r>
        <w:rPr>
          <w:rFonts w:ascii="Arial" w:hAnsi="Arial" w:cs="Arial"/>
          <w:b/>
        </w:rPr>
        <w:t xml:space="preserve">Discussion: </w:t>
      </w:r>
    </w:p>
    <w:p w14:paraId="62B3AC52" w14:textId="77777777" w:rsidR="00D93B97" w:rsidRDefault="00D93B97" w:rsidP="00D93B97">
      <w:r>
        <w:t>handled under [95e-39-R17-TEIs]</w:t>
      </w:r>
    </w:p>
    <w:p w14:paraId="21E6BF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C5E33" w14:textId="77777777" w:rsidR="00D93B97" w:rsidRDefault="00D93B97" w:rsidP="00D93B97">
      <w:pPr>
        <w:rPr>
          <w:rFonts w:ascii="Arial" w:hAnsi="Arial" w:cs="Arial"/>
          <w:b/>
          <w:sz w:val="24"/>
        </w:rPr>
      </w:pPr>
      <w:r>
        <w:rPr>
          <w:rFonts w:ascii="Arial" w:hAnsi="Arial" w:cs="Arial"/>
          <w:b/>
          <w:color w:val="0000FF"/>
          <w:sz w:val="24"/>
        </w:rPr>
        <w:t>RP-220899</w:t>
      </w:r>
      <w:r>
        <w:rPr>
          <w:rFonts w:ascii="Arial" w:hAnsi="Arial" w:cs="Arial"/>
          <w:b/>
          <w:color w:val="0000FF"/>
          <w:sz w:val="24"/>
        </w:rPr>
        <w:tab/>
      </w:r>
      <w:r>
        <w:rPr>
          <w:rFonts w:ascii="Arial" w:hAnsi="Arial" w:cs="Arial"/>
          <w:b/>
          <w:sz w:val="24"/>
        </w:rPr>
        <w:t>Moderator's summary for discussion [95e-39-R17-TEIs]</w:t>
      </w:r>
    </w:p>
    <w:p w14:paraId="08C68AD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43C847EC" w14:textId="77777777" w:rsidR="00D93B97" w:rsidRDefault="00D93B97" w:rsidP="00D93B97">
      <w:pPr>
        <w:rPr>
          <w:rFonts w:ascii="Arial" w:hAnsi="Arial" w:cs="Arial"/>
          <w:b/>
        </w:rPr>
      </w:pPr>
      <w:r>
        <w:rPr>
          <w:rFonts w:ascii="Arial" w:hAnsi="Arial" w:cs="Arial"/>
          <w:b/>
        </w:rPr>
        <w:t xml:space="preserve">Abstract: </w:t>
      </w:r>
    </w:p>
    <w:p w14:paraId="757BF3F6" w14:textId="77777777" w:rsidR="00D93B97" w:rsidRDefault="00D93B97" w:rsidP="00D93B97">
      <w:r>
        <w:t>handled Tdocs: RP-220457, 0545, 0546, 0762, 0786, 0649</w:t>
      </w:r>
    </w:p>
    <w:p w14:paraId="2F4B0C4B" w14:textId="77777777" w:rsidR="00D93B97" w:rsidRDefault="00D93B97" w:rsidP="00D93B97">
      <w:pPr>
        <w:rPr>
          <w:rFonts w:ascii="Arial" w:hAnsi="Arial" w:cs="Arial"/>
          <w:b/>
        </w:rPr>
      </w:pPr>
      <w:r>
        <w:rPr>
          <w:rFonts w:ascii="Arial" w:hAnsi="Arial" w:cs="Arial"/>
          <w:b/>
        </w:rPr>
        <w:t xml:space="preserve">Discussion: </w:t>
      </w:r>
    </w:p>
    <w:p w14:paraId="6D2370AF" w14:textId="77777777" w:rsidR="00D93B97" w:rsidRDefault="00D93B97" w:rsidP="00D93B97">
      <w:r>
        <w:t>handled in Wed GTW</w:t>
      </w:r>
    </w:p>
    <w:p w14:paraId="03A6E8CE" w14:textId="77777777" w:rsidR="00D93B97" w:rsidRDefault="00D93B97" w:rsidP="00D93B97">
      <w:r>
        <w:t>ZTE: responsible WG for proposal 3 should be RAN4</w:t>
      </w:r>
    </w:p>
    <w:p w14:paraId="353DEACC" w14:textId="77777777" w:rsidR="00D93B97" w:rsidRDefault="00D93B97" w:rsidP="00D93B97">
      <w:r>
        <w:t>RAN4 chair: agrees</w:t>
      </w:r>
    </w:p>
    <w:p w14:paraId="23656449" w14:textId="77777777" w:rsidR="00D93B97" w:rsidRDefault="00D93B97" w:rsidP="00D93B97">
      <w:r>
        <w:t>conclusion: will be revised in RP-221008 indicating RAN4 responsibity and proposal 2 and 3 endorsed</w:t>
      </w:r>
    </w:p>
    <w:p w14:paraId="03C505A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RP-221008</w:t>
      </w:r>
      <w:r>
        <w:rPr>
          <w:color w:val="993300"/>
          <w:u w:val="single"/>
        </w:rPr>
        <w:t>.</w:t>
      </w:r>
    </w:p>
    <w:p w14:paraId="3875EBC6" w14:textId="77777777" w:rsidR="00D93B97" w:rsidRDefault="00D93B97" w:rsidP="00D93B97">
      <w:pPr>
        <w:rPr>
          <w:rFonts w:ascii="Arial" w:hAnsi="Arial" w:cs="Arial"/>
          <w:b/>
          <w:sz w:val="24"/>
        </w:rPr>
      </w:pPr>
      <w:r>
        <w:rPr>
          <w:rFonts w:ascii="Arial" w:hAnsi="Arial" w:cs="Arial"/>
          <w:b/>
          <w:color w:val="0000FF"/>
          <w:sz w:val="24"/>
        </w:rPr>
        <w:t>RP-221008</w:t>
      </w:r>
      <w:r>
        <w:rPr>
          <w:rFonts w:ascii="Arial" w:hAnsi="Arial" w:cs="Arial"/>
          <w:b/>
          <w:color w:val="0000FF"/>
          <w:sz w:val="24"/>
        </w:rPr>
        <w:tab/>
      </w:r>
      <w:r>
        <w:rPr>
          <w:rFonts w:ascii="Arial" w:hAnsi="Arial" w:cs="Arial"/>
          <w:b/>
          <w:sz w:val="24"/>
        </w:rPr>
        <w:t>Moderator's summary for discussion [95e-39-R17-TEIs]</w:t>
      </w:r>
    </w:p>
    <w:p w14:paraId="1EE2CF31"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7E33507B" w14:textId="77777777" w:rsidR="00D93B97" w:rsidRDefault="00D93B97" w:rsidP="00D93B97">
      <w:pPr>
        <w:rPr>
          <w:color w:val="808080"/>
        </w:rPr>
      </w:pPr>
      <w:r>
        <w:rPr>
          <w:color w:val="808080"/>
        </w:rPr>
        <w:t>(Replaces RP-220899)</w:t>
      </w:r>
    </w:p>
    <w:p w14:paraId="11A37C0B" w14:textId="77777777" w:rsidR="00D93B97" w:rsidRDefault="00D93B97" w:rsidP="00D93B97">
      <w:pPr>
        <w:rPr>
          <w:rFonts w:ascii="Arial" w:hAnsi="Arial" w:cs="Arial"/>
          <w:b/>
        </w:rPr>
      </w:pPr>
      <w:r>
        <w:rPr>
          <w:rFonts w:ascii="Arial" w:hAnsi="Arial" w:cs="Arial"/>
          <w:b/>
        </w:rPr>
        <w:t xml:space="preserve">Discussion: </w:t>
      </w:r>
    </w:p>
    <w:p w14:paraId="47DA6120" w14:textId="77777777" w:rsidR="00D93B97" w:rsidRDefault="00D93B97" w:rsidP="00D93B97">
      <w:r>
        <w:t>conclusion: proposals #1, #2, #3 of RP-221008 are endorsed</w:t>
      </w:r>
    </w:p>
    <w:p w14:paraId="1FCCEC22" w14:textId="77777777" w:rsidR="00D93B97" w:rsidRDefault="00D93B97" w:rsidP="00D93B97">
      <w:r>
        <w:lastRenderedPageBreak/>
        <w:t>Solution specific to Canada n77 band:</w:t>
      </w:r>
    </w:p>
    <w:p w14:paraId="138B9039" w14:textId="77777777" w:rsidR="00D93B97" w:rsidRDefault="00D93B97" w:rsidP="00D93B97">
      <w:r>
        <w:t>Proposal #1: RAN tasks RAN4 and RAN2 to finalize the work to address Canada n77 issue based on RP-220038 in TEI17 and provide CRs for approval in RAN#96.</w:t>
      </w:r>
    </w:p>
    <w:p w14:paraId="6C289333" w14:textId="77777777" w:rsidR="00D93B97" w:rsidRDefault="00D93B97" w:rsidP="00D93B97">
      <w:r>
        <w:t>n77-like issues:</w:t>
      </w:r>
    </w:p>
    <w:p w14:paraId="6BA40A14" w14:textId="77777777" w:rsidR="00D93B97" w:rsidRDefault="00D93B97" w:rsidP="00D93B97">
      <w:r>
        <w:t>Proposal #2: It is recommended to have a two-quarter RAN-level SI to systematically study the regulatory compliance issues for regional frequency ranges on large global bands</w:t>
      </w:r>
    </w:p>
    <w:p w14:paraId="0F239987" w14:textId="77777777" w:rsidR="00D93B97" w:rsidRDefault="00D93B97" w:rsidP="00D93B97">
      <w:r>
        <w:t>- Investigate and identify the root cause of this issue as the first step</w:t>
      </w:r>
    </w:p>
    <w:p w14:paraId="63C5980C" w14:textId="77777777" w:rsidR="00D93B97" w:rsidRDefault="00D93B97" w:rsidP="00D93B97">
      <w:r>
        <w:t>- If needed (pending outcome of the bullet above), provide a general solution for regulatory compliance issues for regional frequency ranges on large global bands considering</w:t>
      </w:r>
    </w:p>
    <w:p w14:paraId="2E66F38E" w14:textId="77777777" w:rsidR="00D93B97" w:rsidRDefault="00D93B97" w:rsidP="00D93B97">
      <w:r>
        <w:t xml:space="preserve">   - Introduction of new bands</w:t>
      </w:r>
    </w:p>
    <w:p w14:paraId="3E9A5757" w14:textId="77777777" w:rsidR="00D93B97" w:rsidRDefault="00D93B97" w:rsidP="00D93B97">
      <w:r>
        <w:t xml:space="preserve">   - Solutions without introduction of new bands, i.e., reusing the existing band numbers with appropriate signaling to differentiate UE support</w:t>
      </w:r>
    </w:p>
    <w:p w14:paraId="42158CC2" w14:textId="77777777" w:rsidR="00D93B97" w:rsidRDefault="00D93B97" w:rsidP="00D93B97">
      <w:r>
        <w:t xml:space="preserve">   - The UE should be ensured to support the full frequency range on its supported bands, and the fragmentation of market should be avoided</w:t>
      </w:r>
    </w:p>
    <w:p w14:paraId="4FC5B462" w14:textId="77777777" w:rsidR="00D93B97" w:rsidRDefault="00D93B97" w:rsidP="00D93B97">
      <w:r>
        <w:t>NOTE: The SI is expected to be submitted in RAN#96</w:t>
      </w:r>
    </w:p>
    <w:p w14:paraId="6EA5FF7F" w14:textId="77777777" w:rsidR="00D93B97" w:rsidRDefault="00D93B97" w:rsidP="00D93B97">
      <w:r>
        <w:t>Extension of switching to multiple TAG for UL CA:</w:t>
      </w:r>
    </w:p>
    <w:p w14:paraId="71479A8D" w14:textId="77777777" w:rsidR="00D93B97" w:rsidRDefault="00D93B97" w:rsidP="00D93B97">
      <w:r>
        <w:t>Proposal #3: To support Tx switching with multiple TAG on 2 bands, it is proposed to add the following note in Rel-18 WI on multi-carrier enhancements in RAN#96, and consider release independence for the switching band pairs</w:t>
      </w:r>
    </w:p>
    <w:p w14:paraId="63011752" w14:textId="77777777" w:rsidR="00D93B97" w:rsidRDefault="00D93B97" w:rsidP="00D93B97">
      <w:r>
        <w:t>Note: Extension of TX switching for 2 bands to multiple TAG configurations is included in the scope. The work is limited to RAN4.</w:t>
      </w:r>
    </w:p>
    <w:p w14:paraId="3BE887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7A8A4" w14:textId="77777777" w:rsidR="00D93B97" w:rsidRDefault="00D93B97" w:rsidP="00D93B97">
      <w:pPr>
        <w:pStyle w:val="Heading3"/>
      </w:pPr>
      <w:bookmarkStart w:id="434" w:name="_Toc104749647"/>
      <w:bookmarkStart w:id="435" w:name="_Toc105285957"/>
      <w:r>
        <w:t>9.10</w:t>
      </w:r>
      <w:r>
        <w:tab/>
        <w:t>NR UE capabilities</w:t>
      </w:r>
      <w:bookmarkEnd w:id="434"/>
      <w:bookmarkEnd w:id="435"/>
    </w:p>
    <w:p w14:paraId="54FD792A" w14:textId="77777777" w:rsidR="00D93B97" w:rsidRDefault="00D93B97" w:rsidP="00D93B97">
      <w:pPr>
        <w:rPr>
          <w:rFonts w:ascii="Arial" w:hAnsi="Arial" w:cs="Arial"/>
          <w:b/>
          <w:sz w:val="24"/>
        </w:rPr>
      </w:pPr>
      <w:r>
        <w:rPr>
          <w:rFonts w:ascii="Arial" w:hAnsi="Arial" w:cs="Arial"/>
          <w:b/>
          <w:color w:val="0000FF"/>
          <w:sz w:val="24"/>
        </w:rPr>
        <w:t>RP-220838</w:t>
      </w:r>
      <w:r>
        <w:rPr>
          <w:rFonts w:ascii="Arial" w:hAnsi="Arial" w:cs="Arial"/>
          <w:b/>
          <w:color w:val="0000FF"/>
          <w:sz w:val="24"/>
        </w:rPr>
        <w:tab/>
      </w:r>
      <w:r>
        <w:rPr>
          <w:rFonts w:ascii="Arial" w:hAnsi="Arial" w:cs="Arial"/>
          <w:b/>
          <w:sz w:val="24"/>
        </w:rPr>
        <w:t>RAN2 CRs to NR UE Capabilities</w:t>
      </w:r>
    </w:p>
    <w:p w14:paraId="1B1E151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C1B6B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4C8D3" w14:textId="77777777" w:rsidR="00D93B97" w:rsidRDefault="00D93B97" w:rsidP="00D93B97">
      <w:pPr>
        <w:pStyle w:val="Heading3"/>
      </w:pPr>
      <w:bookmarkStart w:id="436" w:name="_Toc104749648"/>
      <w:bookmarkStart w:id="437" w:name="_Toc105285958"/>
      <w:r>
        <w:t>9.11</w:t>
      </w:r>
      <w:r>
        <w:tab/>
        <w:t>Other NR documents</w:t>
      </w:r>
      <w:bookmarkEnd w:id="436"/>
      <w:bookmarkEnd w:id="437"/>
    </w:p>
    <w:p w14:paraId="33C948A7" w14:textId="77777777" w:rsidR="00D93B97" w:rsidRDefault="00D93B97" w:rsidP="00D93B97">
      <w:pPr>
        <w:rPr>
          <w:rFonts w:ascii="Arial" w:hAnsi="Arial" w:cs="Arial"/>
          <w:b/>
          <w:sz w:val="24"/>
        </w:rPr>
      </w:pPr>
      <w:r>
        <w:rPr>
          <w:rFonts w:ascii="Arial" w:hAnsi="Arial" w:cs="Arial"/>
          <w:b/>
          <w:color w:val="0000FF"/>
          <w:sz w:val="24"/>
        </w:rPr>
        <w:t>RP-220182</w:t>
      </w:r>
      <w:r>
        <w:rPr>
          <w:rFonts w:ascii="Arial" w:hAnsi="Arial" w:cs="Arial"/>
          <w:b/>
          <w:color w:val="0000FF"/>
          <w:sz w:val="24"/>
        </w:rPr>
        <w:tab/>
      </w:r>
      <w:r>
        <w:rPr>
          <w:rFonts w:ascii="Arial" w:hAnsi="Arial" w:cs="Arial"/>
          <w:b/>
          <w:sz w:val="24"/>
        </w:rPr>
        <w:t>Discusson on ambient power-enabled IoT</w:t>
      </w:r>
    </w:p>
    <w:p w14:paraId="4BF50E3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132EAB1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A4A4" w14:textId="77777777" w:rsidR="00D93B97" w:rsidRDefault="00D93B97" w:rsidP="00D93B97">
      <w:pPr>
        <w:rPr>
          <w:rFonts w:ascii="Arial" w:hAnsi="Arial" w:cs="Arial"/>
          <w:b/>
          <w:sz w:val="24"/>
        </w:rPr>
      </w:pPr>
      <w:r>
        <w:rPr>
          <w:rFonts w:ascii="Arial" w:hAnsi="Arial" w:cs="Arial"/>
          <w:b/>
          <w:color w:val="0000FF"/>
          <w:sz w:val="24"/>
        </w:rPr>
        <w:t>RP-220668</w:t>
      </w:r>
      <w:r>
        <w:rPr>
          <w:rFonts w:ascii="Arial" w:hAnsi="Arial" w:cs="Arial"/>
          <w:b/>
          <w:color w:val="0000FF"/>
          <w:sz w:val="24"/>
        </w:rPr>
        <w:tab/>
      </w:r>
      <w:r>
        <w:rPr>
          <w:rFonts w:ascii="Arial" w:hAnsi="Arial" w:cs="Arial"/>
          <w:b/>
          <w:sz w:val="24"/>
        </w:rPr>
        <w:t>Fulfilment of SA3 requirements on user consent for location information in RLF</w:t>
      </w:r>
    </w:p>
    <w:p w14:paraId="5669C58C"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Apple </w:t>
      </w:r>
    </w:p>
    <w:p w14:paraId="32CC7EE0" w14:textId="77777777" w:rsidR="00D93B97" w:rsidRDefault="00D93B97" w:rsidP="00D93B97">
      <w:pPr>
        <w:rPr>
          <w:rFonts w:ascii="Arial" w:hAnsi="Arial" w:cs="Arial"/>
          <w:b/>
        </w:rPr>
      </w:pPr>
      <w:r>
        <w:rPr>
          <w:rFonts w:ascii="Arial" w:hAnsi="Arial" w:cs="Arial"/>
          <w:b/>
        </w:rPr>
        <w:t xml:space="preserve">Discussion: </w:t>
      </w:r>
    </w:p>
    <w:p w14:paraId="6A2C38A1" w14:textId="77777777" w:rsidR="00D93B97" w:rsidRDefault="00D93B97" w:rsidP="00D93B97">
      <w:r>
        <w:t>handled in [95e-40-SA3-LocInfo]</w:t>
      </w:r>
    </w:p>
    <w:p w14:paraId="3D856FD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0BF3C" w14:textId="77777777" w:rsidR="00D93B97" w:rsidRDefault="00D93B97" w:rsidP="00D93B97">
      <w:pPr>
        <w:rPr>
          <w:rFonts w:ascii="Arial" w:hAnsi="Arial" w:cs="Arial"/>
          <w:b/>
          <w:sz w:val="24"/>
        </w:rPr>
      </w:pPr>
      <w:r>
        <w:rPr>
          <w:rFonts w:ascii="Arial" w:hAnsi="Arial" w:cs="Arial"/>
          <w:b/>
          <w:color w:val="0000FF"/>
          <w:sz w:val="24"/>
        </w:rPr>
        <w:lastRenderedPageBreak/>
        <w:t>RP-220900</w:t>
      </w:r>
      <w:r>
        <w:rPr>
          <w:rFonts w:ascii="Arial" w:hAnsi="Arial" w:cs="Arial"/>
          <w:b/>
          <w:color w:val="0000FF"/>
          <w:sz w:val="24"/>
        </w:rPr>
        <w:tab/>
      </w:r>
      <w:r>
        <w:rPr>
          <w:rFonts w:ascii="Arial" w:hAnsi="Arial" w:cs="Arial"/>
          <w:b/>
          <w:sz w:val="24"/>
        </w:rPr>
        <w:t>Moderator's summary for discussion [95e-40-SA3-LocInfo]</w:t>
      </w:r>
    </w:p>
    <w:p w14:paraId="5A552DBF"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Intel</w:t>
      </w:r>
    </w:p>
    <w:p w14:paraId="10C8E722" w14:textId="77777777" w:rsidR="00D93B97" w:rsidRDefault="00D93B97" w:rsidP="00D93B97">
      <w:pPr>
        <w:rPr>
          <w:rFonts w:ascii="Arial" w:hAnsi="Arial" w:cs="Arial"/>
          <w:b/>
        </w:rPr>
      </w:pPr>
      <w:r>
        <w:rPr>
          <w:rFonts w:ascii="Arial" w:hAnsi="Arial" w:cs="Arial"/>
          <w:b/>
        </w:rPr>
        <w:t xml:space="preserve">Abstract: </w:t>
      </w:r>
    </w:p>
    <w:p w14:paraId="0657C8AA" w14:textId="77777777" w:rsidR="00D93B97" w:rsidRDefault="00D93B97" w:rsidP="00D93B97">
      <w:r>
        <w:t>handled Tdocs: RP-220668</w:t>
      </w:r>
    </w:p>
    <w:p w14:paraId="70B9D5E8" w14:textId="77777777" w:rsidR="00D93B97" w:rsidRDefault="00D93B97" w:rsidP="00D93B97">
      <w:pPr>
        <w:rPr>
          <w:rFonts w:ascii="Arial" w:hAnsi="Arial" w:cs="Arial"/>
          <w:b/>
        </w:rPr>
      </w:pPr>
      <w:r>
        <w:rPr>
          <w:rFonts w:ascii="Arial" w:hAnsi="Arial" w:cs="Arial"/>
          <w:b/>
        </w:rPr>
        <w:t xml:space="preserve">Discussion: </w:t>
      </w:r>
    </w:p>
    <w:p w14:paraId="24500F4F" w14:textId="77777777" w:rsidR="00D93B97" w:rsidRDefault="00D93B97" w:rsidP="00D93B97">
      <w:r>
        <w:t>conclusions:</w:t>
      </w:r>
    </w:p>
    <w:p w14:paraId="2E67FE13" w14:textId="77777777" w:rsidR="00D93B97" w:rsidRDefault="00D93B97" w:rsidP="00D93B97">
      <w:r>
        <w:t>1. The current specifications are not clear on how user consent for location info in RLF/CEF reports is</w:t>
      </w:r>
    </w:p>
    <w:p w14:paraId="668AF777" w14:textId="77777777" w:rsidR="00D93B97" w:rsidRDefault="00D93B97" w:rsidP="00D93B97">
      <w:r>
        <w:t>supported.</w:t>
      </w:r>
    </w:p>
    <w:p w14:paraId="7C4484E4" w14:textId="77777777" w:rsidR="00D93B97" w:rsidRDefault="00D93B97" w:rsidP="00D93B97">
      <w:r>
        <w:t>2. There is no specification text to support that MDT user consent can be reused as user consent for</w:t>
      </w:r>
    </w:p>
    <w:p w14:paraId="6BAB17E9" w14:textId="77777777" w:rsidR="00D93B97" w:rsidRDefault="00D93B97" w:rsidP="00D93B97">
      <w:r>
        <w:t>location info contained in RLF report and CEF report, although some companies consider that this reuse</w:t>
      </w:r>
    </w:p>
    <w:p w14:paraId="1DC133DE" w14:textId="77777777" w:rsidR="00D93B97" w:rsidRDefault="00D93B97" w:rsidP="00D93B97">
      <w:r>
        <w:t>of the MDT user consent is possible by network implementation.</w:t>
      </w:r>
    </w:p>
    <w:p w14:paraId="17EF869F" w14:textId="77777777" w:rsidR="00D93B97" w:rsidRDefault="00D93B97" w:rsidP="00D93B97">
      <w:r>
        <w:t>3. During RAN#95e discussion a majority of companies expressed support to modify the spec such that it</w:t>
      </w:r>
    </w:p>
    <w:p w14:paraId="5B0C335D" w14:textId="77777777" w:rsidR="00D93B97" w:rsidRDefault="00D93B97" w:rsidP="00D93B97">
      <w:r>
        <w:t>is explicit that MDT user consent can be reused as user consent for location info contained in RLF</w:t>
      </w:r>
    </w:p>
    <w:p w14:paraId="7E1B5A10" w14:textId="77777777" w:rsidR="00D93B97" w:rsidRDefault="00D93B97" w:rsidP="00D93B97">
      <w:r>
        <w:t>report and CEF report.</w:t>
      </w:r>
    </w:p>
    <w:p w14:paraId="7A5B0B80" w14:textId="77777777" w:rsidR="00D93B97" w:rsidRDefault="00D93B97" w:rsidP="00D93B97">
      <w:r>
        <w:t>4. No consensus was reached on away forward and discussions should continue based on company</w:t>
      </w:r>
    </w:p>
    <w:p w14:paraId="11D518BA" w14:textId="77777777" w:rsidR="00D93B97" w:rsidRDefault="00D93B97" w:rsidP="00D93B97">
      <w:r>
        <w:t>contributions into the RAN WGs.</w:t>
      </w:r>
    </w:p>
    <w:p w14:paraId="3722485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E61B0" w14:textId="77777777" w:rsidR="00D93B97" w:rsidRDefault="00D93B97" w:rsidP="00D93B97">
      <w:pPr>
        <w:pStyle w:val="Heading2"/>
      </w:pPr>
      <w:bookmarkStart w:id="438" w:name="_Toc104749649"/>
      <w:bookmarkStart w:id="439" w:name="_Toc105285959"/>
      <w:r>
        <w:t>10</w:t>
      </w:r>
      <w:r>
        <w:tab/>
        <w:t>LTE</w:t>
      </w:r>
      <w:bookmarkEnd w:id="438"/>
      <w:bookmarkEnd w:id="439"/>
    </w:p>
    <w:p w14:paraId="2936713C" w14:textId="77777777" w:rsidR="00D93B97" w:rsidRDefault="00D93B97" w:rsidP="00D93B97">
      <w:r>
        <w:t>NOTE: This agenda item covers open/closed/new REL-18 &amp; REL-17 LTE WIs/SIs. LTE UE conformance aspects are covered under AI 13 and maintenance of closed REL-8 to REL-16 WIs/SIs is covered under AI 14. Open/new WIs/SIs that affect LTE and NR are covered under AI 9.</w:t>
      </w:r>
    </w:p>
    <w:p w14:paraId="28A2CB89" w14:textId="77777777" w:rsidR="00D93B97" w:rsidRDefault="00D93B97" w:rsidP="00D93B97">
      <w:pPr>
        <w:pStyle w:val="Heading3"/>
      </w:pPr>
      <w:bookmarkStart w:id="440" w:name="_Toc104749650"/>
      <w:bookmarkStart w:id="441" w:name="_Toc105285960"/>
      <w:r>
        <w:t>10.1</w:t>
      </w:r>
      <w:r>
        <w:tab/>
        <w:t>New WI/SI proposals for LTE</w:t>
      </w:r>
      <w:bookmarkEnd w:id="440"/>
      <w:bookmarkEnd w:id="441"/>
    </w:p>
    <w:p w14:paraId="08671E37" w14:textId="77777777" w:rsidR="00D93B97" w:rsidRDefault="00D93B97" w:rsidP="00D93B97">
      <w:r>
        <w:t>NOTE: All RAN1/2/3 led REL-18 SIs/WIs were approved at RAN #94-e so no new RAN1/2/3 led REL-18 SIs/WIs are planned for discussion during this meeting. Discussions on RAN4 led topics happened by email/NWM 7-11.02.2022, see guidance RP-220003 and AI 9.1.4.</w:t>
      </w:r>
    </w:p>
    <w:p w14:paraId="76FED67B" w14:textId="77777777" w:rsidR="00D93B97" w:rsidRDefault="00D93B97" w:rsidP="00D93B97">
      <w:pPr>
        <w:pStyle w:val="Heading4"/>
      </w:pPr>
      <w:bookmarkStart w:id="442" w:name="_Toc104749651"/>
      <w:bookmarkStart w:id="443" w:name="_Toc105285961"/>
      <w:r>
        <w:t>10.1.1</w:t>
      </w:r>
      <w:r>
        <w:tab/>
        <w:t>Proposals led by RAN1</w:t>
      </w:r>
      <w:bookmarkEnd w:id="442"/>
      <w:bookmarkEnd w:id="443"/>
    </w:p>
    <w:p w14:paraId="297716DC" w14:textId="77777777" w:rsidR="00D93B97" w:rsidRDefault="00D93B97" w:rsidP="00D93B97">
      <w:pPr>
        <w:pStyle w:val="Heading4"/>
      </w:pPr>
      <w:bookmarkStart w:id="444" w:name="_Toc104749652"/>
      <w:bookmarkStart w:id="445" w:name="_Toc105285962"/>
      <w:r>
        <w:t>10.1.2</w:t>
      </w:r>
      <w:r>
        <w:tab/>
        <w:t>Proposals led by RAN2</w:t>
      </w:r>
      <w:bookmarkEnd w:id="444"/>
      <w:bookmarkEnd w:id="445"/>
    </w:p>
    <w:p w14:paraId="58B4B83B" w14:textId="77777777" w:rsidR="00D93B97" w:rsidRDefault="00D93B97" w:rsidP="00D93B97">
      <w:pPr>
        <w:pStyle w:val="Heading4"/>
      </w:pPr>
      <w:bookmarkStart w:id="446" w:name="_Toc104749653"/>
      <w:bookmarkStart w:id="447" w:name="_Toc105285963"/>
      <w:r>
        <w:t>10.1.3</w:t>
      </w:r>
      <w:r>
        <w:tab/>
        <w:t>Proposals led by RAN3</w:t>
      </w:r>
      <w:bookmarkEnd w:id="446"/>
      <w:bookmarkEnd w:id="447"/>
    </w:p>
    <w:p w14:paraId="280CA61F" w14:textId="77777777" w:rsidR="00D93B97" w:rsidRDefault="00D93B97" w:rsidP="00D93B97">
      <w:pPr>
        <w:pStyle w:val="Heading4"/>
      </w:pPr>
      <w:bookmarkStart w:id="448" w:name="_Toc104749654"/>
      <w:bookmarkStart w:id="449" w:name="_Toc105285964"/>
      <w:r>
        <w:t>10.1.4</w:t>
      </w:r>
      <w:r>
        <w:tab/>
        <w:t>Proposals led by RAN4 (spectrum related)</w:t>
      </w:r>
      <w:bookmarkEnd w:id="448"/>
      <w:bookmarkEnd w:id="449"/>
    </w:p>
    <w:p w14:paraId="084DC251" w14:textId="77777777" w:rsidR="00D93B97" w:rsidRDefault="00D93B97" w:rsidP="00D93B97">
      <w:pPr>
        <w:rPr>
          <w:rFonts w:ascii="Arial" w:hAnsi="Arial" w:cs="Arial"/>
          <w:b/>
          <w:sz w:val="24"/>
        </w:rPr>
      </w:pPr>
      <w:r>
        <w:rPr>
          <w:rFonts w:ascii="Arial" w:hAnsi="Arial" w:cs="Arial"/>
          <w:b/>
          <w:color w:val="0000FF"/>
          <w:sz w:val="24"/>
        </w:rPr>
        <w:t>RP-220380</w:t>
      </w:r>
      <w:r>
        <w:rPr>
          <w:rFonts w:ascii="Arial" w:hAnsi="Arial" w:cs="Arial"/>
          <w:b/>
          <w:color w:val="0000FF"/>
          <w:sz w:val="24"/>
        </w:rPr>
        <w:tab/>
      </w:r>
      <w:r>
        <w:rPr>
          <w:rFonts w:ascii="Arial" w:hAnsi="Arial" w:cs="Arial"/>
          <w:b/>
          <w:sz w:val="24"/>
        </w:rPr>
        <w:t>New WI: Introduction of LTE TDD band in 1670-1675 MHz</w:t>
      </w:r>
    </w:p>
    <w:p w14:paraId="2A2442BE"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4C213808" w14:textId="77777777" w:rsidR="00D93B97" w:rsidRDefault="00D93B97" w:rsidP="00D93B97">
      <w:pPr>
        <w:rPr>
          <w:rFonts w:ascii="Arial" w:hAnsi="Arial" w:cs="Arial"/>
          <w:b/>
        </w:rPr>
      </w:pPr>
      <w:r>
        <w:rPr>
          <w:rFonts w:ascii="Arial" w:hAnsi="Arial" w:cs="Arial"/>
          <w:b/>
        </w:rPr>
        <w:t xml:space="preserve">Discussion: </w:t>
      </w:r>
    </w:p>
    <w:p w14:paraId="316F6FE9" w14:textId="77777777" w:rsidR="00D93B97" w:rsidRDefault="00D93B97" w:rsidP="00D93B97">
      <w:r>
        <w:lastRenderedPageBreak/>
        <w:t>handled in [95e-41-RAN4-R17-Spectrum-New]</w:t>
      </w:r>
    </w:p>
    <w:p w14:paraId="1B2511C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RP-220971</w:t>
      </w:r>
      <w:r>
        <w:rPr>
          <w:color w:val="993300"/>
          <w:u w:val="single"/>
        </w:rPr>
        <w:t>.</w:t>
      </w:r>
    </w:p>
    <w:p w14:paraId="78284B8B" w14:textId="77777777" w:rsidR="00D93B97" w:rsidRDefault="00D93B97" w:rsidP="00D93B97">
      <w:pPr>
        <w:rPr>
          <w:rFonts w:ascii="Arial" w:hAnsi="Arial" w:cs="Arial"/>
          <w:b/>
          <w:sz w:val="24"/>
        </w:rPr>
      </w:pPr>
      <w:r>
        <w:rPr>
          <w:rFonts w:ascii="Arial" w:hAnsi="Arial" w:cs="Arial"/>
          <w:b/>
          <w:color w:val="0000FF"/>
          <w:sz w:val="24"/>
        </w:rPr>
        <w:t>RP-220971</w:t>
      </w:r>
      <w:r>
        <w:rPr>
          <w:rFonts w:ascii="Arial" w:hAnsi="Arial" w:cs="Arial"/>
          <w:b/>
          <w:color w:val="0000FF"/>
          <w:sz w:val="24"/>
        </w:rPr>
        <w:tab/>
      </w:r>
      <w:r>
        <w:rPr>
          <w:rFonts w:ascii="Arial" w:hAnsi="Arial" w:cs="Arial"/>
          <w:b/>
          <w:sz w:val="24"/>
        </w:rPr>
        <w:t>New WI: Introduction of LTE TDD band in 1670-1675 MHz</w:t>
      </w:r>
    </w:p>
    <w:p w14:paraId="3CE7198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08CBC1B1" w14:textId="77777777" w:rsidR="00D93B97" w:rsidRDefault="00D93B97" w:rsidP="00D93B97">
      <w:pPr>
        <w:rPr>
          <w:color w:val="808080"/>
        </w:rPr>
      </w:pPr>
      <w:r>
        <w:rPr>
          <w:color w:val="808080"/>
        </w:rPr>
        <w:t>(Replaces RP-220380)</w:t>
      </w:r>
    </w:p>
    <w:p w14:paraId="0BD24EC3" w14:textId="77777777" w:rsidR="00D93B97" w:rsidRDefault="00D93B97" w:rsidP="00D93B97">
      <w:pPr>
        <w:rPr>
          <w:rFonts w:ascii="Arial" w:hAnsi="Arial" w:cs="Arial"/>
          <w:b/>
        </w:rPr>
      </w:pPr>
      <w:r>
        <w:rPr>
          <w:rFonts w:ascii="Arial" w:hAnsi="Arial" w:cs="Arial"/>
          <w:b/>
        </w:rPr>
        <w:t xml:space="preserve">Discussion: </w:t>
      </w:r>
    </w:p>
    <w:p w14:paraId="1E244FCE" w14:textId="77777777" w:rsidR="00D93B97" w:rsidRDefault="00D93B97" w:rsidP="00D93B97">
      <w:r>
        <w:t>result of [95e-41-RAN4-R17-Spectrum-New]</w:t>
      </w:r>
    </w:p>
    <w:p w14:paraId="721657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3DFCA" w14:textId="77777777" w:rsidR="00D93B97" w:rsidRDefault="00D93B97" w:rsidP="00D93B97">
      <w:pPr>
        <w:rPr>
          <w:rFonts w:ascii="Arial" w:hAnsi="Arial" w:cs="Arial"/>
          <w:b/>
          <w:sz w:val="24"/>
        </w:rPr>
      </w:pPr>
      <w:r>
        <w:rPr>
          <w:rFonts w:ascii="Arial" w:hAnsi="Arial" w:cs="Arial"/>
          <w:b/>
          <w:color w:val="0000FF"/>
          <w:sz w:val="24"/>
        </w:rPr>
        <w:t>RP-220901</w:t>
      </w:r>
      <w:r>
        <w:rPr>
          <w:rFonts w:ascii="Arial" w:hAnsi="Arial" w:cs="Arial"/>
          <w:b/>
          <w:color w:val="0000FF"/>
          <w:sz w:val="24"/>
        </w:rPr>
        <w:tab/>
      </w:r>
      <w:r>
        <w:rPr>
          <w:rFonts w:ascii="Arial" w:hAnsi="Arial" w:cs="Arial"/>
          <w:b/>
          <w:sz w:val="24"/>
        </w:rPr>
        <w:t>Moderator's summary for discussion [95e-41-RAN4-R17-Spectrum-New]</w:t>
      </w:r>
    </w:p>
    <w:p w14:paraId="071D33C2"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0657581F" w14:textId="77777777" w:rsidR="00D93B97" w:rsidRDefault="00D93B97" w:rsidP="00D93B97">
      <w:pPr>
        <w:rPr>
          <w:rFonts w:ascii="Arial" w:hAnsi="Arial" w:cs="Arial"/>
          <w:b/>
        </w:rPr>
      </w:pPr>
      <w:r>
        <w:rPr>
          <w:rFonts w:ascii="Arial" w:hAnsi="Arial" w:cs="Arial"/>
          <w:b/>
        </w:rPr>
        <w:t xml:space="preserve">Abstract: </w:t>
      </w:r>
    </w:p>
    <w:p w14:paraId="5FDC4B0B" w14:textId="77777777" w:rsidR="00D93B97" w:rsidRDefault="00D93B97" w:rsidP="00D93B97">
      <w:r>
        <w:t>handled Tdocs: RP-220380</w:t>
      </w:r>
    </w:p>
    <w:p w14:paraId="2137BE2A" w14:textId="77777777" w:rsidR="00D93B97" w:rsidRDefault="00D93B97" w:rsidP="00D93B97">
      <w:pPr>
        <w:rPr>
          <w:rFonts w:ascii="Arial" w:hAnsi="Arial" w:cs="Arial"/>
          <w:b/>
        </w:rPr>
      </w:pPr>
      <w:r>
        <w:rPr>
          <w:rFonts w:ascii="Arial" w:hAnsi="Arial" w:cs="Arial"/>
          <w:b/>
        </w:rPr>
        <w:t xml:space="preserve">Discussion: </w:t>
      </w:r>
    </w:p>
    <w:p w14:paraId="72870A93" w14:textId="77777777" w:rsidR="00D93B97" w:rsidRDefault="00D93B97" w:rsidP="00D93B97">
      <w:r>
        <w:t>conclusion: revise the WID RP-220380 to take 4Rx, category 0, UL MIMO out of the WI scope (work starts in Q2 2022)</w:t>
      </w:r>
    </w:p>
    <w:p w14:paraId="41ADA7E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E53F5" w14:textId="77777777" w:rsidR="00D93B97" w:rsidRDefault="00D93B97" w:rsidP="00D93B97">
      <w:pPr>
        <w:pStyle w:val="Heading4"/>
      </w:pPr>
      <w:bookmarkStart w:id="450" w:name="_Toc104749655"/>
      <w:bookmarkStart w:id="451" w:name="_Toc105285965"/>
      <w:r>
        <w:t>10.1.5</w:t>
      </w:r>
      <w:r>
        <w:tab/>
        <w:t>Proposals led by RAN4 (not spectrum related)</w:t>
      </w:r>
      <w:bookmarkEnd w:id="450"/>
      <w:bookmarkEnd w:id="451"/>
    </w:p>
    <w:p w14:paraId="46B7A316" w14:textId="77777777" w:rsidR="00D93B97" w:rsidRDefault="00D93B97" w:rsidP="00D93B97">
      <w:pPr>
        <w:rPr>
          <w:rFonts w:ascii="Arial" w:hAnsi="Arial" w:cs="Arial"/>
          <w:b/>
          <w:sz w:val="24"/>
        </w:rPr>
      </w:pPr>
      <w:r>
        <w:rPr>
          <w:rFonts w:ascii="Arial" w:hAnsi="Arial" w:cs="Arial"/>
          <w:b/>
          <w:color w:val="0000FF"/>
          <w:sz w:val="24"/>
        </w:rPr>
        <w:t>RP-220754</w:t>
      </w:r>
      <w:r>
        <w:rPr>
          <w:rFonts w:ascii="Arial" w:hAnsi="Arial" w:cs="Arial"/>
          <w:b/>
          <w:color w:val="0000FF"/>
          <w:sz w:val="24"/>
        </w:rPr>
        <w:tab/>
      </w:r>
      <w:r>
        <w:rPr>
          <w:rFonts w:ascii="Arial" w:hAnsi="Arial" w:cs="Arial"/>
          <w:b/>
          <w:sz w:val="24"/>
        </w:rPr>
        <w:t>IoT NTN RAN4 Work Planning</w:t>
      </w:r>
    </w:p>
    <w:p w14:paraId="0DF86EF8"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0EC5C9C2" w14:textId="77777777" w:rsidR="00D93B97" w:rsidRDefault="00D93B97" w:rsidP="00D93B97">
      <w:pPr>
        <w:rPr>
          <w:rFonts w:ascii="Arial" w:hAnsi="Arial" w:cs="Arial"/>
          <w:b/>
        </w:rPr>
      </w:pPr>
      <w:r>
        <w:rPr>
          <w:rFonts w:ascii="Arial" w:hAnsi="Arial" w:cs="Arial"/>
          <w:b/>
        </w:rPr>
        <w:t xml:space="preserve">Abstract: </w:t>
      </w:r>
    </w:p>
    <w:p w14:paraId="54D9CAA7" w14:textId="77777777" w:rsidR="00D93B97" w:rsidRDefault="00D93B97" w:rsidP="00D93B97">
      <w:r>
        <w:t>Proposed handling of RAN4 work for IoT NTN i.e. Rel-17 baseline and Rel-18 enhancements</w:t>
      </w:r>
    </w:p>
    <w:p w14:paraId="424044D4" w14:textId="77777777" w:rsidR="00D93B97" w:rsidRDefault="00D93B97" w:rsidP="00D93B97">
      <w:pPr>
        <w:rPr>
          <w:rFonts w:ascii="Arial" w:hAnsi="Arial" w:cs="Arial"/>
          <w:b/>
        </w:rPr>
      </w:pPr>
      <w:r>
        <w:rPr>
          <w:rFonts w:ascii="Arial" w:hAnsi="Arial" w:cs="Arial"/>
          <w:b/>
        </w:rPr>
        <w:t xml:space="preserve">Discussion: </w:t>
      </w:r>
    </w:p>
    <w:p w14:paraId="369D62E4" w14:textId="77777777" w:rsidR="00D93B97" w:rsidRDefault="00D93B97" w:rsidP="00D93B97">
      <w:r>
        <w:t>moved from 9.1.4.7 to AI 10.1.5;</w:t>
      </w:r>
    </w:p>
    <w:p w14:paraId="4EE7918E" w14:textId="77777777" w:rsidR="00D93B97" w:rsidRDefault="00D93B97" w:rsidP="00D93B97">
      <w:r>
        <w:t>handled in [95e-42-R18-IoT-NTN]</w:t>
      </w:r>
    </w:p>
    <w:p w14:paraId="24C7CE6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6FD46" w14:textId="77777777" w:rsidR="00D93B97" w:rsidRDefault="00D93B97" w:rsidP="00D93B97">
      <w:pPr>
        <w:rPr>
          <w:rFonts w:ascii="Arial" w:hAnsi="Arial" w:cs="Arial"/>
          <w:b/>
          <w:sz w:val="24"/>
        </w:rPr>
      </w:pPr>
      <w:r>
        <w:rPr>
          <w:rFonts w:ascii="Arial" w:hAnsi="Arial" w:cs="Arial"/>
          <w:b/>
          <w:color w:val="0000FF"/>
          <w:sz w:val="24"/>
        </w:rPr>
        <w:t>RP-220755</w:t>
      </w:r>
      <w:r>
        <w:rPr>
          <w:rFonts w:ascii="Arial" w:hAnsi="Arial" w:cs="Arial"/>
          <w:b/>
          <w:color w:val="0000FF"/>
          <w:sz w:val="24"/>
        </w:rPr>
        <w:tab/>
      </w:r>
      <w:r>
        <w:rPr>
          <w:rFonts w:ascii="Arial" w:hAnsi="Arial" w:cs="Arial"/>
          <w:b/>
          <w:sz w:val="24"/>
        </w:rPr>
        <w:t>New WI: NB-IoT/eMTC core &amp; performance requirements for NTN</w:t>
      </w:r>
    </w:p>
    <w:p w14:paraId="5E6F1974"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7306BBA" w14:textId="77777777" w:rsidR="00D93B97" w:rsidRDefault="00D93B97" w:rsidP="00D93B97">
      <w:pPr>
        <w:rPr>
          <w:rFonts w:ascii="Arial" w:hAnsi="Arial" w:cs="Arial"/>
          <w:b/>
        </w:rPr>
      </w:pPr>
      <w:r>
        <w:rPr>
          <w:rFonts w:ascii="Arial" w:hAnsi="Arial" w:cs="Arial"/>
          <w:b/>
        </w:rPr>
        <w:t xml:space="preserve">Abstract: </w:t>
      </w:r>
    </w:p>
    <w:p w14:paraId="47A1B0B0" w14:textId="77777777" w:rsidR="00D93B97" w:rsidRDefault="00D93B97" w:rsidP="00D93B97">
      <w:r>
        <w:t>RAN4 work corresponding to Rel-17 IoT NTN Baseline</w:t>
      </w:r>
    </w:p>
    <w:p w14:paraId="21041BEB" w14:textId="77777777" w:rsidR="00D93B97" w:rsidRDefault="00D93B97" w:rsidP="00D93B97">
      <w:pPr>
        <w:rPr>
          <w:rFonts w:ascii="Arial" w:hAnsi="Arial" w:cs="Arial"/>
          <w:b/>
        </w:rPr>
      </w:pPr>
      <w:r>
        <w:rPr>
          <w:rFonts w:ascii="Arial" w:hAnsi="Arial" w:cs="Arial"/>
          <w:b/>
        </w:rPr>
        <w:t xml:space="preserve">Discussion: </w:t>
      </w:r>
    </w:p>
    <w:p w14:paraId="35AFC0E4" w14:textId="77777777" w:rsidR="00D93B97" w:rsidRDefault="00D93B97" w:rsidP="00D93B97">
      <w:r>
        <w:t>moved from 9.1.4.7 to AI 10.1.5</w:t>
      </w:r>
    </w:p>
    <w:p w14:paraId="3287BF59" w14:textId="77777777" w:rsidR="00D93B97" w:rsidRDefault="00D93B97" w:rsidP="00D93B97">
      <w:r>
        <w:t>handled in [95e-42-R18-IoT-NTN]</w:t>
      </w:r>
    </w:p>
    <w:p w14:paraId="1CC48EFA"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RP-220847</w:t>
      </w:r>
      <w:r>
        <w:rPr>
          <w:color w:val="993300"/>
          <w:u w:val="single"/>
        </w:rPr>
        <w:t>.</w:t>
      </w:r>
    </w:p>
    <w:p w14:paraId="3BADD7E6" w14:textId="77777777" w:rsidR="00D93B97" w:rsidRDefault="00D93B97" w:rsidP="00D93B97">
      <w:pPr>
        <w:rPr>
          <w:rFonts w:ascii="Arial" w:hAnsi="Arial" w:cs="Arial"/>
          <w:b/>
          <w:sz w:val="24"/>
        </w:rPr>
      </w:pPr>
      <w:r>
        <w:rPr>
          <w:rFonts w:ascii="Arial" w:hAnsi="Arial" w:cs="Arial"/>
          <w:b/>
          <w:color w:val="0000FF"/>
          <w:sz w:val="24"/>
        </w:rPr>
        <w:t>RP-220847</w:t>
      </w:r>
      <w:r>
        <w:rPr>
          <w:rFonts w:ascii="Arial" w:hAnsi="Arial" w:cs="Arial"/>
          <w:b/>
          <w:color w:val="0000FF"/>
          <w:sz w:val="24"/>
        </w:rPr>
        <w:tab/>
      </w:r>
      <w:r>
        <w:rPr>
          <w:rFonts w:ascii="Arial" w:hAnsi="Arial" w:cs="Arial"/>
          <w:b/>
          <w:sz w:val="24"/>
        </w:rPr>
        <w:t>New WI: NB-IoT/eMTC core &amp; performance requirements for NTN</w:t>
      </w:r>
    </w:p>
    <w:p w14:paraId="17406C8C"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1D90F01B" w14:textId="77777777" w:rsidR="00D93B97" w:rsidRDefault="00D93B97" w:rsidP="00D93B97">
      <w:pPr>
        <w:rPr>
          <w:color w:val="808080"/>
        </w:rPr>
      </w:pPr>
      <w:r>
        <w:rPr>
          <w:color w:val="808080"/>
        </w:rPr>
        <w:t>(Replaces RP-220755)</w:t>
      </w:r>
    </w:p>
    <w:p w14:paraId="5C580CF4" w14:textId="77777777" w:rsidR="00D93B97" w:rsidRDefault="00D93B97" w:rsidP="00D93B97">
      <w:pPr>
        <w:rPr>
          <w:rFonts w:ascii="Arial" w:hAnsi="Arial" w:cs="Arial"/>
          <w:b/>
        </w:rPr>
      </w:pPr>
      <w:r>
        <w:rPr>
          <w:rFonts w:ascii="Arial" w:hAnsi="Arial" w:cs="Arial"/>
          <w:b/>
        </w:rPr>
        <w:t xml:space="preserve">Discussion: </w:t>
      </w:r>
    </w:p>
    <w:p w14:paraId="38F5E1FB" w14:textId="77777777" w:rsidR="00D93B97" w:rsidRDefault="00D93B97" w:rsidP="00D93B97">
      <w:r>
        <w:t>MCC: late submission;</w:t>
      </w:r>
    </w:p>
    <w:p w14:paraId="4BEB1EE4" w14:textId="77777777" w:rsidR="00D93B97" w:rsidRDefault="00D93B97" w:rsidP="00D93B97">
      <w:r>
        <w:t>handled in [95e-42-R18-IoT-NTN]</w:t>
      </w:r>
    </w:p>
    <w:p w14:paraId="160D00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RP-220938</w:t>
      </w:r>
      <w:r>
        <w:rPr>
          <w:color w:val="993300"/>
          <w:u w:val="single"/>
        </w:rPr>
        <w:t>.</w:t>
      </w:r>
    </w:p>
    <w:p w14:paraId="0BD22E6C" w14:textId="77777777" w:rsidR="00D93B97" w:rsidRDefault="00D93B97" w:rsidP="00D93B97">
      <w:pPr>
        <w:rPr>
          <w:rFonts w:ascii="Arial" w:hAnsi="Arial" w:cs="Arial"/>
          <w:b/>
          <w:sz w:val="24"/>
        </w:rPr>
      </w:pPr>
      <w:r>
        <w:rPr>
          <w:rFonts w:ascii="Arial" w:hAnsi="Arial" w:cs="Arial"/>
          <w:b/>
          <w:color w:val="0000FF"/>
          <w:sz w:val="24"/>
        </w:rPr>
        <w:t>RP-220938</w:t>
      </w:r>
      <w:r>
        <w:rPr>
          <w:rFonts w:ascii="Arial" w:hAnsi="Arial" w:cs="Arial"/>
          <w:b/>
          <w:color w:val="0000FF"/>
          <w:sz w:val="24"/>
        </w:rPr>
        <w:tab/>
      </w:r>
      <w:r>
        <w:rPr>
          <w:rFonts w:ascii="Arial" w:hAnsi="Arial" w:cs="Arial"/>
          <w:b/>
          <w:sz w:val="24"/>
        </w:rPr>
        <w:t>New WI: NB-IoT/eMTC core &amp; performance requirements for NTN</w:t>
      </w:r>
    </w:p>
    <w:p w14:paraId="194B968A"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03DAF38B" w14:textId="77777777" w:rsidR="00D93B97" w:rsidRDefault="00D93B97" w:rsidP="00D93B97">
      <w:pPr>
        <w:rPr>
          <w:color w:val="808080"/>
        </w:rPr>
      </w:pPr>
      <w:r>
        <w:rPr>
          <w:color w:val="808080"/>
        </w:rPr>
        <w:t>(Replaces RP-220847)</w:t>
      </w:r>
    </w:p>
    <w:p w14:paraId="01BDD2F2" w14:textId="77777777" w:rsidR="00D93B97" w:rsidRDefault="00D93B97" w:rsidP="00D93B97">
      <w:pPr>
        <w:rPr>
          <w:rFonts w:ascii="Arial" w:hAnsi="Arial" w:cs="Arial"/>
          <w:b/>
        </w:rPr>
      </w:pPr>
      <w:r>
        <w:rPr>
          <w:rFonts w:ascii="Arial" w:hAnsi="Arial" w:cs="Arial"/>
          <w:b/>
        </w:rPr>
        <w:t xml:space="preserve">Discussion: </w:t>
      </w:r>
    </w:p>
    <w:p w14:paraId="6A525146" w14:textId="77777777" w:rsidR="00D93B97" w:rsidRDefault="00D93B97" w:rsidP="00D93B97">
      <w:r>
        <w:t>result of [95e-42-R18-IoT-NTN]</w:t>
      </w:r>
    </w:p>
    <w:p w14:paraId="7304CF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C8037" w14:textId="77777777" w:rsidR="00D93B97" w:rsidRDefault="00D93B97" w:rsidP="00D93B97">
      <w:pPr>
        <w:pStyle w:val="Heading3"/>
      </w:pPr>
      <w:bookmarkStart w:id="452" w:name="_Toc104749656"/>
      <w:bookmarkStart w:id="453" w:name="_Toc105285966"/>
      <w:r>
        <w:t>10.2</w:t>
      </w:r>
      <w:r>
        <w:tab/>
        <w:t>Open REL-18 LTE WIs (spectrum related)</w:t>
      </w:r>
      <w:bookmarkEnd w:id="452"/>
      <w:bookmarkEnd w:id="453"/>
    </w:p>
    <w:p w14:paraId="00EF85D7" w14:textId="77777777" w:rsidR="00D93B97" w:rsidRDefault="00D93B97" w:rsidP="00D93B97">
      <w:pPr>
        <w:pStyle w:val="Heading4"/>
      </w:pPr>
      <w:bookmarkStart w:id="454" w:name="_Toc104749657"/>
      <w:bookmarkStart w:id="455" w:name="_Toc105285967"/>
      <w:r>
        <w:t>10.2.1</w:t>
      </w:r>
      <w:r>
        <w:tab/>
        <w:t>Core part: New bands and BW allocation for 5G terrestrial broadcast - part 2 [RAN4 WI: LTE_terr_bcast_bands_part2-Core]</w:t>
      </w:r>
      <w:bookmarkEnd w:id="454"/>
      <w:bookmarkEnd w:id="455"/>
    </w:p>
    <w:p w14:paraId="7FEE43FF" w14:textId="77777777" w:rsidR="00D93B97" w:rsidRDefault="00D93B97" w:rsidP="00D93B97">
      <w:pPr>
        <w:rPr>
          <w:rFonts w:ascii="Arial" w:hAnsi="Arial" w:cs="Arial"/>
          <w:b/>
          <w:sz w:val="24"/>
        </w:rPr>
      </w:pPr>
      <w:r>
        <w:rPr>
          <w:rFonts w:ascii="Arial" w:hAnsi="Arial" w:cs="Arial"/>
          <w:b/>
          <w:color w:val="0000FF"/>
          <w:sz w:val="24"/>
        </w:rPr>
        <w:t>RP-220173</w:t>
      </w:r>
      <w:r>
        <w:rPr>
          <w:rFonts w:ascii="Arial" w:hAnsi="Arial" w:cs="Arial"/>
          <w:b/>
          <w:color w:val="0000FF"/>
          <w:sz w:val="24"/>
        </w:rPr>
        <w:tab/>
      </w:r>
      <w:r>
        <w:rPr>
          <w:rFonts w:ascii="Arial" w:hAnsi="Arial" w:cs="Arial"/>
          <w:b/>
          <w:sz w:val="24"/>
        </w:rPr>
        <w:t>Status report of WI New bands and bandwidth allocation for 5G terrestrial broadcast - part 2; rapporteur: EBU</w:t>
      </w:r>
    </w:p>
    <w:p w14:paraId="72B384F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021D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8629E" w14:textId="77777777" w:rsidR="00D93B97" w:rsidRDefault="00D93B97" w:rsidP="00D93B97">
      <w:pPr>
        <w:rPr>
          <w:rFonts w:ascii="Arial" w:hAnsi="Arial" w:cs="Arial"/>
          <w:b/>
          <w:sz w:val="24"/>
        </w:rPr>
      </w:pPr>
      <w:r>
        <w:rPr>
          <w:rFonts w:ascii="Arial" w:hAnsi="Arial" w:cs="Arial"/>
          <w:b/>
          <w:color w:val="0000FF"/>
          <w:sz w:val="24"/>
        </w:rPr>
        <w:t>RP-220518</w:t>
      </w:r>
      <w:r>
        <w:rPr>
          <w:rFonts w:ascii="Arial" w:hAnsi="Arial" w:cs="Arial"/>
          <w:b/>
          <w:color w:val="0000FF"/>
          <w:sz w:val="24"/>
        </w:rPr>
        <w:tab/>
      </w:r>
      <w:r>
        <w:rPr>
          <w:rFonts w:ascii="Arial" w:hAnsi="Arial" w:cs="Arial"/>
          <w:b/>
          <w:sz w:val="24"/>
        </w:rPr>
        <w:t>Revised WID for New bands and bandwidth allocation for 5G terrestrial broadcast (part 2)</w:t>
      </w:r>
    </w:p>
    <w:p w14:paraId="162BFDE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30B72FE0" w14:textId="77777777" w:rsidR="00D93B97" w:rsidRDefault="00D93B97" w:rsidP="00D93B97">
      <w:pPr>
        <w:rPr>
          <w:rFonts w:ascii="Arial" w:hAnsi="Arial" w:cs="Arial"/>
          <w:b/>
        </w:rPr>
      </w:pPr>
      <w:r>
        <w:rPr>
          <w:rFonts w:ascii="Arial" w:hAnsi="Arial" w:cs="Arial"/>
          <w:b/>
        </w:rPr>
        <w:t xml:space="preserve">Discussion: </w:t>
      </w:r>
    </w:p>
    <w:p w14:paraId="7EB4725F" w14:textId="77777777" w:rsidR="00D93B97" w:rsidRDefault="00D93B97" w:rsidP="00D93B97">
      <w:r>
        <w:t>MCC: Core and Perf. part indication missing for affected specs</w:t>
      </w:r>
    </w:p>
    <w:p w14:paraId="6B94AA1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DE655" w14:textId="77777777" w:rsidR="00D93B97" w:rsidRDefault="00D93B97" w:rsidP="00D93B97">
      <w:pPr>
        <w:pStyle w:val="Heading4"/>
      </w:pPr>
      <w:bookmarkStart w:id="456" w:name="_Toc104749658"/>
      <w:bookmarkStart w:id="457" w:name="_Toc105285968"/>
      <w:r>
        <w:t>10.2.2</w:t>
      </w:r>
      <w:r>
        <w:tab/>
        <w:t>Core part: IoT NTN enhancements [New RAN2 WI: IoT_NTN_enh-Core]</w:t>
      </w:r>
      <w:bookmarkEnd w:id="456"/>
      <w:bookmarkEnd w:id="457"/>
    </w:p>
    <w:p w14:paraId="648A2AB6" w14:textId="77777777" w:rsidR="00D93B97" w:rsidRDefault="00D93B97" w:rsidP="00D93B97">
      <w:pPr>
        <w:rPr>
          <w:rFonts w:ascii="Arial" w:hAnsi="Arial" w:cs="Arial"/>
          <w:b/>
          <w:sz w:val="24"/>
        </w:rPr>
      </w:pPr>
      <w:r>
        <w:rPr>
          <w:rFonts w:ascii="Arial" w:hAnsi="Arial" w:cs="Arial"/>
          <w:b/>
          <w:color w:val="0000FF"/>
          <w:sz w:val="24"/>
        </w:rPr>
        <w:t>RP-220761</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23956E2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B0509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RP-220841</w:t>
      </w:r>
      <w:r>
        <w:rPr>
          <w:color w:val="993300"/>
          <w:u w:val="single"/>
        </w:rPr>
        <w:t>.</w:t>
      </w:r>
    </w:p>
    <w:p w14:paraId="2510C36B" w14:textId="77777777" w:rsidR="00D93B97" w:rsidRDefault="00D93B97" w:rsidP="00D93B97">
      <w:pPr>
        <w:rPr>
          <w:rFonts w:ascii="Arial" w:hAnsi="Arial" w:cs="Arial"/>
          <w:b/>
          <w:sz w:val="24"/>
        </w:rPr>
      </w:pPr>
      <w:r>
        <w:rPr>
          <w:rFonts w:ascii="Arial" w:hAnsi="Arial" w:cs="Arial"/>
          <w:b/>
          <w:color w:val="0000FF"/>
          <w:sz w:val="24"/>
        </w:rPr>
        <w:t>RP-220841</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0F259E7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313BFBDD" w14:textId="77777777" w:rsidR="00D93B97" w:rsidRDefault="00D93B97" w:rsidP="00D93B97">
      <w:pPr>
        <w:rPr>
          <w:color w:val="808080"/>
        </w:rPr>
      </w:pPr>
      <w:r>
        <w:rPr>
          <w:color w:val="808080"/>
        </w:rPr>
        <w:t>(Replaces RP-220761)</w:t>
      </w:r>
    </w:p>
    <w:p w14:paraId="653A2A92" w14:textId="77777777" w:rsidR="00D93B97" w:rsidRDefault="00D93B97" w:rsidP="00D93B97">
      <w:pPr>
        <w:rPr>
          <w:rFonts w:ascii="Arial" w:hAnsi="Arial" w:cs="Arial"/>
          <w:b/>
        </w:rPr>
      </w:pPr>
      <w:r>
        <w:rPr>
          <w:rFonts w:ascii="Arial" w:hAnsi="Arial" w:cs="Arial"/>
          <w:b/>
        </w:rPr>
        <w:t xml:space="preserve">Discussion: </w:t>
      </w:r>
    </w:p>
    <w:p w14:paraId="0380025A" w14:textId="77777777" w:rsidR="00D93B97" w:rsidRDefault="00D93B97" w:rsidP="00D93B97">
      <w:r>
        <w:t>MCC: Perf. part field should say "No" because WI IoT_NTN_enh has no Perf. part (yet); RP-220756 tries to introduce a Perf. part WI</w:t>
      </w:r>
    </w:p>
    <w:p w14:paraId="60E6EBF8" w14:textId="77777777" w:rsidR="00D93B97" w:rsidRDefault="00D93B97" w:rsidP="00D93B97">
      <w:r>
        <w:t>Note: It was spotted after RAN #95e, that the status report RP-220841 indicates Sep.23 as target date for REL-18 WI IoT_NTN_enh-Core while revised WID RP-220979 claims RAN #102 (= Dec. 23).</w:t>
      </w:r>
    </w:p>
    <w:p w14:paraId="15F7688E" w14:textId="77777777" w:rsidR="00D93B97" w:rsidRDefault="00D93B97" w:rsidP="00D93B97">
      <w:r>
        <w:t>The rapporteur clarified that Dec. 23 is correct.</w:t>
      </w:r>
    </w:p>
    <w:p w14:paraId="4F72D2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B354" w14:textId="77777777" w:rsidR="00D93B97" w:rsidRDefault="00D93B97" w:rsidP="00D93B97">
      <w:pPr>
        <w:rPr>
          <w:rFonts w:ascii="Arial" w:hAnsi="Arial" w:cs="Arial"/>
          <w:b/>
          <w:sz w:val="24"/>
        </w:rPr>
      </w:pPr>
      <w:r>
        <w:rPr>
          <w:rFonts w:ascii="Arial" w:hAnsi="Arial" w:cs="Arial"/>
          <w:b/>
          <w:color w:val="0000FF"/>
          <w:sz w:val="24"/>
        </w:rPr>
        <w:t>RP-220756</w:t>
      </w:r>
      <w:r>
        <w:rPr>
          <w:rFonts w:ascii="Arial" w:hAnsi="Arial" w:cs="Arial"/>
          <w:b/>
          <w:color w:val="0000FF"/>
          <w:sz w:val="24"/>
        </w:rPr>
        <w:tab/>
      </w:r>
      <w:r>
        <w:rPr>
          <w:rFonts w:ascii="Arial" w:hAnsi="Arial" w:cs="Arial"/>
          <w:b/>
          <w:sz w:val="24"/>
        </w:rPr>
        <w:t>Revised WID on IoT NTN enhancements</w:t>
      </w:r>
    </w:p>
    <w:p w14:paraId="3FA5617A"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699557F" w14:textId="77777777" w:rsidR="00D93B97" w:rsidRDefault="00D93B97" w:rsidP="00D93B97">
      <w:pPr>
        <w:rPr>
          <w:rFonts w:ascii="Arial" w:hAnsi="Arial" w:cs="Arial"/>
          <w:b/>
        </w:rPr>
      </w:pPr>
      <w:r>
        <w:rPr>
          <w:rFonts w:ascii="Arial" w:hAnsi="Arial" w:cs="Arial"/>
          <w:b/>
        </w:rPr>
        <w:t xml:space="preserve">Abstract: </w:t>
      </w:r>
    </w:p>
    <w:p w14:paraId="0371C142" w14:textId="77777777" w:rsidR="00D93B97" w:rsidRDefault="00D93B97" w:rsidP="00D93B97">
      <w:r>
        <w:t>RAN4 work for Rel-18 IoT NTN enhancements</w:t>
      </w:r>
    </w:p>
    <w:p w14:paraId="3E0FA578" w14:textId="77777777" w:rsidR="00D93B97" w:rsidRDefault="00D93B97" w:rsidP="00D93B97">
      <w:pPr>
        <w:rPr>
          <w:rFonts w:ascii="Arial" w:hAnsi="Arial" w:cs="Arial"/>
          <w:b/>
        </w:rPr>
      </w:pPr>
      <w:r>
        <w:rPr>
          <w:rFonts w:ascii="Arial" w:hAnsi="Arial" w:cs="Arial"/>
          <w:b/>
        </w:rPr>
        <w:t xml:space="preserve">Discussion: </w:t>
      </w:r>
    </w:p>
    <w:p w14:paraId="794BB1AD" w14:textId="77777777" w:rsidR="00D93B97" w:rsidRDefault="00D93B97" w:rsidP="00D93B97">
      <w:r>
        <w:t>MCC: Perf. part is introduced via this WID but Perf. part box is not ticked</w:t>
      </w:r>
    </w:p>
    <w:p w14:paraId="67EC25D1" w14:textId="77777777" w:rsidR="00D93B97" w:rsidRDefault="00D93B97" w:rsidP="00D93B97">
      <w:r>
        <w:t>handled in [95e-42-R18-IoT-NTN]</w:t>
      </w:r>
    </w:p>
    <w:p w14:paraId="6973B96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RP-220939</w:t>
      </w:r>
      <w:r>
        <w:rPr>
          <w:color w:val="993300"/>
          <w:u w:val="single"/>
        </w:rPr>
        <w:t>.</w:t>
      </w:r>
    </w:p>
    <w:p w14:paraId="179BEB7A" w14:textId="77777777" w:rsidR="00D93B97" w:rsidRDefault="00D93B97" w:rsidP="00D93B97">
      <w:pPr>
        <w:rPr>
          <w:rFonts w:ascii="Arial" w:hAnsi="Arial" w:cs="Arial"/>
          <w:b/>
          <w:sz w:val="24"/>
        </w:rPr>
      </w:pPr>
      <w:r>
        <w:rPr>
          <w:rFonts w:ascii="Arial" w:hAnsi="Arial" w:cs="Arial"/>
          <w:b/>
          <w:color w:val="0000FF"/>
          <w:sz w:val="24"/>
        </w:rPr>
        <w:t>RP-220939</w:t>
      </w:r>
      <w:r>
        <w:rPr>
          <w:rFonts w:ascii="Arial" w:hAnsi="Arial" w:cs="Arial"/>
          <w:b/>
          <w:color w:val="0000FF"/>
          <w:sz w:val="24"/>
        </w:rPr>
        <w:tab/>
      </w:r>
      <w:r>
        <w:rPr>
          <w:rFonts w:ascii="Arial" w:hAnsi="Arial" w:cs="Arial"/>
          <w:b/>
          <w:sz w:val="24"/>
        </w:rPr>
        <w:t>Revised WID on IoT NTN enhancements</w:t>
      </w:r>
    </w:p>
    <w:p w14:paraId="53A558F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95418E4" w14:textId="77777777" w:rsidR="00D93B97" w:rsidRDefault="00D93B97" w:rsidP="00D93B97">
      <w:pPr>
        <w:rPr>
          <w:color w:val="808080"/>
        </w:rPr>
      </w:pPr>
      <w:r>
        <w:rPr>
          <w:color w:val="808080"/>
        </w:rPr>
        <w:t>(Replaces RP-220756)</w:t>
      </w:r>
    </w:p>
    <w:p w14:paraId="7A4B85AB" w14:textId="77777777" w:rsidR="00D93B97" w:rsidRDefault="00D93B97" w:rsidP="00D93B97">
      <w:pPr>
        <w:rPr>
          <w:rFonts w:ascii="Arial" w:hAnsi="Arial" w:cs="Arial"/>
          <w:b/>
        </w:rPr>
      </w:pPr>
      <w:r>
        <w:rPr>
          <w:rFonts w:ascii="Arial" w:hAnsi="Arial" w:cs="Arial"/>
          <w:b/>
        </w:rPr>
        <w:t xml:space="preserve">Abstract: </w:t>
      </w:r>
    </w:p>
    <w:p w14:paraId="3E53DCB8" w14:textId="77777777" w:rsidR="00D93B97" w:rsidRDefault="00D93B97" w:rsidP="00D93B97">
      <w:r>
        <w:t>last approved WID: RP-213596</w:t>
      </w:r>
    </w:p>
    <w:p w14:paraId="32475264" w14:textId="77777777" w:rsidR="00D93B97" w:rsidRDefault="00D93B97" w:rsidP="00D93B97">
      <w:pPr>
        <w:rPr>
          <w:rFonts w:ascii="Arial" w:hAnsi="Arial" w:cs="Arial"/>
          <w:b/>
        </w:rPr>
      </w:pPr>
      <w:r>
        <w:rPr>
          <w:rFonts w:ascii="Arial" w:hAnsi="Arial" w:cs="Arial"/>
          <w:b/>
        </w:rPr>
        <w:t xml:space="preserve">Discussion: </w:t>
      </w:r>
    </w:p>
    <w:p w14:paraId="75308E1B" w14:textId="77777777" w:rsidR="00D93B97" w:rsidRDefault="00D93B97" w:rsidP="00D93B97">
      <w:r>
        <w:t>handled in [95e-42-R18-IoT-NTN]</w:t>
      </w:r>
    </w:p>
    <w:p w14:paraId="62C8A27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RP-220979</w:t>
      </w:r>
      <w:r>
        <w:rPr>
          <w:color w:val="993300"/>
          <w:u w:val="single"/>
        </w:rPr>
        <w:t>.</w:t>
      </w:r>
    </w:p>
    <w:p w14:paraId="460D5E10" w14:textId="77777777" w:rsidR="00D93B97" w:rsidRDefault="00D93B97" w:rsidP="00D93B97">
      <w:pPr>
        <w:rPr>
          <w:rFonts w:ascii="Arial" w:hAnsi="Arial" w:cs="Arial"/>
          <w:b/>
          <w:sz w:val="24"/>
        </w:rPr>
      </w:pPr>
      <w:r>
        <w:rPr>
          <w:rFonts w:ascii="Arial" w:hAnsi="Arial" w:cs="Arial"/>
          <w:b/>
          <w:color w:val="0000FF"/>
          <w:sz w:val="24"/>
        </w:rPr>
        <w:t>RP-220979</w:t>
      </w:r>
      <w:r>
        <w:rPr>
          <w:rFonts w:ascii="Arial" w:hAnsi="Arial" w:cs="Arial"/>
          <w:b/>
          <w:color w:val="0000FF"/>
          <w:sz w:val="24"/>
        </w:rPr>
        <w:tab/>
      </w:r>
      <w:r>
        <w:rPr>
          <w:rFonts w:ascii="Arial" w:hAnsi="Arial" w:cs="Arial"/>
          <w:b/>
          <w:sz w:val="24"/>
        </w:rPr>
        <w:t>Revised WID on IoT NTN enhancements</w:t>
      </w:r>
    </w:p>
    <w:p w14:paraId="09DE5373"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313408C4" w14:textId="77777777" w:rsidR="00D93B97" w:rsidRDefault="00D93B97" w:rsidP="00D93B97">
      <w:pPr>
        <w:rPr>
          <w:color w:val="808080"/>
        </w:rPr>
      </w:pPr>
      <w:r>
        <w:rPr>
          <w:color w:val="808080"/>
        </w:rPr>
        <w:t>(Replaces RP-220939)</w:t>
      </w:r>
    </w:p>
    <w:p w14:paraId="34412491" w14:textId="77777777" w:rsidR="00D93B97" w:rsidRDefault="00D93B97" w:rsidP="00D93B97">
      <w:pPr>
        <w:rPr>
          <w:rFonts w:ascii="Arial" w:hAnsi="Arial" w:cs="Arial"/>
          <w:b/>
        </w:rPr>
      </w:pPr>
      <w:r>
        <w:rPr>
          <w:rFonts w:ascii="Arial" w:hAnsi="Arial" w:cs="Arial"/>
          <w:b/>
        </w:rPr>
        <w:t xml:space="preserve">Abstract: </w:t>
      </w:r>
    </w:p>
    <w:p w14:paraId="42248E97" w14:textId="77777777" w:rsidR="00D93B97" w:rsidRDefault="00D93B97" w:rsidP="00D93B97">
      <w:r>
        <w:t>last approved WID: RP-213596</w:t>
      </w:r>
    </w:p>
    <w:p w14:paraId="0F7F0E60" w14:textId="77777777" w:rsidR="00D93B97" w:rsidRDefault="00D93B97" w:rsidP="00D93B97">
      <w:pPr>
        <w:rPr>
          <w:rFonts w:ascii="Arial" w:hAnsi="Arial" w:cs="Arial"/>
          <w:b/>
        </w:rPr>
      </w:pPr>
      <w:r>
        <w:rPr>
          <w:rFonts w:ascii="Arial" w:hAnsi="Arial" w:cs="Arial"/>
          <w:b/>
        </w:rPr>
        <w:lastRenderedPageBreak/>
        <w:t xml:space="preserve">Discussion: </w:t>
      </w:r>
    </w:p>
    <w:p w14:paraId="18573259" w14:textId="77777777" w:rsidR="00D93B97" w:rsidRDefault="00D93B97" w:rsidP="00D93B97">
      <w:r>
        <w:t>result of l[95e-42-R18-IoT-NTN]</w:t>
      </w:r>
    </w:p>
    <w:p w14:paraId="64334005" w14:textId="77777777" w:rsidR="00D93B97" w:rsidRDefault="00D93B97" w:rsidP="00D93B97">
      <w:r>
        <w:t>Note: Spotted after RAN #95e:</w:t>
      </w:r>
    </w:p>
    <w:p w14:paraId="1D2BE8CB" w14:textId="77777777" w:rsidR="00D93B97" w:rsidRDefault="00D93B97" w:rsidP="00D93B97">
      <w:r>
        <w:t>a. revised WID RP-220979 introduced a REL-18 Perf. part WI IoT_NTN_enh-Perf;</w:t>
      </w:r>
    </w:p>
    <w:p w14:paraId="388E7994" w14:textId="77777777" w:rsidR="00D93B97" w:rsidRDefault="00D93B97" w:rsidP="00D93B97">
      <w:r>
        <w:t>b. Core part target RAN #102 (=Dec.23) is in contradiction to the status report which indicates Sep.23 as Core part target (which was only spotted after RAN #95e)</w:t>
      </w:r>
    </w:p>
    <w:p w14:paraId="4CDB07B2" w14:textId="77777777" w:rsidR="00D93B97" w:rsidRDefault="00D93B97" w:rsidP="00D93B97">
      <w:r>
        <w:t>c. unknown TS numbers for affected specs (36.10x, 36.10y, 36.1xx) have to be clarified in a WID revision at RAN #96</w:t>
      </w:r>
    </w:p>
    <w:p w14:paraId="09C304D8" w14:textId="77777777" w:rsidR="00D93B97" w:rsidRDefault="00D93B97" w:rsidP="00D93B97">
      <w:r>
        <w:t>Rapporteur clarified to b. that Dec.23 is correct.</w:t>
      </w:r>
    </w:p>
    <w:p w14:paraId="199D89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CA0A3" w14:textId="77777777" w:rsidR="00D93B97" w:rsidRDefault="00D93B97" w:rsidP="00D93B97">
      <w:pPr>
        <w:rPr>
          <w:rFonts w:ascii="Arial" w:hAnsi="Arial" w:cs="Arial"/>
          <w:b/>
          <w:sz w:val="24"/>
        </w:rPr>
      </w:pPr>
      <w:r>
        <w:rPr>
          <w:rFonts w:ascii="Arial" w:hAnsi="Arial" w:cs="Arial"/>
          <w:b/>
          <w:color w:val="0000FF"/>
          <w:sz w:val="24"/>
        </w:rPr>
        <w:t>RP-220902</w:t>
      </w:r>
      <w:r>
        <w:rPr>
          <w:rFonts w:ascii="Arial" w:hAnsi="Arial" w:cs="Arial"/>
          <w:b/>
          <w:color w:val="0000FF"/>
          <w:sz w:val="24"/>
        </w:rPr>
        <w:tab/>
      </w:r>
      <w:r>
        <w:rPr>
          <w:rFonts w:ascii="Arial" w:hAnsi="Arial" w:cs="Arial"/>
          <w:b/>
          <w:sz w:val="24"/>
        </w:rPr>
        <w:t>Moderator's summary for discussion [95e-42-R18-IoT-NTN]</w:t>
      </w:r>
    </w:p>
    <w:p w14:paraId="389B68DA"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3D1252A8" w14:textId="77777777" w:rsidR="00D93B97" w:rsidRDefault="00D93B97" w:rsidP="00D93B97">
      <w:pPr>
        <w:rPr>
          <w:rFonts w:ascii="Arial" w:hAnsi="Arial" w:cs="Arial"/>
          <w:b/>
        </w:rPr>
      </w:pPr>
      <w:r>
        <w:rPr>
          <w:rFonts w:ascii="Arial" w:hAnsi="Arial" w:cs="Arial"/>
          <w:b/>
        </w:rPr>
        <w:t xml:space="preserve">Abstract: </w:t>
      </w:r>
    </w:p>
    <w:p w14:paraId="02F9BA3F" w14:textId="77777777" w:rsidR="00D93B97" w:rsidRDefault="00D93B97" w:rsidP="00D93B97">
      <w:r>
        <w:t>handled Tdocs: RP-220754, 0755, 0756</w:t>
      </w:r>
    </w:p>
    <w:p w14:paraId="416AB3BD" w14:textId="77777777" w:rsidR="00D93B97" w:rsidRDefault="00D93B97" w:rsidP="00D93B97">
      <w:pPr>
        <w:rPr>
          <w:rFonts w:ascii="Arial" w:hAnsi="Arial" w:cs="Arial"/>
          <w:b/>
        </w:rPr>
      </w:pPr>
      <w:r>
        <w:rPr>
          <w:rFonts w:ascii="Arial" w:hAnsi="Arial" w:cs="Arial"/>
          <w:b/>
        </w:rPr>
        <w:t xml:space="preserve">Discussion: </w:t>
      </w:r>
    </w:p>
    <w:p w14:paraId="357E43FD" w14:textId="77777777" w:rsidR="00D93B97" w:rsidRDefault="00D93B97" w:rsidP="00D93B97">
      <w:r>
        <w:t>conclusion:</w:t>
      </w:r>
    </w:p>
    <w:p w14:paraId="480301B9" w14:textId="77777777" w:rsidR="00D93B97" w:rsidRDefault="00D93B97" w:rsidP="00D93B97">
      <w:r>
        <w:t>- The overall workplan in RP-220754 is endorsed</w:t>
      </w:r>
    </w:p>
    <w:p w14:paraId="3665F49E" w14:textId="77777777" w:rsidR="00D93B97" w:rsidRDefault="00D93B97" w:rsidP="00D93B97">
      <w:r>
        <w:t>- new REL-18 WID RP-220938 and revised WID RP-220979 are approved</w:t>
      </w:r>
    </w:p>
    <w:p w14:paraId="006626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21DA0" w14:textId="77777777" w:rsidR="00D93B97" w:rsidRDefault="00D93B97" w:rsidP="00D93B97">
      <w:pPr>
        <w:pStyle w:val="Heading3"/>
      </w:pPr>
      <w:bookmarkStart w:id="458" w:name="_Toc104749659"/>
      <w:bookmarkStart w:id="459" w:name="_Toc105285969"/>
      <w:r>
        <w:t>10.3</w:t>
      </w:r>
      <w:r>
        <w:tab/>
        <w:t>Open REL-17 LTE SIs</w:t>
      </w:r>
      <w:bookmarkEnd w:id="458"/>
      <w:bookmarkEnd w:id="459"/>
    </w:p>
    <w:p w14:paraId="3CC76835" w14:textId="77777777" w:rsidR="00D93B97" w:rsidRDefault="00D93B97" w:rsidP="00D93B97">
      <w:pPr>
        <w:pStyle w:val="Heading3"/>
      </w:pPr>
      <w:bookmarkStart w:id="460" w:name="_Toc104749660"/>
      <w:bookmarkStart w:id="461" w:name="_Toc105285970"/>
      <w:r>
        <w:t>10.4</w:t>
      </w:r>
      <w:r>
        <w:tab/>
        <w:t>Open REL-17 LTE WIs (non-spectrum)</w:t>
      </w:r>
      <w:bookmarkEnd w:id="460"/>
      <w:bookmarkEnd w:id="461"/>
    </w:p>
    <w:p w14:paraId="48F57C64" w14:textId="77777777" w:rsidR="00D93B97" w:rsidRDefault="00D93B97" w:rsidP="00D93B97">
      <w:pPr>
        <w:pStyle w:val="Heading4"/>
      </w:pPr>
      <w:bookmarkStart w:id="462" w:name="_Toc104749661"/>
      <w:bookmarkStart w:id="463" w:name="_Toc105285971"/>
      <w:r>
        <w:t>10.4.1</w:t>
      </w:r>
      <w:r>
        <w:tab/>
        <w:t>Additional enhancements for NB-IoT and LTE-MTC [RAN1 WI: NB_IOTenh4_LTE_eMTC6]</w:t>
      </w:r>
      <w:bookmarkEnd w:id="462"/>
      <w:bookmarkEnd w:id="463"/>
    </w:p>
    <w:p w14:paraId="0CB1D894" w14:textId="77777777" w:rsidR="00D93B97" w:rsidRDefault="00D93B97" w:rsidP="00D93B97">
      <w:pPr>
        <w:rPr>
          <w:rFonts w:ascii="Arial" w:hAnsi="Arial" w:cs="Arial"/>
          <w:b/>
          <w:sz w:val="24"/>
        </w:rPr>
      </w:pPr>
      <w:r>
        <w:rPr>
          <w:rFonts w:ascii="Arial" w:hAnsi="Arial" w:cs="Arial"/>
          <w:b/>
          <w:color w:val="0000FF"/>
          <w:sz w:val="24"/>
        </w:rPr>
        <w:t>RP-220528</w:t>
      </w:r>
      <w:r>
        <w:rPr>
          <w:rFonts w:ascii="Arial" w:hAnsi="Arial" w:cs="Arial"/>
          <w:b/>
          <w:color w:val="0000FF"/>
          <w:sz w:val="24"/>
        </w:rPr>
        <w:tab/>
      </w:r>
      <w:r>
        <w:rPr>
          <w:rFonts w:ascii="Arial" w:hAnsi="Arial" w:cs="Arial"/>
          <w:b/>
          <w:sz w:val="24"/>
        </w:rPr>
        <w:t>Status report for WI Additional  enhancements for NB-IoT and LTE-MTC; rapporteur: Huawei</w:t>
      </w:r>
    </w:p>
    <w:p w14:paraId="1DCE6DD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358EDA2" w14:textId="77777777" w:rsidR="00D93B97" w:rsidRDefault="00D93B97" w:rsidP="00D93B97">
      <w:pPr>
        <w:rPr>
          <w:rFonts w:ascii="Arial" w:hAnsi="Arial" w:cs="Arial"/>
          <w:b/>
        </w:rPr>
      </w:pPr>
      <w:r>
        <w:rPr>
          <w:rFonts w:ascii="Arial" w:hAnsi="Arial" w:cs="Arial"/>
          <w:b/>
        </w:rPr>
        <w:t xml:space="preserve">Discussion: </w:t>
      </w:r>
    </w:p>
    <w:p w14:paraId="55A1247C" w14:textId="77777777" w:rsidR="00D93B97" w:rsidRDefault="00D93B97" w:rsidP="00D93B97">
      <w:r>
        <w:t>conclusion: Core part WI is completed</w:t>
      </w:r>
    </w:p>
    <w:p w14:paraId="2201919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A76CA" w14:textId="77777777" w:rsidR="00D93B97" w:rsidRDefault="00D93B97" w:rsidP="00D93B97">
      <w:pPr>
        <w:rPr>
          <w:rFonts w:ascii="Arial" w:hAnsi="Arial" w:cs="Arial"/>
          <w:b/>
          <w:sz w:val="24"/>
        </w:rPr>
      </w:pPr>
      <w:r>
        <w:rPr>
          <w:rFonts w:ascii="Arial" w:hAnsi="Arial" w:cs="Arial"/>
          <w:b/>
          <w:color w:val="0000FF"/>
          <w:sz w:val="24"/>
        </w:rPr>
        <w:t>RP-220258</w:t>
      </w:r>
      <w:r>
        <w:rPr>
          <w:rFonts w:ascii="Arial" w:hAnsi="Arial" w:cs="Arial"/>
          <w:b/>
          <w:color w:val="0000FF"/>
          <w:sz w:val="24"/>
        </w:rPr>
        <w:tab/>
      </w:r>
      <w:r>
        <w:rPr>
          <w:rFonts w:ascii="Arial" w:hAnsi="Arial" w:cs="Arial"/>
          <w:b/>
          <w:sz w:val="24"/>
        </w:rPr>
        <w:t>Rel-17 maintenance of additional enhancements for NB-IoT and LTE-MTC</w:t>
      </w:r>
    </w:p>
    <w:p w14:paraId="2AEBFAA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FC89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3E6359" w14:textId="77777777" w:rsidR="00D93B97" w:rsidRDefault="00D93B97" w:rsidP="00D93B97">
      <w:pPr>
        <w:rPr>
          <w:rFonts w:ascii="Arial" w:hAnsi="Arial" w:cs="Arial"/>
          <w:b/>
          <w:sz w:val="24"/>
        </w:rPr>
      </w:pPr>
      <w:r>
        <w:rPr>
          <w:rFonts w:ascii="Arial" w:hAnsi="Arial" w:cs="Arial"/>
          <w:b/>
          <w:color w:val="0000FF"/>
          <w:sz w:val="24"/>
        </w:rPr>
        <w:t>RP-220507</w:t>
      </w:r>
      <w:r>
        <w:rPr>
          <w:rFonts w:ascii="Arial" w:hAnsi="Arial" w:cs="Arial"/>
          <w:b/>
          <w:color w:val="0000FF"/>
          <w:sz w:val="24"/>
        </w:rPr>
        <w:tab/>
      </w:r>
      <w:r>
        <w:rPr>
          <w:rFonts w:ascii="Arial" w:hAnsi="Arial" w:cs="Arial"/>
          <w:b/>
          <w:sz w:val="24"/>
        </w:rPr>
        <w:t>RAN2 CRs to Additional enhancements for NB-IoT and LTE-MTC</w:t>
      </w:r>
    </w:p>
    <w:p w14:paraId="7C760ED1"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235E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45C07" w14:textId="77777777" w:rsidR="00D93B97" w:rsidRDefault="00D93B97" w:rsidP="00D93B97">
      <w:pPr>
        <w:rPr>
          <w:rFonts w:ascii="Arial" w:hAnsi="Arial" w:cs="Arial"/>
          <w:b/>
          <w:sz w:val="24"/>
        </w:rPr>
      </w:pPr>
      <w:r>
        <w:rPr>
          <w:rFonts w:ascii="Arial" w:hAnsi="Arial" w:cs="Arial"/>
          <w:b/>
          <w:color w:val="0000FF"/>
          <w:sz w:val="24"/>
        </w:rPr>
        <w:t>RP-220351</w:t>
      </w:r>
      <w:r>
        <w:rPr>
          <w:rFonts w:ascii="Arial" w:hAnsi="Arial" w:cs="Arial"/>
          <w:b/>
          <w:color w:val="0000FF"/>
          <w:sz w:val="24"/>
        </w:rPr>
        <w:tab/>
      </w:r>
      <w:r>
        <w:rPr>
          <w:rFonts w:ascii="Arial" w:hAnsi="Arial" w:cs="Arial"/>
          <w:b/>
          <w:sz w:val="24"/>
        </w:rPr>
        <w:t>RAN4 CRs for Open REL-17 NR or NR+LTE WIs - Batch 8</w:t>
      </w:r>
    </w:p>
    <w:p w14:paraId="3C7B6D6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21FC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3E859" w14:textId="77777777" w:rsidR="00D93B97" w:rsidRDefault="00D93B97" w:rsidP="00D93B97">
      <w:pPr>
        <w:rPr>
          <w:rFonts w:ascii="Arial" w:hAnsi="Arial" w:cs="Arial"/>
          <w:b/>
          <w:sz w:val="24"/>
        </w:rPr>
      </w:pPr>
      <w:r>
        <w:rPr>
          <w:rFonts w:ascii="Arial" w:hAnsi="Arial" w:cs="Arial"/>
          <w:b/>
          <w:color w:val="0000FF"/>
          <w:sz w:val="24"/>
        </w:rPr>
        <w:t>RP-220529</w:t>
      </w:r>
      <w:r>
        <w:rPr>
          <w:rFonts w:ascii="Arial" w:hAnsi="Arial" w:cs="Arial"/>
          <w:b/>
          <w:color w:val="0000FF"/>
          <w:sz w:val="24"/>
        </w:rPr>
        <w:tab/>
      </w:r>
      <w:r>
        <w:rPr>
          <w:rFonts w:ascii="Arial" w:hAnsi="Arial" w:cs="Arial"/>
          <w:b/>
          <w:sz w:val="24"/>
        </w:rPr>
        <w:t>Revised WID: Additional  enhancements for NB-IoT and LTE-MTC</w:t>
      </w:r>
    </w:p>
    <w:p w14:paraId="025580B8"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537B2EA" w14:textId="77777777" w:rsidR="00D93B97" w:rsidRDefault="00D93B97" w:rsidP="00D93B97">
      <w:pPr>
        <w:rPr>
          <w:rFonts w:ascii="Arial" w:hAnsi="Arial" w:cs="Arial"/>
          <w:b/>
        </w:rPr>
      </w:pPr>
      <w:r>
        <w:rPr>
          <w:rFonts w:ascii="Arial" w:hAnsi="Arial" w:cs="Arial"/>
          <w:b/>
        </w:rPr>
        <w:t xml:space="preserve">Abstract: </w:t>
      </w:r>
    </w:p>
    <w:p w14:paraId="64D78AF5" w14:textId="77777777" w:rsidR="00D93B97" w:rsidRDefault="00D93B97" w:rsidP="00D93B97">
      <w:r>
        <w:t>last approved WID: RP-211340</w:t>
      </w:r>
    </w:p>
    <w:p w14:paraId="3BFAC29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77EFC" w14:textId="77777777" w:rsidR="00D93B97" w:rsidRDefault="00D93B97" w:rsidP="00D93B97">
      <w:pPr>
        <w:rPr>
          <w:rFonts w:ascii="Arial" w:hAnsi="Arial" w:cs="Arial"/>
          <w:b/>
          <w:sz w:val="24"/>
        </w:rPr>
      </w:pPr>
      <w:r>
        <w:rPr>
          <w:rFonts w:ascii="Arial" w:hAnsi="Arial" w:cs="Arial"/>
          <w:b/>
          <w:color w:val="0000FF"/>
          <w:sz w:val="24"/>
        </w:rPr>
        <w:t>RP-220530</w:t>
      </w:r>
      <w:r>
        <w:rPr>
          <w:rFonts w:ascii="Arial" w:hAnsi="Arial" w:cs="Arial"/>
          <w:b/>
          <w:color w:val="0000FF"/>
          <w:sz w:val="24"/>
        </w:rPr>
        <w:tab/>
      </w:r>
      <w:r>
        <w:rPr>
          <w:rFonts w:ascii="Arial" w:hAnsi="Arial" w:cs="Arial"/>
          <w:b/>
          <w:sz w:val="24"/>
        </w:rPr>
        <w:t>WI summary for WI Additional  enhancements for NB-IoT and LTE-MTC</w:t>
      </w:r>
    </w:p>
    <w:p w14:paraId="209F4D82" w14:textId="77777777" w:rsidR="00D93B97" w:rsidRDefault="00D93B97" w:rsidP="00D93B97">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1A6D44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5E487" w14:textId="77777777" w:rsidR="00D93B97" w:rsidRDefault="00D93B97" w:rsidP="00D93B97">
      <w:pPr>
        <w:pStyle w:val="Heading4"/>
      </w:pPr>
      <w:bookmarkStart w:id="464" w:name="_Toc104749662"/>
      <w:bookmarkStart w:id="465" w:name="_Toc105285972"/>
      <w:r>
        <w:t>10.4.2</w:t>
      </w:r>
      <w:r>
        <w:tab/>
        <w:t>Core part: New bands and BW allocation for 5G terrestrial broadcast - part 1 [RAN1 WI: LTE_terr_bcast_bands_part1-Core]</w:t>
      </w:r>
      <w:bookmarkEnd w:id="464"/>
      <w:bookmarkEnd w:id="465"/>
    </w:p>
    <w:p w14:paraId="4A7D0953" w14:textId="77777777" w:rsidR="00D93B97" w:rsidRDefault="00D93B97" w:rsidP="00D93B97">
      <w:pPr>
        <w:rPr>
          <w:rFonts w:ascii="Arial" w:hAnsi="Arial" w:cs="Arial"/>
          <w:b/>
          <w:sz w:val="24"/>
        </w:rPr>
      </w:pPr>
      <w:r>
        <w:rPr>
          <w:rFonts w:ascii="Arial" w:hAnsi="Arial" w:cs="Arial"/>
          <w:b/>
          <w:color w:val="0000FF"/>
          <w:sz w:val="24"/>
        </w:rPr>
        <w:t>RP-220172</w:t>
      </w:r>
      <w:r>
        <w:rPr>
          <w:rFonts w:ascii="Arial" w:hAnsi="Arial" w:cs="Arial"/>
          <w:b/>
          <w:color w:val="0000FF"/>
          <w:sz w:val="24"/>
        </w:rPr>
        <w:tab/>
      </w:r>
      <w:r>
        <w:rPr>
          <w:rFonts w:ascii="Arial" w:hAnsi="Arial" w:cs="Arial"/>
          <w:b/>
          <w:sz w:val="24"/>
        </w:rPr>
        <w:t>Status report of WI New bands and bandwidth allocation for 5G terrestrial broadcast - part 1; rapporteur: EBU</w:t>
      </w:r>
    </w:p>
    <w:p w14:paraId="39DB9FC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98D5AFA" w14:textId="77777777" w:rsidR="00D93B97" w:rsidRDefault="00D93B97" w:rsidP="00D93B97">
      <w:pPr>
        <w:rPr>
          <w:rFonts w:ascii="Arial" w:hAnsi="Arial" w:cs="Arial"/>
          <w:b/>
        </w:rPr>
      </w:pPr>
      <w:r>
        <w:rPr>
          <w:rFonts w:ascii="Arial" w:hAnsi="Arial" w:cs="Arial"/>
          <w:b/>
        </w:rPr>
        <w:t xml:space="preserve">Discussion: </w:t>
      </w:r>
    </w:p>
    <w:p w14:paraId="7EE7FFCF" w14:textId="77777777" w:rsidR="00D93B97" w:rsidRDefault="00D93B97" w:rsidP="00D93B97">
      <w:r>
        <w:t>revised in RP-220958 since with the approval of RP-220840 the WI LTE_terr_bcast_bands_part1-Core is 100% complete</w:t>
      </w:r>
    </w:p>
    <w:p w14:paraId="254DA3F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RP-220958</w:t>
      </w:r>
      <w:r>
        <w:rPr>
          <w:color w:val="993300"/>
          <w:u w:val="single"/>
        </w:rPr>
        <w:t>.</w:t>
      </w:r>
    </w:p>
    <w:p w14:paraId="2E98B0B9" w14:textId="77777777" w:rsidR="00D93B97" w:rsidRDefault="00D93B97" w:rsidP="00D93B97">
      <w:pPr>
        <w:rPr>
          <w:rFonts w:ascii="Arial" w:hAnsi="Arial" w:cs="Arial"/>
          <w:b/>
          <w:sz w:val="24"/>
        </w:rPr>
      </w:pPr>
      <w:r>
        <w:rPr>
          <w:rFonts w:ascii="Arial" w:hAnsi="Arial" w:cs="Arial"/>
          <w:b/>
          <w:color w:val="0000FF"/>
          <w:sz w:val="24"/>
        </w:rPr>
        <w:t>RP-220958</w:t>
      </w:r>
      <w:r>
        <w:rPr>
          <w:rFonts w:ascii="Arial" w:hAnsi="Arial" w:cs="Arial"/>
          <w:b/>
          <w:color w:val="0000FF"/>
          <w:sz w:val="24"/>
        </w:rPr>
        <w:tab/>
      </w:r>
      <w:r>
        <w:rPr>
          <w:rFonts w:ascii="Arial" w:hAnsi="Arial" w:cs="Arial"/>
          <w:b/>
          <w:sz w:val="24"/>
        </w:rPr>
        <w:t>Status report of WI New bands and bandwidth allocation for 5G terrestrial broadcast - part 1; rapporteur: EBU</w:t>
      </w:r>
    </w:p>
    <w:p w14:paraId="32C0693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1A9081A7" w14:textId="77777777" w:rsidR="00D93B97" w:rsidRDefault="00D93B97" w:rsidP="00D93B97">
      <w:pPr>
        <w:rPr>
          <w:color w:val="808080"/>
        </w:rPr>
      </w:pPr>
      <w:r>
        <w:rPr>
          <w:color w:val="808080"/>
        </w:rPr>
        <w:t>(Replaces RP-220172)</w:t>
      </w:r>
    </w:p>
    <w:p w14:paraId="34CA9905" w14:textId="77777777" w:rsidR="00D93B97" w:rsidRDefault="00D93B97" w:rsidP="00D93B97">
      <w:pPr>
        <w:rPr>
          <w:rFonts w:ascii="Arial" w:hAnsi="Arial" w:cs="Arial"/>
          <w:b/>
        </w:rPr>
      </w:pPr>
      <w:r>
        <w:rPr>
          <w:rFonts w:ascii="Arial" w:hAnsi="Arial" w:cs="Arial"/>
          <w:b/>
        </w:rPr>
        <w:t xml:space="preserve">Discussion: </w:t>
      </w:r>
    </w:p>
    <w:p w14:paraId="5B5D14E1" w14:textId="77777777" w:rsidR="00D93B97" w:rsidRDefault="00D93B97" w:rsidP="00D93B97">
      <w:r>
        <w:t>conclusion: Core part WI is completed</w:t>
      </w:r>
    </w:p>
    <w:p w14:paraId="1CF6E1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9EC64" w14:textId="77777777" w:rsidR="00D93B97" w:rsidRDefault="00D93B97" w:rsidP="00D93B97">
      <w:pPr>
        <w:rPr>
          <w:rFonts w:ascii="Arial" w:hAnsi="Arial" w:cs="Arial"/>
          <w:b/>
          <w:sz w:val="24"/>
        </w:rPr>
      </w:pPr>
      <w:r>
        <w:rPr>
          <w:rFonts w:ascii="Arial" w:hAnsi="Arial" w:cs="Arial"/>
          <w:b/>
          <w:color w:val="0000FF"/>
          <w:sz w:val="24"/>
        </w:rPr>
        <w:t>RP-220259</w:t>
      </w:r>
      <w:r>
        <w:rPr>
          <w:rFonts w:ascii="Arial" w:hAnsi="Arial" w:cs="Arial"/>
          <w:b/>
          <w:color w:val="0000FF"/>
          <w:sz w:val="24"/>
        </w:rPr>
        <w:tab/>
      </w:r>
      <w:r>
        <w:rPr>
          <w:rFonts w:ascii="Arial" w:hAnsi="Arial" w:cs="Arial"/>
          <w:b/>
          <w:sz w:val="24"/>
        </w:rPr>
        <w:t>Rel-17 maintenance of new bandwidths for LTE-based 5G terrestrial broadcast</w:t>
      </w:r>
    </w:p>
    <w:p w14:paraId="515E9F2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0B96EC"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99EB8" w14:textId="77777777" w:rsidR="00D93B97" w:rsidRDefault="00D93B97" w:rsidP="00D93B97">
      <w:pPr>
        <w:rPr>
          <w:rFonts w:ascii="Arial" w:hAnsi="Arial" w:cs="Arial"/>
          <w:b/>
          <w:sz w:val="24"/>
        </w:rPr>
      </w:pPr>
      <w:r>
        <w:rPr>
          <w:rFonts w:ascii="Arial" w:hAnsi="Arial" w:cs="Arial"/>
          <w:b/>
          <w:color w:val="0000FF"/>
          <w:sz w:val="24"/>
        </w:rPr>
        <w:t>RP-220508</w:t>
      </w:r>
      <w:r>
        <w:rPr>
          <w:rFonts w:ascii="Arial" w:hAnsi="Arial" w:cs="Arial"/>
          <w:b/>
          <w:color w:val="0000FF"/>
          <w:sz w:val="24"/>
        </w:rPr>
        <w:tab/>
      </w:r>
      <w:r>
        <w:rPr>
          <w:rFonts w:ascii="Arial" w:hAnsi="Arial" w:cs="Arial"/>
          <w:b/>
          <w:sz w:val="24"/>
        </w:rPr>
        <w:t>RAN2 CRs to New bands and bandwidth allocation for 5G terrestrial broadcast - part 1</w:t>
      </w:r>
    </w:p>
    <w:p w14:paraId="073AE18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EA7B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8F17F" w14:textId="77777777" w:rsidR="00D93B97" w:rsidRDefault="00D93B97" w:rsidP="00D93B97">
      <w:pPr>
        <w:rPr>
          <w:rFonts w:ascii="Arial" w:hAnsi="Arial" w:cs="Arial"/>
          <w:b/>
          <w:sz w:val="24"/>
        </w:rPr>
      </w:pPr>
      <w:r>
        <w:rPr>
          <w:rFonts w:ascii="Arial" w:hAnsi="Arial" w:cs="Arial"/>
          <w:b/>
          <w:color w:val="0000FF"/>
          <w:sz w:val="24"/>
        </w:rPr>
        <w:t>RP-220517</w:t>
      </w:r>
      <w:r>
        <w:rPr>
          <w:rFonts w:ascii="Arial" w:hAnsi="Arial" w:cs="Arial"/>
          <w:b/>
          <w:color w:val="0000FF"/>
          <w:sz w:val="24"/>
        </w:rPr>
        <w:tab/>
      </w:r>
      <w:r>
        <w:rPr>
          <w:rFonts w:ascii="Arial" w:hAnsi="Arial" w:cs="Arial"/>
          <w:b/>
          <w:sz w:val="24"/>
        </w:rPr>
        <w:t>Company CR for introducing New bands and bandwidth allocation for 5G terrestrial broadcast (part 1) in RAN3</w:t>
      </w:r>
    </w:p>
    <w:p w14:paraId="4475830E"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v16.1.0</w:t>
      </w:r>
      <w:r>
        <w:rPr>
          <w:i/>
        </w:rPr>
        <w:tab/>
        <w:t xml:space="preserve">  CR-0131  Cat: B (Rel-17)</w:t>
      </w:r>
      <w:r>
        <w:rPr>
          <w:i/>
        </w:rPr>
        <w:br/>
      </w:r>
      <w:r>
        <w:rPr>
          <w:i/>
        </w:rPr>
        <w:br/>
      </w:r>
      <w:r>
        <w:rPr>
          <w:i/>
        </w:rPr>
        <w:tab/>
      </w:r>
      <w:r>
        <w:rPr>
          <w:i/>
        </w:rPr>
        <w:tab/>
      </w:r>
      <w:r>
        <w:rPr>
          <w:i/>
        </w:rPr>
        <w:tab/>
      </w:r>
      <w:r>
        <w:rPr>
          <w:i/>
        </w:rPr>
        <w:tab/>
      </w:r>
      <w:r>
        <w:rPr>
          <w:i/>
        </w:rPr>
        <w:tab/>
        <w:t>Source: Qualcomm Incorporated</w:t>
      </w:r>
    </w:p>
    <w:p w14:paraId="6B319BD5" w14:textId="77777777" w:rsidR="00D93B97" w:rsidRDefault="00D93B97" w:rsidP="00D93B97">
      <w:pPr>
        <w:rPr>
          <w:rFonts w:ascii="Arial" w:hAnsi="Arial" w:cs="Arial"/>
          <w:b/>
        </w:rPr>
      </w:pPr>
      <w:r>
        <w:rPr>
          <w:rFonts w:ascii="Arial" w:hAnsi="Arial" w:cs="Arial"/>
          <w:b/>
        </w:rPr>
        <w:t xml:space="preserve">Abstract: </w:t>
      </w:r>
    </w:p>
    <w:p w14:paraId="69341BDC" w14:textId="77777777" w:rsidR="00D93B97" w:rsidRDefault="00D93B97" w:rsidP="00D93B97">
      <w:r>
        <w:t>company CR; this RAN3 CR was not seen in a RAN3 meeting and it mirrors the RRC parameters in R2-2203633 to M2AP</w:t>
      </w:r>
    </w:p>
    <w:p w14:paraId="0F1DACE7" w14:textId="77777777" w:rsidR="00D93B97" w:rsidRDefault="00D93B97" w:rsidP="00D93B97">
      <w:pPr>
        <w:rPr>
          <w:rFonts w:ascii="Arial" w:hAnsi="Arial" w:cs="Arial"/>
          <w:b/>
        </w:rPr>
      </w:pPr>
      <w:r>
        <w:rPr>
          <w:rFonts w:ascii="Arial" w:hAnsi="Arial" w:cs="Arial"/>
          <w:b/>
        </w:rPr>
        <w:t xml:space="preserve">Discussion: </w:t>
      </w:r>
    </w:p>
    <w:p w14:paraId="007ED591" w14:textId="77777777" w:rsidR="00D93B97" w:rsidRDefault="00D93B97" w:rsidP="00D93B97">
      <w:r>
        <w:t>handled in [95e-43-5G-Broadcast-RAN3CR]</w:t>
      </w:r>
    </w:p>
    <w:p w14:paraId="1CD3BF4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RP-220840</w:t>
      </w:r>
      <w:r>
        <w:rPr>
          <w:color w:val="993300"/>
          <w:u w:val="single"/>
        </w:rPr>
        <w:t>.</w:t>
      </w:r>
    </w:p>
    <w:p w14:paraId="025D7843" w14:textId="77777777" w:rsidR="00D93B97" w:rsidRDefault="00D93B97" w:rsidP="00D93B97">
      <w:pPr>
        <w:rPr>
          <w:rFonts w:ascii="Arial" w:hAnsi="Arial" w:cs="Arial"/>
          <w:b/>
          <w:sz w:val="24"/>
        </w:rPr>
      </w:pPr>
      <w:r>
        <w:rPr>
          <w:rFonts w:ascii="Arial" w:hAnsi="Arial" w:cs="Arial"/>
          <w:b/>
          <w:color w:val="0000FF"/>
          <w:sz w:val="24"/>
        </w:rPr>
        <w:t>RP-220840</w:t>
      </w:r>
      <w:r>
        <w:rPr>
          <w:rFonts w:ascii="Arial" w:hAnsi="Arial" w:cs="Arial"/>
          <w:b/>
          <w:color w:val="0000FF"/>
          <w:sz w:val="24"/>
        </w:rPr>
        <w:tab/>
      </w:r>
      <w:r>
        <w:rPr>
          <w:rFonts w:ascii="Arial" w:hAnsi="Arial" w:cs="Arial"/>
          <w:b/>
          <w:sz w:val="24"/>
        </w:rPr>
        <w:t>Company CR for introducing New bands and bandwidth allocation for 5G terrestrial broadcast (part 1) in RAN3</w:t>
      </w:r>
    </w:p>
    <w:p w14:paraId="56DB582D"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v16.1.0</w:t>
      </w:r>
      <w:r>
        <w:rPr>
          <w:i/>
        </w:rPr>
        <w:tab/>
        <w:t xml:space="preserve">  CR-0131  rev 1 Cat: B (Rel-17)</w:t>
      </w:r>
      <w:r>
        <w:rPr>
          <w:i/>
        </w:rPr>
        <w:br/>
      </w:r>
      <w:r>
        <w:rPr>
          <w:i/>
        </w:rPr>
        <w:br/>
      </w:r>
      <w:r>
        <w:rPr>
          <w:i/>
        </w:rPr>
        <w:tab/>
      </w:r>
      <w:r>
        <w:rPr>
          <w:i/>
        </w:rPr>
        <w:tab/>
      </w:r>
      <w:r>
        <w:rPr>
          <w:i/>
        </w:rPr>
        <w:tab/>
      </w:r>
      <w:r>
        <w:rPr>
          <w:i/>
        </w:rPr>
        <w:tab/>
      </w:r>
      <w:r>
        <w:rPr>
          <w:i/>
        </w:rPr>
        <w:tab/>
        <w:t>Source: Qualcomm Incorporated</w:t>
      </w:r>
    </w:p>
    <w:p w14:paraId="37D29087" w14:textId="77777777" w:rsidR="00D93B97" w:rsidRDefault="00D93B97" w:rsidP="00D93B97">
      <w:pPr>
        <w:rPr>
          <w:color w:val="808080"/>
        </w:rPr>
      </w:pPr>
      <w:r>
        <w:rPr>
          <w:color w:val="808080"/>
        </w:rPr>
        <w:t>(Replaces RP-220517)</w:t>
      </w:r>
    </w:p>
    <w:p w14:paraId="23FF597F" w14:textId="77777777" w:rsidR="00D93B97" w:rsidRDefault="00D93B97" w:rsidP="00D93B97">
      <w:pPr>
        <w:rPr>
          <w:rFonts w:ascii="Arial" w:hAnsi="Arial" w:cs="Arial"/>
          <w:b/>
        </w:rPr>
      </w:pPr>
      <w:r>
        <w:rPr>
          <w:rFonts w:ascii="Arial" w:hAnsi="Arial" w:cs="Arial"/>
          <w:b/>
        </w:rPr>
        <w:t xml:space="preserve">Abstract: </w:t>
      </w:r>
    </w:p>
    <w:p w14:paraId="1619176F" w14:textId="77777777" w:rsidR="00D93B97" w:rsidRDefault="00D93B97" w:rsidP="00D93B97">
      <w:r>
        <w:t>company CR; this RAN3 CR was not seen in a RAN3 meeting and it mirrors the RRC parameters in R2-2203633 to M2AP</w:t>
      </w:r>
    </w:p>
    <w:p w14:paraId="5BA4BCF0" w14:textId="77777777" w:rsidR="00D93B97" w:rsidRDefault="00D93B97" w:rsidP="00D93B97">
      <w:pPr>
        <w:rPr>
          <w:rFonts w:ascii="Arial" w:hAnsi="Arial" w:cs="Arial"/>
          <w:b/>
        </w:rPr>
      </w:pPr>
      <w:r>
        <w:rPr>
          <w:rFonts w:ascii="Arial" w:hAnsi="Arial" w:cs="Arial"/>
          <w:b/>
        </w:rPr>
        <w:t xml:space="preserve">Discussion: </w:t>
      </w:r>
    </w:p>
    <w:p w14:paraId="59F12531" w14:textId="77777777" w:rsidR="00D93B97" w:rsidRDefault="00D93B97" w:rsidP="00D93B97">
      <w:r>
        <w:t>result of [95e-43-5G-Broadcast-RAN3CR]</w:t>
      </w:r>
    </w:p>
    <w:p w14:paraId="132CB9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69874" w14:textId="77777777" w:rsidR="00D93B97" w:rsidRDefault="00D93B97" w:rsidP="00D93B97">
      <w:pPr>
        <w:rPr>
          <w:rFonts w:ascii="Arial" w:hAnsi="Arial" w:cs="Arial"/>
          <w:b/>
          <w:sz w:val="24"/>
        </w:rPr>
      </w:pPr>
      <w:r>
        <w:rPr>
          <w:rFonts w:ascii="Arial" w:hAnsi="Arial" w:cs="Arial"/>
          <w:b/>
          <w:color w:val="0000FF"/>
          <w:sz w:val="24"/>
        </w:rPr>
        <w:t>RP-220903</w:t>
      </w:r>
      <w:r>
        <w:rPr>
          <w:rFonts w:ascii="Arial" w:hAnsi="Arial" w:cs="Arial"/>
          <w:b/>
          <w:color w:val="0000FF"/>
          <w:sz w:val="24"/>
        </w:rPr>
        <w:tab/>
      </w:r>
      <w:r>
        <w:rPr>
          <w:rFonts w:ascii="Arial" w:hAnsi="Arial" w:cs="Arial"/>
          <w:b/>
          <w:sz w:val="24"/>
        </w:rPr>
        <w:t>Moderator's summary for discussion [95e-43-5G-Broadcast-RAN3CR]</w:t>
      </w:r>
    </w:p>
    <w:p w14:paraId="1ED36AD7"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FB685A2" w14:textId="77777777" w:rsidR="00D93B97" w:rsidRDefault="00D93B97" w:rsidP="00D93B97">
      <w:pPr>
        <w:rPr>
          <w:rFonts w:ascii="Arial" w:hAnsi="Arial" w:cs="Arial"/>
          <w:b/>
        </w:rPr>
      </w:pPr>
      <w:r>
        <w:rPr>
          <w:rFonts w:ascii="Arial" w:hAnsi="Arial" w:cs="Arial"/>
          <w:b/>
        </w:rPr>
        <w:t xml:space="preserve">Abstract: </w:t>
      </w:r>
    </w:p>
    <w:p w14:paraId="0831754A" w14:textId="77777777" w:rsidR="00D93B97" w:rsidRDefault="00D93B97" w:rsidP="00D93B97">
      <w:r>
        <w:t>handled Tdocs: RP-220517</w:t>
      </w:r>
    </w:p>
    <w:p w14:paraId="6C6D5E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95899" w14:textId="77777777" w:rsidR="00D93B97" w:rsidRDefault="00D93B97" w:rsidP="00D93B97">
      <w:pPr>
        <w:rPr>
          <w:rFonts w:ascii="Arial" w:hAnsi="Arial" w:cs="Arial"/>
          <w:b/>
          <w:sz w:val="24"/>
        </w:rPr>
      </w:pPr>
      <w:r>
        <w:rPr>
          <w:rFonts w:ascii="Arial" w:hAnsi="Arial" w:cs="Arial"/>
          <w:b/>
          <w:color w:val="0000FF"/>
          <w:sz w:val="24"/>
        </w:rPr>
        <w:t>RP-220445</w:t>
      </w:r>
      <w:r>
        <w:rPr>
          <w:rFonts w:ascii="Arial" w:hAnsi="Arial" w:cs="Arial"/>
          <w:b/>
          <w:color w:val="0000FF"/>
          <w:sz w:val="24"/>
        </w:rPr>
        <w:tab/>
      </w:r>
      <w:r>
        <w:rPr>
          <w:rFonts w:ascii="Arial" w:hAnsi="Arial" w:cs="Arial"/>
          <w:b/>
          <w:sz w:val="24"/>
        </w:rPr>
        <w:t>WI summary for WI New bands and bandwidth allocation for 5G terrestrial broadcast (part 1)</w:t>
      </w:r>
    </w:p>
    <w:p w14:paraId="3F28C5DE" w14:textId="77777777" w:rsidR="00D93B97" w:rsidRDefault="00D93B97" w:rsidP="00D93B97">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EBU, Qualcomm Incorporated (Rapporteur)</w:t>
      </w:r>
    </w:p>
    <w:p w14:paraId="1A3B98C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12744" w14:textId="77777777" w:rsidR="00D93B97" w:rsidRDefault="00D93B97" w:rsidP="00D93B97">
      <w:pPr>
        <w:pStyle w:val="Heading4"/>
      </w:pPr>
      <w:bookmarkStart w:id="466" w:name="_Toc104749663"/>
      <w:bookmarkStart w:id="467" w:name="_Toc105285973"/>
      <w:r>
        <w:t>10.4.3</w:t>
      </w:r>
      <w:r>
        <w:tab/>
        <w:t>Core part: NB-IoT/eMTC support for Non-Terrestrial Networks [RAN1 WI: LTE_NBIOT_eMTC_NTN-Core]</w:t>
      </w:r>
      <w:bookmarkEnd w:id="466"/>
      <w:bookmarkEnd w:id="467"/>
    </w:p>
    <w:p w14:paraId="592C4A25" w14:textId="77777777" w:rsidR="00D93B97" w:rsidRDefault="00D93B97" w:rsidP="00D93B97">
      <w:pPr>
        <w:rPr>
          <w:rFonts w:ascii="Arial" w:hAnsi="Arial" w:cs="Arial"/>
          <w:b/>
          <w:sz w:val="24"/>
        </w:rPr>
      </w:pPr>
      <w:r>
        <w:rPr>
          <w:rFonts w:ascii="Arial" w:hAnsi="Arial" w:cs="Arial"/>
          <w:b/>
          <w:color w:val="0000FF"/>
          <w:sz w:val="24"/>
        </w:rPr>
        <w:t>RP-220026</w:t>
      </w:r>
      <w:r>
        <w:rPr>
          <w:rFonts w:ascii="Arial" w:hAnsi="Arial" w:cs="Arial"/>
          <w:b/>
          <w:color w:val="0000FF"/>
          <w:sz w:val="24"/>
        </w:rPr>
        <w:tab/>
      </w:r>
      <w:r>
        <w:rPr>
          <w:rFonts w:ascii="Arial" w:hAnsi="Arial" w:cs="Arial"/>
          <w:b/>
          <w:sz w:val="24"/>
        </w:rPr>
        <w:t>Reply LS to S2-2109344 = RP-212742 on EPS support for IoT NTN in Rel-17 (C1-220532; to: RAN, SA2, RAN2, CT, SA; cc: CT4, RAN3; contact: MediaTek)</w:t>
      </w:r>
    </w:p>
    <w:p w14:paraId="132563C2" w14:textId="77777777" w:rsidR="00D93B97" w:rsidRDefault="00D93B97" w:rsidP="00D93B97">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C1-220532, to RAN, SA2, RAN2, CT, SA, cc CT4, RAN3</w:t>
      </w:r>
      <w:r>
        <w:rPr>
          <w:i/>
        </w:rPr>
        <w:br/>
      </w:r>
      <w:r>
        <w:rPr>
          <w:i/>
        </w:rPr>
        <w:tab/>
      </w:r>
      <w:r>
        <w:rPr>
          <w:i/>
        </w:rPr>
        <w:tab/>
      </w:r>
      <w:r>
        <w:rPr>
          <w:i/>
        </w:rPr>
        <w:tab/>
      </w:r>
      <w:r>
        <w:rPr>
          <w:i/>
        </w:rPr>
        <w:tab/>
      </w:r>
      <w:r>
        <w:rPr>
          <w:i/>
        </w:rPr>
        <w:tab/>
        <w:t>Source: CT1</w:t>
      </w:r>
    </w:p>
    <w:p w14:paraId="1C70B5B0" w14:textId="77777777" w:rsidR="00D93B97" w:rsidRDefault="00D93B97" w:rsidP="00D93B97">
      <w:pPr>
        <w:rPr>
          <w:rFonts w:ascii="Arial" w:hAnsi="Arial" w:cs="Arial"/>
          <w:b/>
        </w:rPr>
      </w:pPr>
      <w:r>
        <w:rPr>
          <w:rFonts w:ascii="Arial" w:hAnsi="Arial" w:cs="Arial"/>
          <w:b/>
        </w:rPr>
        <w:t xml:space="preserve">Abstract: </w:t>
      </w:r>
    </w:p>
    <w:p w14:paraId="2AF6DADC" w14:textId="77777777" w:rsidR="00D93B97" w:rsidRDefault="00D93B97" w:rsidP="00D93B97">
      <w:r>
        <w:t>no RAN action requested</w:t>
      </w:r>
    </w:p>
    <w:p w14:paraId="5B36ED0E" w14:textId="77777777" w:rsidR="00D93B97" w:rsidRDefault="00D93B97" w:rsidP="00D93B97">
      <w:pPr>
        <w:rPr>
          <w:rFonts w:ascii="Arial" w:hAnsi="Arial" w:cs="Arial"/>
          <w:b/>
        </w:rPr>
      </w:pPr>
      <w:r>
        <w:rPr>
          <w:rFonts w:ascii="Arial" w:hAnsi="Arial" w:cs="Arial"/>
          <w:b/>
        </w:rPr>
        <w:t xml:space="preserve">Discussion: </w:t>
      </w:r>
    </w:p>
    <w:p w14:paraId="653128B2" w14:textId="77777777" w:rsidR="00D93B97" w:rsidRDefault="00D93B97" w:rsidP="00D93B97">
      <w:r>
        <w:t>RAN chair: no action for RAN</w:t>
      </w:r>
    </w:p>
    <w:p w14:paraId="29F323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6B8F8" w14:textId="77777777" w:rsidR="00D93B97" w:rsidRDefault="00D93B97" w:rsidP="00D93B97">
      <w:pPr>
        <w:rPr>
          <w:rFonts w:ascii="Arial" w:hAnsi="Arial" w:cs="Arial"/>
          <w:b/>
          <w:sz w:val="24"/>
        </w:rPr>
      </w:pPr>
      <w:r>
        <w:rPr>
          <w:rFonts w:ascii="Arial" w:hAnsi="Arial" w:cs="Arial"/>
          <w:b/>
          <w:color w:val="0000FF"/>
          <w:sz w:val="24"/>
        </w:rPr>
        <w:t>RP-220749</w:t>
      </w:r>
      <w:r>
        <w:rPr>
          <w:rFonts w:ascii="Arial" w:hAnsi="Arial" w:cs="Arial"/>
          <w:b/>
          <w:color w:val="0000FF"/>
          <w:sz w:val="24"/>
        </w:rPr>
        <w:tab/>
      </w:r>
      <w:r>
        <w:rPr>
          <w:rFonts w:ascii="Arial" w:hAnsi="Arial" w:cs="Arial"/>
          <w:b/>
          <w:sz w:val="24"/>
        </w:rPr>
        <w:t>Status report for WI NB-IoT/eMTC support for Non-Terrestrial Networks (NTN); rapporteur: MediaTek</w:t>
      </w:r>
    </w:p>
    <w:p w14:paraId="0442ED1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68E73E2" w14:textId="77777777" w:rsidR="00D93B97" w:rsidRDefault="00D93B97" w:rsidP="00D93B97">
      <w:pPr>
        <w:rPr>
          <w:rFonts w:ascii="Arial" w:hAnsi="Arial" w:cs="Arial"/>
          <w:b/>
        </w:rPr>
      </w:pPr>
      <w:r>
        <w:rPr>
          <w:rFonts w:ascii="Arial" w:hAnsi="Arial" w:cs="Arial"/>
          <w:b/>
        </w:rPr>
        <w:t xml:space="preserve">Discussion: </w:t>
      </w:r>
    </w:p>
    <w:p w14:paraId="7200677C" w14:textId="77777777" w:rsidR="00D93B97" w:rsidRDefault="00D93B97" w:rsidP="00D93B97">
      <w:r>
        <w:t>Nokia: The open issues list for RAN1 should be stated explicitly and further items should be added for RAN2. E.g. how to drop for segments, and RTT calculation should be added.</w:t>
      </w:r>
    </w:p>
    <w:p w14:paraId="148EFDB4" w14:textId="77777777" w:rsidR="00D93B97" w:rsidRDefault="00D93B97" w:rsidP="00D93B97">
      <w:r>
        <w:t>handled in [95e-44-R17-IoT-NTN-WI]</w:t>
      </w:r>
    </w:p>
    <w:p w14:paraId="4CA7AD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RP-220942</w:t>
      </w:r>
      <w:r>
        <w:rPr>
          <w:color w:val="993300"/>
          <w:u w:val="single"/>
        </w:rPr>
        <w:t>.</w:t>
      </w:r>
    </w:p>
    <w:p w14:paraId="57B3CEB6" w14:textId="77777777" w:rsidR="00D93B97" w:rsidRDefault="00D93B97" w:rsidP="00D93B97">
      <w:pPr>
        <w:rPr>
          <w:rFonts w:ascii="Arial" w:hAnsi="Arial" w:cs="Arial"/>
          <w:b/>
          <w:sz w:val="24"/>
        </w:rPr>
      </w:pPr>
      <w:r>
        <w:rPr>
          <w:rFonts w:ascii="Arial" w:hAnsi="Arial" w:cs="Arial"/>
          <w:b/>
          <w:color w:val="0000FF"/>
          <w:sz w:val="24"/>
        </w:rPr>
        <w:t>RP-220942</w:t>
      </w:r>
      <w:r>
        <w:rPr>
          <w:rFonts w:ascii="Arial" w:hAnsi="Arial" w:cs="Arial"/>
          <w:b/>
          <w:color w:val="0000FF"/>
          <w:sz w:val="24"/>
        </w:rPr>
        <w:tab/>
      </w:r>
      <w:r>
        <w:rPr>
          <w:rFonts w:ascii="Arial" w:hAnsi="Arial" w:cs="Arial"/>
          <w:b/>
          <w:sz w:val="24"/>
        </w:rPr>
        <w:t>Status report for WI NB-IoT/eMTC support for Non-Terrestrial Networks (NTN); rapporteur: MediaTek</w:t>
      </w:r>
    </w:p>
    <w:p w14:paraId="280DFFD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C1CF89B" w14:textId="77777777" w:rsidR="00D93B97" w:rsidRDefault="00D93B97" w:rsidP="00D93B97">
      <w:pPr>
        <w:rPr>
          <w:color w:val="808080"/>
        </w:rPr>
      </w:pPr>
      <w:r>
        <w:rPr>
          <w:color w:val="808080"/>
        </w:rPr>
        <w:t>(Replaces RP-220749)</w:t>
      </w:r>
    </w:p>
    <w:p w14:paraId="3E7A24CE" w14:textId="77777777" w:rsidR="00D93B97" w:rsidRDefault="00D93B97" w:rsidP="00D93B97">
      <w:pPr>
        <w:rPr>
          <w:rFonts w:ascii="Arial" w:hAnsi="Arial" w:cs="Arial"/>
          <w:b/>
        </w:rPr>
      </w:pPr>
      <w:r>
        <w:rPr>
          <w:rFonts w:ascii="Arial" w:hAnsi="Arial" w:cs="Arial"/>
          <w:b/>
        </w:rPr>
        <w:t xml:space="preserve">Discussion: </w:t>
      </w:r>
    </w:p>
    <w:p w14:paraId="6EE2CC26" w14:textId="77777777" w:rsidR="00D93B97" w:rsidRDefault="00D93B97" w:rsidP="00D93B97">
      <w:r>
        <w:t>NEC: Core part target date to be corrected to June 22</w:t>
      </w:r>
    </w:p>
    <w:p w14:paraId="0DBEBB6E" w14:textId="77777777" w:rsidR="00D93B97" w:rsidRDefault="00D93B97" w:rsidP="00D93B97">
      <w:r>
        <w:t>handled in [95e-44-R17-IoT-NTN-WI]</w:t>
      </w:r>
    </w:p>
    <w:p w14:paraId="6929148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RP-220944</w:t>
      </w:r>
      <w:r>
        <w:rPr>
          <w:color w:val="993300"/>
          <w:u w:val="single"/>
        </w:rPr>
        <w:t>.</w:t>
      </w:r>
    </w:p>
    <w:p w14:paraId="6806116E" w14:textId="77777777" w:rsidR="00D93B97" w:rsidRDefault="00D93B97" w:rsidP="00D93B97">
      <w:pPr>
        <w:rPr>
          <w:rFonts w:ascii="Arial" w:hAnsi="Arial" w:cs="Arial"/>
          <w:b/>
          <w:sz w:val="24"/>
        </w:rPr>
      </w:pPr>
      <w:r>
        <w:rPr>
          <w:rFonts w:ascii="Arial" w:hAnsi="Arial" w:cs="Arial"/>
          <w:b/>
          <w:color w:val="0000FF"/>
          <w:sz w:val="24"/>
        </w:rPr>
        <w:t>RP-220944</w:t>
      </w:r>
      <w:r>
        <w:rPr>
          <w:rFonts w:ascii="Arial" w:hAnsi="Arial" w:cs="Arial"/>
          <w:b/>
          <w:color w:val="0000FF"/>
          <w:sz w:val="24"/>
        </w:rPr>
        <w:tab/>
      </w:r>
      <w:r>
        <w:rPr>
          <w:rFonts w:ascii="Arial" w:hAnsi="Arial" w:cs="Arial"/>
          <w:b/>
          <w:sz w:val="24"/>
        </w:rPr>
        <w:t>Status report for WI NB-IoT/eMTC support for Non-Terrestrial Networks (NTN); rapporteur: MediaTek</w:t>
      </w:r>
    </w:p>
    <w:p w14:paraId="4BD7893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26B8F906" w14:textId="77777777" w:rsidR="00D93B97" w:rsidRDefault="00D93B97" w:rsidP="00D93B97">
      <w:pPr>
        <w:rPr>
          <w:color w:val="808080"/>
        </w:rPr>
      </w:pPr>
      <w:r>
        <w:rPr>
          <w:color w:val="808080"/>
        </w:rPr>
        <w:t>(Replaces RP-220942)</w:t>
      </w:r>
    </w:p>
    <w:p w14:paraId="21362B6E" w14:textId="77777777" w:rsidR="00D93B97" w:rsidRDefault="00D93B97" w:rsidP="00D93B97">
      <w:pPr>
        <w:rPr>
          <w:rFonts w:ascii="Arial" w:hAnsi="Arial" w:cs="Arial"/>
          <w:b/>
        </w:rPr>
      </w:pPr>
      <w:r>
        <w:rPr>
          <w:rFonts w:ascii="Arial" w:hAnsi="Arial" w:cs="Arial"/>
          <w:b/>
        </w:rPr>
        <w:t xml:space="preserve">Discussion: </w:t>
      </w:r>
    </w:p>
    <w:p w14:paraId="362CE30B" w14:textId="77777777" w:rsidR="00D93B97" w:rsidRDefault="00D93B97" w:rsidP="00D93B97">
      <w:r>
        <w:lastRenderedPageBreak/>
        <w:t>result of [95e-44-R17-IoT-NTN-WI]</w:t>
      </w:r>
    </w:p>
    <w:p w14:paraId="730EECCB" w14:textId="77777777" w:rsidR="00D93B97" w:rsidRDefault="00D93B97" w:rsidP="00D93B97">
      <w:r>
        <w:t>conclusion: Core part: 99%, June 22</w:t>
      </w:r>
    </w:p>
    <w:p w14:paraId="1E9F12B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EEB8C" w14:textId="77777777" w:rsidR="00D93B97" w:rsidRDefault="00D93B97" w:rsidP="00D93B97">
      <w:pPr>
        <w:rPr>
          <w:rFonts w:ascii="Arial" w:hAnsi="Arial" w:cs="Arial"/>
          <w:b/>
          <w:sz w:val="24"/>
        </w:rPr>
      </w:pPr>
      <w:r>
        <w:rPr>
          <w:rFonts w:ascii="Arial" w:hAnsi="Arial" w:cs="Arial"/>
          <w:b/>
          <w:color w:val="0000FF"/>
          <w:sz w:val="24"/>
        </w:rPr>
        <w:t>RP-220260</w:t>
      </w:r>
      <w:r>
        <w:rPr>
          <w:rFonts w:ascii="Arial" w:hAnsi="Arial" w:cs="Arial"/>
          <w:b/>
          <w:color w:val="0000FF"/>
          <w:sz w:val="24"/>
        </w:rPr>
        <w:tab/>
      </w:r>
      <w:r>
        <w:rPr>
          <w:rFonts w:ascii="Arial" w:hAnsi="Arial" w:cs="Arial"/>
          <w:b/>
          <w:sz w:val="24"/>
        </w:rPr>
        <w:t>Rel-17 maintenance of NB-IoT/eMTC support in Non-Terrestrial Networks</w:t>
      </w:r>
    </w:p>
    <w:p w14:paraId="06BF429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6B31F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89BA9" w14:textId="77777777" w:rsidR="00D93B97" w:rsidRDefault="00D93B97" w:rsidP="00D93B97">
      <w:pPr>
        <w:rPr>
          <w:rFonts w:ascii="Arial" w:hAnsi="Arial" w:cs="Arial"/>
          <w:b/>
          <w:sz w:val="24"/>
        </w:rPr>
      </w:pPr>
      <w:r>
        <w:rPr>
          <w:rFonts w:ascii="Arial" w:hAnsi="Arial" w:cs="Arial"/>
          <w:b/>
          <w:color w:val="0000FF"/>
          <w:sz w:val="24"/>
        </w:rPr>
        <w:t>RP-220509</w:t>
      </w:r>
      <w:r>
        <w:rPr>
          <w:rFonts w:ascii="Arial" w:hAnsi="Arial" w:cs="Arial"/>
          <w:b/>
          <w:color w:val="0000FF"/>
          <w:sz w:val="24"/>
        </w:rPr>
        <w:tab/>
      </w:r>
      <w:r>
        <w:rPr>
          <w:rFonts w:ascii="Arial" w:hAnsi="Arial" w:cs="Arial"/>
          <w:b/>
          <w:sz w:val="24"/>
        </w:rPr>
        <w:t>RAN2 CRs to NB-IoT/eMTC support for Non-Terrestrial Networks</w:t>
      </w:r>
    </w:p>
    <w:p w14:paraId="69286E7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21F344" w14:textId="77777777" w:rsidR="00D93B97" w:rsidRDefault="00D93B97" w:rsidP="00D93B97">
      <w:pPr>
        <w:rPr>
          <w:rFonts w:ascii="Arial" w:hAnsi="Arial" w:cs="Arial"/>
          <w:b/>
        </w:rPr>
      </w:pPr>
      <w:r>
        <w:rPr>
          <w:rFonts w:ascii="Arial" w:hAnsi="Arial" w:cs="Arial"/>
          <w:b/>
        </w:rPr>
        <w:t xml:space="preserve">Discussion: </w:t>
      </w:r>
    </w:p>
    <w:p w14:paraId="647E4819" w14:textId="77777777" w:rsidR="00D93B97" w:rsidRDefault="00D93B97" w:rsidP="00D93B97">
      <w:r>
        <w:t xml:space="preserve">MCC: </w:t>
      </w:r>
    </w:p>
    <w:p w14:paraId="5BA0E376" w14:textId="77777777" w:rsidR="00D93B97" w:rsidRDefault="00D93B97" w:rsidP="00D93B97">
      <w:r>
        <w:t>CR R2-2204260: has changes on changes (company CR in RP-220852 to replace it);</w:t>
      </w:r>
    </w:p>
    <w:p w14:paraId="464313C9" w14:textId="77777777" w:rsidR="00D93B97" w:rsidRDefault="00D93B97" w:rsidP="00D93B97">
      <w:r>
        <w:t>CR R2-2204233: ME box not ticked, WI code has to be LTE_NBIOT_eMTC_NTN-Core (company CR in RP-220844 to replace it)</w:t>
      </w:r>
    </w:p>
    <w:p w14:paraId="165AF1C5" w14:textId="77777777" w:rsidR="00D93B97" w:rsidRDefault="00D93B97" w:rsidP="00D93B97">
      <w:r>
        <w:t>conclusion:</w:t>
      </w:r>
    </w:p>
    <w:p w14:paraId="39F9CDAF" w14:textId="77777777" w:rsidR="00D93B97" w:rsidRDefault="00D93B97" w:rsidP="00D93B97">
      <w:r>
        <w:t>all CRs of RP-220509  are approved except:</w:t>
      </w:r>
    </w:p>
    <w:p w14:paraId="3F54987A" w14:textId="77777777" w:rsidR="00D93B97" w:rsidRDefault="00D93B97" w:rsidP="00D93B97">
      <w:r>
        <w:t>- R2-2204260 which is revised in RP-220983</w:t>
      </w:r>
    </w:p>
    <w:p w14:paraId="2B6A5B5C" w14:textId="77777777" w:rsidR="00D93B97" w:rsidRDefault="00D93B97" w:rsidP="00D93B97">
      <w:r>
        <w:t>- R2-2204233 which is revised in RP-220982</w:t>
      </w:r>
    </w:p>
    <w:p w14:paraId="2A3FA6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E33A50" w14:textId="77777777" w:rsidR="00D93B97" w:rsidRDefault="00D93B97" w:rsidP="00D93B97">
      <w:pPr>
        <w:rPr>
          <w:rFonts w:ascii="Arial" w:hAnsi="Arial" w:cs="Arial"/>
          <w:b/>
          <w:sz w:val="24"/>
        </w:rPr>
      </w:pPr>
      <w:r>
        <w:rPr>
          <w:rFonts w:ascii="Arial" w:hAnsi="Arial" w:cs="Arial"/>
          <w:b/>
          <w:color w:val="0000FF"/>
          <w:sz w:val="24"/>
        </w:rPr>
        <w:t>RP-220852</w:t>
      </w:r>
      <w:r>
        <w:rPr>
          <w:rFonts w:ascii="Arial" w:hAnsi="Arial" w:cs="Arial"/>
          <w:b/>
          <w:color w:val="0000FF"/>
          <w:sz w:val="24"/>
        </w:rPr>
        <w:tab/>
      </w:r>
      <w:r>
        <w:rPr>
          <w:rFonts w:ascii="Arial" w:hAnsi="Arial" w:cs="Arial"/>
          <w:b/>
          <w:sz w:val="24"/>
        </w:rPr>
        <w:t>Introducing Non-Terrestrial Network in NB-IoT and eMTC</w:t>
      </w:r>
    </w:p>
    <w:p w14:paraId="364109A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36.321 v16.6.0</w:t>
      </w:r>
      <w:r>
        <w:rPr>
          <w:i/>
        </w:rPr>
        <w:tab/>
        <w:t xml:space="preserve">  CR-1537  rev 2 Cat: B (Rel-17)</w:t>
      </w:r>
      <w:r>
        <w:rPr>
          <w:i/>
        </w:rPr>
        <w:br/>
      </w:r>
      <w:r>
        <w:rPr>
          <w:i/>
        </w:rPr>
        <w:br/>
      </w:r>
      <w:r>
        <w:rPr>
          <w:i/>
        </w:rPr>
        <w:tab/>
      </w:r>
      <w:r>
        <w:rPr>
          <w:i/>
        </w:rPr>
        <w:tab/>
      </w:r>
      <w:r>
        <w:rPr>
          <w:i/>
        </w:rPr>
        <w:tab/>
      </w:r>
      <w:r>
        <w:rPr>
          <w:i/>
        </w:rPr>
        <w:tab/>
      </w:r>
      <w:r>
        <w:rPr>
          <w:i/>
        </w:rPr>
        <w:tab/>
        <w:t>Source: MediaTek</w:t>
      </w:r>
    </w:p>
    <w:p w14:paraId="781BDF12" w14:textId="77777777" w:rsidR="00D93B97" w:rsidRDefault="00D93B97" w:rsidP="00D93B97">
      <w:pPr>
        <w:rPr>
          <w:rFonts w:ascii="Arial" w:hAnsi="Arial" w:cs="Arial"/>
          <w:b/>
        </w:rPr>
      </w:pPr>
      <w:r>
        <w:rPr>
          <w:rFonts w:ascii="Arial" w:hAnsi="Arial" w:cs="Arial"/>
          <w:b/>
        </w:rPr>
        <w:t xml:space="preserve">Abstract: </w:t>
      </w:r>
    </w:p>
    <w:p w14:paraId="6049B777" w14:textId="77777777" w:rsidR="00D93B97" w:rsidRDefault="00D93B97" w:rsidP="00D93B97">
      <w:r>
        <w:t>company CR; CR is revising R2-2204260 of RP-220509 which had changes on changes, two misplaced editor notes removals, and a temporary Annex that should not have been included</w:t>
      </w:r>
    </w:p>
    <w:p w14:paraId="071028E0" w14:textId="77777777" w:rsidR="00D93B97" w:rsidRDefault="00D93B97" w:rsidP="00D93B97">
      <w:pPr>
        <w:rPr>
          <w:rFonts w:ascii="Arial" w:hAnsi="Arial" w:cs="Arial"/>
          <w:b/>
        </w:rPr>
      </w:pPr>
      <w:r>
        <w:rPr>
          <w:rFonts w:ascii="Arial" w:hAnsi="Arial" w:cs="Arial"/>
          <w:b/>
        </w:rPr>
        <w:t xml:space="preserve">Discussion: </w:t>
      </w:r>
    </w:p>
    <w:p w14:paraId="11FCC849" w14:textId="77777777" w:rsidR="00D93B97" w:rsidRDefault="00D93B97" w:rsidP="00D93B97">
      <w:r>
        <w:t>handled in [95e-48-R17-IoT-NTN-CompanyCRs]</w:t>
      </w:r>
    </w:p>
    <w:p w14:paraId="299C40C2" w14:textId="77777777" w:rsidR="00D93B97" w:rsidRDefault="00D93B97" w:rsidP="00D93B97">
      <w:r>
        <w:t>MCC: late submission; multiple versions of this Tdoc exist</w:t>
      </w:r>
    </w:p>
    <w:p w14:paraId="6A6D1AB5" w14:textId="77777777" w:rsidR="00D93B97" w:rsidRDefault="00D93B97" w:rsidP="00D93B97">
      <w:r>
        <w:t>conclusion: further revisions needed</w:t>
      </w:r>
    </w:p>
    <w:p w14:paraId="76A66F7C" w14:textId="77777777" w:rsidR="00D93B97" w:rsidRDefault="00D93B97" w:rsidP="00D93B97">
      <w:r>
        <w:t xml:space="preserve">- </w:t>
      </w:r>
      <w:r>
        <w:tab/>
        <w:t>Changes on changes to be removed: §3.1 (definition of Non-terrestrial networks); §5.1.5 (punctuation); §5.4.7.1 (punctuation)</w:t>
      </w:r>
    </w:p>
    <w:p w14:paraId="6A0FF12A" w14:textId="77777777" w:rsidR="00D93B97" w:rsidRDefault="00D93B97" w:rsidP="00D93B97">
      <w:r>
        <w:t>- 5.4.X: new bullet shown as accepted text should be shown with track changes</w:t>
      </w:r>
    </w:p>
    <w:p w14:paraId="00A3C1B0" w14:textId="77777777" w:rsidR="00D93B97" w:rsidRDefault="00D93B97" w:rsidP="00D93B97">
      <w:r>
        <w:t>- Clauses affected: 5.4.X (new), “XX” to be corrected, missing clauses to be added</w:t>
      </w:r>
    </w:p>
    <w:p w14:paraId="254A1FDB" w14:textId="77777777" w:rsidR="00D93B97" w:rsidRDefault="00D93B97" w:rsidP="00D93B97">
      <w:r>
        <w:t xml:space="preserve">- </w:t>
      </w:r>
      <w:r>
        <w:tab/>
        <w:t xml:space="preserve">Definitions: </w:t>
      </w:r>
      <w:r>
        <w:tab/>
        <w:t xml:space="preserve">punctuation (full stop missing), </w:t>
      </w:r>
      <w:r>
        <w:tab/>
        <w:t>Reference missing for 36.213</w:t>
      </w:r>
    </w:p>
    <w:p w14:paraId="27B4E0C3" w14:textId="77777777" w:rsidR="00D93B97" w:rsidRDefault="00D93B97" w:rsidP="00D93B97">
      <w:r>
        <w:lastRenderedPageBreak/>
        <w:t xml:space="preserve">- 5.1.5: </w:t>
      </w:r>
      <w:r>
        <w:tab/>
        <w:t xml:space="preserve">existing bullets shown as changes, </w:t>
      </w:r>
      <w:r>
        <w:tab/>
        <w:t>italics missing (max-ContentionResolutionTimer)</w:t>
      </w:r>
    </w:p>
    <w:p w14:paraId="611F73C3" w14:textId="77777777" w:rsidR="00D93B97" w:rsidRDefault="00D93B97" w:rsidP="00D93B97">
      <w:r>
        <w:t xml:space="preserve">- </w:t>
      </w:r>
      <w:r>
        <w:tab/>
        <w:t>Updated the CR coversheet to the latest version i.e. v12.2; and</w:t>
      </w:r>
    </w:p>
    <w:p w14:paraId="0EA8FD03" w14:textId="77777777" w:rsidR="00D93B97" w:rsidRDefault="00D93B97" w:rsidP="00D93B97">
      <w:r>
        <w:t xml:space="preserve">- </w:t>
      </w:r>
      <w:r>
        <w:tab/>
        <w:t>Hard spaces added for all TS references; and</w:t>
      </w:r>
    </w:p>
    <w:p w14:paraId="03FF0CF2" w14:textId="77777777" w:rsidR="00D93B97" w:rsidRDefault="00D93B97" w:rsidP="00D93B97">
      <w:r>
        <w:t>- 5.4.X: missing reference (TS36.213) added</w:t>
      </w:r>
    </w:p>
    <w:p w14:paraId="6AA063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RP-220983</w:t>
      </w:r>
      <w:r>
        <w:rPr>
          <w:color w:val="993300"/>
          <w:u w:val="single"/>
        </w:rPr>
        <w:t>.</w:t>
      </w:r>
    </w:p>
    <w:p w14:paraId="2624588D" w14:textId="77777777" w:rsidR="00D93B97" w:rsidRDefault="00D93B97" w:rsidP="00D93B97">
      <w:pPr>
        <w:rPr>
          <w:rFonts w:ascii="Arial" w:hAnsi="Arial" w:cs="Arial"/>
          <w:b/>
          <w:sz w:val="24"/>
        </w:rPr>
      </w:pPr>
      <w:r>
        <w:rPr>
          <w:rFonts w:ascii="Arial" w:hAnsi="Arial" w:cs="Arial"/>
          <w:b/>
          <w:color w:val="0000FF"/>
          <w:sz w:val="24"/>
        </w:rPr>
        <w:t>RP-220983</w:t>
      </w:r>
      <w:r>
        <w:rPr>
          <w:rFonts w:ascii="Arial" w:hAnsi="Arial" w:cs="Arial"/>
          <w:b/>
          <w:color w:val="0000FF"/>
          <w:sz w:val="24"/>
        </w:rPr>
        <w:tab/>
      </w:r>
      <w:r>
        <w:rPr>
          <w:rFonts w:ascii="Arial" w:hAnsi="Arial" w:cs="Arial"/>
          <w:b/>
          <w:sz w:val="24"/>
        </w:rPr>
        <w:t>Introducing Non-Terrestrial Network in NB-IoT and eMTC</w:t>
      </w:r>
    </w:p>
    <w:p w14:paraId="5B65DA5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36.321 v16.6.0</w:t>
      </w:r>
      <w:r>
        <w:rPr>
          <w:i/>
        </w:rPr>
        <w:tab/>
        <w:t xml:space="preserve">  CR-1537  rev 3 Cat: B (Rel-17)</w:t>
      </w:r>
      <w:r>
        <w:rPr>
          <w:i/>
        </w:rPr>
        <w:br/>
      </w:r>
      <w:r>
        <w:rPr>
          <w:i/>
        </w:rPr>
        <w:br/>
      </w:r>
      <w:r>
        <w:rPr>
          <w:i/>
        </w:rPr>
        <w:tab/>
      </w:r>
      <w:r>
        <w:rPr>
          <w:i/>
        </w:rPr>
        <w:tab/>
      </w:r>
      <w:r>
        <w:rPr>
          <w:i/>
        </w:rPr>
        <w:tab/>
      </w:r>
      <w:r>
        <w:rPr>
          <w:i/>
        </w:rPr>
        <w:tab/>
      </w:r>
      <w:r>
        <w:rPr>
          <w:i/>
        </w:rPr>
        <w:tab/>
        <w:t>Source: MediaTek</w:t>
      </w:r>
    </w:p>
    <w:p w14:paraId="6D75E929" w14:textId="77777777" w:rsidR="00D93B97" w:rsidRDefault="00D93B97" w:rsidP="00D93B97">
      <w:pPr>
        <w:rPr>
          <w:color w:val="808080"/>
        </w:rPr>
      </w:pPr>
      <w:r>
        <w:rPr>
          <w:color w:val="808080"/>
        </w:rPr>
        <w:t>(Replaces RP-220852)</w:t>
      </w:r>
    </w:p>
    <w:p w14:paraId="5F7EB484" w14:textId="77777777" w:rsidR="00D93B97" w:rsidRDefault="00D93B97" w:rsidP="00D93B97">
      <w:pPr>
        <w:rPr>
          <w:rFonts w:ascii="Arial" w:hAnsi="Arial" w:cs="Arial"/>
          <w:b/>
        </w:rPr>
      </w:pPr>
      <w:r>
        <w:rPr>
          <w:rFonts w:ascii="Arial" w:hAnsi="Arial" w:cs="Arial"/>
          <w:b/>
        </w:rPr>
        <w:t xml:space="preserve">Abstract: </w:t>
      </w:r>
    </w:p>
    <w:p w14:paraId="1AE01814" w14:textId="77777777" w:rsidR="00D93B97" w:rsidRDefault="00D93B97" w:rsidP="00D93B97">
      <w:r>
        <w:t>company CR; CR is revising R2-2204260 of RP-220509</w:t>
      </w:r>
    </w:p>
    <w:p w14:paraId="22086EDD" w14:textId="77777777" w:rsidR="00D93B97" w:rsidRDefault="00D93B97" w:rsidP="00D93B97">
      <w:pPr>
        <w:rPr>
          <w:rFonts w:ascii="Arial" w:hAnsi="Arial" w:cs="Arial"/>
          <w:b/>
        </w:rPr>
      </w:pPr>
      <w:r>
        <w:rPr>
          <w:rFonts w:ascii="Arial" w:hAnsi="Arial" w:cs="Arial"/>
          <w:b/>
        </w:rPr>
        <w:t xml:space="preserve">Discussion: </w:t>
      </w:r>
    </w:p>
    <w:p w14:paraId="3891E595" w14:textId="77777777" w:rsidR="00D93B97" w:rsidRDefault="00D93B97" w:rsidP="00D93B97">
      <w:r>
        <w:t>result of [95e-48-R17-IoT-NTN-CompanyCRs]</w:t>
      </w:r>
    </w:p>
    <w:p w14:paraId="502162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AFC77" w14:textId="77777777" w:rsidR="00D93B97" w:rsidRDefault="00D93B97" w:rsidP="00D93B97">
      <w:pPr>
        <w:rPr>
          <w:rFonts w:ascii="Arial" w:hAnsi="Arial" w:cs="Arial"/>
          <w:b/>
          <w:sz w:val="24"/>
        </w:rPr>
      </w:pPr>
      <w:r>
        <w:rPr>
          <w:rFonts w:ascii="Arial" w:hAnsi="Arial" w:cs="Arial"/>
          <w:b/>
          <w:color w:val="0000FF"/>
          <w:sz w:val="24"/>
        </w:rPr>
        <w:t>RP-220844</w:t>
      </w:r>
      <w:r>
        <w:rPr>
          <w:rFonts w:ascii="Arial" w:hAnsi="Arial" w:cs="Arial"/>
          <w:b/>
          <w:color w:val="0000FF"/>
          <w:sz w:val="24"/>
        </w:rPr>
        <w:tab/>
      </w:r>
      <w:r>
        <w:rPr>
          <w:rFonts w:ascii="Arial" w:hAnsi="Arial" w:cs="Arial"/>
          <w:b/>
          <w:sz w:val="24"/>
        </w:rPr>
        <w:t>Introduction of IoT NTN Idle mode</w:t>
      </w:r>
    </w:p>
    <w:p w14:paraId="3F742B1C"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v16.6.0</w:t>
      </w:r>
      <w:r>
        <w:rPr>
          <w:i/>
        </w:rPr>
        <w:tab/>
        <w:t xml:space="preserve">  CR-0843  rev 2 Cat: B (Rel-17)</w:t>
      </w:r>
      <w:r>
        <w:rPr>
          <w:i/>
        </w:rPr>
        <w:br/>
      </w:r>
      <w:r>
        <w:rPr>
          <w:i/>
        </w:rPr>
        <w:br/>
      </w:r>
      <w:r>
        <w:rPr>
          <w:i/>
        </w:rPr>
        <w:tab/>
      </w:r>
      <w:r>
        <w:rPr>
          <w:i/>
        </w:rPr>
        <w:tab/>
      </w:r>
      <w:r>
        <w:rPr>
          <w:i/>
        </w:rPr>
        <w:tab/>
      </w:r>
      <w:r>
        <w:rPr>
          <w:i/>
        </w:rPr>
        <w:tab/>
      </w:r>
      <w:r>
        <w:rPr>
          <w:i/>
        </w:rPr>
        <w:tab/>
        <w:t>Source: Ericsson</w:t>
      </w:r>
    </w:p>
    <w:p w14:paraId="66A6AEC1" w14:textId="77777777" w:rsidR="00D93B97" w:rsidRDefault="00D93B97" w:rsidP="00D93B97">
      <w:pPr>
        <w:rPr>
          <w:rFonts w:ascii="Arial" w:hAnsi="Arial" w:cs="Arial"/>
          <w:b/>
        </w:rPr>
      </w:pPr>
      <w:r>
        <w:rPr>
          <w:rFonts w:ascii="Arial" w:hAnsi="Arial" w:cs="Arial"/>
          <w:b/>
        </w:rPr>
        <w:t xml:space="preserve">Abstract: </w:t>
      </w:r>
    </w:p>
    <w:p w14:paraId="238B1D4C" w14:textId="77777777" w:rsidR="00D93B97" w:rsidRDefault="00D93B97" w:rsidP="00D93B97">
      <w:r>
        <w:t>company CR; CR is revising R2-2204233 of RP-220509 (ME box not ticked, WI code has to be LTE_NBIOT_eMTC_NTN-Core)</w:t>
      </w:r>
    </w:p>
    <w:p w14:paraId="2AEFB7C4" w14:textId="77777777" w:rsidR="00D93B97" w:rsidRDefault="00D93B97" w:rsidP="00D93B97">
      <w:pPr>
        <w:rPr>
          <w:rFonts w:ascii="Arial" w:hAnsi="Arial" w:cs="Arial"/>
          <w:b/>
        </w:rPr>
      </w:pPr>
      <w:r>
        <w:rPr>
          <w:rFonts w:ascii="Arial" w:hAnsi="Arial" w:cs="Arial"/>
          <w:b/>
        </w:rPr>
        <w:t xml:space="preserve">Discussion: </w:t>
      </w:r>
    </w:p>
    <w:p w14:paraId="496994CC" w14:textId="77777777" w:rsidR="00D93B97" w:rsidRDefault="00D93B97" w:rsidP="00D93B97">
      <w:r>
        <w:t>handled in [95e-48-R17-IoT-NTN-CompanyCRs]</w:t>
      </w:r>
    </w:p>
    <w:p w14:paraId="727E3198" w14:textId="77777777" w:rsidR="00D93B97" w:rsidRDefault="00D93B97" w:rsidP="00D93B97">
      <w:r>
        <w:t>MCC: late submission; multiple versions of this Tdoc exist</w:t>
      </w:r>
    </w:p>
    <w:p w14:paraId="6E418C1A" w14:textId="77777777" w:rsidR="00D93B97" w:rsidRDefault="00D93B97" w:rsidP="00D93B97">
      <w:r>
        <w:t>conclusion: further updates needed:</w:t>
      </w:r>
    </w:p>
    <w:p w14:paraId="63A8B342" w14:textId="77777777" w:rsidR="00D93B97" w:rsidRDefault="00D93B97" w:rsidP="00D93B97">
      <w:r>
        <w:t>- Source to WG: should be blank</w:t>
      </w:r>
    </w:p>
    <w:p w14:paraId="59F1E7E1" w14:textId="77777777" w:rsidR="00D93B97" w:rsidRDefault="00D93B97" w:rsidP="00D93B97">
      <w:r>
        <w:t>- Source to TSG: Ericsson</w:t>
      </w:r>
    </w:p>
    <w:p w14:paraId="30599B13" w14:textId="77777777" w:rsidR="00D93B97" w:rsidRDefault="00D93B97" w:rsidP="00D93B97">
      <w:r>
        <w:t>- Other specs affected: needs ticking (N)</w:t>
      </w:r>
    </w:p>
    <w:p w14:paraId="789EF6C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RP-220982</w:t>
      </w:r>
      <w:r>
        <w:rPr>
          <w:color w:val="993300"/>
          <w:u w:val="single"/>
        </w:rPr>
        <w:t>.</w:t>
      </w:r>
    </w:p>
    <w:p w14:paraId="056EFA95" w14:textId="77777777" w:rsidR="00D93B97" w:rsidRDefault="00D93B97" w:rsidP="00D93B97">
      <w:pPr>
        <w:rPr>
          <w:rFonts w:ascii="Arial" w:hAnsi="Arial" w:cs="Arial"/>
          <w:b/>
          <w:sz w:val="24"/>
        </w:rPr>
      </w:pPr>
      <w:r>
        <w:rPr>
          <w:rFonts w:ascii="Arial" w:hAnsi="Arial" w:cs="Arial"/>
          <w:b/>
          <w:color w:val="0000FF"/>
          <w:sz w:val="24"/>
        </w:rPr>
        <w:t>RP-220982</w:t>
      </w:r>
      <w:r>
        <w:rPr>
          <w:rFonts w:ascii="Arial" w:hAnsi="Arial" w:cs="Arial"/>
          <w:b/>
          <w:color w:val="0000FF"/>
          <w:sz w:val="24"/>
        </w:rPr>
        <w:tab/>
      </w:r>
      <w:r>
        <w:rPr>
          <w:rFonts w:ascii="Arial" w:hAnsi="Arial" w:cs="Arial"/>
          <w:b/>
          <w:sz w:val="24"/>
        </w:rPr>
        <w:t>Introduction of IoT NTN Idle mode</w:t>
      </w:r>
    </w:p>
    <w:p w14:paraId="0D8FCD05"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36.304 v16.6.0</w:t>
      </w:r>
      <w:r>
        <w:rPr>
          <w:i/>
        </w:rPr>
        <w:tab/>
        <w:t xml:space="preserve">  CR-0843  rev 3 Cat: B (Rel-17)</w:t>
      </w:r>
      <w:r>
        <w:rPr>
          <w:i/>
        </w:rPr>
        <w:br/>
      </w:r>
      <w:r>
        <w:rPr>
          <w:i/>
        </w:rPr>
        <w:br/>
      </w:r>
      <w:r>
        <w:rPr>
          <w:i/>
        </w:rPr>
        <w:tab/>
      </w:r>
      <w:r>
        <w:rPr>
          <w:i/>
        </w:rPr>
        <w:tab/>
      </w:r>
      <w:r>
        <w:rPr>
          <w:i/>
        </w:rPr>
        <w:tab/>
      </w:r>
      <w:r>
        <w:rPr>
          <w:i/>
        </w:rPr>
        <w:tab/>
      </w:r>
      <w:r>
        <w:rPr>
          <w:i/>
        </w:rPr>
        <w:tab/>
        <w:t>Source: Ericsson</w:t>
      </w:r>
    </w:p>
    <w:p w14:paraId="60B8F6B5" w14:textId="77777777" w:rsidR="00D93B97" w:rsidRDefault="00D93B97" w:rsidP="00D93B97">
      <w:pPr>
        <w:rPr>
          <w:color w:val="808080"/>
        </w:rPr>
      </w:pPr>
      <w:r>
        <w:rPr>
          <w:color w:val="808080"/>
        </w:rPr>
        <w:t>(Replaces RP-220844)</w:t>
      </w:r>
    </w:p>
    <w:p w14:paraId="32DD58F1" w14:textId="77777777" w:rsidR="00D93B97" w:rsidRDefault="00D93B97" w:rsidP="00D93B97">
      <w:pPr>
        <w:rPr>
          <w:rFonts w:ascii="Arial" w:hAnsi="Arial" w:cs="Arial"/>
          <w:b/>
        </w:rPr>
      </w:pPr>
      <w:r>
        <w:rPr>
          <w:rFonts w:ascii="Arial" w:hAnsi="Arial" w:cs="Arial"/>
          <w:b/>
        </w:rPr>
        <w:t xml:space="preserve">Abstract: </w:t>
      </w:r>
    </w:p>
    <w:p w14:paraId="70A9F18F" w14:textId="77777777" w:rsidR="00D93B97" w:rsidRDefault="00D93B97" w:rsidP="00D93B97">
      <w:r>
        <w:lastRenderedPageBreak/>
        <w:t>company CR; CR is revising R2-2204233 of RP-220509</w:t>
      </w:r>
    </w:p>
    <w:p w14:paraId="42A4FD40" w14:textId="77777777" w:rsidR="00D93B97" w:rsidRDefault="00D93B97" w:rsidP="00D93B97">
      <w:pPr>
        <w:rPr>
          <w:rFonts w:ascii="Arial" w:hAnsi="Arial" w:cs="Arial"/>
          <w:b/>
        </w:rPr>
      </w:pPr>
      <w:r>
        <w:rPr>
          <w:rFonts w:ascii="Arial" w:hAnsi="Arial" w:cs="Arial"/>
          <w:b/>
        </w:rPr>
        <w:t xml:space="preserve">Discussion: </w:t>
      </w:r>
    </w:p>
    <w:p w14:paraId="4E94554B" w14:textId="77777777" w:rsidR="00D93B97" w:rsidRDefault="00D93B97" w:rsidP="00D93B97">
      <w:r>
        <w:t>result of [95e-48-R17-IoT-NTN-CompanyCRs]</w:t>
      </w:r>
    </w:p>
    <w:p w14:paraId="2B98FE4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0CAEF" w14:textId="77777777" w:rsidR="00D93B97" w:rsidRDefault="00D93B97" w:rsidP="00D93B97">
      <w:pPr>
        <w:rPr>
          <w:rFonts w:ascii="Arial" w:hAnsi="Arial" w:cs="Arial"/>
          <w:b/>
          <w:sz w:val="24"/>
        </w:rPr>
      </w:pPr>
      <w:r>
        <w:rPr>
          <w:rFonts w:ascii="Arial" w:hAnsi="Arial" w:cs="Arial"/>
          <w:b/>
          <w:color w:val="0000FF"/>
          <w:sz w:val="24"/>
        </w:rPr>
        <w:t>RP-220216</w:t>
      </w:r>
      <w:r>
        <w:rPr>
          <w:rFonts w:ascii="Arial" w:hAnsi="Arial" w:cs="Arial"/>
          <w:b/>
          <w:color w:val="0000FF"/>
          <w:sz w:val="24"/>
        </w:rPr>
        <w:tab/>
      </w:r>
      <w:r>
        <w:rPr>
          <w:rFonts w:ascii="Arial" w:hAnsi="Arial" w:cs="Arial"/>
          <w:b/>
          <w:sz w:val="24"/>
        </w:rPr>
        <w:t>RAN3 CRs for NB-IoT/eMTC support for Non-Terrestrial Networks</w:t>
      </w:r>
    </w:p>
    <w:p w14:paraId="4755E91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5DB44DC" w14:textId="77777777" w:rsidR="00D93B97" w:rsidRDefault="00D93B97" w:rsidP="00D93B97">
      <w:pPr>
        <w:rPr>
          <w:rFonts w:ascii="Arial" w:hAnsi="Arial" w:cs="Arial"/>
          <w:b/>
        </w:rPr>
      </w:pPr>
      <w:r>
        <w:rPr>
          <w:rFonts w:ascii="Arial" w:hAnsi="Arial" w:cs="Arial"/>
          <w:b/>
        </w:rPr>
        <w:t xml:space="preserve">Discussion: </w:t>
      </w:r>
    </w:p>
    <w:p w14:paraId="07ED864A" w14:textId="77777777" w:rsidR="00D93B97" w:rsidRDefault="00D93B97" w:rsidP="00D93B97">
      <w:r>
        <w:t>MCC: company CR in RP-220936 to replace R3-221599 of RP 220216</w:t>
      </w:r>
    </w:p>
    <w:p w14:paraId="3E457A9B" w14:textId="77777777" w:rsidR="00D93B97" w:rsidRDefault="00D93B97" w:rsidP="00D93B97">
      <w:r>
        <w:t>conclusion:</w:t>
      </w:r>
    </w:p>
    <w:p w14:paraId="0A7D6F38" w14:textId="77777777" w:rsidR="00D93B97" w:rsidRDefault="00D93B97" w:rsidP="00D93B97">
      <w:r>
        <w:t>all CRs of CRpack RP-220216 are approved except</w:t>
      </w:r>
    </w:p>
    <w:p w14:paraId="092061D5" w14:textId="77777777" w:rsidR="00D93B97" w:rsidRDefault="00D93B97" w:rsidP="00D93B97">
      <w:r>
        <w:t>- R3-221599 which is revised in RP-220936</w:t>
      </w:r>
    </w:p>
    <w:p w14:paraId="3A55DB7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D1D2E1" w14:textId="77777777" w:rsidR="00D93B97" w:rsidRDefault="00D93B97" w:rsidP="00D93B97">
      <w:pPr>
        <w:rPr>
          <w:rFonts w:ascii="Arial" w:hAnsi="Arial" w:cs="Arial"/>
          <w:b/>
          <w:sz w:val="24"/>
        </w:rPr>
      </w:pPr>
      <w:r>
        <w:rPr>
          <w:rFonts w:ascii="Arial" w:hAnsi="Arial" w:cs="Arial"/>
          <w:b/>
          <w:color w:val="0000FF"/>
          <w:sz w:val="24"/>
        </w:rPr>
        <w:t>RP-220936</w:t>
      </w:r>
      <w:r>
        <w:rPr>
          <w:rFonts w:ascii="Arial" w:hAnsi="Arial" w:cs="Arial"/>
          <w:b/>
          <w:color w:val="0000FF"/>
          <w:sz w:val="24"/>
        </w:rPr>
        <w:tab/>
      </w:r>
      <w:r>
        <w:rPr>
          <w:rFonts w:ascii="Arial" w:hAnsi="Arial" w:cs="Arial"/>
          <w:b/>
          <w:sz w:val="24"/>
        </w:rPr>
        <w:t>(BL CR for 36.423) IoT over NTN</w:t>
      </w:r>
    </w:p>
    <w:p w14:paraId="2E93C95F"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v16.8.0</w:t>
      </w:r>
      <w:r>
        <w:rPr>
          <w:i/>
        </w:rPr>
        <w:tab/>
        <w:t xml:space="preserve">  CR-1665  rev 3 Cat: B (Rel-17)</w:t>
      </w:r>
      <w:r>
        <w:rPr>
          <w:i/>
        </w:rPr>
        <w:br/>
      </w:r>
      <w:r>
        <w:rPr>
          <w:i/>
        </w:rPr>
        <w:br/>
      </w:r>
      <w:r>
        <w:rPr>
          <w:i/>
        </w:rPr>
        <w:tab/>
      </w:r>
      <w:r>
        <w:rPr>
          <w:i/>
        </w:rPr>
        <w:tab/>
      </w:r>
      <w:r>
        <w:rPr>
          <w:i/>
        </w:rPr>
        <w:tab/>
      </w:r>
      <w:r>
        <w:rPr>
          <w:i/>
        </w:rPr>
        <w:tab/>
      </w:r>
      <w:r>
        <w:rPr>
          <w:i/>
        </w:rPr>
        <w:tab/>
        <w:t>Source: CATT, ZTE, Ericsson, Qualcomm, Nokia, Nokia Shanghai Bell</w:t>
      </w:r>
    </w:p>
    <w:p w14:paraId="76A10DDC" w14:textId="77777777" w:rsidR="00D93B97" w:rsidRDefault="00D93B97" w:rsidP="00D93B97">
      <w:pPr>
        <w:rPr>
          <w:rFonts w:ascii="Arial" w:hAnsi="Arial" w:cs="Arial"/>
          <w:b/>
        </w:rPr>
      </w:pPr>
      <w:r>
        <w:rPr>
          <w:rFonts w:ascii="Arial" w:hAnsi="Arial" w:cs="Arial"/>
          <w:b/>
        </w:rPr>
        <w:t xml:space="preserve">Abstract: </w:t>
      </w:r>
    </w:p>
    <w:p w14:paraId="1B9DB4A6" w14:textId="77777777" w:rsidR="00D93B97" w:rsidRDefault="00D93B97" w:rsidP="00D93B97">
      <w:r>
        <w:t>company CR; replacing R3-221599 of RP 220216 to delete some FFS/editor notes</w:t>
      </w:r>
    </w:p>
    <w:p w14:paraId="0C28045F" w14:textId="77777777" w:rsidR="00D93B97" w:rsidRDefault="00D93B97" w:rsidP="00D93B97">
      <w:pPr>
        <w:rPr>
          <w:rFonts w:ascii="Arial" w:hAnsi="Arial" w:cs="Arial"/>
          <w:b/>
        </w:rPr>
      </w:pPr>
      <w:r>
        <w:rPr>
          <w:rFonts w:ascii="Arial" w:hAnsi="Arial" w:cs="Arial"/>
          <w:b/>
        </w:rPr>
        <w:t xml:space="preserve">Discussion: </w:t>
      </w:r>
    </w:p>
    <w:p w14:paraId="763C6F99" w14:textId="77777777" w:rsidR="00D93B97" w:rsidRDefault="00D93B97" w:rsidP="00D93B97">
      <w:r>
        <w:t>MCC: late submission</w:t>
      </w:r>
    </w:p>
    <w:p w14:paraId="07923E8A" w14:textId="77777777" w:rsidR="00D93B97" w:rsidRDefault="00D93B97" w:rsidP="00D93B97">
      <w:r>
        <w:t>handled in [95e-48-R17-IoT-NTN-CompanyCRs]</w:t>
      </w:r>
    </w:p>
    <w:p w14:paraId="1075F4A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746D8" w14:textId="77777777" w:rsidR="00D93B97" w:rsidRDefault="00D93B97" w:rsidP="00D93B97">
      <w:pPr>
        <w:rPr>
          <w:rFonts w:ascii="Arial" w:hAnsi="Arial" w:cs="Arial"/>
          <w:b/>
          <w:sz w:val="24"/>
        </w:rPr>
      </w:pPr>
      <w:r>
        <w:rPr>
          <w:rFonts w:ascii="Arial" w:hAnsi="Arial" w:cs="Arial"/>
          <w:b/>
          <w:color w:val="0000FF"/>
          <w:sz w:val="24"/>
        </w:rPr>
        <w:t>RP-220750</w:t>
      </w:r>
      <w:r>
        <w:rPr>
          <w:rFonts w:ascii="Arial" w:hAnsi="Arial" w:cs="Arial"/>
          <w:b/>
          <w:color w:val="0000FF"/>
          <w:sz w:val="24"/>
        </w:rPr>
        <w:tab/>
      </w:r>
      <w:r>
        <w:rPr>
          <w:rFonts w:ascii="Arial" w:hAnsi="Arial" w:cs="Arial"/>
          <w:b/>
          <w:sz w:val="24"/>
        </w:rPr>
        <w:t>Exception request: IoT NTN (RAN2)</w:t>
      </w:r>
    </w:p>
    <w:p w14:paraId="1BA58B56"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Eutelsat S.A)</w:t>
      </w:r>
    </w:p>
    <w:p w14:paraId="38DF24EE" w14:textId="77777777" w:rsidR="00D93B97" w:rsidRDefault="00D93B97" w:rsidP="00D93B97">
      <w:pPr>
        <w:rPr>
          <w:rFonts w:ascii="Arial" w:hAnsi="Arial" w:cs="Arial"/>
          <w:b/>
        </w:rPr>
      </w:pPr>
      <w:r>
        <w:rPr>
          <w:rFonts w:ascii="Arial" w:hAnsi="Arial" w:cs="Arial"/>
          <w:b/>
        </w:rPr>
        <w:t xml:space="preserve">Abstract: </w:t>
      </w:r>
    </w:p>
    <w:p w14:paraId="63988B43" w14:textId="77777777" w:rsidR="00D93B97" w:rsidRDefault="00D93B97" w:rsidP="00D93B97">
      <w:r>
        <w:t>Exception request for RAN2 aspects of IoT NTN (98% completed)</w:t>
      </w:r>
    </w:p>
    <w:p w14:paraId="6E236A25" w14:textId="77777777" w:rsidR="00D93B97" w:rsidRDefault="00D93B97" w:rsidP="00D93B97">
      <w:pPr>
        <w:rPr>
          <w:rFonts w:ascii="Arial" w:hAnsi="Arial" w:cs="Arial"/>
          <w:b/>
        </w:rPr>
      </w:pPr>
      <w:r>
        <w:rPr>
          <w:rFonts w:ascii="Arial" w:hAnsi="Arial" w:cs="Arial"/>
          <w:b/>
        </w:rPr>
        <w:t xml:space="preserve">Discussion: </w:t>
      </w:r>
    </w:p>
    <w:p w14:paraId="5FAC015B" w14:textId="77777777" w:rsidR="00D93B97" w:rsidRDefault="00D93B97" w:rsidP="00D93B97">
      <w:r>
        <w:t>Nokia: The list of tasks to be completed additionally has RAN1 impact, and additional items need to be included as per flag for RP-220749.</w:t>
      </w:r>
    </w:p>
    <w:p w14:paraId="64BCD9E5" w14:textId="77777777" w:rsidR="00D93B97" w:rsidRDefault="00D93B97" w:rsidP="00D93B97">
      <w:r>
        <w:t>handled in [95e-44-R17-IoT-NTN-WI]</w:t>
      </w:r>
    </w:p>
    <w:p w14:paraId="3C001E3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RP-220943</w:t>
      </w:r>
      <w:r>
        <w:rPr>
          <w:color w:val="993300"/>
          <w:u w:val="single"/>
        </w:rPr>
        <w:t>.</w:t>
      </w:r>
    </w:p>
    <w:p w14:paraId="6B947075" w14:textId="77777777" w:rsidR="00D93B97" w:rsidRDefault="00D93B97" w:rsidP="00D93B97">
      <w:pPr>
        <w:rPr>
          <w:rFonts w:ascii="Arial" w:hAnsi="Arial" w:cs="Arial"/>
          <w:b/>
          <w:sz w:val="24"/>
        </w:rPr>
      </w:pPr>
      <w:r>
        <w:rPr>
          <w:rFonts w:ascii="Arial" w:hAnsi="Arial" w:cs="Arial"/>
          <w:b/>
          <w:color w:val="0000FF"/>
          <w:sz w:val="24"/>
        </w:rPr>
        <w:t>RP-220943</w:t>
      </w:r>
      <w:r>
        <w:rPr>
          <w:rFonts w:ascii="Arial" w:hAnsi="Arial" w:cs="Arial"/>
          <w:b/>
          <w:color w:val="0000FF"/>
          <w:sz w:val="24"/>
        </w:rPr>
        <w:tab/>
      </w:r>
      <w:r>
        <w:rPr>
          <w:rFonts w:ascii="Arial" w:hAnsi="Arial" w:cs="Arial"/>
          <w:b/>
          <w:sz w:val="24"/>
        </w:rPr>
        <w:t>Exception request: IoT NTN (RAN2)</w:t>
      </w:r>
    </w:p>
    <w:p w14:paraId="38AB2D18"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Rapporteur (MediaTek Inc., Eutelsat S.A)</w:t>
      </w:r>
    </w:p>
    <w:p w14:paraId="19EDBD79" w14:textId="77777777" w:rsidR="00D93B97" w:rsidRDefault="00D93B97" w:rsidP="00D93B97">
      <w:pPr>
        <w:rPr>
          <w:color w:val="808080"/>
        </w:rPr>
      </w:pPr>
      <w:r>
        <w:rPr>
          <w:color w:val="808080"/>
        </w:rPr>
        <w:lastRenderedPageBreak/>
        <w:t>(Replaces RP-220750)</w:t>
      </w:r>
    </w:p>
    <w:p w14:paraId="508A96EF" w14:textId="77777777" w:rsidR="00D93B97" w:rsidRDefault="00D93B97" w:rsidP="00D93B97">
      <w:pPr>
        <w:rPr>
          <w:rFonts w:ascii="Arial" w:hAnsi="Arial" w:cs="Arial"/>
          <w:b/>
        </w:rPr>
      </w:pPr>
      <w:r>
        <w:rPr>
          <w:rFonts w:ascii="Arial" w:hAnsi="Arial" w:cs="Arial"/>
          <w:b/>
        </w:rPr>
        <w:t xml:space="preserve">Discussion: </w:t>
      </w:r>
    </w:p>
    <w:p w14:paraId="6FCD2FB4" w14:textId="77777777" w:rsidR="00D93B97" w:rsidRDefault="00D93B97" w:rsidP="00D93B97">
      <w:r>
        <w:t>result of [95e-44-R17-IoT-NTN-WI]</w:t>
      </w:r>
    </w:p>
    <w:p w14:paraId="2DAC074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FDE13" w14:textId="77777777" w:rsidR="00D93B97" w:rsidRDefault="00D93B97" w:rsidP="00D93B97">
      <w:pPr>
        <w:rPr>
          <w:rFonts w:ascii="Arial" w:hAnsi="Arial" w:cs="Arial"/>
          <w:b/>
          <w:sz w:val="24"/>
        </w:rPr>
      </w:pPr>
      <w:r>
        <w:rPr>
          <w:rFonts w:ascii="Arial" w:hAnsi="Arial" w:cs="Arial"/>
          <w:b/>
          <w:color w:val="0000FF"/>
          <w:sz w:val="24"/>
        </w:rPr>
        <w:t>RP-220904</w:t>
      </w:r>
      <w:r>
        <w:rPr>
          <w:rFonts w:ascii="Arial" w:hAnsi="Arial" w:cs="Arial"/>
          <w:b/>
          <w:color w:val="0000FF"/>
          <w:sz w:val="24"/>
        </w:rPr>
        <w:tab/>
      </w:r>
      <w:r>
        <w:rPr>
          <w:rFonts w:ascii="Arial" w:hAnsi="Arial" w:cs="Arial"/>
          <w:b/>
          <w:sz w:val="24"/>
        </w:rPr>
        <w:t>Moderator's summary for discussion [95e-44-R17-IoT-NTN-WI]</w:t>
      </w:r>
    </w:p>
    <w:p w14:paraId="7F1749FA"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MediaTek</w:t>
      </w:r>
    </w:p>
    <w:p w14:paraId="3B7DFC2C" w14:textId="77777777" w:rsidR="00D93B97" w:rsidRDefault="00D93B97" w:rsidP="00D93B97">
      <w:pPr>
        <w:rPr>
          <w:rFonts w:ascii="Arial" w:hAnsi="Arial" w:cs="Arial"/>
          <w:b/>
        </w:rPr>
      </w:pPr>
      <w:r>
        <w:rPr>
          <w:rFonts w:ascii="Arial" w:hAnsi="Arial" w:cs="Arial"/>
          <w:b/>
        </w:rPr>
        <w:t xml:space="preserve">Abstract: </w:t>
      </w:r>
    </w:p>
    <w:p w14:paraId="6B4003AA" w14:textId="77777777" w:rsidR="00D93B97" w:rsidRDefault="00D93B97" w:rsidP="00D93B97">
      <w:r>
        <w:t>handled Tdocs: RP-220749, 0750, 0403</w:t>
      </w:r>
    </w:p>
    <w:p w14:paraId="11D98F3D" w14:textId="77777777" w:rsidR="00D93B97" w:rsidRDefault="00D93B97" w:rsidP="00D93B97">
      <w:pPr>
        <w:rPr>
          <w:rFonts w:ascii="Arial" w:hAnsi="Arial" w:cs="Arial"/>
          <w:b/>
        </w:rPr>
      </w:pPr>
      <w:r>
        <w:rPr>
          <w:rFonts w:ascii="Arial" w:hAnsi="Arial" w:cs="Arial"/>
          <w:b/>
        </w:rPr>
        <w:t xml:space="preserve">Discussion: </w:t>
      </w:r>
    </w:p>
    <w:p w14:paraId="6258E203" w14:textId="77777777" w:rsidR="00D93B97" w:rsidRDefault="00D93B97" w:rsidP="00D93B97">
      <w:r>
        <w:t>handled in Mon GTW</w:t>
      </w:r>
    </w:p>
    <w:p w14:paraId="06E3788A" w14:textId="77777777" w:rsidR="00D93B97" w:rsidRDefault="00D93B97" w:rsidP="00D93B97">
      <w:r>
        <w:t>Nokia: open issues and exception should be aligned</w:t>
      </w:r>
    </w:p>
    <w:p w14:paraId="5F940BBD" w14:textId="77777777" w:rsidR="00D93B97" w:rsidRDefault="00D93B97" w:rsidP="00D93B97">
      <w:r>
        <w:t>Mediatek: is already covered</w:t>
      </w:r>
    </w:p>
    <w:p w14:paraId="4D93480C" w14:textId="77777777" w:rsidR="00D93B97" w:rsidRDefault="00D93B97" w:rsidP="00D93B97">
      <w:r>
        <w:t>Apple: 2nd slide: proposal is not needed</w:t>
      </w:r>
    </w:p>
    <w:p w14:paraId="263FCDE7" w14:textId="77777777" w:rsidR="00D93B97" w:rsidRDefault="00D93B97" w:rsidP="00D93B97">
      <w:r>
        <w:t>Huawei: same view, to premature for proposal in 3rd bullet on slide 2</w:t>
      </w:r>
    </w:p>
    <w:p w14:paraId="78CACCB7" w14:textId="77777777" w:rsidR="00D93B97" w:rsidRDefault="00D93B97" w:rsidP="00D93B97">
      <w:r>
        <w:t>RAN2 chair: forward compatibility is anyway important and will be discuss</w:t>
      </w:r>
    </w:p>
    <w:p w14:paraId="171C725B" w14:textId="77777777" w:rsidR="00D93B97" w:rsidRDefault="00D93B97" w:rsidP="00D93B97">
      <w:r>
        <w:t>RAN chair: so no need to endorse moderator's proposal in 3rd bullet</w:t>
      </w:r>
    </w:p>
    <w:p w14:paraId="395BD9DC" w14:textId="77777777" w:rsidR="00D93B97" w:rsidRDefault="00D93B97" w:rsidP="00D93B97">
      <w:r>
        <w:t>NEC: status report says 99%, March 22 which does not match</w:t>
      </w:r>
    </w:p>
    <w:p w14:paraId="13C1ADBB" w14:textId="77777777" w:rsidR="00D93B97" w:rsidRDefault="00D93B97" w:rsidP="00D93B97">
      <w:r>
        <w:t>MCC: please correct status report to 99%, June 22 in RP-220944</w:t>
      </w:r>
    </w:p>
    <w:p w14:paraId="0832AC7D" w14:textId="77777777" w:rsidR="00D93B97" w:rsidRDefault="00D93B97" w:rsidP="00D93B97">
      <w:r>
        <w:t>conclusion: approve exception sheet: RP-220943, status report RP-220944 will be noted</w:t>
      </w:r>
    </w:p>
    <w:p w14:paraId="1B0FEAD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FF844" w14:textId="77777777" w:rsidR="00D93B97" w:rsidRDefault="00D93B97" w:rsidP="00D93B97">
      <w:pPr>
        <w:pStyle w:val="Heading3"/>
      </w:pPr>
      <w:bookmarkStart w:id="468" w:name="_Toc104749664"/>
      <w:bookmarkStart w:id="469" w:name="_Toc105285974"/>
      <w:r>
        <w:t>10.5</w:t>
      </w:r>
      <w:r>
        <w:tab/>
        <w:t>Open REL-17 LTE WIs (spectrum related)</w:t>
      </w:r>
      <w:bookmarkEnd w:id="468"/>
      <w:bookmarkEnd w:id="469"/>
    </w:p>
    <w:p w14:paraId="15D42637" w14:textId="77777777" w:rsidR="00D93B97" w:rsidRDefault="00D93B97" w:rsidP="00D93B97">
      <w:pPr>
        <w:pStyle w:val="Heading4"/>
      </w:pPr>
      <w:bookmarkStart w:id="470" w:name="_Toc104749665"/>
      <w:bookmarkStart w:id="471" w:name="_Toc105285975"/>
      <w:r>
        <w:t>10.5.1</w:t>
      </w:r>
      <w:r>
        <w:tab/>
        <w:t>LTE Carrier Aggregation related basket WIs</w:t>
      </w:r>
      <w:bookmarkEnd w:id="470"/>
      <w:bookmarkEnd w:id="471"/>
    </w:p>
    <w:p w14:paraId="06CAD9D6" w14:textId="77777777" w:rsidR="00D93B97" w:rsidRDefault="00D93B97" w:rsidP="00D93B97">
      <w:pPr>
        <w:rPr>
          <w:rFonts w:ascii="Arial" w:hAnsi="Arial" w:cs="Arial"/>
          <w:b/>
          <w:sz w:val="24"/>
        </w:rPr>
      </w:pPr>
      <w:r>
        <w:rPr>
          <w:rFonts w:ascii="Arial" w:hAnsi="Arial" w:cs="Arial"/>
          <w:b/>
          <w:color w:val="0000FF"/>
          <w:sz w:val="24"/>
        </w:rPr>
        <w:t>RP-220348</w:t>
      </w:r>
      <w:r>
        <w:rPr>
          <w:rFonts w:ascii="Arial" w:hAnsi="Arial" w:cs="Arial"/>
          <w:b/>
          <w:color w:val="0000FF"/>
          <w:sz w:val="24"/>
        </w:rPr>
        <w:tab/>
      </w:r>
      <w:r>
        <w:rPr>
          <w:rFonts w:ascii="Arial" w:hAnsi="Arial" w:cs="Arial"/>
          <w:b/>
          <w:sz w:val="24"/>
        </w:rPr>
        <w:t>RAN4 CRs for Open REL-17 NR or NR+LTE WIs - Batch 6</w:t>
      </w:r>
    </w:p>
    <w:p w14:paraId="2F138FA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ADA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3A843" w14:textId="77777777" w:rsidR="00D93B97" w:rsidRDefault="00D93B97" w:rsidP="00D93B97">
      <w:pPr>
        <w:pStyle w:val="Heading5"/>
      </w:pPr>
      <w:bookmarkStart w:id="472" w:name="_Toc104749666"/>
      <w:bookmarkStart w:id="473" w:name="_Toc105285976"/>
      <w:r>
        <w:t>10.5.1.1</w:t>
      </w:r>
      <w:r>
        <w:tab/>
        <w:t>Rel-17 LTE inter-band CA for 2 bands DL with 1 band UL [RAN4 WI: LTE_CA_R17_2BDL_1BUL]</w:t>
      </w:r>
      <w:bookmarkEnd w:id="472"/>
      <w:bookmarkEnd w:id="473"/>
    </w:p>
    <w:p w14:paraId="7D2AD21A" w14:textId="77777777" w:rsidR="00D93B97" w:rsidRDefault="00D93B97" w:rsidP="00D93B97">
      <w:pPr>
        <w:rPr>
          <w:rFonts w:ascii="Arial" w:hAnsi="Arial" w:cs="Arial"/>
          <w:b/>
          <w:sz w:val="24"/>
        </w:rPr>
      </w:pPr>
      <w:r>
        <w:rPr>
          <w:rFonts w:ascii="Arial" w:hAnsi="Arial" w:cs="Arial"/>
          <w:b/>
          <w:color w:val="0000FF"/>
          <w:sz w:val="24"/>
        </w:rPr>
        <w:t>RP-220551</w:t>
      </w:r>
      <w:r>
        <w:rPr>
          <w:rFonts w:ascii="Arial" w:hAnsi="Arial" w:cs="Arial"/>
          <w:b/>
          <w:color w:val="0000FF"/>
          <w:sz w:val="24"/>
        </w:rPr>
        <w:tab/>
      </w:r>
      <w:r>
        <w:rPr>
          <w:rFonts w:ascii="Arial" w:hAnsi="Arial" w:cs="Arial"/>
          <w:b/>
          <w:sz w:val="24"/>
        </w:rPr>
        <w:t>Status Report for WI Rel17 LTE inter-band CA for 2 bands DL with 1 band UL; rapporteur: Qualcomm</w:t>
      </w:r>
    </w:p>
    <w:p w14:paraId="6ECB1F6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8001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A81C1" w14:textId="77777777" w:rsidR="00D93B97" w:rsidRDefault="00D93B97" w:rsidP="00D93B97">
      <w:pPr>
        <w:rPr>
          <w:rFonts w:ascii="Arial" w:hAnsi="Arial" w:cs="Arial"/>
          <w:b/>
          <w:sz w:val="24"/>
        </w:rPr>
      </w:pPr>
      <w:r>
        <w:rPr>
          <w:rFonts w:ascii="Arial" w:hAnsi="Arial" w:cs="Arial"/>
          <w:b/>
          <w:color w:val="0000FF"/>
          <w:sz w:val="24"/>
        </w:rPr>
        <w:lastRenderedPageBreak/>
        <w:t>RP-220553</w:t>
      </w:r>
      <w:r>
        <w:rPr>
          <w:rFonts w:ascii="Arial" w:hAnsi="Arial" w:cs="Arial"/>
          <w:b/>
          <w:color w:val="0000FF"/>
          <w:sz w:val="24"/>
        </w:rPr>
        <w:tab/>
      </w:r>
      <w:r>
        <w:rPr>
          <w:rFonts w:ascii="Arial" w:hAnsi="Arial" w:cs="Arial"/>
          <w:b/>
          <w:sz w:val="24"/>
        </w:rPr>
        <w:t>Exception sheet for Rel17 LTE inter-band CA for 2 bands DL with 1 band UL</w:t>
      </w:r>
    </w:p>
    <w:p w14:paraId="5C10917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Qualcomm Incorporated</w:t>
      </w:r>
    </w:p>
    <w:p w14:paraId="02AA85F3" w14:textId="77777777" w:rsidR="00D93B97" w:rsidRDefault="00D93B97" w:rsidP="00D93B97">
      <w:pPr>
        <w:rPr>
          <w:rFonts w:ascii="Arial" w:hAnsi="Arial" w:cs="Arial"/>
          <w:b/>
        </w:rPr>
      </w:pPr>
      <w:r>
        <w:rPr>
          <w:rFonts w:ascii="Arial" w:hAnsi="Arial" w:cs="Arial"/>
          <w:b/>
        </w:rPr>
        <w:t xml:space="preserve">Abstract: </w:t>
      </w:r>
    </w:p>
    <w:p w14:paraId="62E17E1D" w14:textId="77777777" w:rsidR="00D93B97" w:rsidRDefault="00D93B97" w:rsidP="00D93B97">
      <w:r>
        <w:t>Exception sheet to postpone the completion date from RAN#95 to RAN#96</w:t>
      </w:r>
    </w:p>
    <w:p w14:paraId="7FAFF94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AE200" w14:textId="77777777" w:rsidR="00D93B97" w:rsidRDefault="00D93B97" w:rsidP="00D93B97">
      <w:pPr>
        <w:rPr>
          <w:rFonts w:ascii="Arial" w:hAnsi="Arial" w:cs="Arial"/>
          <w:b/>
          <w:sz w:val="24"/>
        </w:rPr>
      </w:pPr>
      <w:r>
        <w:rPr>
          <w:rFonts w:ascii="Arial" w:hAnsi="Arial" w:cs="Arial"/>
          <w:b/>
          <w:color w:val="0000FF"/>
          <w:sz w:val="24"/>
        </w:rPr>
        <w:t>RP-220552</w:t>
      </w:r>
      <w:r>
        <w:rPr>
          <w:rFonts w:ascii="Arial" w:hAnsi="Arial" w:cs="Arial"/>
          <w:b/>
          <w:color w:val="0000FF"/>
          <w:sz w:val="24"/>
        </w:rPr>
        <w:tab/>
      </w:r>
      <w:r>
        <w:rPr>
          <w:rFonts w:ascii="Arial" w:hAnsi="Arial" w:cs="Arial"/>
          <w:b/>
          <w:sz w:val="24"/>
        </w:rPr>
        <w:t>Revised WID: Rel17 LTE inter-band CA for 2 bands DL with 1 band UL</w:t>
      </w:r>
    </w:p>
    <w:p w14:paraId="5FBCDF4F"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BCFB436" w14:textId="77777777" w:rsidR="00D93B97" w:rsidRDefault="00D93B97" w:rsidP="00D93B97">
      <w:pPr>
        <w:rPr>
          <w:rFonts w:ascii="Arial" w:hAnsi="Arial" w:cs="Arial"/>
          <w:b/>
        </w:rPr>
      </w:pPr>
      <w:r>
        <w:rPr>
          <w:rFonts w:ascii="Arial" w:hAnsi="Arial" w:cs="Arial"/>
          <w:b/>
        </w:rPr>
        <w:t xml:space="preserve">Abstract: </w:t>
      </w:r>
    </w:p>
    <w:p w14:paraId="1A4165A5" w14:textId="77777777" w:rsidR="00D93B97" w:rsidRDefault="00D93B97" w:rsidP="00D93B97">
      <w:r>
        <w:t>last approved WID: RP-212933</w:t>
      </w:r>
    </w:p>
    <w:p w14:paraId="59E51F5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F3EFE" w14:textId="77777777" w:rsidR="00D93B97" w:rsidRDefault="00D93B97" w:rsidP="00D93B97">
      <w:pPr>
        <w:pStyle w:val="Heading5"/>
      </w:pPr>
      <w:bookmarkStart w:id="474" w:name="_Toc104749667"/>
      <w:bookmarkStart w:id="475" w:name="_Toc105285977"/>
      <w:r>
        <w:t>10.5.1.2</w:t>
      </w:r>
      <w:r>
        <w:tab/>
        <w:t>Rel-17 LTE inter-band CA for 3 bands DL with 1 band UL [RAN4 WI: LTE_CA_R17_3BDL_1BUL]</w:t>
      </w:r>
      <w:bookmarkEnd w:id="474"/>
      <w:bookmarkEnd w:id="475"/>
    </w:p>
    <w:p w14:paraId="06506494" w14:textId="77777777" w:rsidR="00D93B97" w:rsidRDefault="00D93B97" w:rsidP="00D93B97">
      <w:pPr>
        <w:rPr>
          <w:rFonts w:ascii="Arial" w:hAnsi="Arial" w:cs="Arial"/>
          <w:b/>
          <w:sz w:val="24"/>
        </w:rPr>
      </w:pPr>
      <w:r>
        <w:rPr>
          <w:rFonts w:ascii="Arial" w:hAnsi="Arial" w:cs="Arial"/>
          <w:b/>
          <w:color w:val="0000FF"/>
          <w:sz w:val="24"/>
        </w:rPr>
        <w:t>RP-220713</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552F2E1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09497C" w14:textId="77777777" w:rsidR="00D93B97" w:rsidRDefault="00D93B97" w:rsidP="00D93B97">
      <w:pPr>
        <w:rPr>
          <w:rFonts w:ascii="Arial" w:hAnsi="Arial" w:cs="Arial"/>
          <w:b/>
        </w:rPr>
      </w:pPr>
      <w:r>
        <w:rPr>
          <w:rFonts w:ascii="Arial" w:hAnsi="Arial" w:cs="Arial"/>
          <w:b/>
        </w:rPr>
        <w:t xml:space="preserve">Discussion: </w:t>
      </w:r>
    </w:p>
    <w:p w14:paraId="1554D4F2" w14:textId="77777777" w:rsidR="00D93B97" w:rsidRDefault="00D93B97" w:rsidP="00D93B97">
      <w:r>
        <w:t>MCC: % complete values have to integer values; 67,5% will be recorded as 68% complete</w:t>
      </w:r>
    </w:p>
    <w:p w14:paraId="7279F2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CC43" w14:textId="77777777" w:rsidR="00D93B97" w:rsidRDefault="00D93B97" w:rsidP="00D93B97">
      <w:pPr>
        <w:rPr>
          <w:rFonts w:ascii="Arial" w:hAnsi="Arial" w:cs="Arial"/>
          <w:b/>
          <w:sz w:val="24"/>
        </w:rPr>
      </w:pPr>
      <w:r>
        <w:rPr>
          <w:rFonts w:ascii="Arial" w:hAnsi="Arial" w:cs="Arial"/>
          <w:b/>
          <w:color w:val="0000FF"/>
          <w:sz w:val="24"/>
        </w:rPr>
        <w:t>RP-220714</w:t>
      </w:r>
      <w:r>
        <w:rPr>
          <w:rFonts w:ascii="Arial" w:hAnsi="Arial" w:cs="Arial"/>
          <w:b/>
          <w:color w:val="0000FF"/>
          <w:sz w:val="24"/>
        </w:rPr>
        <w:tab/>
      </w:r>
      <w:r>
        <w:rPr>
          <w:rFonts w:ascii="Arial" w:hAnsi="Arial" w:cs="Arial"/>
          <w:b/>
          <w:sz w:val="24"/>
        </w:rPr>
        <w:t>Exception request for WI: Rel-17 LTE inter-band CA for 3 bands DL with 1 band UL; rapporteur: Huawei</w:t>
      </w:r>
    </w:p>
    <w:p w14:paraId="755AF34A"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3D344CA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C81F3" w14:textId="77777777" w:rsidR="00D93B97" w:rsidRDefault="00D93B97" w:rsidP="00D93B97">
      <w:pPr>
        <w:rPr>
          <w:rFonts w:ascii="Arial" w:hAnsi="Arial" w:cs="Arial"/>
          <w:b/>
          <w:sz w:val="24"/>
        </w:rPr>
      </w:pPr>
      <w:r>
        <w:rPr>
          <w:rFonts w:ascii="Arial" w:hAnsi="Arial" w:cs="Arial"/>
          <w:b/>
          <w:color w:val="0000FF"/>
          <w:sz w:val="24"/>
        </w:rPr>
        <w:t>RP-220715</w:t>
      </w:r>
      <w:r>
        <w:rPr>
          <w:rFonts w:ascii="Arial" w:hAnsi="Arial" w:cs="Arial"/>
          <w:b/>
          <w:color w:val="0000FF"/>
          <w:sz w:val="24"/>
        </w:rPr>
        <w:tab/>
      </w:r>
      <w:r>
        <w:rPr>
          <w:rFonts w:ascii="Arial" w:hAnsi="Arial" w:cs="Arial"/>
          <w:b/>
          <w:sz w:val="24"/>
        </w:rPr>
        <w:t>Revised WID: Rel-17 LTE inter-band CA for 3 bands DL with 1 band UL</w:t>
      </w:r>
    </w:p>
    <w:p w14:paraId="4FC2095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1EE1691" w14:textId="77777777" w:rsidR="00D93B97" w:rsidRDefault="00D93B97" w:rsidP="00D93B97">
      <w:pPr>
        <w:rPr>
          <w:rFonts w:ascii="Arial" w:hAnsi="Arial" w:cs="Arial"/>
          <w:b/>
        </w:rPr>
      </w:pPr>
      <w:r>
        <w:rPr>
          <w:rFonts w:ascii="Arial" w:hAnsi="Arial" w:cs="Arial"/>
          <w:b/>
        </w:rPr>
        <w:t xml:space="preserve">Abstract: </w:t>
      </w:r>
    </w:p>
    <w:p w14:paraId="05E49418" w14:textId="77777777" w:rsidR="00D93B97" w:rsidRDefault="00D93B97" w:rsidP="00D93B97">
      <w:r>
        <w:t>last approved WID: RP-213144</w:t>
      </w:r>
    </w:p>
    <w:p w14:paraId="2D1200E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9BA38" w14:textId="77777777" w:rsidR="00D93B97" w:rsidRDefault="00D93B97" w:rsidP="00D93B97">
      <w:pPr>
        <w:pStyle w:val="Heading5"/>
      </w:pPr>
      <w:bookmarkStart w:id="476" w:name="_Toc104749668"/>
      <w:bookmarkStart w:id="477" w:name="_Toc105285978"/>
      <w:r>
        <w:t>10.5.1.3</w:t>
      </w:r>
      <w:r>
        <w:tab/>
        <w:t>Rel-17 LTE inter-band CA for x bands DL (x=4, 5, 6) with 1 band UL [RAN4 WI: LTE_CA_R17_xBDL_1BUL]</w:t>
      </w:r>
      <w:bookmarkEnd w:id="476"/>
      <w:bookmarkEnd w:id="477"/>
    </w:p>
    <w:p w14:paraId="3E29CC70" w14:textId="77777777" w:rsidR="00D93B97" w:rsidRDefault="00D93B97" w:rsidP="00D93B97">
      <w:pPr>
        <w:rPr>
          <w:rFonts w:ascii="Arial" w:hAnsi="Arial" w:cs="Arial"/>
          <w:b/>
          <w:sz w:val="24"/>
        </w:rPr>
      </w:pPr>
      <w:r>
        <w:rPr>
          <w:rFonts w:ascii="Arial" w:hAnsi="Arial" w:cs="Arial"/>
          <w:b/>
          <w:color w:val="0000FF"/>
          <w:sz w:val="24"/>
        </w:rPr>
        <w:t>RP-220176</w:t>
      </w:r>
      <w:r>
        <w:rPr>
          <w:rFonts w:ascii="Arial" w:hAnsi="Arial" w:cs="Arial"/>
          <w:b/>
          <w:color w:val="0000FF"/>
          <w:sz w:val="24"/>
        </w:rPr>
        <w:tab/>
      </w:r>
      <w:r>
        <w:rPr>
          <w:rFonts w:ascii="Arial" w:hAnsi="Arial" w:cs="Arial"/>
          <w:b/>
          <w:sz w:val="24"/>
        </w:rPr>
        <w:t>Status Report of WI LTE Advanced inter-band CA Rel-17 for x bands DL (x=4, 5, 6) with 1 band UL; rapporteur: Nokia</w:t>
      </w:r>
    </w:p>
    <w:p w14:paraId="6494B336"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7AC063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85A61" w14:textId="77777777" w:rsidR="00D93B97" w:rsidRDefault="00D93B97" w:rsidP="00D93B97">
      <w:pPr>
        <w:rPr>
          <w:rFonts w:ascii="Arial" w:hAnsi="Arial" w:cs="Arial"/>
          <w:b/>
          <w:sz w:val="24"/>
        </w:rPr>
      </w:pPr>
      <w:r>
        <w:rPr>
          <w:rFonts w:ascii="Arial" w:hAnsi="Arial" w:cs="Arial"/>
          <w:b/>
          <w:color w:val="0000FF"/>
          <w:sz w:val="24"/>
        </w:rPr>
        <w:t>RP-220429</w:t>
      </w:r>
      <w:r>
        <w:rPr>
          <w:rFonts w:ascii="Arial" w:hAnsi="Arial" w:cs="Arial"/>
          <w:b/>
          <w:color w:val="0000FF"/>
          <w:sz w:val="24"/>
        </w:rPr>
        <w:tab/>
      </w:r>
      <w:r>
        <w:rPr>
          <w:rFonts w:ascii="Arial" w:hAnsi="Arial" w:cs="Arial"/>
          <w:b/>
          <w:sz w:val="24"/>
        </w:rPr>
        <w:t>WI exception: LTE Advanced inter-band CA Rel-17 for x bands DL (x=4, 5, 6) with 1 band UL</w:t>
      </w:r>
    </w:p>
    <w:p w14:paraId="6D301D9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69ED233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C051D" w14:textId="77777777" w:rsidR="00D93B97" w:rsidRDefault="00D93B97" w:rsidP="00D93B97">
      <w:pPr>
        <w:rPr>
          <w:rFonts w:ascii="Arial" w:hAnsi="Arial" w:cs="Arial"/>
          <w:b/>
          <w:sz w:val="24"/>
        </w:rPr>
      </w:pPr>
      <w:r>
        <w:rPr>
          <w:rFonts w:ascii="Arial" w:hAnsi="Arial" w:cs="Arial"/>
          <w:b/>
          <w:color w:val="0000FF"/>
          <w:sz w:val="24"/>
        </w:rPr>
        <w:t>RP-220175</w:t>
      </w:r>
      <w:r>
        <w:rPr>
          <w:rFonts w:ascii="Arial" w:hAnsi="Arial" w:cs="Arial"/>
          <w:b/>
          <w:color w:val="0000FF"/>
          <w:sz w:val="24"/>
        </w:rPr>
        <w:tab/>
      </w:r>
      <w:r>
        <w:rPr>
          <w:rFonts w:ascii="Arial" w:hAnsi="Arial" w:cs="Arial"/>
          <w:b/>
          <w:sz w:val="24"/>
        </w:rPr>
        <w:t>Revised WID: LTE Advanced inter-band CA Rel-17 for x bands DL (x=4, 5, 6) with 1 band UL</w:t>
      </w:r>
    </w:p>
    <w:p w14:paraId="500CFC1B"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D30781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BF3DA" w14:textId="77777777" w:rsidR="00D93B97" w:rsidRDefault="00D93B97" w:rsidP="00D93B97">
      <w:pPr>
        <w:pStyle w:val="Heading5"/>
      </w:pPr>
      <w:bookmarkStart w:id="478" w:name="_Toc104749669"/>
      <w:bookmarkStart w:id="479" w:name="_Toc105285979"/>
      <w:r>
        <w:t>10.5.1.4</w:t>
      </w:r>
      <w:r>
        <w:tab/>
        <w:t>Rel-17 LTE inter-band CA for 2 bands DL with 2 bands UL [RAN4 WI: LTE_CA_R17_2BDL_2BUL]</w:t>
      </w:r>
      <w:bookmarkEnd w:id="478"/>
      <w:bookmarkEnd w:id="479"/>
    </w:p>
    <w:p w14:paraId="1946E8CF" w14:textId="77777777" w:rsidR="00D93B97" w:rsidRDefault="00D93B97" w:rsidP="00D93B97">
      <w:pPr>
        <w:rPr>
          <w:rFonts w:ascii="Arial" w:hAnsi="Arial" w:cs="Arial"/>
          <w:b/>
          <w:sz w:val="24"/>
        </w:rPr>
      </w:pPr>
      <w:r>
        <w:rPr>
          <w:rFonts w:ascii="Arial" w:hAnsi="Arial" w:cs="Arial"/>
          <w:b/>
          <w:color w:val="0000FF"/>
          <w:sz w:val="24"/>
        </w:rPr>
        <w:t>RP-220716</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505E154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633A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98DA4" w14:textId="77777777" w:rsidR="00D93B97" w:rsidRDefault="00D93B97" w:rsidP="00D93B97">
      <w:pPr>
        <w:rPr>
          <w:rFonts w:ascii="Arial" w:hAnsi="Arial" w:cs="Arial"/>
          <w:b/>
          <w:sz w:val="24"/>
        </w:rPr>
      </w:pPr>
      <w:r>
        <w:rPr>
          <w:rFonts w:ascii="Arial" w:hAnsi="Arial" w:cs="Arial"/>
          <w:b/>
          <w:color w:val="0000FF"/>
          <w:sz w:val="24"/>
        </w:rPr>
        <w:t>RP-220717</w:t>
      </w:r>
      <w:r>
        <w:rPr>
          <w:rFonts w:ascii="Arial" w:hAnsi="Arial" w:cs="Arial"/>
          <w:b/>
          <w:color w:val="0000FF"/>
          <w:sz w:val="24"/>
        </w:rPr>
        <w:tab/>
      </w:r>
      <w:r>
        <w:rPr>
          <w:rFonts w:ascii="Arial" w:hAnsi="Arial" w:cs="Arial"/>
          <w:b/>
          <w:sz w:val="24"/>
        </w:rPr>
        <w:t>Exception request for WI: Rel-17 LTE inter-band CA for 2 bands DL with 2 band UL; rapporteur: Huawei</w:t>
      </w:r>
    </w:p>
    <w:p w14:paraId="0E1B8EBE"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523FD1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1806F" w14:textId="77777777" w:rsidR="00D93B97" w:rsidRDefault="00D93B97" w:rsidP="00D93B97">
      <w:pPr>
        <w:rPr>
          <w:rFonts w:ascii="Arial" w:hAnsi="Arial" w:cs="Arial"/>
          <w:b/>
          <w:sz w:val="24"/>
        </w:rPr>
      </w:pPr>
      <w:r>
        <w:rPr>
          <w:rFonts w:ascii="Arial" w:hAnsi="Arial" w:cs="Arial"/>
          <w:b/>
          <w:color w:val="0000FF"/>
          <w:sz w:val="24"/>
        </w:rPr>
        <w:t>RP-220718</w:t>
      </w:r>
      <w:r>
        <w:rPr>
          <w:rFonts w:ascii="Arial" w:hAnsi="Arial" w:cs="Arial"/>
          <w:b/>
          <w:color w:val="0000FF"/>
          <w:sz w:val="24"/>
        </w:rPr>
        <w:tab/>
      </w:r>
      <w:r>
        <w:rPr>
          <w:rFonts w:ascii="Arial" w:hAnsi="Arial" w:cs="Arial"/>
          <w:b/>
          <w:sz w:val="24"/>
        </w:rPr>
        <w:t>Revised WID: Rel-17 LTE inter-band CA for 2 bands DL with 2 band UL</w:t>
      </w:r>
    </w:p>
    <w:p w14:paraId="52B9139D"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1326074" w14:textId="77777777" w:rsidR="00D93B97" w:rsidRDefault="00D93B97" w:rsidP="00D93B97">
      <w:pPr>
        <w:rPr>
          <w:rFonts w:ascii="Arial" w:hAnsi="Arial" w:cs="Arial"/>
          <w:b/>
        </w:rPr>
      </w:pPr>
      <w:r>
        <w:rPr>
          <w:rFonts w:ascii="Arial" w:hAnsi="Arial" w:cs="Arial"/>
          <w:b/>
        </w:rPr>
        <w:t xml:space="preserve">Abstract: </w:t>
      </w:r>
    </w:p>
    <w:p w14:paraId="24AB03A1" w14:textId="77777777" w:rsidR="00D93B97" w:rsidRDefault="00D93B97" w:rsidP="00D93B97">
      <w:r>
        <w:t>last approved WID: RP-212194</w:t>
      </w:r>
    </w:p>
    <w:p w14:paraId="4FB707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6657C" w14:textId="77777777" w:rsidR="00D93B97" w:rsidRDefault="00D93B97" w:rsidP="00D93B97">
      <w:pPr>
        <w:pStyle w:val="Heading5"/>
      </w:pPr>
      <w:bookmarkStart w:id="480" w:name="_Toc104749670"/>
      <w:bookmarkStart w:id="481" w:name="_Toc105285980"/>
      <w:r>
        <w:t>10.5.1.5</w:t>
      </w:r>
      <w:r>
        <w:tab/>
        <w:t>Rel-17 LTE inter-band CA for x bands DL (x= 3, 4, 5) with 2 bands UL [RAN4 WI: LTE_CA_R17_xBDL_2BUL]</w:t>
      </w:r>
      <w:bookmarkEnd w:id="480"/>
      <w:bookmarkEnd w:id="481"/>
    </w:p>
    <w:p w14:paraId="5F600D9A" w14:textId="77777777" w:rsidR="00D93B97" w:rsidRDefault="00D93B97" w:rsidP="00D93B97">
      <w:pPr>
        <w:rPr>
          <w:rFonts w:ascii="Arial" w:hAnsi="Arial" w:cs="Arial"/>
          <w:b/>
          <w:sz w:val="24"/>
        </w:rPr>
      </w:pPr>
      <w:r>
        <w:rPr>
          <w:rFonts w:ascii="Arial" w:hAnsi="Arial" w:cs="Arial"/>
          <w:b/>
          <w:color w:val="0000FF"/>
          <w:sz w:val="24"/>
        </w:rPr>
        <w:t>RP-220299</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02F6B8B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183FC8" w14:textId="77777777" w:rsidR="00D93B97" w:rsidRDefault="00D93B97" w:rsidP="00D93B97">
      <w:pPr>
        <w:rPr>
          <w:rFonts w:ascii="Arial" w:hAnsi="Arial" w:cs="Arial"/>
          <w:b/>
        </w:rPr>
      </w:pPr>
      <w:r>
        <w:rPr>
          <w:rFonts w:ascii="Arial" w:hAnsi="Arial" w:cs="Arial"/>
          <w:b/>
        </w:rPr>
        <w:t xml:space="preserve">Discussion: </w:t>
      </w:r>
    </w:p>
    <w:p w14:paraId="1353C190" w14:textId="77777777" w:rsidR="00D93B97" w:rsidRDefault="00D93B97" w:rsidP="00D93B97">
      <w:r>
        <w:t>MCC: &lt;100%, March22 means WI is stopped and CRs needed to remove changes from the specs</w:t>
      </w:r>
    </w:p>
    <w:p w14:paraId="0F357CFE"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RP-220994</w:t>
      </w:r>
      <w:r>
        <w:rPr>
          <w:color w:val="993300"/>
          <w:u w:val="single"/>
        </w:rPr>
        <w:t>.</w:t>
      </w:r>
    </w:p>
    <w:p w14:paraId="1208E149" w14:textId="77777777" w:rsidR="00D93B97" w:rsidRDefault="00D93B97" w:rsidP="00D93B97">
      <w:pPr>
        <w:rPr>
          <w:rFonts w:ascii="Arial" w:hAnsi="Arial" w:cs="Arial"/>
          <w:b/>
          <w:sz w:val="24"/>
        </w:rPr>
      </w:pPr>
      <w:r>
        <w:rPr>
          <w:rFonts w:ascii="Arial" w:hAnsi="Arial" w:cs="Arial"/>
          <w:b/>
          <w:color w:val="0000FF"/>
          <w:sz w:val="24"/>
        </w:rPr>
        <w:t>RP-220994</w:t>
      </w:r>
      <w:r>
        <w:rPr>
          <w:rFonts w:ascii="Arial" w:hAnsi="Arial" w:cs="Arial"/>
          <w:b/>
          <w:color w:val="0000FF"/>
          <w:sz w:val="24"/>
        </w:rPr>
        <w:tab/>
      </w:r>
      <w:r>
        <w:rPr>
          <w:rFonts w:ascii="Arial" w:hAnsi="Arial" w:cs="Arial"/>
          <w:b/>
          <w:sz w:val="24"/>
        </w:rPr>
        <w:t>Status report for WI  Rel-17 LTE inter-band Carrier Aggregation for x bands DL (x= 3, 4, 5) with 2 bands UL; rapporteur: LG Electronics</w:t>
      </w:r>
    </w:p>
    <w:p w14:paraId="79B76C2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CBD350B" w14:textId="77777777" w:rsidR="00D93B97" w:rsidRDefault="00D93B97" w:rsidP="00D93B97">
      <w:pPr>
        <w:rPr>
          <w:color w:val="808080"/>
        </w:rPr>
      </w:pPr>
      <w:r>
        <w:rPr>
          <w:color w:val="808080"/>
        </w:rPr>
        <w:t>(Replaces RP-220299)</w:t>
      </w:r>
    </w:p>
    <w:p w14:paraId="51A899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3E6AA" w14:textId="77777777" w:rsidR="00D93B97" w:rsidRDefault="00D93B97" w:rsidP="00D93B97">
      <w:pPr>
        <w:rPr>
          <w:rFonts w:ascii="Arial" w:hAnsi="Arial" w:cs="Arial"/>
          <w:b/>
          <w:sz w:val="24"/>
        </w:rPr>
      </w:pPr>
      <w:r>
        <w:rPr>
          <w:rFonts w:ascii="Arial" w:hAnsi="Arial" w:cs="Arial"/>
          <w:b/>
          <w:color w:val="0000FF"/>
          <w:sz w:val="24"/>
        </w:rPr>
        <w:t>RP-220301</w:t>
      </w:r>
      <w:r>
        <w:rPr>
          <w:rFonts w:ascii="Arial" w:hAnsi="Arial" w:cs="Arial"/>
          <w:b/>
          <w:color w:val="0000FF"/>
          <w:sz w:val="24"/>
        </w:rPr>
        <w:tab/>
      </w:r>
      <w:r>
        <w:rPr>
          <w:rFonts w:ascii="Arial" w:hAnsi="Arial" w:cs="Arial"/>
          <w:b/>
          <w:sz w:val="24"/>
        </w:rPr>
        <w:t>Exception sheet for the basket WI -  Rel-17 LTE inter-band Carrier Aggregation for x bands DL (x= 3, 4, 5) with 2 bands UL</w:t>
      </w:r>
    </w:p>
    <w:p w14:paraId="1854DBC1"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LG Electronics France</w:t>
      </w:r>
    </w:p>
    <w:p w14:paraId="0A7F465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A5F88" w14:textId="77777777" w:rsidR="00D93B97" w:rsidRDefault="00D93B97" w:rsidP="00D93B97">
      <w:pPr>
        <w:rPr>
          <w:rFonts w:ascii="Arial" w:hAnsi="Arial" w:cs="Arial"/>
          <w:b/>
          <w:sz w:val="24"/>
        </w:rPr>
      </w:pPr>
      <w:r>
        <w:rPr>
          <w:rFonts w:ascii="Arial" w:hAnsi="Arial" w:cs="Arial"/>
          <w:b/>
          <w:color w:val="0000FF"/>
          <w:sz w:val="24"/>
        </w:rPr>
        <w:t>RP-220295</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3BEFBBC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77036CD3" w14:textId="77777777" w:rsidR="00D93B97" w:rsidRDefault="00D93B97" w:rsidP="00D93B97">
      <w:pPr>
        <w:rPr>
          <w:rFonts w:ascii="Arial" w:hAnsi="Arial" w:cs="Arial"/>
          <w:b/>
        </w:rPr>
      </w:pPr>
      <w:r>
        <w:rPr>
          <w:rFonts w:ascii="Arial" w:hAnsi="Arial" w:cs="Arial"/>
          <w:b/>
        </w:rPr>
        <w:t xml:space="preserve">Abstract: </w:t>
      </w:r>
    </w:p>
    <w:p w14:paraId="5972C8F2" w14:textId="77777777" w:rsidR="00D93B97" w:rsidRDefault="00D93B97" w:rsidP="00D93B97">
      <w:r>
        <w:t>last approved WID: RP-212874; revision to change rapporteur and completion date;</w:t>
      </w:r>
    </w:p>
    <w:p w14:paraId="2393D4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E35F4" w14:textId="77777777" w:rsidR="00D93B97" w:rsidRDefault="00D93B97" w:rsidP="00D93B97">
      <w:pPr>
        <w:pStyle w:val="Heading4"/>
      </w:pPr>
      <w:bookmarkStart w:id="482" w:name="_Toc104749671"/>
      <w:bookmarkStart w:id="483" w:name="_Toc105285981"/>
      <w:r>
        <w:t>10.5.2</w:t>
      </w:r>
      <w:r>
        <w:tab/>
        <w:t>Additional LTE bands for UE categories M1/M2/NB1/NB2 in Rel-17 [RAN4 WI: LTE_bands_R17_M1_M2_NB1_NB2]</w:t>
      </w:r>
      <w:bookmarkEnd w:id="482"/>
      <w:bookmarkEnd w:id="483"/>
    </w:p>
    <w:p w14:paraId="62A8B96A" w14:textId="77777777" w:rsidR="00D93B97" w:rsidRDefault="00D93B97" w:rsidP="00D93B97">
      <w:pPr>
        <w:rPr>
          <w:rFonts w:ascii="Arial" w:hAnsi="Arial" w:cs="Arial"/>
          <w:b/>
          <w:sz w:val="24"/>
        </w:rPr>
      </w:pPr>
      <w:r>
        <w:rPr>
          <w:rFonts w:ascii="Arial" w:hAnsi="Arial" w:cs="Arial"/>
          <w:b/>
          <w:color w:val="0000FF"/>
          <w:sz w:val="24"/>
        </w:rPr>
        <w:t>RP-220815</w:t>
      </w:r>
      <w:r>
        <w:rPr>
          <w:rFonts w:ascii="Arial" w:hAnsi="Arial" w:cs="Arial"/>
          <w:b/>
          <w:color w:val="0000FF"/>
          <w:sz w:val="24"/>
        </w:rPr>
        <w:tab/>
      </w:r>
      <w:r>
        <w:rPr>
          <w:rFonts w:ascii="Arial" w:hAnsi="Arial" w:cs="Arial"/>
          <w:b/>
          <w:sz w:val="24"/>
        </w:rPr>
        <w:t>Status report for WI Additional LTE bands for UE categories M1/M2/NB1/NB2 in Rel-17; rapporteur: Ericsson</w:t>
      </w:r>
    </w:p>
    <w:p w14:paraId="7DDE075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CDCEFB" w14:textId="77777777" w:rsidR="00D93B97" w:rsidRDefault="00D93B97" w:rsidP="00D93B97">
      <w:pPr>
        <w:rPr>
          <w:rFonts w:ascii="Arial" w:hAnsi="Arial" w:cs="Arial"/>
          <w:b/>
        </w:rPr>
      </w:pPr>
      <w:r>
        <w:rPr>
          <w:rFonts w:ascii="Arial" w:hAnsi="Arial" w:cs="Arial"/>
          <w:b/>
        </w:rPr>
        <w:t xml:space="preserve">Discussion: </w:t>
      </w:r>
    </w:p>
    <w:p w14:paraId="778A5C9B" w14:textId="77777777" w:rsidR="00D93B97" w:rsidRDefault="00D93B97" w:rsidP="00D93B97">
      <w:r>
        <w:t>MCC: late submission</w:t>
      </w:r>
    </w:p>
    <w:p w14:paraId="120F95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87DFD" w14:textId="77777777" w:rsidR="00D93B97" w:rsidRDefault="00D93B97" w:rsidP="00D93B97">
      <w:pPr>
        <w:rPr>
          <w:rFonts w:ascii="Arial" w:hAnsi="Arial" w:cs="Arial"/>
          <w:b/>
          <w:sz w:val="24"/>
        </w:rPr>
      </w:pPr>
      <w:r>
        <w:rPr>
          <w:rFonts w:ascii="Arial" w:hAnsi="Arial" w:cs="Arial"/>
          <w:b/>
          <w:color w:val="0000FF"/>
          <w:sz w:val="24"/>
        </w:rPr>
        <w:t>RP-220816</w:t>
      </w:r>
      <w:r>
        <w:rPr>
          <w:rFonts w:ascii="Arial" w:hAnsi="Arial" w:cs="Arial"/>
          <w:b/>
          <w:color w:val="0000FF"/>
          <w:sz w:val="24"/>
        </w:rPr>
        <w:tab/>
      </w:r>
      <w:r>
        <w:rPr>
          <w:rFonts w:ascii="Arial" w:hAnsi="Arial" w:cs="Arial"/>
          <w:b/>
          <w:sz w:val="24"/>
        </w:rPr>
        <w:t>Revised WID: Additional LTE bands for UE categories M1/M2/NB1/NB2 in Rel-17</w:t>
      </w:r>
    </w:p>
    <w:p w14:paraId="2A0656A3"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0366B47" w14:textId="77777777" w:rsidR="00D93B97" w:rsidRDefault="00D93B97" w:rsidP="00D93B97">
      <w:pPr>
        <w:rPr>
          <w:rFonts w:ascii="Arial" w:hAnsi="Arial" w:cs="Arial"/>
          <w:b/>
        </w:rPr>
      </w:pPr>
      <w:r>
        <w:rPr>
          <w:rFonts w:ascii="Arial" w:hAnsi="Arial" w:cs="Arial"/>
          <w:b/>
        </w:rPr>
        <w:t xml:space="preserve">Abstract: </w:t>
      </w:r>
    </w:p>
    <w:p w14:paraId="52BE683F" w14:textId="77777777" w:rsidR="00D93B97" w:rsidRDefault="00D93B97" w:rsidP="00D93B97">
      <w:r>
        <w:t>last approved WID: RP-212906</w:t>
      </w:r>
    </w:p>
    <w:p w14:paraId="6DB2107A" w14:textId="77777777" w:rsidR="00D93B97" w:rsidRDefault="00D93B97" w:rsidP="00D93B97">
      <w:pPr>
        <w:rPr>
          <w:rFonts w:ascii="Arial" w:hAnsi="Arial" w:cs="Arial"/>
          <w:b/>
        </w:rPr>
      </w:pPr>
      <w:r>
        <w:rPr>
          <w:rFonts w:ascii="Arial" w:hAnsi="Arial" w:cs="Arial"/>
          <w:b/>
        </w:rPr>
        <w:t xml:space="preserve">Discussion: </w:t>
      </w:r>
    </w:p>
    <w:p w14:paraId="632EFF1F" w14:textId="77777777" w:rsidR="00D93B97" w:rsidRDefault="00D93B97" w:rsidP="00D93B97">
      <w:r>
        <w:t>MCC: late submission</w:t>
      </w:r>
    </w:p>
    <w:p w14:paraId="1CFE2A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58326" w14:textId="77777777" w:rsidR="00D93B97" w:rsidRDefault="00D93B97" w:rsidP="00D93B97">
      <w:pPr>
        <w:rPr>
          <w:rFonts w:ascii="Arial" w:hAnsi="Arial" w:cs="Arial"/>
          <w:b/>
          <w:sz w:val="24"/>
        </w:rPr>
      </w:pPr>
      <w:r>
        <w:rPr>
          <w:rFonts w:ascii="Arial" w:hAnsi="Arial" w:cs="Arial"/>
          <w:b/>
          <w:color w:val="0000FF"/>
          <w:sz w:val="24"/>
        </w:rPr>
        <w:lastRenderedPageBreak/>
        <w:t>RP-220817</w:t>
      </w:r>
      <w:r>
        <w:rPr>
          <w:rFonts w:ascii="Arial" w:hAnsi="Arial" w:cs="Arial"/>
          <w:b/>
          <w:color w:val="0000FF"/>
          <w:sz w:val="24"/>
        </w:rPr>
        <w:tab/>
      </w:r>
      <w:r>
        <w:rPr>
          <w:rFonts w:ascii="Arial" w:hAnsi="Arial" w:cs="Arial"/>
          <w:b/>
          <w:sz w:val="24"/>
        </w:rPr>
        <w:t>REL-17 WI Exception for Core part: Additional LTE bands for UE categories M1/M2/NB1/NB2 in Rel-17</w:t>
      </w:r>
    </w:p>
    <w:p w14:paraId="31A5317B" w14:textId="77777777" w:rsidR="00D93B97" w:rsidRDefault="00D93B97" w:rsidP="00D93B97">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w:t>
      </w:r>
    </w:p>
    <w:p w14:paraId="29680C02" w14:textId="77777777" w:rsidR="00D93B97" w:rsidRDefault="00D93B97" w:rsidP="00D93B97">
      <w:pPr>
        <w:rPr>
          <w:rFonts w:ascii="Arial" w:hAnsi="Arial" w:cs="Arial"/>
          <w:b/>
        </w:rPr>
      </w:pPr>
      <w:r>
        <w:rPr>
          <w:rFonts w:ascii="Arial" w:hAnsi="Arial" w:cs="Arial"/>
          <w:b/>
        </w:rPr>
        <w:t xml:space="preserve">Discussion: </w:t>
      </w:r>
    </w:p>
    <w:p w14:paraId="17A177C7" w14:textId="77777777" w:rsidR="00D93B97" w:rsidRDefault="00D93B97" w:rsidP="00D93B97">
      <w:r>
        <w:t>MCC: late submission</w:t>
      </w:r>
    </w:p>
    <w:p w14:paraId="287CD8F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C8D77" w14:textId="77777777" w:rsidR="00D93B97" w:rsidRDefault="00D93B97" w:rsidP="00D93B97">
      <w:pPr>
        <w:pStyle w:val="Heading4"/>
      </w:pPr>
      <w:bookmarkStart w:id="484" w:name="_Toc104749672"/>
      <w:bookmarkStart w:id="485" w:name="_Toc105285982"/>
      <w:r>
        <w:t>10.5.3</w:t>
      </w:r>
      <w:r>
        <w:tab/>
        <w:t>Introduction of upper 700MHz A block E-UTRA band for the US [RAN4 WI: LTE_upper_700MHz_A]</w:t>
      </w:r>
      <w:bookmarkEnd w:id="484"/>
      <w:bookmarkEnd w:id="485"/>
    </w:p>
    <w:p w14:paraId="08EBF33D" w14:textId="77777777" w:rsidR="00D93B97" w:rsidRDefault="00D93B97" w:rsidP="00D93B97">
      <w:pPr>
        <w:rPr>
          <w:rFonts w:ascii="Arial" w:hAnsi="Arial" w:cs="Arial"/>
          <w:b/>
          <w:sz w:val="24"/>
        </w:rPr>
      </w:pPr>
      <w:r>
        <w:rPr>
          <w:rFonts w:ascii="Arial" w:hAnsi="Arial" w:cs="Arial"/>
          <w:b/>
          <w:color w:val="0000FF"/>
          <w:sz w:val="24"/>
        </w:rPr>
        <w:t>RP-220404</w:t>
      </w:r>
      <w:r>
        <w:rPr>
          <w:rFonts w:ascii="Arial" w:hAnsi="Arial" w:cs="Arial"/>
          <w:b/>
          <w:color w:val="0000FF"/>
          <w:sz w:val="24"/>
        </w:rPr>
        <w:tab/>
      </w:r>
      <w:r>
        <w:rPr>
          <w:rFonts w:ascii="Arial" w:hAnsi="Arial" w:cs="Arial"/>
          <w:b/>
          <w:sz w:val="24"/>
        </w:rPr>
        <w:t>Status report for WI Introduction of upper 700MHz A block E-UTRA band for the US; rapporteur: Puloli</w:t>
      </w:r>
    </w:p>
    <w:p w14:paraId="5EDF18F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CCAEB7" w14:textId="77777777" w:rsidR="00D93B97" w:rsidRDefault="00D93B97" w:rsidP="00D93B97">
      <w:pPr>
        <w:rPr>
          <w:rFonts w:ascii="Arial" w:hAnsi="Arial" w:cs="Arial"/>
          <w:b/>
        </w:rPr>
      </w:pPr>
      <w:r>
        <w:rPr>
          <w:rFonts w:ascii="Arial" w:hAnsi="Arial" w:cs="Arial"/>
          <w:b/>
        </w:rPr>
        <w:t xml:space="preserve">Discussion: </w:t>
      </w:r>
    </w:p>
    <w:p w14:paraId="5A57822A" w14:textId="77777777" w:rsidR="00D93B97" w:rsidRDefault="00D93B97" w:rsidP="00D93B97">
      <w:r>
        <w:t>conclusion: Core and Perf. part WI completed</w:t>
      </w:r>
    </w:p>
    <w:p w14:paraId="6A295D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FF6BA" w14:textId="77777777" w:rsidR="00D93B97" w:rsidRDefault="00D93B97" w:rsidP="00D93B97">
      <w:pPr>
        <w:rPr>
          <w:rFonts w:ascii="Arial" w:hAnsi="Arial" w:cs="Arial"/>
          <w:b/>
          <w:sz w:val="24"/>
        </w:rPr>
      </w:pPr>
      <w:r>
        <w:rPr>
          <w:rFonts w:ascii="Arial" w:hAnsi="Arial" w:cs="Arial"/>
          <w:b/>
          <w:color w:val="0000FF"/>
          <w:sz w:val="24"/>
        </w:rPr>
        <w:t>RP-220406</w:t>
      </w:r>
      <w:r>
        <w:rPr>
          <w:rFonts w:ascii="Arial" w:hAnsi="Arial" w:cs="Arial"/>
          <w:b/>
          <w:color w:val="0000FF"/>
          <w:sz w:val="24"/>
        </w:rPr>
        <w:tab/>
      </w:r>
      <w:r>
        <w:rPr>
          <w:rFonts w:ascii="Arial" w:hAnsi="Arial" w:cs="Arial"/>
          <w:b/>
          <w:sz w:val="24"/>
        </w:rPr>
        <w:t>TR 36.779 v1.0.0 on Introduction of upper 700MHz A block E-UTRA band for the US</w:t>
      </w:r>
    </w:p>
    <w:p w14:paraId="43D92904"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v1.0.0</w:t>
      </w:r>
      <w:r>
        <w:rPr>
          <w:i/>
        </w:rPr>
        <w:br/>
      </w:r>
      <w:r>
        <w:rPr>
          <w:i/>
        </w:rPr>
        <w:tab/>
      </w:r>
      <w:r>
        <w:rPr>
          <w:i/>
        </w:rPr>
        <w:tab/>
      </w:r>
      <w:r>
        <w:rPr>
          <w:i/>
        </w:rPr>
        <w:tab/>
      </w:r>
      <w:r>
        <w:rPr>
          <w:i/>
        </w:rPr>
        <w:tab/>
      </w:r>
      <w:r>
        <w:rPr>
          <w:i/>
        </w:rPr>
        <w:tab/>
        <w:t>Source: Puloli</w:t>
      </w:r>
    </w:p>
    <w:p w14:paraId="7D076A6C" w14:textId="77777777" w:rsidR="00D93B97" w:rsidRDefault="00D93B97" w:rsidP="00D93B97">
      <w:pPr>
        <w:rPr>
          <w:rFonts w:ascii="Arial" w:hAnsi="Arial" w:cs="Arial"/>
          <w:b/>
        </w:rPr>
      </w:pPr>
      <w:r>
        <w:rPr>
          <w:rFonts w:ascii="Arial" w:hAnsi="Arial" w:cs="Arial"/>
          <w:b/>
        </w:rPr>
        <w:t xml:space="preserve">Abstract: </w:t>
      </w:r>
    </w:p>
    <w:p w14:paraId="208AA7A0" w14:textId="77777777" w:rsidR="00D93B97" w:rsidRDefault="00D93B97" w:rsidP="00D93B97">
      <w:r>
        <w:t>RAN4 TR 36.779 is provided for 1-step approval</w:t>
      </w:r>
    </w:p>
    <w:p w14:paraId="024D584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RP-220860</w:t>
      </w:r>
      <w:r>
        <w:rPr>
          <w:color w:val="993300"/>
          <w:u w:val="single"/>
        </w:rPr>
        <w:t>.</w:t>
      </w:r>
    </w:p>
    <w:p w14:paraId="6C415E22" w14:textId="77777777" w:rsidR="00D93B97" w:rsidRDefault="00D93B97" w:rsidP="00D93B97">
      <w:pPr>
        <w:rPr>
          <w:rFonts w:ascii="Arial" w:hAnsi="Arial" w:cs="Arial"/>
          <w:b/>
          <w:sz w:val="24"/>
        </w:rPr>
      </w:pPr>
      <w:r>
        <w:rPr>
          <w:rFonts w:ascii="Arial" w:hAnsi="Arial" w:cs="Arial"/>
          <w:b/>
          <w:color w:val="0000FF"/>
          <w:sz w:val="24"/>
        </w:rPr>
        <w:t>RP-220860</w:t>
      </w:r>
      <w:r>
        <w:rPr>
          <w:rFonts w:ascii="Arial" w:hAnsi="Arial" w:cs="Arial"/>
          <w:b/>
          <w:color w:val="0000FF"/>
          <w:sz w:val="24"/>
        </w:rPr>
        <w:tab/>
      </w:r>
      <w:r>
        <w:rPr>
          <w:rFonts w:ascii="Arial" w:hAnsi="Arial" w:cs="Arial"/>
          <w:b/>
          <w:sz w:val="24"/>
        </w:rPr>
        <w:t>TR 36.779 v1.0.1 on Introduction of upper 700MHz A block E-UTRA band for the US</w:t>
      </w:r>
    </w:p>
    <w:p w14:paraId="22C5283B" w14:textId="77777777" w:rsidR="00D93B97" w:rsidRDefault="00D93B97" w:rsidP="00D93B97">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v1.0.1</w:t>
      </w:r>
      <w:r>
        <w:rPr>
          <w:i/>
        </w:rPr>
        <w:br/>
      </w:r>
      <w:r>
        <w:rPr>
          <w:i/>
        </w:rPr>
        <w:tab/>
      </w:r>
      <w:r>
        <w:rPr>
          <w:i/>
        </w:rPr>
        <w:tab/>
      </w:r>
      <w:r>
        <w:rPr>
          <w:i/>
        </w:rPr>
        <w:tab/>
      </w:r>
      <w:r>
        <w:rPr>
          <w:i/>
        </w:rPr>
        <w:tab/>
      </w:r>
      <w:r>
        <w:rPr>
          <w:i/>
        </w:rPr>
        <w:tab/>
        <w:t>Source: Puloli</w:t>
      </w:r>
    </w:p>
    <w:p w14:paraId="00A51CCE" w14:textId="77777777" w:rsidR="00D93B97" w:rsidRDefault="00D93B97" w:rsidP="00D93B97">
      <w:pPr>
        <w:rPr>
          <w:color w:val="808080"/>
        </w:rPr>
      </w:pPr>
      <w:r>
        <w:rPr>
          <w:color w:val="808080"/>
        </w:rPr>
        <w:t>(Replaces RP-220406)</w:t>
      </w:r>
    </w:p>
    <w:p w14:paraId="594EB53E" w14:textId="77777777" w:rsidR="00D93B97" w:rsidRDefault="00D93B97" w:rsidP="00D93B97">
      <w:pPr>
        <w:rPr>
          <w:rFonts w:ascii="Arial" w:hAnsi="Arial" w:cs="Arial"/>
          <w:b/>
        </w:rPr>
      </w:pPr>
      <w:r>
        <w:rPr>
          <w:rFonts w:ascii="Arial" w:hAnsi="Arial" w:cs="Arial"/>
          <w:b/>
        </w:rPr>
        <w:t xml:space="preserve">Abstract: </w:t>
      </w:r>
    </w:p>
    <w:p w14:paraId="3B8C0462" w14:textId="77777777" w:rsidR="00D93B97" w:rsidRDefault="00D93B97" w:rsidP="00D93B97">
      <w:r>
        <w:t>RAN4 TR 36.779 is provided for 1-step approval</w:t>
      </w:r>
    </w:p>
    <w:p w14:paraId="0591086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B56D8" w14:textId="77777777" w:rsidR="00D93B97" w:rsidRDefault="00D93B97" w:rsidP="00D93B97">
      <w:pPr>
        <w:rPr>
          <w:rFonts w:ascii="Arial" w:hAnsi="Arial" w:cs="Arial"/>
          <w:b/>
          <w:sz w:val="24"/>
        </w:rPr>
      </w:pPr>
      <w:r>
        <w:rPr>
          <w:rFonts w:ascii="Arial" w:hAnsi="Arial" w:cs="Arial"/>
          <w:b/>
          <w:color w:val="0000FF"/>
          <w:sz w:val="24"/>
        </w:rPr>
        <w:t>RP-220347</w:t>
      </w:r>
      <w:r>
        <w:rPr>
          <w:rFonts w:ascii="Arial" w:hAnsi="Arial" w:cs="Arial"/>
          <w:b/>
          <w:color w:val="0000FF"/>
          <w:sz w:val="24"/>
        </w:rPr>
        <w:tab/>
      </w:r>
      <w:r>
        <w:rPr>
          <w:rFonts w:ascii="Arial" w:hAnsi="Arial" w:cs="Arial"/>
          <w:b/>
          <w:sz w:val="24"/>
        </w:rPr>
        <w:t>RAN4 CRs for Open REL-17 NR or NR+LTE WIs - Batch 5</w:t>
      </w:r>
    </w:p>
    <w:p w14:paraId="703F5BA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B346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682FA" w14:textId="77777777" w:rsidR="00D93B97" w:rsidRDefault="00D93B97" w:rsidP="00D93B97">
      <w:pPr>
        <w:pStyle w:val="Heading3"/>
      </w:pPr>
      <w:bookmarkStart w:id="486" w:name="_Toc104749673"/>
      <w:bookmarkStart w:id="487" w:name="_Toc105285983"/>
      <w:r>
        <w:lastRenderedPageBreak/>
        <w:t>10.6</w:t>
      </w:r>
      <w:r>
        <w:tab/>
        <w:t>Closed REL-17 LTE SIs</w:t>
      </w:r>
      <w:bookmarkEnd w:id="486"/>
      <w:bookmarkEnd w:id="487"/>
    </w:p>
    <w:p w14:paraId="3CDB7AB3" w14:textId="77777777" w:rsidR="00D93B97" w:rsidRDefault="00D93B97" w:rsidP="00D93B97">
      <w:pPr>
        <w:pStyle w:val="Heading4"/>
      </w:pPr>
      <w:bookmarkStart w:id="488" w:name="_Toc104749674"/>
      <w:bookmarkStart w:id="489" w:name="_Toc105285984"/>
      <w:r>
        <w:t>10.6.1</w:t>
      </w:r>
      <w:r>
        <w:tab/>
        <w:t>Study on NB-IoT/eMTC support for NTN [RAN1 SI: FS_LTE_NBIOT_eMTC_NTN]</w:t>
      </w:r>
      <w:bookmarkEnd w:id="488"/>
      <w:bookmarkEnd w:id="489"/>
    </w:p>
    <w:p w14:paraId="4AFF029D" w14:textId="77777777" w:rsidR="00D93B97" w:rsidRDefault="00D93B97" w:rsidP="00D93B97">
      <w:pPr>
        <w:pStyle w:val="Heading3"/>
      </w:pPr>
      <w:bookmarkStart w:id="490" w:name="_Toc104749675"/>
      <w:bookmarkStart w:id="491" w:name="_Toc105285985"/>
      <w:r>
        <w:t>10.7</w:t>
      </w:r>
      <w:r>
        <w:tab/>
        <w:t>Closed REL-17 LTE WIs</w:t>
      </w:r>
      <w:bookmarkEnd w:id="490"/>
      <w:bookmarkEnd w:id="491"/>
    </w:p>
    <w:p w14:paraId="341415DB" w14:textId="77777777" w:rsidR="00D93B97" w:rsidRDefault="00D93B97" w:rsidP="00D93B97">
      <w:pPr>
        <w:pStyle w:val="Heading4"/>
      </w:pPr>
      <w:bookmarkStart w:id="492" w:name="_Toc104749676"/>
      <w:bookmarkStart w:id="493" w:name="_Toc105285986"/>
      <w:r>
        <w:t>10.7.1</w:t>
      </w:r>
      <w:r>
        <w:tab/>
        <w:t>Modification of LTE Band 24 Specifications to comply with updated regulatory emission limits [RAN4 WI: LTE_B24_mod]</w:t>
      </w:r>
      <w:bookmarkEnd w:id="492"/>
      <w:bookmarkEnd w:id="493"/>
    </w:p>
    <w:p w14:paraId="01973DB7" w14:textId="77777777" w:rsidR="00D93B97" w:rsidRDefault="00D93B97" w:rsidP="00D93B97">
      <w:pPr>
        <w:pStyle w:val="Heading3"/>
      </w:pPr>
      <w:bookmarkStart w:id="494" w:name="_Toc104749677"/>
      <w:bookmarkStart w:id="495" w:name="_Toc105285987"/>
      <w:r>
        <w:t>10.8</w:t>
      </w:r>
      <w:r>
        <w:tab/>
        <w:t>Small Technical Enhancements and Improvements for REL-17 [TEI17]</w:t>
      </w:r>
      <w:bookmarkEnd w:id="494"/>
      <w:bookmarkEnd w:id="495"/>
    </w:p>
    <w:p w14:paraId="22275014" w14:textId="77777777" w:rsidR="00D93B97" w:rsidRDefault="00D93B97" w:rsidP="00D93B97">
      <w:pPr>
        <w:rPr>
          <w:rFonts w:ascii="Arial" w:hAnsi="Arial" w:cs="Arial"/>
          <w:b/>
          <w:sz w:val="24"/>
        </w:rPr>
      </w:pPr>
      <w:r>
        <w:rPr>
          <w:rFonts w:ascii="Arial" w:hAnsi="Arial" w:cs="Arial"/>
          <w:b/>
          <w:color w:val="0000FF"/>
          <w:sz w:val="24"/>
        </w:rPr>
        <w:t>RP-220237</w:t>
      </w:r>
      <w:r>
        <w:rPr>
          <w:rFonts w:ascii="Arial" w:hAnsi="Arial" w:cs="Arial"/>
          <w:b/>
          <w:color w:val="0000FF"/>
          <w:sz w:val="24"/>
        </w:rPr>
        <w:tab/>
      </w:r>
      <w:r>
        <w:rPr>
          <w:rFonts w:ascii="Arial" w:hAnsi="Arial" w:cs="Arial"/>
          <w:b/>
          <w:sz w:val="24"/>
        </w:rPr>
        <w:t>RAN3 CRs for Small Technical Enhancements and Improvements for REL-17 - LTE</w:t>
      </w:r>
    </w:p>
    <w:p w14:paraId="5937C46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760D5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B0FC3" w14:textId="77777777" w:rsidR="00D93B97" w:rsidRDefault="00D93B97" w:rsidP="00D93B97">
      <w:pPr>
        <w:rPr>
          <w:rFonts w:ascii="Arial" w:hAnsi="Arial" w:cs="Arial"/>
          <w:b/>
          <w:sz w:val="24"/>
        </w:rPr>
      </w:pPr>
      <w:r>
        <w:rPr>
          <w:rFonts w:ascii="Arial" w:hAnsi="Arial" w:cs="Arial"/>
          <w:b/>
          <w:color w:val="0000FF"/>
          <w:sz w:val="24"/>
        </w:rPr>
        <w:t>RP-220239</w:t>
      </w:r>
      <w:r>
        <w:rPr>
          <w:rFonts w:ascii="Arial" w:hAnsi="Arial" w:cs="Arial"/>
          <w:b/>
          <w:color w:val="0000FF"/>
          <w:sz w:val="24"/>
        </w:rPr>
        <w:tab/>
      </w:r>
      <w:r>
        <w:rPr>
          <w:rFonts w:ascii="Arial" w:hAnsi="Arial" w:cs="Arial"/>
          <w:b/>
          <w:sz w:val="24"/>
        </w:rPr>
        <w:t>RAN3 CRs for Inclusive Language - LTE</w:t>
      </w:r>
    </w:p>
    <w:p w14:paraId="76C86C0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1E6221E" w14:textId="77777777" w:rsidR="00D93B97" w:rsidRDefault="00D93B97" w:rsidP="00D93B97">
      <w:pPr>
        <w:rPr>
          <w:rFonts w:ascii="Arial" w:hAnsi="Arial" w:cs="Arial"/>
          <w:b/>
        </w:rPr>
      </w:pPr>
      <w:r>
        <w:rPr>
          <w:rFonts w:ascii="Arial" w:hAnsi="Arial" w:cs="Arial"/>
          <w:b/>
        </w:rPr>
        <w:t xml:space="preserve">Discussion: </w:t>
      </w:r>
    </w:p>
    <w:p w14:paraId="74B781E2" w14:textId="77777777" w:rsidR="00D93B97" w:rsidRDefault="00D93B97" w:rsidP="00D93B97">
      <w:r>
        <w:t>handled in [95e-18-InclusiveLanguage]</w:t>
      </w:r>
    </w:p>
    <w:p w14:paraId="3EFEA2A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2D2A2" w14:textId="77777777" w:rsidR="00D93B97" w:rsidRDefault="00D93B97" w:rsidP="00D93B97">
      <w:pPr>
        <w:pStyle w:val="Heading3"/>
      </w:pPr>
      <w:bookmarkStart w:id="496" w:name="_Toc104749678"/>
      <w:bookmarkStart w:id="497" w:name="_Toc105285988"/>
      <w:r>
        <w:t>10.9</w:t>
      </w:r>
      <w:r>
        <w:tab/>
        <w:t>LTE UE capabilities/UE categories</w:t>
      </w:r>
      <w:bookmarkEnd w:id="496"/>
      <w:bookmarkEnd w:id="497"/>
    </w:p>
    <w:p w14:paraId="6C477541" w14:textId="77777777" w:rsidR="00D93B97" w:rsidRDefault="00D93B97" w:rsidP="00D93B97">
      <w:pPr>
        <w:pStyle w:val="Heading2"/>
      </w:pPr>
      <w:bookmarkStart w:id="498" w:name="_Toc104749679"/>
      <w:bookmarkStart w:id="499" w:name="_Toc105285989"/>
      <w:r>
        <w:t>11</w:t>
      </w:r>
      <w:r>
        <w:tab/>
        <w:t>UMTS</w:t>
      </w:r>
      <w:bookmarkEnd w:id="498"/>
      <w:bookmarkEnd w:id="499"/>
    </w:p>
    <w:p w14:paraId="0C6A27BE" w14:textId="77777777" w:rsidR="00D93B97" w:rsidRDefault="00D93B97" w:rsidP="00D93B97">
      <w:r>
        <w:t>NOTE: This agenda item covers UMTS topics of all releases except UMTS UE conformance aspects are covered under AI13. Topics affecting UMTS and LTE are covered under AI 10.</w:t>
      </w:r>
    </w:p>
    <w:p w14:paraId="5F835181" w14:textId="77777777" w:rsidR="00D93B97" w:rsidRDefault="00D93B97" w:rsidP="00D93B97">
      <w:pPr>
        <w:rPr>
          <w:rFonts w:ascii="Arial" w:hAnsi="Arial" w:cs="Arial"/>
          <w:b/>
          <w:sz w:val="24"/>
        </w:rPr>
      </w:pPr>
      <w:r>
        <w:rPr>
          <w:rFonts w:ascii="Arial" w:hAnsi="Arial" w:cs="Arial"/>
          <w:b/>
          <w:color w:val="0000FF"/>
          <w:sz w:val="24"/>
        </w:rPr>
        <w:t>RP-220240</w:t>
      </w:r>
      <w:r>
        <w:rPr>
          <w:rFonts w:ascii="Arial" w:hAnsi="Arial" w:cs="Arial"/>
          <w:b/>
          <w:color w:val="0000FF"/>
          <w:sz w:val="24"/>
        </w:rPr>
        <w:tab/>
      </w:r>
      <w:r>
        <w:rPr>
          <w:rFonts w:ascii="Arial" w:hAnsi="Arial" w:cs="Arial"/>
          <w:b/>
          <w:sz w:val="24"/>
        </w:rPr>
        <w:t>RAN3 CRs for Inclusive Language - UMTS</w:t>
      </w:r>
    </w:p>
    <w:p w14:paraId="4BDAA58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E0CA920" w14:textId="77777777" w:rsidR="00D93B97" w:rsidRDefault="00D93B97" w:rsidP="00D93B97">
      <w:pPr>
        <w:rPr>
          <w:rFonts w:ascii="Arial" w:hAnsi="Arial" w:cs="Arial"/>
          <w:b/>
        </w:rPr>
      </w:pPr>
      <w:r>
        <w:rPr>
          <w:rFonts w:ascii="Arial" w:hAnsi="Arial" w:cs="Arial"/>
          <w:b/>
        </w:rPr>
        <w:t xml:space="preserve">Discussion: </w:t>
      </w:r>
    </w:p>
    <w:p w14:paraId="66C0E0E0" w14:textId="77777777" w:rsidR="00D93B97" w:rsidRDefault="00D93B97" w:rsidP="00D93B97">
      <w:r>
        <w:t>handled in [95e-18-InclusiveLanguage];</w:t>
      </w:r>
    </w:p>
    <w:p w14:paraId="107FF0AE" w14:textId="77777777" w:rsidR="00D93B97" w:rsidRDefault="00D93B97" w:rsidP="00D93B97">
      <w:r>
        <w:t>MCC: RAN4 suggested to not upgrade 25-series specs to REL-17 (see discussion [95e-46-25-34-SpecSeries]); if this is agreed by TSG RAN, then the REL-17 CRs of this RAN3 CRpack will not be needed</w:t>
      </w:r>
    </w:p>
    <w:p w14:paraId="17410DFE" w14:textId="77777777" w:rsidR="00D93B97" w:rsidRDefault="00D93B97" w:rsidP="00D93B97">
      <w:r>
        <w:t>conclusion: finally RP-220240 was not pursued</w:t>
      </w:r>
    </w:p>
    <w:p w14:paraId="35C2876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0D110" w14:textId="77777777" w:rsidR="00D93B97" w:rsidRDefault="00D93B97" w:rsidP="00D93B97">
      <w:pPr>
        <w:rPr>
          <w:rFonts w:ascii="Arial" w:hAnsi="Arial" w:cs="Arial"/>
          <w:b/>
          <w:sz w:val="24"/>
        </w:rPr>
      </w:pPr>
      <w:r>
        <w:rPr>
          <w:rFonts w:ascii="Arial" w:hAnsi="Arial" w:cs="Arial"/>
          <w:b/>
          <w:color w:val="0000FF"/>
          <w:sz w:val="24"/>
        </w:rPr>
        <w:t>RP-220311</w:t>
      </w:r>
      <w:r>
        <w:rPr>
          <w:rFonts w:ascii="Arial" w:hAnsi="Arial" w:cs="Arial"/>
          <w:b/>
          <w:color w:val="0000FF"/>
          <w:sz w:val="24"/>
        </w:rPr>
        <w:tab/>
      </w:r>
      <w:r>
        <w:rPr>
          <w:rFonts w:ascii="Arial" w:hAnsi="Arial" w:cs="Arial"/>
          <w:b/>
          <w:sz w:val="24"/>
        </w:rPr>
        <w:t>Inclusive language review</w:t>
      </w:r>
    </w:p>
    <w:p w14:paraId="1FF0FC1A"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25.306 v16.1.0</w:t>
      </w:r>
      <w:r>
        <w:rPr>
          <w:i/>
        </w:rPr>
        <w:tab/>
        <w:t xml:space="preserve">  CR-0526  rev 1 Cat: D (Rel-17)</w:t>
      </w:r>
      <w:r>
        <w:rPr>
          <w:i/>
        </w:rPr>
        <w:br/>
      </w:r>
      <w:r>
        <w:rPr>
          <w:i/>
        </w:rPr>
        <w:lastRenderedPageBreak/>
        <w:br/>
      </w:r>
      <w:r>
        <w:rPr>
          <w:i/>
        </w:rPr>
        <w:tab/>
      </w:r>
      <w:r>
        <w:rPr>
          <w:i/>
        </w:rPr>
        <w:tab/>
      </w:r>
      <w:r>
        <w:rPr>
          <w:i/>
        </w:rPr>
        <w:tab/>
      </w:r>
      <w:r>
        <w:rPr>
          <w:i/>
        </w:rPr>
        <w:tab/>
      </w:r>
      <w:r>
        <w:rPr>
          <w:i/>
        </w:rPr>
        <w:tab/>
        <w:t>Source: Ericsson</w:t>
      </w:r>
    </w:p>
    <w:p w14:paraId="7B042824" w14:textId="77777777" w:rsidR="00D93B97" w:rsidRDefault="00D93B97" w:rsidP="00D93B97">
      <w:pPr>
        <w:rPr>
          <w:color w:val="808080"/>
        </w:rPr>
      </w:pPr>
      <w:r>
        <w:rPr>
          <w:color w:val="808080"/>
        </w:rPr>
        <w:t>(Replaces RP-210333)</w:t>
      </w:r>
    </w:p>
    <w:p w14:paraId="6984F4D9" w14:textId="77777777" w:rsidR="00D93B97" w:rsidRDefault="00D93B97" w:rsidP="00D93B97">
      <w:pPr>
        <w:rPr>
          <w:rFonts w:ascii="Arial" w:hAnsi="Arial" w:cs="Arial"/>
          <w:b/>
        </w:rPr>
      </w:pPr>
      <w:r>
        <w:rPr>
          <w:rFonts w:ascii="Arial" w:hAnsi="Arial" w:cs="Arial"/>
          <w:b/>
        </w:rPr>
        <w:t xml:space="preserve">Abstract: </w:t>
      </w:r>
    </w:p>
    <w:p w14:paraId="2CB207C5" w14:textId="77777777" w:rsidR="00D93B97" w:rsidRDefault="00D93B97" w:rsidP="00D93B97">
      <w:r>
        <w:t>company CR; related to RP-202179 and revision of RP-210333, this CR is submitted to directly to plenary as the specification is managed by RAN plenary; note: REL-17 version of the spec does not yet exist</w:t>
      </w:r>
    </w:p>
    <w:p w14:paraId="44E0C95D" w14:textId="77777777" w:rsidR="00D93B97" w:rsidRDefault="00D93B97" w:rsidP="00D93B97">
      <w:pPr>
        <w:rPr>
          <w:rFonts w:ascii="Arial" w:hAnsi="Arial" w:cs="Arial"/>
          <w:b/>
        </w:rPr>
      </w:pPr>
      <w:r>
        <w:rPr>
          <w:rFonts w:ascii="Arial" w:hAnsi="Arial" w:cs="Arial"/>
          <w:b/>
        </w:rPr>
        <w:t xml:space="preserve">Discussion: </w:t>
      </w:r>
    </w:p>
    <w:p w14:paraId="7E99C27B" w14:textId="77777777" w:rsidR="00D93B97" w:rsidRDefault="00D93B97" w:rsidP="00D93B97">
      <w:r>
        <w:t>handled in [95e-18-InclusiveLanguage];</w:t>
      </w:r>
    </w:p>
    <w:p w14:paraId="6BC6F6BF" w14:textId="77777777" w:rsidR="00D93B97" w:rsidRDefault="00D93B97" w:rsidP="00D93B97">
      <w:r>
        <w:t>MCC: RAN4 suggested to not upgrade 25-series specs to REL-17 (see discussion [95e-46-25-34-SpecSeries]); if this is agreed by TSG RAN, then this RAN CR will not be needed</w:t>
      </w:r>
    </w:p>
    <w:p w14:paraId="4AF4E636" w14:textId="77777777" w:rsidR="00D93B97" w:rsidRDefault="00D93B97" w:rsidP="00D93B97">
      <w:r>
        <w:t>conclusion: finally RP-220311 was not pursued</w:t>
      </w:r>
    </w:p>
    <w:p w14:paraId="303083F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42F56A" w14:textId="77777777" w:rsidR="00D93B97" w:rsidRDefault="00D93B97" w:rsidP="00D93B97">
      <w:pPr>
        <w:rPr>
          <w:rFonts w:ascii="Arial" w:hAnsi="Arial" w:cs="Arial"/>
          <w:b/>
          <w:sz w:val="24"/>
        </w:rPr>
      </w:pPr>
      <w:r>
        <w:rPr>
          <w:rFonts w:ascii="Arial" w:hAnsi="Arial" w:cs="Arial"/>
          <w:b/>
          <w:color w:val="0000FF"/>
          <w:sz w:val="24"/>
        </w:rPr>
        <w:t>RP-220312</w:t>
      </w:r>
      <w:r>
        <w:rPr>
          <w:rFonts w:ascii="Arial" w:hAnsi="Arial" w:cs="Arial"/>
          <w:b/>
          <w:color w:val="0000FF"/>
          <w:sz w:val="24"/>
        </w:rPr>
        <w:tab/>
      </w:r>
      <w:r>
        <w:rPr>
          <w:rFonts w:ascii="Arial" w:hAnsi="Arial" w:cs="Arial"/>
          <w:b/>
          <w:sz w:val="24"/>
        </w:rPr>
        <w:t>Inclusive language review</w:t>
      </w:r>
    </w:p>
    <w:p w14:paraId="33CDD22E"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25.331 v16.1.0</w:t>
      </w:r>
      <w:r>
        <w:rPr>
          <w:i/>
        </w:rPr>
        <w:tab/>
        <w:t xml:space="preserve">  CR-5963  rev 1 Cat: D (Rel-17)</w:t>
      </w:r>
      <w:r>
        <w:rPr>
          <w:i/>
        </w:rPr>
        <w:br/>
      </w:r>
      <w:r>
        <w:rPr>
          <w:i/>
        </w:rPr>
        <w:br/>
      </w:r>
      <w:r>
        <w:rPr>
          <w:i/>
        </w:rPr>
        <w:tab/>
      </w:r>
      <w:r>
        <w:rPr>
          <w:i/>
        </w:rPr>
        <w:tab/>
      </w:r>
      <w:r>
        <w:rPr>
          <w:i/>
        </w:rPr>
        <w:tab/>
      </w:r>
      <w:r>
        <w:rPr>
          <w:i/>
        </w:rPr>
        <w:tab/>
      </w:r>
      <w:r>
        <w:rPr>
          <w:i/>
        </w:rPr>
        <w:tab/>
        <w:t>Source: Ericsson</w:t>
      </w:r>
    </w:p>
    <w:p w14:paraId="7A04ED0C" w14:textId="77777777" w:rsidR="00D93B97" w:rsidRDefault="00D93B97" w:rsidP="00D93B97">
      <w:pPr>
        <w:rPr>
          <w:color w:val="808080"/>
        </w:rPr>
      </w:pPr>
      <w:r>
        <w:rPr>
          <w:color w:val="808080"/>
        </w:rPr>
        <w:t>(Replaces RP-210334)</w:t>
      </w:r>
    </w:p>
    <w:p w14:paraId="2A06EA5C" w14:textId="77777777" w:rsidR="00D93B97" w:rsidRDefault="00D93B97" w:rsidP="00D93B97">
      <w:pPr>
        <w:rPr>
          <w:rFonts w:ascii="Arial" w:hAnsi="Arial" w:cs="Arial"/>
          <w:b/>
        </w:rPr>
      </w:pPr>
      <w:r>
        <w:rPr>
          <w:rFonts w:ascii="Arial" w:hAnsi="Arial" w:cs="Arial"/>
          <w:b/>
        </w:rPr>
        <w:t xml:space="preserve">Abstract: </w:t>
      </w:r>
    </w:p>
    <w:p w14:paraId="66598EC8" w14:textId="77777777" w:rsidR="00D93B97" w:rsidRDefault="00D93B97" w:rsidP="00D93B97">
      <w:r>
        <w:t>company CR; related to RP-202179 and revision of RP-210334, this CR is submitted to directly to plenary as the specification is managed by RAN plenary; note: REL-17 version of the spec does not yet exist</w:t>
      </w:r>
    </w:p>
    <w:p w14:paraId="14C773D0" w14:textId="77777777" w:rsidR="00D93B97" w:rsidRDefault="00D93B97" w:rsidP="00D93B97">
      <w:pPr>
        <w:rPr>
          <w:rFonts w:ascii="Arial" w:hAnsi="Arial" w:cs="Arial"/>
          <w:b/>
        </w:rPr>
      </w:pPr>
      <w:r>
        <w:rPr>
          <w:rFonts w:ascii="Arial" w:hAnsi="Arial" w:cs="Arial"/>
          <w:b/>
        </w:rPr>
        <w:t xml:space="preserve">Discussion: </w:t>
      </w:r>
    </w:p>
    <w:p w14:paraId="42B2AE48" w14:textId="77777777" w:rsidR="00D93B97" w:rsidRDefault="00D93B97" w:rsidP="00D93B97">
      <w:r>
        <w:t>handled in [95e-18-InclusiveLanguage];</w:t>
      </w:r>
    </w:p>
    <w:p w14:paraId="5BD4D114" w14:textId="77777777" w:rsidR="00D93B97" w:rsidRDefault="00D93B97" w:rsidP="00D93B97">
      <w:r>
        <w:t>MCC: RAN4 suggested to not upgrade 25-series specs to REL-17 (see discussion [95e-46-25-34-SpecSeries]); if this is agreed by TSG RAN, then this RAN CR will not be needed</w:t>
      </w:r>
    </w:p>
    <w:p w14:paraId="0E65CCB4" w14:textId="77777777" w:rsidR="00D93B97" w:rsidRDefault="00D93B97" w:rsidP="00D93B97">
      <w:r>
        <w:t>conclusion: finally RP-220312 was not pursued</w:t>
      </w:r>
    </w:p>
    <w:p w14:paraId="726AC01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586D75" w14:textId="77777777" w:rsidR="00D93B97" w:rsidRDefault="00D93B97" w:rsidP="00D93B97">
      <w:pPr>
        <w:pStyle w:val="Heading2"/>
      </w:pPr>
      <w:bookmarkStart w:id="500" w:name="_Toc104749680"/>
      <w:bookmarkStart w:id="501" w:name="_Toc105285990"/>
      <w:r>
        <w:t>12</w:t>
      </w:r>
      <w:r>
        <w:tab/>
        <w:t>GERAN</w:t>
      </w:r>
      <w:bookmarkEnd w:id="500"/>
      <w:bookmarkEnd w:id="501"/>
    </w:p>
    <w:p w14:paraId="4F6BC40C" w14:textId="77777777" w:rsidR="00D93B97" w:rsidRDefault="00D93B97" w:rsidP="00D93B97">
      <w:r>
        <w:t>NOTE: This agenda item covers GERAN topics of all releases except GERAN MS conformance aspects which are covered under AI13. Topics affecting GERAN and UMTS are covered under AI 11.</w:t>
      </w:r>
    </w:p>
    <w:p w14:paraId="744CD015" w14:textId="77777777" w:rsidR="00D93B97" w:rsidRDefault="00D93B97" w:rsidP="00D93B97">
      <w:pPr>
        <w:rPr>
          <w:rFonts w:ascii="Arial" w:hAnsi="Arial" w:cs="Arial"/>
          <w:b/>
          <w:sz w:val="24"/>
        </w:rPr>
      </w:pPr>
      <w:r>
        <w:rPr>
          <w:rFonts w:ascii="Arial" w:hAnsi="Arial" w:cs="Arial"/>
          <w:b/>
          <w:color w:val="0000FF"/>
          <w:sz w:val="24"/>
        </w:rPr>
        <w:t>RP-220313</w:t>
      </w:r>
      <w:r>
        <w:rPr>
          <w:rFonts w:ascii="Arial" w:hAnsi="Arial" w:cs="Arial"/>
          <w:b/>
          <w:color w:val="0000FF"/>
          <w:sz w:val="24"/>
        </w:rPr>
        <w:tab/>
      </w:r>
      <w:r>
        <w:rPr>
          <w:rFonts w:ascii="Arial" w:hAnsi="Arial" w:cs="Arial"/>
          <w:b/>
          <w:sz w:val="24"/>
        </w:rPr>
        <w:t>Inclusive language review</w:t>
      </w:r>
    </w:p>
    <w:p w14:paraId="41D799A9"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44.318 v16.0.0</w:t>
      </w:r>
      <w:r>
        <w:rPr>
          <w:i/>
        </w:rPr>
        <w:tab/>
        <w:t xml:space="preserve">  CR-0128  rev 1 Cat: D (Rel-17)</w:t>
      </w:r>
      <w:r>
        <w:rPr>
          <w:i/>
        </w:rPr>
        <w:br/>
      </w:r>
      <w:r>
        <w:rPr>
          <w:i/>
        </w:rPr>
        <w:br/>
      </w:r>
      <w:r>
        <w:rPr>
          <w:i/>
        </w:rPr>
        <w:tab/>
      </w:r>
      <w:r>
        <w:rPr>
          <w:i/>
        </w:rPr>
        <w:tab/>
      </w:r>
      <w:r>
        <w:rPr>
          <w:i/>
        </w:rPr>
        <w:tab/>
      </w:r>
      <w:r>
        <w:rPr>
          <w:i/>
        </w:rPr>
        <w:tab/>
      </w:r>
      <w:r>
        <w:rPr>
          <w:i/>
        </w:rPr>
        <w:tab/>
        <w:t>Source: Ericsson</w:t>
      </w:r>
    </w:p>
    <w:p w14:paraId="072EAEC2" w14:textId="77777777" w:rsidR="00D93B97" w:rsidRDefault="00D93B97" w:rsidP="00D93B97">
      <w:pPr>
        <w:rPr>
          <w:color w:val="808080"/>
        </w:rPr>
      </w:pPr>
      <w:r>
        <w:rPr>
          <w:color w:val="808080"/>
        </w:rPr>
        <w:t>(Replaces RP-210335)</w:t>
      </w:r>
    </w:p>
    <w:p w14:paraId="24F2EB18" w14:textId="77777777" w:rsidR="00D93B97" w:rsidRDefault="00D93B97" w:rsidP="00D93B97">
      <w:pPr>
        <w:rPr>
          <w:rFonts w:ascii="Arial" w:hAnsi="Arial" w:cs="Arial"/>
          <w:b/>
        </w:rPr>
      </w:pPr>
      <w:r>
        <w:rPr>
          <w:rFonts w:ascii="Arial" w:hAnsi="Arial" w:cs="Arial"/>
          <w:b/>
        </w:rPr>
        <w:t xml:space="preserve">Abstract: </w:t>
      </w:r>
    </w:p>
    <w:p w14:paraId="1631CE6A" w14:textId="77777777" w:rsidR="00D93B97" w:rsidRDefault="00D93B97" w:rsidP="00D93B97">
      <w:r>
        <w:t>company CR; related to RP-202179 and revision of RP-210335, this CR is submitted to directly to plenary as the specification is managed by RAN plenary; note: REL-17 version of the spec does not yet exist</w:t>
      </w:r>
    </w:p>
    <w:p w14:paraId="0FC8720E" w14:textId="77777777" w:rsidR="00D93B97" w:rsidRDefault="00D93B97" w:rsidP="00D93B97">
      <w:pPr>
        <w:rPr>
          <w:rFonts w:ascii="Arial" w:hAnsi="Arial" w:cs="Arial"/>
          <w:b/>
        </w:rPr>
      </w:pPr>
      <w:r>
        <w:rPr>
          <w:rFonts w:ascii="Arial" w:hAnsi="Arial" w:cs="Arial"/>
          <w:b/>
        </w:rPr>
        <w:lastRenderedPageBreak/>
        <w:t xml:space="preserve">Discussion: </w:t>
      </w:r>
    </w:p>
    <w:p w14:paraId="17CC49BF" w14:textId="77777777" w:rsidR="00D93B97" w:rsidRDefault="00D93B97" w:rsidP="00D93B97">
      <w:r>
        <w:t>handled in [95e-18-InclusiveLanguage]</w:t>
      </w:r>
    </w:p>
    <w:p w14:paraId="1335E2E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D97F3" w14:textId="77777777" w:rsidR="00D93B97" w:rsidRDefault="00D93B97" w:rsidP="00D93B97">
      <w:pPr>
        <w:rPr>
          <w:rFonts w:ascii="Arial" w:hAnsi="Arial" w:cs="Arial"/>
          <w:b/>
          <w:sz w:val="24"/>
        </w:rPr>
      </w:pPr>
      <w:r>
        <w:rPr>
          <w:rFonts w:ascii="Arial" w:hAnsi="Arial" w:cs="Arial"/>
          <w:b/>
          <w:color w:val="0000FF"/>
          <w:sz w:val="24"/>
        </w:rPr>
        <w:t>RP-220314</w:t>
      </w:r>
      <w:r>
        <w:rPr>
          <w:rFonts w:ascii="Arial" w:hAnsi="Arial" w:cs="Arial"/>
          <w:b/>
          <w:color w:val="0000FF"/>
          <w:sz w:val="24"/>
        </w:rPr>
        <w:tab/>
      </w:r>
      <w:r>
        <w:rPr>
          <w:rFonts w:ascii="Arial" w:hAnsi="Arial" w:cs="Arial"/>
          <w:b/>
          <w:sz w:val="24"/>
        </w:rPr>
        <w:t>Inclusive language review</w:t>
      </w:r>
    </w:p>
    <w:p w14:paraId="5CCB0052"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45.008 v16.0.0</w:t>
      </w:r>
      <w:r>
        <w:rPr>
          <w:i/>
        </w:rPr>
        <w:tab/>
        <w:t xml:space="preserve">  CR-0686  rev 1 Cat: D (Rel-17)</w:t>
      </w:r>
      <w:r>
        <w:rPr>
          <w:i/>
        </w:rPr>
        <w:br/>
      </w:r>
      <w:r>
        <w:rPr>
          <w:i/>
        </w:rPr>
        <w:br/>
      </w:r>
      <w:r>
        <w:rPr>
          <w:i/>
        </w:rPr>
        <w:tab/>
      </w:r>
      <w:r>
        <w:rPr>
          <w:i/>
        </w:rPr>
        <w:tab/>
      </w:r>
      <w:r>
        <w:rPr>
          <w:i/>
        </w:rPr>
        <w:tab/>
      </w:r>
      <w:r>
        <w:rPr>
          <w:i/>
        </w:rPr>
        <w:tab/>
      </w:r>
      <w:r>
        <w:rPr>
          <w:i/>
        </w:rPr>
        <w:tab/>
        <w:t>Source: Ericsson</w:t>
      </w:r>
    </w:p>
    <w:p w14:paraId="72D828B8" w14:textId="77777777" w:rsidR="00D93B97" w:rsidRDefault="00D93B97" w:rsidP="00D93B97">
      <w:pPr>
        <w:rPr>
          <w:color w:val="808080"/>
        </w:rPr>
      </w:pPr>
      <w:r>
        <w:rPr>
          <w:color w:val="808080"/>
        </w:rPr>
        <w:t>(Replaces RP-210336)</w:t>
      </w:r>
    </w:p>
    <w:p w14:paraId="699F205D" w14:textId="77777777" w:rsidR="00D93B97" w:rsidRDefault="00D93B97" w:rsidP="00D93B97">
      <w:pPr>
        <w:rPr>
          <w:rFonts w:ascii="Arial" w:hAnsi="Arial" w:cs="Arial"/>
          <w:b/>
        </w:rPr>
      </w:pPr>
      <w:r>
        <w:rPr>
          <w:rFonts w:ascii="Arial" w:hAnsi="Arial" w:cs="Arial"/>
          <w:b/>
        </w:rPr>
        <w:t xml:space="preserve">Abstract: </w:t>
      </w:r>
    </w:p>
    <w:p w14:paraId="18A98400" w14:textId="77777777" w:rsidR="00D93B97" w:rsidRDefault="00D93B97" w:rsidP="00D93B97">
      <w:r>
        <w:t>company CR; related to RP-202179 and revision of RP-210336; this CR is submitted to directly to plenary as the specification is managed by RAN plenary; note: REL-17 version of the spec does not yet exist</w:t>
      </w:r>
    </w:p>
    <w:p w14:paraId="3A39C346" w14:textId="77777777" w:rsidR="00D93B97" w:rsidRDefault="00D93B97" w:rsidP="00D93B97">
      <w:pPr>
        <w:rPr>
          <w:rFonts w:ascii="Arial" w:hAnsi="Arial" w:cs="Arial"/>
          <w:b/>
        </w:rPr>
      </w:pPr>
      <w:r>
        <w:rPr>
          <w:rFonts w:ascii="Arial" w:hAnsi="Arial" w:cs="Arial"/>
          <w:b/>
        </w:rPr>
        <w:t xml:space="preserve">Discussion: </w:t>
      </w:r>
    </w:p>
    <w:p w14:paraId="55053503" w14:textId="77777777" w:rsidR="00D93B97" w:rsidRDefault="00D93B97" w:rsidP="00D93B97">
      <w:r>
        <w:t>handled in [95e-18-InclusiveLanguage]</w:t>
      </w:r>
    </w:p>
    <w:p w14:paraId="43CF931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B0C36" w14:textId="77777777" w:rsidR="00D93B97" w:rsidRDefault="00D93B97" w:rsidP="00D93B97">
      <w:pPr>
        <w:pStyle w:val="Heading2"/>
      </w:pPr>
      <w:bookmarkStart w:id="502" w:name="_Toc104749681"/>
      <w:bookmarkStart w:id="503" w:name="_Toc105285991"/>
      <w:r>
        <w:t>13</w:t>
      </w:r>
      <w:r>
        <w:tab/>
        <w:t>New and open RAN5 UE Conformance testing WIs and SIs</w:t>
      </w:r>
      <w:bookmarkEnd w:id="502"/>
      <w:bookmarkEnd w:id="503"/>
    </w:p>
    <w:p w14:paraId="13203D33" w14:textId="77777777" w:rsidR="00D93B97" w:rsidRDefault="00D93B97" w:rsidP="00D93B97">
      <w:r>
        <w:t>NOTE: For closed WIs/SIs and TEIx_Test with x&lt;=16 see agenda item 14.</w:t>
      </w:r>
    </w:p>
    <w:p w14:paraId="56D88F3D" w14:textId="77777777" w:rsidR="00D93B97" w:rsidRDefault="00D93B97" w:rsidP="00D93B97">
      <w:pPr>
        <w:pStyle w:val="Heading3"/>
      </w:pPr>
      <w:bookmarkStart w:id="504" w:name="_Toc104749682"/>
      <w:bookmarkStart w:id="505" w:name="_Toc105285992"/>
      <w:r>
        <w:t>13.1</w:t>
      </w:r>
      <w:r>
        <w:tab/>
        <w:t>New WI/SI proposals for UE conformance testing (led by RAN5)</w:t>
      </w:r>
      <w:bookmarkEnd w:id="504"/>
      <w:bookmarkEnd w:id="505"/>
    </w:p>
    <w:p w14:paraId="4CFBFC76" w14:textId="77777777" w:rsidR="00D93B97" w:rsidRDefault="00D93B97" w:rsidP="00D93B97">
      <w:pPr>
        <w:rPr>
          <w:rFonts w:ascii="Arial" w:hAnsi="Arial" w:cs="Arial"/>
          <w:b/>
          <w:sz w:val="24"/>
        </w:rPr>
      </w:pPr>
      <w:r>
        <w:rPr>
          <w:rFonts w:ascii="Arial" w:hAnsi="Arial" w:cs="Arial"/>
          <w:b/>
          <w:color w:val="0000FF"/>
          <w:sz w:val="24"/>
        </w:rPr>
        <w:t>RP-220127</w:t>
      </w:r>
      <w:r>
        <w:rPr>
          <w:rFonts w:ascii="Arial" w:hAnsi="Arial" w:cs="Arial"/>
          <w:b/>
          <w:color w:val="0000FF"/>
          <w:sz w:val="24"/>
        </w:rPr>
        <w:tab/>
      </w:r>
      <w:r>
        <w:rPr>
          <w:rFonts w:ascii="Arial" w:hAnsi="Arial" w:cs="Arial"/>
          <w:b/>
          <w:sz w:val="24"/>
        </w:rPr>
        <w:t xml:space="preserve">New WID on UE Conformance - LTE/NR Multi-SIM devices </w:t>
      </w:r>
    </w:p>
    <w:p w14:paraId="7A112AE2"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7FA70F24" w14:textId="77777777" w:rsidR="00D93B97" w:rsidRDefault="00D93B97" w:rsidP="00D93B97">
      <w:pPr>
        <w:rPr>
          <w:rFonts w:ascii="Arial" w:hAnsi="Arial" w:cs="Arial"/>
          <w:b/>
        </w:rPr>
      </w:pPr>
      <w:r>
        <w:rPr>
          <w:rFonts w:ascii="Arial" w:hAnsi="Arial" w:cs="Arial"/>
          <w:b/>
        </w:rPr>
        <w:t xml:space="preserve">Abstract: </w:t>
      </w:r>
    </w:p>
    <w:p w14:paraId="46FCDFC6" w14:textId="77777777" w:rsidR="00D93B97" w:rsidRDefault="00D93B97" w:rsidP="00D93B97">
      <w:r>
        <w:t>tested: REL-17 WI LTE_NR_MUSIM-Core and REL-17 CT1 WI MUSIM</w:t>
      </w:r>
    </w:p>
    <w:p w14:paraId="6E2186F8" w14:textId="77777777" w:rsidR="00D93B97" w:rsidRDefault="00D93B97" w:rsidP="00D93B97">
      <w:pPr>
        <w:rPr>
          <w:rFonts w:ascii="Arial" w:hAnsi="Arial" w:cs="Arial"/>
          <w:b/>
        </w:rPr>
      </w:pPr>
      <w:r>
        <w:rPr>
          <w:rFonts w:ascii="Arial" w:hAnsi="Arial" w:cs="Arial"/>
          <w:b/>
        </w:rPr>
        <w:t xml:space="preserve">Discussion: </w:t>
      </w:r>
    </w:p>
    <w:p w14:paraId="1743C258" w14:textId="77777777" w:rsidR="00D93B97" w:rsidRDefault="00D93B97" w:rsidP="00D93B97">
      <w:r>
        <w:t>compare AI 9.5.2.8</w:t>
      </w:r>
    </w:p>
    <w:p w14:paraId="1D83735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C0A52" w14:textId="77777777" w:rsidR="00D93B97" w:rsidRDefault="00D93B97" w:rsidP="00D93B97">
      <w:pPr>
        <w:rPr>
          <w:rFonts w:ascii="Arial" w:hAnsi="Arial" w:cs="Arial"/>
          <w:b/>
          <w:sz w:val="24"/>
        </w:rPr>
      </w:pPr>
      <w:r>
        <w:rPr>
          <w:rFonts w:ascii="Arial" w:hAnsi="Arial" w:cs="Arial"/>
          <w:b/>
          <w:color w:val="0000FF"/>
          <w:sz w:val="24"/>
        </w:rPr>
        <w:t>RP-220423</w:t>
      </w:r>
      <w:r>
        <w:rPr>
          <w:rFonts w:ascii="Arial" w:hAnsi="Arial" w:cs="Arial"/>
          <w:b/>
          <w:color w:val="0000FF"/>
          <w:sz w:val="24"/>
        </w:rPr>
        <w:tab/>
      </w:r>
      <w:r>
        <w:rPr>
          <w:rFonts w:ascii="Arial" w:hAnsi="Arial" w:cs="Arial"/>
          <w:b/>
          <w:sz w:val="24"/>
        </w:rPr>
        <w:t>New WID on UE Conformance - NR Multicast and Broadcast Services including CT and SA aspects</w:t>
      </w:r>
    </w:p>
    <w:p w14:paraId="3854DD75"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AC09A09" w14:textId="77777777" w:rsidR="00D93B97" w:rsidRDefault="00D93B97" w:rsidP="00D93B97">
      <w:pPr>
        <w:rPr>
          <w:rFonts w:ascii="Arial" w:hAnsi="Arial" w:cs="Arial"/>
          <w:b/>
        </w:rPr>
      </w:pPr>
      <w:r>
        <w:rPr>
          <w:rFonts w:ascii="Arial" w:hAnsi="Arial" w:cs="Arial"/>
          <w:b/>
        </w:rPr>
        <w:t xml:space="preserve">Abstract: </w:t>
      </w:r>
    </w:p>
    <w:p w14:paraId="39E21E84" w14:textId="77777777" w:rsidR="00D93B97" w:rsidRDefault="00D93B97" w:rsidP="00D93B97">
      <w:r>
        <w:t>tested: REL-17 WI NR_MBS-Core, SA/CT REL-17 WI 5MBS, SA4 REL-17 WI 5MBUSA; endorsed in R5-221384</w:t>
      </w:r>
    </w:p>
    <w:p w14:paraId="32B9803A" w14:textId="77777777" w:rsidR="00D93B97" w:rsidRDefault="00D93B97" w:rsidP="00D93B97">
      <w:pPr>
        <w:rPr>
          <w:rFonts w:ascii="Arial" w:hAnsi="Arial" w:cs="Arial"/>
          <w:b/>
        </w:rPr>
      </w:pPr>
      <w:r>
        <w:rPr>
          <w:rFonts w:ascii="Arial" w:hAnsi="Arial" w:cs="Arial"/>
          <w:b/>
        </w:rPr>
        <w:t xml:space="preserve">Discussion: </w:t>
      </w:r>
    </w:p>
    <w:p w14:paraId="1178F57C" w14:textId="77777777" w:rsidR="00D93B97" w:rsidRDefault="00D93B97" w:rsidP="00D93B97">
      <w:r>
        <w:t>compare AI 9.5.2.4</w:t>
      </w:r>
    </w:p>
    <w:p w14:paraId="686E43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18D615" w14:textId="77777777" w:rsidR="00D93B97" w:rsidRDefault="00D93B97" w:rsidP="00D93B97">
      <w:pPr>
        <w:rPr>
          <w:rFonts w:ascii="Arial" w:hAnsi="Arial" w:cs="Arial"/>
          <w:b/>
          <w:sz w:val="24"/>
        </w:rPr>
      </w:pPr>
      <w:r>
        <w:rPr>
          <w:rFonts w:ascii="Arial" w:hAnsi="Arial" w:cs="Arial"/>
          <w:b/>
          <w:color w:val="0000FF"/>
          <w:sz w:val="24"/>
        </w:rPr>
        <w:lastRenderedPageBreak/>
        <w:t>RP-220424</w:t>
      </w:r>
      <w:r>
        <w:rPr>
          <w:rFonts w:ascii="Arial" w:hAnsi="Arial" w:cs="Arial"/>
          <w:b/>
          <w:color w:val="0000FF"/>
          <w:sz w:val="24"/>
        </w:rPr>
        <w:tab/>
      </w:r>
      <w:r>
        <w:rPr>
          <w:rFonts w:ascii="Arial" w:hAnsi="Arial" w:cs="Arial"/>
          <w:b/>
          <w:sz w:val="24"/>
        </w:rPr>
        <w:t>New WID on UE Conformance - Introduction of FR2 FWA UE with maximum TRP of 23dBm for band n257 and n258</w:t>
      </w:r>
    </w:p>
    <w:p w14:paraId="78D9E028"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9795A63" w14:textId="77777777" w:rsidR="00D93B97" w:rsidRDefault="00D93B97" w:rsidP="00D93B97">
      <w:pPr>
        <w:rPr>
          <w:rFonts w:ascii="Arial" w:hAnsi="Arial" w:cs="Arial"/>
          <w:b/>
        </w:rPr>
      </w:pPr>
      <w:r>
        <w:rPr>
          <w:rFonts w:ascii="Arial" w:hAnsi="Arial" w:cs="Arial"/>
          <w:b/>
        </w:rPr>
        <w:t xml:space="preserve">Abstract: </w:t>
      </w:r>
    </w:p>
    <w:p w14:paraId="1F8D6B8C" w14:textId="77777777" w:rsidR="00D93B97" w:rsidRDefault="00D93B97" w:rsidP="00D93B97">
      <w:r>
        <w:t>tested: REL-17 WI NR_FR2_FWA_Bn257_Bn258-Core; endorsed in R5-221385</w:t>
      </w:r>
    </w:p>
    <w:p w14:paraId="0F639CB3" w14:textId="77777777" w:rsidR="00D93B97" w:rsidRDefault="00D93B97" w:rsidP="00D93B97">
      <w:pPr>
        <w:rPr>
          <w:rFonts w:ascii="Arial" w:hAnsi="Arial" w:cs="Arial"/>
          <w:b/>
        </w:rPr>
      </w:pPr>
      <w:r>
        <w:rPr>
          <w:rFonts w:ascii="Arial" w:hAnsi="Arial" w:cs="Arial"/>
          <w:b/>
        </w:rPr>
        <w:t xml:space="preserve">Discussion: </w:t>
      </w:r>
    </w:p>
    <w:p w14:paraId="7B7F3366" w14:textId="77777777" w:rsidR="00D93B97" w:rsidRDefault="00D93B97" w:rsidP="00D93B97">
      <w:r>
        <w:t>compare AI 9.8.10</w:t>
      </w:r>
    </w:p>
    <w:p w14:paraId="59E3CEF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86800" w14:textId="77777777" w:rsidR="00D93B97" w:rsidRDefault="00D93B97" w:rsidP="00D93B97">
      <w:pPr>
        <w:rPr>
          <w:rFonts w:ascii="Arial" w:hAnsi="Arial" w:cs="Arial"/>
          <w:b/>
          <w:sz w:val="24"/>
        </w:rPr>
      </w:pPr>
      <w:r>
        <w:rPr>
          <w:rFonts w:ascii="Arial" w:hAnsi="Arial" w:cs="Arial"/>
          <w:b/>
          <w:color w:val="0000FF"/>
          <w:sz w:val="24"/>
        </w:rPr>
        <w:t>RP-220426</w:t>
      </w:r>
      <w:r>
        <w:rPr>
          <w:rFonts w:ascii="Arial" w:hAnsi="Arial" w:cs="Arial"/>
          <w:b/>
          <w:color w:val="0000FF"/>
          <w:sz w:val="24"/>
        </w:rPr>
        <w:tab/>
      </w:r>
      <w:r>
        <w:rPr>
          <w:rFonts w:ascii="Arial" w:hAnsi="Arial" w:cs="Arial"/>
          <w:b/>
          <w:sz w:val="24"/>
        </w:rPr>
        <w:t>New WID on UE Conformance – Support of reduced capability NR devices</w:t>
      </w:r>
    </w:p>
    <w:p w14:paraId="730A824B"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75355D38" w14:textId="77777777" w:rsidR="00D93B97" w:rsidRDefault="00D93B97" w:rsidP="00D93B97">
      <w:pPr>
        <w:rPr>
          <w:rFonts w:ascii="Arial" w:hAnsi="Arial" w:cs="Arial"/>
          <w:b/>
        </w:rPr>
      </w:pPr>
      <w:r>
        <w:rPr>
          <w:rFonts w:ascii="Arial" w:hAnsi="Arial" w:cs="Arial"/>
          <w:b/>
        </w:rPr>
        <w:t xml:space="preserve">Abstract: </w:t>
      </w:r>
    </w:p>
    <w:p w14:paraId="1B4635CA" w14:textId="77777777" w:rsidR="00D93B97" w:rsidRDefault="00D93B97" w:rsidP="00D93B97">
      <w:r>
        <w:t>tested: REL-17 WI NR_redcap-Core and CT1 REL-17 WI ARCH_NR_REDCAP</w:t>
      </w:r>
    </w:p>
    <w:p w14:paraId="6F8A5761" w14:textId="77777777" w:rsidR="00D93B97" w:rsidRDefault="00D93B97" w:rsidP="00D93B97">
      <w:pPr>
        <w:rPr>
          <w:rFonts w:ascii="Arial" w:hAnsi="Arial" w:cs="Arial"/>
          <w:b/>
        </w:rPr>
      </w:pPr>
      <w:r>
        <w:rPr>
          <w:rFonts w:ascii="Arial" w:hAnsi="Arial" w:cs="Arial"/>
          <w:b/>
        </w:rPr>
        <w:t xml:space="preserve">Discussion: </w:t>
      </w:r>
    </w:p>
    <w:p w14:paraId="29470BA4" w14:textId="77777777" w:rsidR="00D93B97" w:rsidRDefault="00D93B97" w:rsidP="00D93B97">
      <w:r>
        <w:t>compare AI 9.5.1.7</w:t>
      </w:r>
    </w:p>
    <w:p w14:paraId="25965F88" w14:textId="77777777" w:rsidR="00D93B97" w:rsidRDefault="00D93B97" w:rsidP="00D93B97">
      <w:r>
        <w:t>conclusion: revised to add supporting company</w:t>
      </w:r>
    </w:p>
    <w:p w14:paraId="14DBACC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RP-220830</w:t>
      </w:r>
      <w:r>
        <w:rPr>
          <w:color w:val="993300"/>
          <w:u w:val="single"/>
        </w:rPr>
        <w:t>.</w:t>
      </w:r>
    </w:p>
    <w:p w14:paraId="4A8086B1" w14:textId="77777777" w:rsidR="00D93B97" w:rsidRDefault="00D93B97" w:rsidP="00D93B97">
      <w:pPr>
        <w:rPr>
          <w:rFonts w:ascii="Arial" w:hAnsi="Arial" w:cs="Arial"/>
          <w:b/>
          <w:sz w:val="24"/>
        </w:rPr>
      </w:pPr>
      <w:r>
        <w:rPr>
          <w:rFonts w:ascii="Arial" w:hAnsi="Arial" w:cs="Arial"/>
          <w:b/>
          <w:color w:val="0000FF"/>
          <w:sz w:val="24"/>
        </w:rPr>
        <w:t>RP-220830</w:t>
      </w:r>
      <w:r>
        <w:rPr>
          <w:rFonts w:ascii="Arial" w:hAnsi="Arial" w:cs="Arial"/>
          <w:b/>
          <w:color w:val="0000FF"/>
          <w:sz w:val="24"/>
        </w:rPr>
        <w:tab/>
      </w:r>
      <w:r>
        <w:rPr>
          <w:rFonts w:ascii="Arial" w:hAnsi="Arial" w:cs="Arial"/>
          <w:b/>
          <w:sz w:val="24"/>
        </w:rPr>
        <w:t>New WID on UE Conformance – Support of reduced capability NR devices</w:t>
      </w:r>
    </w:p>
    <w:p w14:paraId="3FBC0ED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Hisilicon, Ericsson, Huawei, Qualcomm</w:t>
      </w:r>
    </w:p>
    <w:p w14:paraId="2C912B96" w14:textId="77777777" w:rsidR="00D93B97" w:rsidRDefault="00D93B97" w:rsidP="00D93B97">
      <w:pPr>
        <w:rPr>
          <w:color w:val="808080"/>
        </w:rPr>
      </w:pPr>
      <w:r>
        <w:rPr>
          <w:color w:val="808080"/>
        </w:rPr>
        <w:t>(Replaces RP-220426)</w:t>
      </w:r>
    </w:p>
    <w:p w14:paraId="5841F427" w14:textId="77777777" w:rsidR="00D93B97" w:rsidRDefault="00D93B97" w:rsidP="00D93B97">
      <w:pPr>
        <w:rPr>
          <w:rFonts w:ascii="Arial" w:hAnsi="Arial" w:cs="Arial"/>
          <w:b/>
        </w:rPr>
      </w:pPr>
      <w:r>
        <w:rPr>
          <w:rFonts w:ascii="Arial" w:hAnsi="Arial" w:cs="Arial"/>
          <w:b/>
        </w:rPr>
        <w:t xml:space="preserve">Abstract: </w:t>
      </w:r>
    </w:p>
    <w:p w14:paraId="75407420" w14:textId="77777777" w:rsidR="00D93B97" w:rsidRDefault="00D93B97" w:rsidP="00D93B97">
      <w:r>
        <w:t>tested: REL-17 WI NR_redcap-Core and CT1 REL-17 WI ARCH_NR_REDCAP</w:t>
      </w:r>
    </w:p>
    <w:p w14:paraId="44B3E869" w14:textId="77777777" w:rsidR="00D93B97" w:rsidRDefault="00D93B97" w:rsidP="00D93B97">
      <w:pPr>
        <w:rPr>
          <w:rFonts w:ascii="Arial" w:hAnsi="Arial" w:cs="Arial"/>
          <w:b/>
        </w:rPr>
      </w:pPr>
      <w:r>
        <w:rPr>
          <w:rFonts w:ascii="Arial" w:hAnsi="Arial" w:cs="Arial"/>
          <w:b/>
        </w:rPr>
        <w:t xml:space="preserve">Discussion: </w:t>
      </w:r>
    </w:p>
    <w:p w14:paraId="44E7D67E" w14:textId="77777777" w:rsidR="00D93B97" w:rsidRDefault="00D93B97" w:rsidP="00D93B97">
      <w:r>
        <w:t>MCC: late submission</w:t>
      </w:r>
    </w:p>
    <w:p w14:paraId="0D1C6B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786AB" w14:textId="77777777" w:rsidR="00D93B97" w:rsidRDefault="00D93B97" w:rsidP="00D93B97">
      <w:pPr>
        <w:rPr>
          <w:rFonts w:ascii="Arial" w:hAnsi="Arial" w:cs="Arial"/>
          <w:b/>
          <w:sz w:val="24"/>
        </w:rPr>
      </w:pPr>
      <w:r>
        <w:rPr>
          <w:rFonts w:ascii="Arial" w:hAnsi="Arial" w:cs="Arial"/>
          <w:b/>
          <w:color w:val="0000FF"/>
          <w:sz w:val="24"/>
        </w:rPr>
        <w:t>RP-220576</w:t>
      </w:r>
      <w:r>
        <w:rPr>
          <w:rFonts w:ascii="Arial" w:hAnsi="Arial" w:cs="Arial"/>
          <w:b/>
          <w:color w:val="0000FF"/>
          <w:sz w:val="24"/>
        </w:rPr>
        <w:tab/>
      </w:r>
      <w:r>
        <w:rPr>
          <w:rFonts w:ascii="Arial" w:hAnsi="Arial" w:cs="Arial"/>
          <w:b/>
          <w:sz w:val="24"/>
        </w:rPr>
        <w:t>New WID on UE Conformance - NR coverage enhancements</w:t>
      </w:r>
    </w:p>
    <w:p w14:paraId="51061D3F"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29CCC88" w14:textId="77777777" w:rsidR="00D93B97" w:rsidRDefault="00D93B97" w:rsidP="00D93B97">
      <w:pPr>
        <w:rPr>
          <w:rFonts w:ascii="Arial" w:hAnsi="Arial" w:cs="Arial"/>
          <w:b/>
        </w:rPr>
      </w:pPr>
      <w:r>
        <w:rPr>
          <w:rFonts w:ascii="Arial" w:hAnsi="Arial" w:cs="Arial"/>
          <w:b/>
        </w:rPr>
        <w:t xml:space="preserve">Abstract: </w:t>
      </w:r>
    </w:p>
    <w:p w14:paraId="045F64A9" w14:textId="77777777" w:rsidR="00D93B97" w:rsidRDefault="00D93B97" w:rsidP="00D93B97">
      <w:r>
        <w:t>tested: NR_cov_enh-Core; endorsed in R5-221383 in RAN5#94e</w:t>
      </w:r>
    </w:p>
    <w:p w14:paraId="5AA5668F" w14:textId="77777777" w:rsidR="00D93B97" w:rsidRDefault="00D93B97" w:rsidP="00D93B97">
      <w:pPr>
        <w:rPr>
          <w:rFonts w:ascii="Arial" w:hAnsi="Arial" w:cs="Arial"/>
          <w:b/>
        </w:rPr>
      </w:pPr>
      <w:r>
        <w:rPr>
          <w:rFonts w:ascii="Arial" w:hAnsi="Arial" w:cs="Arial"/>
          <w:b/>
        </w:rPr>
        <w:t xml:space="preserve">Discussion: </w:t>
      </w:r>
    </w:p>
    <w:p w14:paraId="165C5A83" w14:textId="77777777" w:rsidR="00D93B97" w:rsidRDefault="00D93B97" w:rsidP="00D93B97">
      <w:r>
        <w:t>compare AI 9.5.1.5</w:t>
      </w:r>
    </w:p>
    <w:p w14:paraId="70090FE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41997" w14:textId="77777777" w:rsidR="00D93B97" w:rsidRDefault="00D93B97" w:rsidP="00D93B97">
      <w:pPr>
        <w:rPr>
          <w:rFonts w:ascii="Arial" w:hAnsi="Arial" w:cs="Arial"/>
          <w:b/>
          <w:sz w:val="24"/>
        </w:rPr>
      </w:pPr>
      <w:r>
        <w:rPr>
          <w:rFonts w:ascii="Arial" w:hAnsi="Arial" w:cs="Arial"/>
          <w:b/>
          <w:color w:val="0000FF"/>
          <w:sz w:val="24"/>
        </w:rPr>
        <w:lastRenderedPageBreak/>
        <w:t>RP-220620</w:t>
      </w:r>
      <w:r>
        <w:rPr>
          <w:rFonts w:ascii="Arial" w:hAnsi="Arial" w:cs="Arial"/>
          <w:b/>
          <w:color w:val="0000FF"/>
          <w:sz w:val="24"/>
        </w:rPr>
        <w:tab/>
      </w:r>
      <w:r>
        <w:rPr>
          <w:rFonts w:ascii="Arial" w:hAnsi="Arial" w:cs="Arial"/>
          <w:b/>
          <w:sz w:val="24"/>
        </w:rPr>
        <w:t>New WID on UE Conformance - Enhancement of data collection for SON and MDT in NR SA and MR-DC</w:t>
      </w:r>
    </w:p>
    <w:p w14:paraId="66467551"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380F9EDC" w14:textId="77777777" w:rsidR="00D93B97" w:rsidRDefault="00D93B97" w:rsidP="00D93B97">
      <w:pPr>
        <w:rPr>
          <w:rFonts w:ascii="Arial" w:hAnsi="Arial" w:cs="Arial"/>
          <w:b/>
        </w:rPr>
      </w:pPr>
      <w:r>
        <w:rPr>
          <w:rFonts w:ascii="Arial" w:hAnsi="Arial" w:cs="Arial"/>
          <w:b/>
        </w:rPr>
        <w:t xml:space="preserve">Abstract: </w:t>
      </w:r>
    </w:p>
    <w:p w14:paraId="4A4E301E" w14:textId="77777777" w:rsidR="00D93B97" w:rsidRDefault="00D93B97" w:rsidP="00D93B97">
      <w:r>
        <w:t>tested: ?</w:t>
      </w:r>
    </w:p>
    <w:p w14:paraId="3498D2B4" w14:textId="77777777" w:rsidR="00D93B97" w:rsidRDefault="00D93B97" w:rsidP="00D93B97">
      <w:pPr>
        <w:rPr>
          <w:rFonts w:ascii="Arial" w:hAnsi="Arial" w:cs="Arial"/>
          <w:b/>
        </w:rPr>
      </w:pPr>
      <w:r>
        <w:rPr>
          <w:rFonts w:ascii="Arial" w:hAnsi="Arial" w:cs="Arial"/>
          <w:b/>
        </w:rPr>
        <w:t xml:space="preserve">Discussion: </w:t>
      </w:r>
    </w:p>
    <w:p w14:paraId="65D81B21" w14:textId="77777777" w:rsidR="00D93B97" w:rsidRDefault="00D93B97" w:rsidP="00D93B97">
      <w:r>
        <w:t>compare AI 9.5.3.2;</w:t>
      </w:r>
    </w:p>
    <w:p w14:paraId="2E95B5BA" w14:textId="77777777" w:rsidR="00D93B97" w:rsidRDefault="00D93B97" w:rsidP="00D93B97">
      <w:r>
        <w:t>MCC: The current title of NR_ENDC_SON_MDT_enh-Core is "Core part: Enhancement of data collection for SON (Self-Organising Networks)/MDT (Minimization of Drive Tests) in NR and EN-DC". So either the title of NR_ENDC_SON_MDT_enh-Core (last approved WID: RP-213574) or the title of RP-220620 needs to be updated.</w:t>
      </w:r>
    </w:p>
    <w:p w14:paraId="40697A43" w14:textId="77777777" w:rsidR="00D93B97" w:rsidRDefault="00D93B97" w:rsidP="00D93B97">
      <w:r>
        <w:t>Finally, NR_ENDC_SON_MDT_enh-Core was revised in RP-220821.</w:t>
      </w:r>
    </w:p>
    <w:p w14:paraId="2984201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F5A89" w14:textId="77777777" w:rsidR="00D93B97" w:rsidRDefault="00D93B97" w:rsidP="00D93B97">
      <w:pPr>
        <w:rPr>
          <w:rFonts w:ascii="Arial" w:hAnsi="Arial" w:cs="Arial"/>
          <w:b/>
          <w:sz w:val="24"/>
        </w:rPr>
      </w:pPr>
      <w:r>
        <w:rPr>
          <w:rFonts w:ascii="Arial" w:hAnsi="Arial" w:cs="Arial"/>
          <w:b/>
          <w:color w:val="0000FF"/>
          <w:sz w:val="24"/>
        </w:rPr>
        <w:t>RP-220621</w:t>
      </w:r>
      <w:r>
        <w:rPr>
          <w:rFonts w:ascii="Arial" w:hAnsi="Arial" w:cs="Arial"/>
          <w:b/>
          <w:color w:val="0000FF"/>
          <w:sz w:val="24"/>
        </w:rPr>
        <w:tab/>
      </w:r>
      <w:r>
        <w:rPr>
          <w:rFonts w:ascii="Arial" w:hAnsi="Arial" w:cs="Arial"/>
          <w:b/>
          <w:sz w:val="24"/>
        </w:rPr>
        <w:t>New WID - UE Conformance - Enhancement of Network Slicing Phase 2</w:t>
      </w:r>
    </w:p>
    <w:p w14:paraId="49D1073F" w14:textId="77777777" w:rsidR="00D93B97" w:rsidRDefault="00D93B97" w:rsidP="00D93B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CMCC,CATT</w:t>
      </w:r>
    </w:p>
    <w:p w14:paraId="730FCEAE" w14:textId="77777777" w:rsidR="00D93B97" w:rsidRDefault="00D93B97" w:rsidP="00D93B97">
      <w:pPr>
        <w:rPr>
          <w:rFonts w:ascii="Arial" w:hAnsi="Arial" w:cs="Arial"/>
          <w:b/>
        </w:rPr>
      </w:pPr>
      <w:r>
        <w:rPr>
          <w:rFonts w:ascii="Arial" w:hAnsi="Arial" w:cs="Arial"/>
          <w:b/>
        </w:rPr>
        <w:t xml:space="preserve">Abstract: </w:t>
      </w:r>
    </w:p>
    <w:p w14:paraId="4078DE66" w14:textId="77777777" w:rsidR="00D93B97" w:rsidRDefault="00D93B97" w:rsidP="00D93B97">
      <w:r>
        <w:t>tested: SA/CT REL-17 WI eNS_Ph2</w:t>
      </w:r>
    </w:p>
    <w:p w14:paraId="77F8CC30" w14:textId="77777777" w:rsidR="00D93B97" w:rsidRDefault="00D93B97" w:rsidP="00D93B97">
      <w:pPr>
        <w:rPr>
          <w:rFonts w:ascii="Arial" w:hAnsi="Arial" w:cs="Arial"/>
          <w:b/>
        </w:rPr>
      </w:pPr>
      <w:r>
        <w:rPr>
          <w:rFonts w:ascii="Arial" w:hAnsi="Arial" w:cs="Arial"/>
          <w:b/>
        </w:rPr>
        <w:t xml:space="preserve">Discussion: </w:t>
      </w:r>
    </w:p>
    <w:p w14:paraId="1EBE452D" w14:textId="77777777" w:rsidR="00D93B97" w:rsidRDefault="00D93B97" w:rsidP="00D93B97">
      <w:r>
        <w:t>MCC: to be confirmed that this WI is not testing NR_slice-Core</w:t>
      </w:r>
    </w:p>
    <w:p w14:paraId="04708D05" w14:textId="77777777" w:rsidR="00D93B97" w:rsidRDefault="00D93B97" w:rsidP="00D93B97">
      <w:r>
        <w:t>CMCC: This WI only tests the SA/CT rel-17 WI eNS_Ph2.</w:t>
      </w:r>
    </w:p>
    <w:p w14:paraId="6CDE98B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64CAC" w14:textId="77777777" w:rsidR="00D93B97" w:rsidRDefault="00D93B97" w:rsidP="00D93B97">
      <w:pPr>
        <w:pStyle w:val="Heading3"/>
      </w:pPr>
      <w:bookmarkStart w:id="506" w:name="_Toc104749683"/>
      <w:bookmarkStart w:id="507" w:name="_Toc105285993"/>
      <w:r>
        <w:t>13.2</w:t>
      </w:r>
      <w:r>
        <w:tab/>
        <w:t>Open Rel-14 WIs</w:t>
      </w:r>
      <w:bookmarkEnd w:id="506"/>
      <w:bookmarkEnd w:id="507"/>
    </w:p>
    <w:p w14:paraId="4B083D5F" w14:textId="77777777" w:rsidR="00D93B97" w:rsidRDefault="00D93B97" w:rsidP="00D93B97">
      <w:r>
        <w:t>NOTE: REL-14 ASN.1 freeze was in June 2017.</w:t>
      </w:r>
    </w:p>
    <w:p w14:paraId="16274C04" w14:textId="77777777" w:rsidR="00D93B97" w:rsidRDefault="00D93B97" w:rsidP="00D93B97">
      <w:pPr>
        <w:pStyle w:val="Heading4"/>
      </w:pPr>
      <w:bookmarkStart w:id="508" w:name="_Toc104749684"/>
      <w:bookmarkStart w:id="509" w:name="_Toc105285994"/>
      <w:r>
        <w:t>13.2.1</w:t>
      </w:r>
      <w:r>
        <w:tab/>
        <w:t>UE Conformance Test Aspects - Enhancements on FD-MIMO for LTE [LTE_eFDMIMO-UEConTest]</w:t>
      </w:r>
      <w:bookmarkEnd w:id="508"/>
      <w:bookmarkEnd w:id="509"/>
    </w:p>
    <w:p w14:paraId="7C9BFB82" w14:textId="77777777" w:rsidR="00D93B97" w:rsidRDefault="00D93B97" w:rsidP="00D93B97">
      <w:r>
        <w:t>NOTE: WI was created in March 2019.</w:t>
      </w:r>
    </w:p>
    <w:p w14:paraId="070CA410" w14:textId="77777777" w:rsidR="00D93B97" w:rsidRDefault="00D93B97" w:rsidP="00D93B97">
      <w:pPr>
        <w:rPr>
          <w:rFonts w:ascii="Arial" w:hAnsi="Arial" w:cs="Arial"/>
          <w:b/>
          <w:sz w:val="24"/>
        </w:rPr>
      </w:pPr>
      <w:r>
        <w:rPr>
          <w:rFonts w:ascii="Arial" w:hAnsi="Arial" w:cs="Arial"/>
          <w:b/>
          <w:color w:val="0000FF"/>
          <w:sz w:val="24"/>
        </w:rPr>
        <w:t>RP-220286</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0AFEBAC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502A46" w14:textId="77777777" w:rsidR="00D93B97" w:rsidRDefault="00D93B97" w:rsidP="00D93B97">
      <w:pPr>
        <w:rPr>
          <w:rFonts w:ascii="Arial" w:hAnsi="Arial" w:cs="Arial"/>
          <w:b/>
        </w:rPr>
      </w:pPr>
      <w:r>
        <w:rPr>
          <w:rFonts w:ascii="Arial" w:hAnsi="Arial" w:cs="Arial"/>
          <w:b/>
        </w:rPr>
        <w:t xml:space="preserve">Abstract: </w:t>
      </w:r>
    </w:p>
    <w:p w14:paraId="4372B24B" w14:textId="77777777" w:rsidR="00D93B97" w:rsidRDefault="00D93B97" w:rsidP="00D93B97">
      <w:r>
        <w:t>Test: 30%, June 22 (+3 months)</w:t>
      </w:r>
    </w:p>
    <w:p w14:paraId="222ED2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FFC87" w14:textId="77777777" w:rsidR="00D93B97" w:rsidRDefault="00D93B97" w:rsidP="00D93B97">
      <w:pPr>
        <w:pStyle w:val="Heading3"/>
      </w:pPr>
      <w:bookmarkStart w:id="510" w:name="_Toc104749685"/>
      <w:bookmarkStart w:id="511" w:name="_Toc105285995"/>
      <w:r>
        <w:t>13.3</w:t>
      </w:r>
      <w:r>
        <w:tab/>
        <w:t>Open Rel-15 WIs</w:t>
      </w:r>
      <w:bookmarkEnd w:id="510"/>
      <w:bookmarkEnd w:id="511"/>
    </w:p>
    <w:p w14:paraId="0C97C5AD" w14:textId="77777777" w:rsidR="00D93B97" w:rsidRDefault="00D93B97" w:rsidP="00D93B97">
      <w:r>
        <w:t>NOTE: REL-15 ASN.1 freeze was in Sep. 2018 (late drop ASN.1 freeze was in June 2019).</w:t>
      </w:r>
    </w:p>
    <w:p w14:paraId="3587306D" w14:textId="77777777" w:rsidR="00D93B97" w:rsidRDefault="00D93B97" w:rsidP="00D93B97">
      <w:pPr>
        <w:pStyle w:val="Heading4"/>
      </w:pPr>
      <w:bookmarkStart w:id="512" w:name="_Toc104749686"/>
      <w:bookmarkStart w:id="513" w:name="_Toc105285996"/>
      <w:r>
        <w:lastRenderedPageBreak/>
        <w:t>13.3.1</w:t>
      </w:r>
      <w:r>
        <w:tab/>
        <w:t>UE Conf. Test Aspects - 5G system with NR and LTE [5GS_NR_LTE-UEConTest]</w:t>
      </w:r>
      <w:bookmarkEnd w:id="512"/>
      <w:bookmarkEnd w:id="513"/>
    </w:p>
    <w:p w14:paraId="1E599061" w14:textId="77777777" w:rsidR="00D93B97" w:rsidRDefault="00D93B97" w:rsidP="00D93B97">
      <w:pPr>
        <w:rPr>
          <w:rFonts w:ascii="Arial" w:hAnsi="Arial" w:cs="Arial"/>
          <w:b/>
          <w:sz w:val="24"/>
        </w:rPr>
      </w:pPr>
      <w:r>
        <w:rPr>
          <w:rFonts w:ascii="Arial" w:hAnsi="Arial" w:cs="Arial"/>
          <w:b/>
          <w:color w:val="0000FF"/>
          <w:sz w:val="24"/>
        </w:rPr>
        <w:t>RP-220287</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6D04975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2F47C9" w14:textId="77777777" w:rsidR="00D93B97" w:rsidRDefault="00D93B97" w:rsidP="00D93B97">
      <w:pPr>
        <w:rPr>
          <w:rFonts w:ascii="Arial" w:hAnsi="Arial" w:cs="Arial"/>
          <w:b/>
        </w:rPr>
      </w:pPr>
      <w:r>
        <w:rPr>
          <w:rFonts w:ascii="Arial" w:hAnsi="Arial" w:cs="Arial"/>
          <w:b/>
        </w:rPr>
        <w:t xml:space="preserve">Abstract: </w:t>
      </w:r>
    </w:p>
    <w:p w14:paraId="04E1E009" w14:textId="77777777" w:rsidR="00D93B97" w:rsidRDefault="00D93B97" w:rsidP="00D93B97">
      <w:r>
        <w:t>Test: 100%, Mar 22</w:t>
      </w:r>
    </w:p>
    <w:p w14:paraId="685C6F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0477F" w14:textId="77777777" w:rsidR="00D93B97" w:rsidRDefault="00D93B97" w:rsidP="00D93B97">
      <w:pPr>
        <w:rPr>
          <w:rFonts w:ascii="Arial" w:hAnsi="Arial" w:cs="Arial"/>
          <w:b/>
          <w:sz w:val="24"/>
        </w:rPr>
      </w:pPr>
      <w:r>
        <w:rPr>
          <w:rFonts w:ascii="Arial" w:hAnsi="Arial" w:cs="Arial"/>
          <w:b/>
          <w:color w:val="0000FF"/>
          <w:sz w:val="24"/>
        </w:rPr>
        <w:t>RP-220071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6603BB2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2F0C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E1C7F" w14:textId="77777777" w:rsidR="00D93B97" w:rsidRDefault="00D93B97" w:rsidP="00D93B97">
      <w:pPr>
        <w:rPr>
          <w:rFonts w:ascii="Arial" w:hAnsi="Arial" w:cs="Arial"/>
          <w:b/>
          <w:sz w:val="24"/>
        </w:rPr>
      </w:pPr>
      <w:r>
        <w:rPr>
          <w:rFonts w:ascii="Arial" w:hAnsi="Arial" w:cs="Arial"/>
          <w:b/>
          <w:color w:val="0000FF"/>
          <w:sz w:val="24"/>
        </w:rPr>
        <w:t>RP-220072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6CC822C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EC1D9D" w14:textId="77777777" w:rsidR="00D93B97" w:rsidRDefault="00D93B97" w:rsidP="00D93B97">
      <w:pPr>
        <w:rPr>
          <w:rFonts w:ascii="Arial" w:hAnsi="Arial" w:cs="Arial"/>
          <w:b/>
        </w:rPr>
      </w:pPr>
      <w:r>
        <w:rPr>
          <w:rFonts w:ascii="Arial" w:hAnsi="Arial" w:cs="Arial"/>
          <w:b/>
        </w:rPr>
        <w:t xml:space="preserve">Discussion: </w:t>
      </w:r>
    </w:p>
    <w:p w14:paraId="0138F5B8" w14:textId="77777777" w:rsidR="00D93B97" w:rsidRDefault="00D93B97" w:rsidP="00D93B97">
      <w:r>
        <w:t>Note: CR R5-220847 was in the end not submitted to RAN #95e.</w:t>
      </w:r>
    </w:p>
    <w:p w14:paraId="0137339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3E87A" w14:textId="77777777" w:rsidR="00D93B97" w:rsidRDefault="00D93B97" w:rsidP="00D93B97">
      <w:pPr>
        <w:rPr>
          <w:rFonts w:ascii="Arial" w:hAnsi="Arial" w:cs="Arial"/>
          <w:b/>
          <w:sz w:val="24"/>
        </w:rPr>
      </w:pPr>
      <w:r>
        <w:rPr>
          <w:rFonts w:ascii="Arial" w:hAnsi="Arial" w:cs="Arial"/>
          <w:b/>
          <w:color w:val="0000FF"/>
          <w:sz w:val="24"/>
        </w:rPr>
        <w:t>RP-220073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1FBA588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E2700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1BA73" w14:textId="77777777" w:rsidR="00D93B97" w:rsidRDefault="00D93B97" w:rsidP="00D93B97">
      <w:pPr>
        <w:rPr>
          <w:rFonts w:ascii="Arial" w:hAnsi="Arial" w:cs="Arial"/>
          <w:b/>
          <w:sz w:val="24"/>
        </w:rPr>
      </w:pPr>
      <w:r>
        <w:rPr>
          <w:rFonts w:ascii="Arial" w:hAnsi="Arial" w:cs="Arial"/>
          <w:b/>
          <w:color w:val="0000FF"/>
          <w:sz w:val="24"/>
        </w:rPr>
        <w:t>RP-220074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338AC72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07539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FF1E6" w14:textId="77777777" w:rsidR="00D93B97" w:rsidRDefault="00D93B97" w:rsidP="00D93B97">
      <w:pPr>
        <w:rPr>
          <w:rFonts w:ascii="Arial" w:hAnsi="Arial" w:cs="Arial"/>
          <w:b/>
          <w:sz w:val="24"/>
        </w:rPr>
      </w:pPr>
      <w:r>
        <w:rPr>
          <w:rFonts w:ascii="Arial" w:hAnsi="Arial" w:cs="Arial"/>
          <w:b/>
          <w:color w:val="0000FF"/>
          <w:sz w:val="24"/>
        </w:rPr>
        <w:t>RP-220075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268FD73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3FA6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E05AB" w14:textId="77777777" w:rsidR="00D93B97" w:rsidRDefault="00D93B97" w:rsidP="00D93B97">
      <w:pPr>
        <w:rPr>
          <w:rFonts w:ascii="Arial" w:hAnsi="Arial" w:cs="Arial"/>
          <w:b/>
          <w:sz w:val="24"/>
        </w:rPr>
      </w:pPr>
      <w:r>
        <w:rPr>
          <w:rFonts w:ascii="Arial" w:hAnsi="Arial" w:cs="Arial"/>
          <w:b/>
          <w:color w:val="0000FF"/>
          <w:sz w:val="24"/>
        </w:rPr>
        <w:t>RP-220076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495C682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159E99"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25761" w14:textId="77777777" w:rsidR="00D93B97" w:rsidRDefault="00D93B97" w:rsidP="00D93B97">
      <w:pPr>
        <w:rPr>
          <w:rFonts w:ascii="Arial" w:hAnsi="Arial" w:cs="Arial"/>
          <w:b/>
          <w:sz w:val="24"/>
        </w:rPr>
      </w:pPr>
      <w:r>
        <w:rPr>
          <w:rFonts w:ascii="Arial" w:hAnsi="Arial" w:cs="Arial"/>
          <w:b/>
          <w:color w:val="0000FF"/>
          <w:sz w:val="24"/>
        </w:rPr>
        <w:t>RP-220077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7)</w:t>
      </w:r>
    </w:p>
    <w:p w14:paraId="368F118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A175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E5A27" w14:textId="77777777" w:rsidR="00D93B97" w:rsidRDefault="00D93B97" w:rsidP="00D93B97">
      <w:pPr>
        <w:rPr>
          <w:rFonts w:ascii="Arial" w:hAnsi="Arial" w:cs="Arial"/>
          <w:b/>
          <w:sz w:val="24"/>
        </w:rPr>
      </w:pPr>
      <w:r>
        <w:rPr>
          <w:rFonts w:ascii="Arial" w:hAnsi="Arial" w:cs="Arial"/>
          <w:b/>
          <w:color w:val="0000FF"/>
          <w:sz w:val="24"/>
        </w:rPr>
        <w:t>RP-220078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8)</w:t>
      </w:r>
    </w:p>
    <w:p w14:paraId="517546B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684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7D132" w14:textId="77777777" w:rsidR="00D93B97" w:rsidRDefault="00D93B97" w:rsidP="00D93B97">
      <w:pPr>
        <w:rPr>
          <w:rFonts w:ascii="Arial" w:hAnsi="Arial" w:cs="Arial"/>
          <w:b/>
          <w:sz w:val="24"/>
        </w:rPr>
      </w:pPr>
      <w:r>
        <w:rPr>
          <w:rFonts w:ascii="Arial" w:hAnsi="Arial" w:cs="Arial"/>
          <w:b/>
          <w:color w:val="0000FF"/>
          <w:sz w:val="24"/>
        </w:rPr>
        <w:t>RP-220079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9)</w:t>
      </w:r>
    </w:p>
    <w:p w14:paraId="1FB1405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FED1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6D270" w14:textId="77777777" w:rsidR="00D93B97" w:rsidRDefault="00D93B97" w:rsidP="00D93B97">
      <w:pPr>
        <w:rPr>
          <w:rFonts w:ascii="Arial" w:hAnsi="Arial" w:cs="Arial"/>
          <w:b/>
          <w:sz w:val="24"/>
        </w:rPr>
      </w:pPr>
      <w:r>
        <w:rPr>
          <w:rFonts w:ascii="Arial" w:hAnsi="Arial" w:cs="Arial"/>
          <w:b/>
          <w:color w:val="0000FF"/>
          <w:sz w:val="24"/>
        </w:rPr>
        <w:t>RP-220080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10)</w:t>
      </w:r>
    </w:p>
    <w:p w14:paraId="11E3F02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7FC28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5C89E" w14:textId="77777777" w:rsidR="00D93B97" w:rsidRDefault="00D93B97" w:rsidP="00D93B97">
      <w:pPr>
        <w:pStyle w:val="Heading4"/>
      </w:pPr>
      <w:bookmarkStart w:id="514" w:name="_Toc104749687"/>
      <w:bookmarkStart w:id="515" w:name="_Toc105285997"/>
      <w:r>
        <w:t>13.3.2</w:t>
      </w:r>
      <w:r>
        <w:tab/>
        <w:t>UE Conf. Test Aspects - Rel-15 CA configurations [LTE_CA_R15-UEConTest]</w:t>
      </w:r>
      <w:bookmarkEnd w:id="514"/>
      <w:bookmarkEnd w:id="515"/>
    </w:p>
    <w:p w14:paraId="25FE5C0C" w14:textId="77777777" w:rsidR="00D93B97" w:rsidRDefault="00D93B97" w:rsidP="00D93B97">
      <w:pPr>
        <w:rPr>
          <w:rFonts w:ascii="Arial" w:hAnsi="Arial" w:cs="Arial"/>
          <w:b/>
          <w:sz w:val="24"/>
        </w:rPr>
      </w:pPr>
      <w:r>
        <w:rPr>
          <w:rFonts w:ascii="Arial" w:hAnsi="Arial" w:cs="Arial"/>
          <w:b/>
          <w:color w:val="0000FF"/>
          <w:sz w:val="24"/>
        </w:rPr>
        <w:t>RP-220288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2A1DFB9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48E741" w14:textId="77777777" w:rsidR="00D93B97" w:rsidRDefault="00D93B97" w:rsidP="00D93B97">
      <w:pPr>
        <w:rPr>
          <w:rFonts w:ascii="Arial" w:hAnsi="Arial" w:cs="Arial"/>
          <w:b/>
        </w:rPr>
      </w:pPr>
      <w:r>
        <w:rPr>
          <w:rFonts w:ascii="Arial" w:hAnsi="Arial" w:cs="Arial"/>
          <w:b/>
        </w:rPr>
        <w:t xml:space="preserve">Abstract: </w:t>
      </w:r>
    </w:p>
    <w:p w14:paraId="16DC92F0" w14:textId="77777777" w:rsidR="00D93B97" w:rsidRDefault="00D93B97" w:rsidP="00D93B97">
      <w:r>
        <w:t>Test: 75%, Sep 22 (+6 months)</w:t>
      </w:r>
    </w:p>
    <w:p w14:paraId="26FDD1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9DE5" w14:textId="77777777" w:rsidR="00D93B97" w:rsidRDefault="00D93B97" w:rsidP="00D93B97">
      <w:pPr>
        <w:rPr>
          <w:rFonts w:ascii="Arial" w:hAnsi="Arial" w:cs="Arial"/>
          <w:b/>
          <w:sz w:val="24"/>
        </w:rPr>
      </w:pPr>
      <w:r>
        <w:rPr>
          <w:rFonts w:ascii="Arial" w:hAnsi="Arial" w:cs="Arial"/>
          <w:b/>
          <w:color w:val="0000FF"/>
          <w:sz w:val="24"/>
        </w:rPr>
        <w:t>RP-220081</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5997547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90909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769D0" w14:textId="77777777" w:rsidR="00D93B97" w:rsidRDefault="00D93B97" w:rsidP="00D93B97">
      <w:pPr>
        <w:pStyle w:val="Heading4"/>
      </w:pPr>
      <w:bookmarkStart w:id="516" w:name="_Toc104749688"/>
      <w:bookmarkStart w:id="517" w:name="_Toc105285998"/>
      <w:r>
        <w:t>13.3.3</w:t>
      </w:r>
      <w:r>
        <w:tab/>
        <w:t>UE Conf. Test Aspects - Enhancements for Mission Critical Services MCPTT, MCData and MCVideo [RAN5 WI: MCenhUEConTest]</w:t>
      </w:r>
      <w:bookmarkEnd w:id="516"/>
      <w:bookmarkEnd w:id="517"/>
    </w:p>
    <w:p w14:paraId="0D73278F" w14:textId="77777777" w:rsidR="00D93B97" w:rsidRDefault="00D93B97" w:rsidP="00D93B97">
      <w:pPr>
        <w:rPr>
          <w:rFonts w:ascii="Arial" w:hAnsi="Arial" w:cs="Arial"/>
          <w:b/>
          <w:sz w:val="24"/>
        </w:rPr>
      </w:pPr>
      <w:r>
        <w:rPr>
          <w:rFonts w:ascii="Arial" w:hAnsi="Arial" w:cs="Arial"/>
          <w:b/>
          <w:color w:val="0000FF"/>
          <w:sz w:val="24"/>
        </w:rPr>
        <w:t>RP-220405</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15C14802"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2F42AE7" w14:textId="77777777" w:rsidR="00D93B97" w:rsidRDefault="00D93B97" w:rsidP="00D93B97">
      <w:pPr>
        <w:rPr>
          <w:rFonts w:ascii="Arial" w:hAnsi="Arial" w:cs="Arial"/>
          <w:b/>
        </w:rPr>
      </w:pPr>
      <w:r>
        <w:rPr>
          <w:rFonts w:ascii="Arial" w:hAnsi="Arial" w:cs="Arial"/>
          <w:b/>
        </w:rPr>
        <w:t xml:space="preserve">Abstract: </w:t>
      </w:r>
    </w:p>
    <w:p w14:paraId="5C1E9FE8" w14:textId="77777777" w:rsidR="00D93B97" w:rsidRDefault="00D93B97" w:rsidP="00D93B97">
      <w:r>
        <w:t>64% complete</w:t>
      </w:r>
    </w:p>
    <w:p w14:paraId="1DE965C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1EBEB" w14:textId="77777777" w:rsidR="00D93B97" w:rsidRDefault="00D93B97" w:rsidP="00D93B97">
      <w:pPr>
        <w:rPr>
          <w:rFonts w:ascii="Arial" w:hAnsi="Arial" w:cs="Arial"/>
          <w:b/>
          <w:sz w:val="24"/>
        </w:rPr>
      </w:pPr>
      <w:r>
        <w:rPr>
          <w:rFonts w:ascii="Arial" w:hAnsi="Arial" w:cs="Arial"/>
          <w:b/>
          <w:color w:val="0000FF"/>
          <w:sz w:val="24"/>
        </w:rPr>
        <w:t>RP-220082</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64F4566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A4C5C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43AE3" w14:textId="77777777" w:rsidR="00D93B97" w:rsidRDefault="00D93B97" w:rsidP="00D93B97">
      <w:pPr>
        <w:pStyle w:val="Heading3"/>
      </w:pPr>
      <w:bookmarkStart w:id="518" w:name="_Toc104749689"/>
      <w:bookmarkStart w:id="519" w:name="_Toc105285999"/>
      <w:r>
        <w:t>13.4</w:t>
      </w:r>
      <w:r>
        <w:tab/>
        <w:t>Open Rel-16 SIs</w:t>
      </w:r>
      <w:bookmarkEnd w:id="518"/>
      <w:bookmarkEnd w:id="519"/>
    </w:p>
    <w:p w14:paraId="5C93D6E7" w14:textId="77777777" w:rsidR="00D93B97" w:rsidRDefault="00D93B97" w:rsidP="00D93B97">
      <w:pPr>
        <w:pStyle w:val="Heading4"/>
      </w:pPr>
      <w:bookmarkStart w:id="520" w:name="_Toc104749690"/>
      <w:bookmarkStart w:id="521" w:name="_Toc105286000"/>
      <w:r>
        <w:t>13.4.1</w:t>
      </w:r>
      <w:r>
        <w:tab/>
        <w:t>Study on 5G NR UE Application Layer Data Throughput Perf. [RAN5 SI: FS_UE_5GNR_App_Data_Perf]</w:t>
      </w:r>
      <w:bookmarkEnd w:id="520"/>
      <w:bookmarkEnd w:id="521"/>
    </w:p>
    <w:p w14:paraId="2EA83DDA" w14:textId="77777777" w:rsidR="00D93B97" w:rsidRDefault="00D93B97" w:rsidP="00D93B97">
      <w:pPr>
        <w:rPr>
          <w:rFonts w:ascii="Arial" w:hAnsi="Arial" w:cs="Arial"/>
          <w:b/>
          <w:sz w:val="24"/>
        </w:rPr>
      </w:pPr>
      <w:r>
        <w:rPr>
          <w:rFonts w:ascii="Arial" w:hAnsi="Arial" w:cs="Arial"/>
          <w:b/>
          <w:color w:val="0000FF"/>
          <w:sz w:val="24"/>
        </w:rPr>
        <w:t>RP-220431</w:t>
      </w:r>
      <w:r>
        <w:rPr>
          <w:rFonts w:ascii="Arial" w:hAnsi="Arial" w:cs="Arial"/>
          <w:b/>
          <w:color w:val="0000FF"/>
          <w:sz w:val="24"/>
        </w:rPr>
        <w:tab/>
      </w:r>
      <w:r>
        <w:rPr>
          <w:rFonts w:ascii="Arial" w:hAnsi="Arial" w:cs="Arial"/>
          <w:b/>
          <w:sz w:val="24"/>
        </w:rPr>
        <w:t>Status report for SI Study on 5G NR User Equipment (UE) Application Layer Data Throughput Performance</w:t>
      </w:r>
    </w:p>
    <w:p w14:paraId="0759972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309A864" w14:textId="77777777" w:rsidR="00D93B97" w:rsidRDefault="00D93B97" w:rsidP="00D93B97">
      <w:pPr>
        <w:rPr>
          <w:rFonts w:ascii="Arial" w:hAnsi="Arial" w:cs="Arial"/>
          <w:b/>
        </w:rPr>
      </w:pPr>
      <w:r>
        <w:rPr>
          <w:rFonts w:ascii="Arial" w:hAnsi="Arial" w:cs="Arial"/>
          <w:b/>
        </w:rPr>
        <w:t xml:space="preserve">Abstract: </w:t>
      </w:r>
    </w:p>
    <w:p w14:paraId="748DAE49" w14:textId="77777777" w:rsidR="00D93B97" w:rsidRDefault="00D93B97" w:rsidP="00D93B97">
      <w:r>
        <w:t>100%</w:t>
      </w:r>
    </w:p>
    <w:p w14:paraId="7A641BEE" w14:textId="77777777" w:rsidR="00D93B97" w:rsidRDefault="00D93B97" w:rsidP="00D93B97">
      <w:pPr>
        <w:rPr>
          <w:rFonts w:ascii="Arial" w:hAnsi="Arial" w:cs="Arial"/>
          <w:b/>
        </w:rPr>
      </w:pPr>
      <w:r>
        <w:rPr>
          <w:rFonts w:ascii="Arial" w:hAnsi="Arial" w:cs="Arial"/>
          <w:b/>
        </w:rPr>
        <w:t xml:space="preserve">Discussion: </w:t>
      </w:r>
    </w:p>
    <w:p w14:paraId="6D906B93" w14:textId="77777777" w:rsidR="00D93B97" w:rsidRDefault="00D93B97" w:rsidP="00D93B97">
      <w:r>
        <w:t>conclusion: SI is completed</w:t>
      </w:r>
    </w:p>
    <w:p w14:paraId="587BD8D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9B1DA" w14:textId="77777777" w:rsidR="00D93B97" w:rsidRDefault="00D93B97" w:rsidP="00D93B97">
      <w:pPr>
        <w:rPr>
          <w:rFonts w:ascii="Arial" w:hAnsi="Arial" w:cs="Arial"/>
          <w:b/>
          <w:sz w:val="24"/>
        </w:rPr>
      </w:pPr>
      <w:r>
        <w:rPr>
          <w:rFonts w:ascii="Arial" w:hAnsi="Arial" w:cs="Arial"/>
          <w:b/>
          <w:color w:val="0000FF"/>
          <w:sz w:val="24"/>
        </w:rPr>
        <w:t>RP-220083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1A68CF9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EF99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5748D" w14:textId="77777777" w:rsidR="00D93B97" w:rsidRDefault="00D93B97" w:rsidP="00D93B97">
      <w:pPr>
        <w:pStyle w:val="Heading3"/>
      </w:pPr>
      <w:bookmarkStart w:id="522" w:name="_Toc104749691"/>
      <w:bookmarkStart w:id="523" w:name="_Toc105286001"/>
      <w:r>
        <w:t>13.5</w:t>
      </w:r>
      <w:r>
        <w:tab/>
        <w:t>Open Rel-16 WIs</w:t>
      </w:r>
      <w:bookmarkEnd w:id="522"/>
      <w:bookmarkEnd w:id="523"/>
    </w:p>
    <w:p w14:paraId="5AE50715" w14:textId="77777777" w:rsidR="00D93B97" w:rsidRDefault="00D93B97" w:rsidP="00D93B97">
      <w:pPr>
        <w:pStyle w:val="Heading4"/>
      </w:pPr>
      <w:bookmarkStart w:id="524" w:name="_Toc104749692"/>
      <w:bookmarkStart w:id="525" w:name="_Toc105286002"/>
      <w:r>
        <w:t>13.5.1</w:t>
      </w:r>
      <w:r>
        <w:tab/>
        <w:t>UE Conf. Test Aspects - Rel-16 LTE CA configurations [LTE_CA_R16-UEConTest]</w:t>
      </w:r>
      <w:bookmarkEnd w:id="524"/>
      <w:bookmarkEnd w:id="525"/>
    </w:p>
    <w:p w14:paraId="1F4DA3DF" w14:textId="77777777" w:rsidR="00D93B97" w:rsidRDefault="00D93B97" w:rsidP="00D93B97">
      <w:pPr>
        <w:rPr>
          <w:rFonts w:ascii="Arial" w:hAnsi="Arial" w:cs="Arial"/>
          <w:b/>
          <w:sz w:val="24"/>
        </w:rPr>
      </w:pPr>
      <w:r>
        <w:rPr>
          <w:rFonts w:ascii="Arial" w:hAnsi="Arial" w:cs="Arial"/>
          <w:b/>
          <w:color w:val="0000FF"/>
          <w:sz w:val="24"/>
        </w:rPr>
        <w:t>RP-220289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0094636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B71607" w14:textId="77777777" w:rsidR="00D93B97" w:rsidRDefault="00D93B97" w:rsidP="00D93B97">
      <w:pPr>
        <w:rPr>
          <w:rFonts w:ascii="Arial" w:hAnsi="Arial" w:cs="Arial"/>
          <w:b/>
        </w:rPr>
      </w:pPr>
      <w:r>
        <w:rPr>
          <w:rFonts w:ascii="Arial" w:hAnsi="Arial" w:cs="Arial"/>
          <w:b/>
        </w:rPr>
        <w:t xml:space="preserve">Abstract: </w:t>
      </w:r>
    </w:p>
    <w:p w14:paraId="25D4E4AF" w14:textId="77777777" w:rsidR="00D93B97" w:rsidRDefault="00D93B97" w:rsidP="00D93B97">
      <w:r>
        <w:t>Test: 7%, Dec 22 (+9 months)</w:t>
      </w:r>
    </w:p>
    <w:p w14:paraId="7355E038"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AB98" w14:textId="77777777" w:rsidR="00D93B97" w:rsidRDefault="00D93B97" w:rsidP="00D93B97">
      <w:pPr>
        <w:rPr>
          <w:rFonts w:ascii="Arial" w:hAnsi="Arial" w:cs="Arial"/>
          <w:b/>
          <w:sz w:val="24"/>
        </w:rPr>
      </w:pPr>
      <w:r>
        <w:rPr>
          <w:rFonts w:ascii="Arial" w:hAnsi="Arial" w:cs="Arial"/>
          <w:b/>
          <w:color w:val="0000FF"/>
          <w:sz w:val="24"/>
        </w:rPr>
        <w:t>RP-220084</w:t>
      </w:r>
      <w:r>
        <w:rPr>
          <w:rFonts w:ascii="Arial" w:hAnsi="Arial" w:cs="Arial"/>
          <w:b/>
          <w:color w:val="0000FF"/>
          <w:sz w:val="24"/>
        </w:rPr>
        <w:tab/>
      </w:r>
      <w:r>
        <w:rPr>
          <w:rFonts w:ascii="Arial" w:hAnsi="Arial" w:cs="Arial"/>
          <w:b/>
          <w:sz w:val="24"/>
        </w:rPr>
        <w:t>RAN5 agreed non TTCN CR(s) WI UE Conformance Test Aspects - Rel-16 LTE CA configurations (LTE_CA_R16-UEConTest)</w:t>
      </w:r>
    </w:p>
    <w:p w14:paraId="2FCECBB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6B3CF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DF298" w14:textId="77777777" w:rsidR="00D93B97" w:rsidRDefault="00D93B97" w:rsidP="00D93B97">
      <w:pPr>
        <w:pStyle w:val="Heading4"/>
      </w:pPr>
      <w:bookmarkStart w:id="526" w:name="_Toc104749693"/>
      <w:bookmarkStart w:id="527" w:name="_Toc105286003"/>
      <w:r>
        <w:t>13.5.2</w:t>
      </w:r>
      <w:r>
        <w:tab/>
        <w:t>UE Conf. Test Aspects - Rel-16 NR CA and DC; and NR and LTE DC Configurations [NR_CADC_NR_LTE_DC_R16-UEConTest]</w:t>
      </w:r>
      <w:bookmarkEnd w:id="526"/>
      <w:bookmarkEnd w:id="527"/>
    </w:p>
    <w:p w14:paraId="4E209386" w14:textId="77777777" w:rsidR="00D93B97" w:rsidRDefault="00D93B97" w:rsidP="00D93B97">
      <w:pPr>
        <w:rPr>
          <w:rFonts w:ascii="Arial" w:hAnsi="Arial" w:cs="Arial"/>
          <w:b/>
          <w:sz w:val="24"/>
        </w:rPr>
      </w:pPr>
      <w:r>
        <w:rPr>
          <w:rFonts w:ascii="Arial" w:hAnsi="Arial" w:cs="Arial"/>
          <w:b/>
          <w:color w:val="0000FF"/>
          <w:sz w:val="24"/>
        </w:rPr>
        <w:t>RP-220624</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52C8618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18C4B" w14:textId="77777777" w:rsidR="00D93B97" w:rsidRDefault="00D93B97" w:rsidP="00D93B97">
      <w:pPr>
        <w:rPr>
          <w:rFonts w:ascii="Arial" w:hAnsi="Arial" w:cs="Arial"/>
          <w:b/>
        </w:rPr>
      </w:pPr>
      <w:r>
        <w:rPr>
          <w:rFonts w:ascii="Arial" w:hAnsi="Arial" w:cs="Arial"/>
          <w:b/>
        </w:rPr>
        <w:t xml:space="preserve">Discussion: </w:t>
      </w:r>
    </w:p>
    <w:p w14:paraId="0F8011CF" w14:textId="77777777" w:rsidR="00D93B97" w:rsidRDefault="00D93B97" w:rsidP="00D93B97">
      <w:r>
        <w:t>MCC: % complete values have to integer values; 8,5% will be recorded as 9% complete</w:t>
      </w:r>
    </w:p>
    <w:p w14:paraId="3F37EF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41E30" w14:textId="77777777" w:rsidR="00D93B97" w:rsidRDefault="00D93B97" w:rsidP="00D93B97">
      <w:pPr>
        <w:rPr>
          <w:rFonts w:ascii="Arial" w:hAnsi="Arial" w:cs="Arial"/>
          <w:b/>
          <w:sz w:val="24"/>
        </w:rPr>
      </w:pPr>
      <w:r>
        <w:rPr>
          <w:rFonts w:ascii="Arial" w:hAnsi="Arial" w:cs="Arial"/>
          <w:b/>
          <w:color w:val="0000FF"/>
          <w:sz w:val="24"/>
        </w:rPr>
        <w:t>RP-220085</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 (Batch 1)</w:t>
      </w:r>
    </w:p>
    <w:p w14:paraId="3337080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3CDB2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2761" w14:textId="77777777" w:rsidR="00D93B97" w:rsidRDefault="00D93B97" w:rsidP="00D93B97">
      <w:pPr>
        <w:rPr>
          <w:rFonts w:ascii="Arial" w:hAnsi="Arial" w:cs="Arial"/>
          <w:b/>
          <w:sz w:val="24"/>
        </w:rPr>
      </w:pPr>
      <w:r>
        <w:rPr>
          <w:rFonts w:ascii="Arial" w:hAnsi="Arial" w:cs="Arial"/>
          <w:b/>
          <w:color w:val="0000FF"/>
          <w:sz w:val="24"/>
        </w:rPr>
        <w:t>RP-220086</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 (Batch 2)</w:t>
      </w:r>
    </w:p>
    <w:p w14:paraId="5EE3A7A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A29AD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AEB4C" w14:textId="77777777" w:rsidR="00D93B97" w:rsidRDefault="00D93B97" w:rsidP="00D93B97">
      <w:pPr>
        <w:pStyle w:val="Heading4"/>
      </w:pPr>
      <w:bookmarkStart w:id="528" w:name="_Toc104749694"/>
      <w:bookmarkStart w:id="529" w:name="_Toc105286004"/>
      <w:r>
        <w:t>13.5.3</w:t>
      </w:r>
      <w:r>
        <w:tab/>
        <w:t>UE Conf. Test Aspects - Introduction of new Rel-16 NR bands and extension of existing NR bands [NR_bands_BW_R16-UEConTest]</w:t>
      </w:r>
      <w:bookmarkEnd w:id="528"/>
      <w:bookmarkEnd w:id="529"/>
    </w:p>
    <w:p w14:paraId="66C17722" w14:textId="77777777" w:rsidR="00D93B97" w:rsidRDefault="00D93B97" w:rsidP="00D93B97">
      <w:pPr>
        <w:rPr>
          <w:rFonts w:ascii="Arial" w:hAnsi="Arial" w:cs="Arial"/>
          <w:b/>
          <w:sz w:val="24"/>
        </w:rPr>
      </w:pPr>
      <w:r>
        <w:rPr>
          <w:rFonts w:ascii="Arial" w:hAnsi="Arial" w:cs="Arial"/>
          <w:b/>
          <w:color w:val="0000FF"/>
          <w:sz w:val="24"/>
        </w:rPr>
        <w:t>RP-220290</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270439D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2C4C9D" w14:textId="77777777" w:rsidR="00D93B97" w:rsidRDefault="00D93B97" w:rsidP="00D93B97">
      <w:pPr>
        <w:rPr>
          <w:rFonts w:ascii="Arial" w:hAnsi="Arial" w:cs="Arial"/>
          <w:b/>
        </w:rPr>
      </w:pPr>
      <w:r>
        <w:rPr>
          <w:rFonts w:ascii="Arial" w:hAnsi="Arial" w:cs="Arial"/>
          <w:b/>
        </w:rPr>
        <w:t xml:space="preserve">Abstract: </w:t>
      </w:r>
    </w:p>
    <w:p w14:paraId="06841CDF" w14:textId="77777777" w:rsidR="00D93B97" w:rsidRDefault="00D93B97" w:rsidP="00D93B97">
      <w:r>
        <w:t>Test: 76%, June 22 (+3 months)</w:t>
      </w:r>
    </w:p>
    <w:p w14:paraId="155457D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180F" w14:textId="77777777" w:rsidR="00D93B97" w:rsidRDefault="00D93B97" w:rsidP="00D93B97">
      <w:pPr>
        <w:rPr>
          <w:rFonts w:ascii="Arial" w:hAnsi="Arial" w:cs="Arial"/>
          <w:b/>
          <w:sz w:val="24"/>
        </w:rPr>
      </w:pPr>
      <w:r>
        <w:rPr>
          <w:rFonts w:ascii="Arial" w:hAnsi="Arial" w:cs="Arial"/>
          <w:b/>
          <w:color w:val="0000FF"/>
          <w:sz w:val="24"/>
        </w:rPr>
        <w:t>RP-220087</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0139F290"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1B1C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3296E" w14:textId="77777777" w:rsidR="00D93B97" w:rsidRDefault="00D93B97" w:rsidP="00D93B97">
      <w:pPr>
        <w:pStyle w:val="Heading4"/>
      </w:pPr>
      <w:bookmarkStart w:id="530" w:name="_Toc104749695"/>
      <w:bookmarkStart w:id="531" w:name="_Toc105286005"/>
      <w:r>
        <w:t>13.5.4</w:t>
      </w:r>
      <w:r>
        <w:tab/>
        <w:t>UE Conf. Test Aspects - RF requirements for NR FR1 [RAN5 WI: NR_RF_FR1-UEConTest]</w:t>
      </w:r>
      <w:bookmarkEnd w:id="530"/>
      <w:bookmarkEnd w:id="531"/>
    </w:p>
    <w:p w14:paraId="38294793" w14:textId="77777777" w:rsidR="00D93B97" w:rsidRDefault="00D93B97" w:rsidP="00D93B97">
      <w:pPr>
        <w:rPr>
          <w:rFonts w:ascii="Arial" w:hAnsi="Arial" w:cs="Arial"/>
          <w:b/>
          <w:sz w:val="24"/>
        </w:rPr>
      </w:pPr>
      <w:r>
        <w:rPr>
          <w:rFonts w:ascii="Arial" w:hAnsi="Arial" w:cs="Arial"/>
          <w:b/>
          <w:color w:val="0000FF"/>
          <w:sz w:val="24"/>
        </w:rPr>
        <w:t>RP-220411</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22ABB60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74274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2BF3A" w14:textId="77777777" w:rsidR="00D93B97" w:rsidRDefault="00D93B97" w:rsidP="00D93B97">
      <w:pPr>
        <w:rPr>
          <w:rFonts w:ascii="Arial" w:hAnsi="Arial" w:cs="Arial"/>
          <w:b/>
          <w:sz w:val="24"/>
        </w:rPr>
      </w:pPr>
      <w:r>
        <w:rPr>
          <w:rFonts w:ascii="Arial" w:hAnsi="Arial" w:cs="Arial"/>
          <w:b/>
          <w:color w:val="0000FF"/>
          <w:sz w:val="24"/>
        </w:rPr>
        <w:t>RP-220088</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313F136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D714B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30F04" w14:textId="77777777" w:rsidR="00D93B97" w:rsidRDefault="00D93B97" w:rsidP="00D93B97">
      <w:pPr>
        <w:pStyle w:val="Heading4"/>
      </w:pPr>
      <w:bookmarkStart w:id="532" w:name="_Toc104749696"/>
      <w:bookmarkStart w:id="533" w:name="_Toc105286006"/>
      <w:r>
        <w:t>13.5.5</w:t>
      </w:r>
      <w:r>
        <w:tab/>
        <w:t>UE Conf. Test Aspects - Even further mobility enhancement in E-UTRAN [RAN5 WI: LTE_feMob-UEConTest]</w:t>
      </w:r>
      <w:bookmarkEnd w:id="532"/>
      <w:bookmarkEnd w:id="533"/>
    </w:p>
    <w:p w14:paraId="58A3F86C" w14:textId="77777777" w:rsidR="00D93B97" w:rsidRDefault="00D93B97" w:rsidP="00D93B97">
      <w:pPr>
        <w:rPr>
          <w:rFonts w:ascii="Arial" w:hAnsi="Arial" w:cs="Arial"/>
          <w:b/>
          <w:sz w:val="24"/>
        </w:rPr>
      </w:pPr>
      <w:r>
        <w:rPr>
          <w:rFonts w:ascii="Arial" w:hAnsi="Arial" w:cs="Arial"/>
          <w:b/>
          <w:color w:val="0000FF"/>
          <w:sz w:val="24"/>
        </w:rPr>
        <w:t>RP-220572</w:t>
      </w:r>
      <w:r>
        <w:rPr>
          <w:rFonts w:ascii="Arial" w:hAnsi="Arial" w:cs="Arial"/>
          <w:b/>
          <w:color w:val="0000FF"/>
          <w:sz w:val="24"/>
        </w:rPr>
        <w:tab/>
      </w:r>
      <w:r>
        <w:rPr>
          <w:rFonts w:ascii="Arial" w:hAnsi="Arial" w:cs="Arial"/>
          <w:b/>
          <w:sz w:val="24"/>
        </w:rPr>
        <w:t>Status report for WI: UE Conformance Aspects - Even further mobility enhancement in E-UTRAN; rapporteur: China Telecom</w:t>
      </w:r>
    </w:p>
    <w:p w14:paraId="257E3D9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70ED64C" w14:textId="77777777" w:rsidR="00D93B97" w:rsidRDefault="00D93B97" w:rsidP="00D93B97">
      <w:pPr>
        <w:rPr>
          <w:rFonts w:ascii="Arial" w:hAnsi="Arial" w:cs="Arial"/>
          <w:b/>
        </w:rPr>
      </w:pPr>
      <w:r>
        <w:rPr>
          <w:rFonts w:ascii="Arial" w:hAnsi="Arial" w:cs="Arial"/>
          <w:b/>
        </w:rPr>
        <w:t xml:space="preserve">Abstract: </w:t>
      </w:r>
    </w:p>
    <w:p w14:paraId="0F402423" w14:textId="77777777" w:rsidR="00D93B97" w:rsidRDefault="00D93B97" w:rsidP="00D93B97">
      <w:r>
        <w:t>82% completed</w:t>
      </w:r>
    </w:p>
    <w:p w14:paraId="2AB716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23B8A" w14:textId="77777777" w:rsidR="00D93B97" w:rsidRDefault="00D93B97" w:rsidP="00D93B97">
      <w:pPr>
        <w:rPr>
          <w:rFonts w:ascii="Arial" w:hAnsi="Arial" w:cs="Arial"/>
          <w:b/>
          <w:sz w:val="24"/>
        </w:rPr>
      </w:pPr>
      <w:r>
        <w:rPr>
          <w:rFonts w:ascii="Arial" w:hAnsi="Arial" w:cs="Arial"/>
          <w:b/>
          <w:color w:val="0000FF"/>
          <w:sz w:val="24"/>
        </w:rPr>
        <w:t>RP-220089</w:t>
      </w:r>
      <w:r>
        <w:rPr>
          <w:rFonts w:ascii="Arial" w:hAnsi="Arial" w:cs="Arial"/>
          <w:b/>
          <w:color w:val="0000FF"/>
          <w:sz w:val="24"/>
        </w:rPr>
        <w:tab/>
      </w:r>
      <w:r>
        <w:rPr>
          <w:rFonts w:ascii="Arial" w:hAnsi="Arial" w:cs="Arial"/>
          <w:b/>
          <w:sz w:val="24"/>
        </w:rPr>
        <w:t>RAN5 agreed non TTCN CR(s) WI UE Conformance Test Aspects - Even further mobility enhancement in E-UTRAN</w:t>
      </w:r>
    </w:p>
    <w:p w14:paraId="1E12EEBB" w14:textId="77777777" w:rsidR="00D93B97" w:rsidRDefault="00D93B97" w:rsidP="00D93B97">
      <w:pPr>
        <w:rPr>
          <w:rFonts w:ascii="Arial" w:hAnsi="Arial" w:cs="Arial"/>
          <w:b/>
          <w:sz w:val="24"/>
        </w:rPr>
      </w:pPr>
      <w:r>
        <w:rPr>
          <w:rFonts w:ascii="Arial" w:hAnsi="Arial" w:cs="Arial"/>
          <w:b/>
          <w:sz w:val="24"/>
        </w:rPr>
        <w:t>(LTE_feMob-UEConTest)</w:t>
      </w:r>
    </w:p>
    <w:p w14:paraId="575D4E5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93CB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F202A" w14:textId="77777777" w:rsidR="00D93B97" w:rsidRDefault="00D93B97" w:rsidP="00D93B97">
      <w:pPr>
        <w:pStyle w:val="Heading4"/>
      </w:pPr>
      <w:bookmarkStart w:id="534" w:name="_Toc104749697"/>
      <w:bookmarkStart w:id="535" w:name="_Toc105286007"/>
      <w:r>
        <w:t>13.5.6</w:t>
      </w:r>
      <w:r>
        <w:tab/>
        <w:t>UE Conf. Test Aspects - Support of NR Industrial IoT [RAN5 WI:NR_IIOT-UEConTest]</w:t>
      </w:r>
      <w:bookmarkEnd w:id="534"/>
      <w:bookmarkEnd w:id="535"/>
    </w:p>
    <w:p w14:paraId="29B19465" w14:textId="77777777" w:rsidR="00D93B97" w:rsidRDefault="00D93B97" w:rsidP="00D93B97">
      <w:pPr>
        <w:rPr>
          <w:rFonts w:ascii="Arial" w:hAnsi="Arial" w:cs="Arial"/>
          <w:b/>
          <w:sz w:val="24"/>
        </w:rPr>
      </w:pPr>
      <w:r>
        <w:rPr>
          <w:rFonts w:ascii="Arial" w:hAnsi="Arial" w:cs="Arial"/>
          <w:b/>
          <w:color w:val="0000FF"/>
          <w:sz w:val="24"/>
        </w:rPr>
        <w:t>RP-220623</w:t>
      </w:r>
      <w:r>
        <w:rPr>
          <w:rFonts w:ascii="Arial" w:hAnsi="Arial" w:cs="Arial"/>
          <w:b/>
          <w:color w:val="0000FF"/>
          <w:sz w:val="24"/>
        </w:rPr>
        <w:tab/>
      </w:r>
      <w:r>
        <w:rPr>
          <w:rFonts w:ascii="Arial" w:hAnsi="Arial" w:cs="Arial"/>
          <w:b/>
          <w:sz w:val="24"/>
        </w:rPr>
        <w:t>Status report for WI UE Conformance Test Aspects - Support of NR Industrial Internet of Things (IoT); rapporteur CMCC</w:t>
      </w:r>
    </w:p>
    <w:p w14:paraId="1C96B5D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C9E59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8F94A" w14:textId="77777777" w:rsidR="00D93B97" w:rsidRDefault="00D93B97" w:rsidP="00D93B97">
      <w:pPr>
        <w:rPr>
          <w:rFonts w:ascii="Arial" w:hAnsi="Arial" w:cs="Arial"/>
          <w:b/>
          <w:sz w:val="24"/>
        </w:rPr>
      </w:pPr>
      <w:r>
        <w:rPr>
          <w:rFonts w:ascii="Arial" w:hAnsi="Arial" w:cs="Arial"/>
          <w:b/>
          <w:color w:val="0000FF"/>
          <w:sz w:val="24"/>
        </w:rPr>
        <w:t>RP-220196</w:t>
      </w:r>
      <w:r>
        <w:rPr>
          <w:rFonts w:ascii="Arial" w:hAnsi="Arial" w:cs="Arial"/>
          <w:b/>
          <w:color w:val="0000FF"/>
          <w:sz w:val="24"/>
        </w:rPr>
        <w:tab/>
      </w:r>
      <w:r>
        <w:rPr>
          <w:rFonts w:ascii="Arial" w:hAnsi="Arial" w:cs="Arial"/>
          <w:b/>
          <w:sz w:val="24"/>
        </w:rPr>
        <w:t>An uniform test framework for conformance tests on industrial UEs</w:t>
      </w:r>
    </w:p>
    <w:p w14:paraId="64007142" w14:textId="77777777" w:rsidR="00D93B97" w:rsidRDefault="00D93B97" w:rsidP="00D93B97">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0005E7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0B349" w14:textId="77777777" w:rsidR="00D93B97" w:rsidRDefault="00D93B97" w:rsidP="00D93B97">
      <w:pPr>
        <w:rPr>
          <w:rFonts w:ascii="Arial" w:hAnsi="Arial" w:cs="Arial"/>
          <w:b/>
          <w:sz w:val="24"/>
        </w:rPr>
      </w:pPr>
      <w:r>
        <w:rPr>
          <w:rFonts w:ascii="Arial" w:hAnsi="Arial" w:cs="Arial"/>
          <w:b/>
          <w:color w:val="0000FF"/>
          <w:sz w:val="24"/>
        </w:rPr>
        <w:t>RP-220090</w:t>
      </w:r>
      <w:r>
        <w:rPr>
          <w:rFonts w:ascii="Arial" w:hAnsi="Arial" w:cs="Arial"/>
          <w:b/>
          <w:color w:val="0000FF"/>
          <w:sz w:val="24"/>
        </w:rPr>
        <w:tab/>
      </w:r>
      <w:r>
        <w:rPr>
          <w:rFonts w:ascii="Arial" w:hAnsi="Arial" w:cs="Arial"/>
          <w:b/>
          <w:sz w:val="24"/>
        </w:rPr>
        <w:t>RAN5 agreed non TTCN CR(s) WI UE Conformance Test Aspects - Support of NR Industrial Internet of Things (IoT)</w:t>
      </w:r>
    </w:p>
    <w:p w14:paraId="190AFF72" w14:textId="77777777" w:rsidR="00D93B97" w:rsidRDefault="00D93B97" w:rsidP="00D93B97">
      <w:pPr>
        <w:rPr>
          <w:rFonts w:ascii="Arial" w:hAnsi="Arial" w:cs="Arial"/>
          <w:b/>
          <w:sz w:val="24"/>
        </w:rPr>
      </w:pPr>
      <w:r>
        <w:rPr>
          <w:rFonts w:ascii="Arial" w:hAnsi="Arial" w:cs="Arial"/>
          <w:b/>
          <w:sz w:val="24"/>
        </w:rPr>
        <w:t>(NR_IIOT-UEConTest)</w:t>
      </w:r>
    </w:p>
    <w:p w14:paraId="55F6667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C6E4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CEC3" w14:textId="77777777" w:rsidR="00D93B97" w:rsidRDefault="00D93B97" w:rsidP="00D93B97">
      <w:pPr>
        <w:pStyle w:val="Heading4"/>
      </w:pPr>
      <w:bookmarkStart w:id="536" w:name="_Toc104749698"/>
      <w:bookmarkStart w:id="537" w:name="_Toc105286008"/>
      <w:r>
        <w:t>13.5.7</w:t>
      </w:r>
      <w:r>
        <w:tab/>
        <w:t>UE Conf. Test Aspects - NR Mobility Enhancements [RAN5 WI: NR_Mob_enh-UEConTest]</w:t>
      </w:r>
      <w:bookmarkEnd w:id="536"/>
      <w:bookmarkEnd w:id="537"/>
    </w:p>
    <w:p w14:paraId="37BCE874" w14:textId="77777777" w:rsidR="00D93B97" w:rsidRDefault="00D93B97" w:rsidP="00D93B97">
      <w:pPr>
        <w:rPr>
          <w:rFonts w:ascii="Arial" w:hAnsi="Arial" w:cs="Arial"/>
          <w:b/>
          <w:sz w:val="24"/>
        </w:rPr>
      </w:pPr>
      <w:r>
        <w:rPr>
          <w:rFonts w:ascii="Arial" w:hAnsi="Arial" w:cs="Arial"/>
          <w:b/>
          <w:color w:val="0000FF"/>
          <w:sz w:val="24"/>
        </w:rPr>
        <w:t>RP-220412</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652E8D4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EE75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RP-220743</w:t>
      </w:r>
      <w:r>
        <w:rPr>
          <w:color w:val="993300"/>
          <w:u w:val="single"/>
        </w:rPr>
        <w:t>.</w:t>
      </w:r>
    </w:p>
    <w:p w14:paraId="682AC663" w14:textId="77777777" w:rsidR="00D93B97" w:rsidRDefault="00D93B97" w:rsidP="00D93B97">
      <w:pPr>
        <w:rPr>
          <w:rFonts w:ascii="Arial" w:hAnsi="Arial" w:cs="Arial"/>
          <w:b/>
          <w:sz w:val="24"/>
        </w:rPr>
      </w:pPr>
      <w:r>
        <w:rPr>
          <w:rFonts w:ascii="Arial" w:hAnsi="Arial" w:cs="Arial"/>
          <w:b/>
          <w:color w:val="0000FF"/>
          <w:sz w:val="24"/>
        </w:rPr>
        <w:t>RP-220743</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4C09C0A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305D5F" w14:textId="77777777" w:rsidR="00D93B97" w:rsidRDefault="00D93B97" w:rsidP="00D93B97">
      <w:pPr>
        <w:rPr>
          <w:color w:val="808080"/>
        </w:rPr>
      </w:pPr>
      <w:r>
        <w:rPr>
          <w:color w:val="808080"/>
        </w:rPr>
        <w:t>(Replaces RP-220412)</w:t>
      </w:r>
    </w:p>
    <w:p w14:paraId="337AE0C7" w14:textId="77777777" w:rsidR="00D93B97" w:rsidRDefault="00D93B97" w:rsidP="00D93B97">
      <w:pPr>
        <w:rPr>
          <w:rFonts w:ascii="Arial" w:hAnsi="Arial" w:cs="Arial"/>
          <w:b/>
        </w:rPr>
      </w:pPr>
      <w:r>
        <w:rPr>
          <w:rFonts w:ascii="Arial" w:hAnsi="Arial" w:cs="Arial"/>
          <w:b/>
        </w:rPr>
        <w:t xml:space="preserve">Discussion: </w:t>
      </w:r>
    </w:p>
    <w:p w14:paraId="0C0DEEEA" w14:textId="77777777" w:rsidR="00D93B97" w:rsidRDefault="00D93B97" w:rsidP="00D93B97">
      <w:r>
        <w:t>Note: The Tdoc was originally intended for a revised WID but it includes actually a status report (RP-220412 only Tdoc number changed).</w:t>
      </w:r>
    </w:p>
    <w:p w14:paraId="0D933877" w14:textId="77777777" w:rsidR="00D93B97" w:rsidRDefault="00D93B97" w:rsidP="00D93B97">
      <w:r>
        <w:t>This means the last approved and valid WID for this WI remains RP-200893.</w:t>
      </w:r>
    </w:p>
    <w:p w14:paraId="63E9DC3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1D930" w14:textId="77777777" w:rsidR="00D93B97" w:rsidRDefault="00D93B97" w:rsidP="00D93B97">
      <w:pPr>
        <w:rPr>
          <w:rFonts w:ascii="Arial" w:hAnsi="Arial" w:cs="Arial"/>
          <w:b/>
          <w:sz w:val="24"/>
        </w:rPr>
      </w:pPr>
      <w:r>
        <w:rPr>
          <w:rFonts w:ascii="Arial" w:hAnsi="Arial" w:cs="Arial"/>
          <w:b/>
          <w:color w:val="0000FF"/>
          <w:sz w:val="24"/>
        </w:rPr>
        <w:t>RP-220091</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4AE5CA8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983AF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B1B54" w14:textId="77777777" w:rsidR="00D93B97" w:rsidRDefault="00D93B97" w:rsidP="00D93B97">
      <w:pPr>
        <w:pStyle w:val="Heading4"/>
      </w:pPr>
      <w:bookmarkStart w:id="538" w:name="_Toc104749699"/>
      <w:bookmarkStart w:id="539" w:name="_Toc105286009"/>
      <w:r>
        <w:t>13.5.8</w:t>
      </w:r>
      <w:r>
        <w:tab/>
        <w:t>UE Conf. Test Aspects - 5G V2X with NR sidelink [RAN5 WI: 5G_V2X_NRSL_eV2XARC-UEConTest]</w:t>
      </w:r>
      <w:bookmarkEnd w:id="538"/>
      <w:bookmarkEnd w:id="539"/>
    </w:p>
    <w:p w14:paraId="55F43A42" w14:textId="77777777" w:rsidR="00D93B97" w:rsidRDefault="00D93B97" w:rsidP="00D93B97">
      <w:pPr>
        <w:rPr>
          <w:rFonts w:ascii="Arial" w:hAnsi="Arial" w:cs="Arial"/>
          <w:b/>
          <w:sz w:val="24"/>
        </w:rPr>
      </w:pPr>
      <w:r>
        <w:rPr>
          <w:rFonts w:ascii="Arial" w:hAnsi="Arial" w:cs="Arial"/>
          <w:b/>
          <w:color w:val="0000FF"/>
          <w:sz w:val="24"/>
        </w:rPr>
        <w:t>RP-220413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56BE08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9159C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D4296" w14:textId="77777777" w:rsidR="00D93B97" w:rsidRDefault="00D93B97" w:rsidP="00D93B97">
      <w:pPr>
        <w:rPr>
          <w:rFonts w:ascii="Arial" w:hAnsi="Arial" w:cs="Arial"/>
          <w:b/>
          <w:sz w:val="24"/>
        </w:rPr>
      </w:pPr>
      <w:r>
        <w:rPr>
          <w:rFonts w:ascii="Arial" w:hAnsi="Arial" w:cs="Arial"/>
          <w:b/>
          <w:color w:val="0000FF"/>
          <w:sz w:val="24"/>
        </w:rPr>
        <w:lastRenderedPageBreak/>
        <w:t>RP-220092</w:t>
      </w:r>
      <w:r>
        <w:rPr>
          <w:rFonts w:ascii="Arial" w:hAnsi="Arial" w:cs="Arial"/>
          <w:b/>
          <w:color w:val="0000FF"/>
          <w:sz w:val="24"/>
        </w:rPr>
        <w:tab/>
      </w:r>
      <w:r>
        <w:rPr>
          <w:rFonts w:ascii="Arial" w:hAnsi="Arial" w:cs="Arial"/>
          <w:b/>
          <w:sz w:val="24"/>
        </w:rPr>
        <w:t>RAN5 agreed non TTCN CR(s) WI UE Conformance Test Aspects - 5G V2X with NR sidelink (5G_V2X_NRSL_eV2XARC-UEConTest) (Batch 1)</w:t>
      </w:r>
    </w:p>
    <w:p w14:paraId="70606FE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B1AAB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DFD93" w14:textId="77777777" w:rsidR="00D93B97" w:rsidRDefault="00D93B97" w:rsidP="00D93B97">
      <w:pPr>
        <w:rPr>
          <w:rFonts w:ascii="Arial" w:hAnsi="Arial" w:cs="Arial"/>
          <w:b/>
          <w:sz w:val="24"/>
        </w:rPr>
      </w:pPr>
      <w:r>
        <w:rPr>
          <w:rFonts w:ascii="Arial" w:hAnsi="Arial" w:cs="Arial"/>
          <w:b/>
          <w:color w:val="0000FF"/>
          <w:sz w:val="24"/>
        </w:rPr>
        <w:t>RP-220093</w:t>
      </w:r>
      <w:r>
        <w:rPr>
          <w:rFonts w:ascii="Arial" w:hAnsi="Arial" w:cs="Arial"/>
          <w:b/>
          <w:color w:val="0000FF"/>
          <w:sz w:val="24"/>
        </w:rPr>
        <w:tab/>
      </w:r>
      <w:r>
        <w:rPr>
          <w:rFonts w:ascii="Arial" w:hAnsi="Arial" w:cs="Arial"/>
          <w:b/>
          <w:sz w:val="24"/>
        </w:rPr>
        <w:t>RAN5 agreed non TTCN CR(s) WI UE Conformance Test Aspects - 5G V2X with NR sidelink (5G_V2X_NRSL_eV2XARC-UEConTest) (Batch 2)</w:t>
      </w:r>
    </w:p>
    <w:p w14:paraId="0525CFD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A4148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3235B" w14:textId="77777777" w:rsidR="00D93B97" w:rsidRDefault="00D93B97" w:rsidP="00D93B97">
      <w:pPr>
        <w:rPr>
          <w:rFonts w:ascii="Arial" w:hAnsi="Arial" w:cs="Arial"/>
          <w:b/>
          <w:sz w:val="24"/>
        </w:rPr>
      </w:pPr>
      <w:r>
        <w:rPr>
          <w:rFonts w:ascii="Arial" w:hAnsi="Arial" w:cs="Arial"/>
          <w:b/>
          <w:color w:val="0000FF"/>
          <w:sz w:val="24"/>
        </w:rPr>
        <w:t>RP-220744</w:t>
      </w:r>
      <w:r>
        <w:rPr>
          <w:rFonts w:ascii="Arial" w:hAnsi="Arial" w:cs="Arial"/>
          <w:b/>
          <w:color w:val="0000FF"/>
          <w:sz w:val="24"/>
        </w:rPr>
        <w:tab/>
      </w:r>
      <w:r>
        <w:rPr>
          <w:rFonts w:ascii="Arial" w:hAnsi="Arial" w:cs="Arial"/>
          <w:b/>
          <w:sz w:val="24"/>
        </w:rPr>
        <w:t>Revised WID: UE conformance test aspects for 5G V2X with NR sidelink</w:t>
      </w:r>
    </w:p>
    <w:p w14:paraId="06601E06"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06C75FE" w14:textId="77777777" w:rsidR="00D93B97" w:rsidRDefault="00D93B97" w:rsidP="00D93B97">
      <w:pPr>
        <w:rPr>
          <w:rFonts w:ascii="Arial" w:hAnsi="Arial" w:cs="Arial"/>
          <w:b/>
        </w:rPr>
      </w:pPr>
      <w:r>
        <w:rPr>
          <w:rFonts w:ascii="Arial" w:hAnsi="Arial" w:cs="Arial"/>
          <w:b/>
        </w:rPr>
        <w:t xml:space="preserve">Abstract: </w:t>
      </w:r>
    </w:p>
    <w:p w14:paraId="4BF75263" w14:textId="77777777" w:rsidR="00D93B97" w:rsidRDefault="00D93B97" w:rsidP="00D93B97">
      <w:r>
        <w:t>Last agreed WID was RP-200894. Endorsed in R5-220623</w:t>
      </w:r>
    </w:p>
    <w:p w14:paraId="6A2073E2" w14:textId="77777777" w:rsidR="00D93B97" w:rsidRDefault="00D93B97" w:rsidP="00D93B97">
      <w:pPr>
        <w:rPr>
          <w:rFonts w:ascii="Arial" w:hAnsi="Arial" w:cs="Arial"/>
          <w:b/>
        </w:rPr>
      </w:pPr>
      <w:r>
        <w:rPr>
          <w:rFonts w:ascii="Arial" w:hAnsi="Arial" w:cs="Arial"/>
          <w:b/>
        </w:rPr>
        <w:t xml:space="preserve">Discussion: </w:t>
      </w:r>
    </w:p>
    <w:p w14:paraId="7A0A8FB9" w14:textId="77777777" w:rsidR="00D93B97" w:rsidRDefault="00D93B97" w:rsidP="00D93B97">
      <w:r>
        <w:t>Note: It was spotted after RAN #95e that the target date for REL-16 WI NR_eMIMO-UEConTest is indicated as "TSG RAN#95 (June-22)" in RP-220744 but June 22 is RAN #96 so it should have said "TSG RAN#96 (June-22)".</w:t>
      </w:r>
    </w:p>
    <w:p w14:paraId="0238984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5CCC1" w14:textId="77777777" w:rsidR="00D93B97" w:rsidRDefault="00D93B97" w:rsidP="00D93B97">
      <w:pPr>
        <w:pStyle w:val="Heading4"/>
      </w:pPr>
      <w:bookmarkStart w:id="540" w:name="_Toc104749700"/>
      <w:bookmarkStart w:id="541" w:name="_Toc105286010"/>
      <w:r>
        <w:t>13.5.9</w:t>
      </w:r>
      <w:r>
        <w:tab/>
        <w:t>UE Conf. Test Aspects - Enhancements on MIMO for NR [RAN5 WI: NR_eMIMO-UEConTest]</w:t>
      </w:r>
      <w:bookmarkEnd w:id="540"/>
      <w:bookmarkEnd w:id="541"/>
    </w:p>
    <w:p w14:paraId="3AFCEB79" w14:textId="77777777" w:rsidR="00D93B97" w:rsidRDefault="00D93B97" w:rsidP="00D93B97">
      <w:pPr>
        <w:rPr>
          <w:rFonts w:ascii="Arial" w:hAnsi="Arial" w:cs="Arial"/>
          <w:b/>
          <w:sz w:val="24"/>
        </w:rPr>
      </w:pPr>
      <w:r>
        <w:rPr>
          <w:rFonts w:ascii="Arial" w:hAnsi="Arial" w:cs="Arial"/>
          <w:b/>
          <w:color w:val="0000FF"/>
          <w:sz w:val="24"/>
        </w:rPr>
        <w:t>RP-220414</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13E245E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A019D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D0B8E" w14:textId="77777777" w:rsidR="00D93B97" w:rsidRDefault="00D93B97" w:rsidP="00D93B97">
      <w:pPr>
        <w:rPr>
          <w:rFonts w:ascii="Arial" w:hAnsi="Arial" w:cs="Arial"/>
          <w:b/>
          <w:sz w:val="24"/>
        </w:rPr>
      </w:pPr>
      <w:r>
        <w:rPr>
          <w:rFonts w:ascii="Arial" w:hAnsi="Arial" w:cs="Arial"/>
          <w:b/>
          <w:color w:val="0000FF"/>
          <w:sz w:val="24"/>
        </w:rPr>
        <w:t>RP-220094</w:t>
      </w:r>
      <w:r>
        <w:rPr>
          <w:rFonts w:ascii="Arial" w:hAnsi="Arial" w:cs="Arial"/>
          <w:b/>
          <w:color w:val="0000FF"/>
          <w:sz w:val="24"/>
        </w:rPr>
        <w:tab/>
      </w:r>
      <w:r>
        <w:rPr>
          <w:rFonts w:ascii="Arial" w:hAnsi="Arial" w:cs="Arial"/>
          <w:b/>
          <w:sz w:val="24"/>
        </w:rPr>
        <w:t>RAN5 agreed non TTCN CR(s) WI UE Conformance Test Aspects - Enhancements on MIMO for NR (NR_eMIMO-UEConTest)</w:t>
      </w:r>
    </w:p>
    <w:p w14:paraId="5E80F90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DDCB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CE8F8" w14:textId="77777777" w:rsidR="00D93B97" w:rsidRDefault="00D93B97" w:rsidP="00D93B97">
      <w:pPr>
        <w:pStyle w:val="Heading4"/>
      </w:pPr>
      <w:bookmarkStart w:id="542" w:name="_Toc104749701"/>
      <w:bookmarkStart w:id="543" w:name="_Toc105286011"/>
      <w:r>
        <w:t>13.5.10</w:t>
      </w:r>
      <w:r>
        <w:tab/>
        <w:t>UE Conf. Test Aspects - UE Power Saving in NR [RAN5 WI: NR_UE_pow_sav-UEConTest]</w:t>
      </w:r>
      <w:bookmarkEnd w:id="542"/>
      <w:bookmarkEnd w:id="543"/>
    </w:p>
    <w:p w14:paraId="1F123B14" w14:textId="77777777" w:rsidR="00D93B97" w:rsidRDefault="00D93B97" w:rsidP="00D93B97">
      <w:pPr>
        <w:rPr>
          <w:rFonts w:ascii="Arial" w:hAnsi="Arial" w:cs="Arial"/>
          <w:b/>
          <w:sz w:val="24"/>
        </w:rPr>
      </w:pPr>
      <w:r>
        <w:rPr>
          <w:rFonts w:ascii="Arial" w:hAnsi="Arial" w:cs="Arial"/>
          <w:b/>
          <w:color w:val="0000FF"/>
          <w:sz w:val="24"/>
        </w:rPr>
        <w:t>RP-220732</w:t>
      </w:r>
      <w:r>
        <w:rPr>
          <w:rFonts w:ascii="Arial" w:hAnsi="Arial" w:cs="Arial"/>
          <w:b/>
          <w:color w:val="0000FF"/>
          <w:sz w:val="24"/>
        </w:rPr>
        <w:tab/>
      </w:r>
      <w:r>
        <w:rPr>
          <w:rFonts w:ascii="Arial" w:hAnsi="Arial" w:cs="Arial"/>
          <w:b/>
          <w:sz w:val="24"/>
        </w:rPr>
        <w:t>Status report for WI UE Conformance Test Aspects - UE power saving in NR; rapporteur: CATT</w:t>
      </w:r>
    </w:p>
    <w:p w14:paraId="19711E9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AF8D21" w14:textId="77777777" w:rsidR="00D93B97" w:rsidRDefault="00D93B97" w:rsidP="00D93B97">
      <w:pPr>
        <w:rPr>
          <w:rFonts w:ascii="Arial" w:hAnsi="Arial" w:cs="Arial"/>
          <w:b/>
        </w:rPr>
      </w:pPr>
      <w:r>
        <w:rPr>
          <w:rFonts w:ascii="Arial" w:hAnsi="Arial" w:cs="Arial"/>
          <w:b/>
        </w:rPr>
        <w:t xml:space="preserve">Abstract: </w:t>
      </w:r>
    </w:p>
    <w:p w14:paraId="20C5F1A6" w14:textId="77777777" w:rsidR="00D93B97" w:rsidRDefault="00D93B97" w:rsidP="00D93B97">
      <w:r>
        <w:t>Test: 54%, Target Date: June 2022</w:t>
      </w:r>
    </w:p>
    <w:p w14:paraId="64D42BCB"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0F751" w14:textId="77777777" w:rsidR="00D93B97" w:rsidRDefault="00D93B97" w:rsidP="00D93B97">
      <w:pPr>
        <w:rPr>
          <w:rFonts w:ascii="Arial" w:hAnsi="Arial" w:cs="Arial"/>
          <w:b/>
          <w:sz w:val="24"/>
        </w:rPr>
      </w:pPr>
      <w:r>
        <w:rPr>
          <w:rFonts w:ascii="Arial" w:hAnsi="Arial" w:cs="Arial"/>
          <w:b/>
          <w:color w:val="0000FF"/>
          <w:sz w:val="24"/>
        </w:rPr>
        <w:t>RP-220095</w:t>
      </w:r>
      <w:r>
        <w:rPr>
          <w:rFonts w:ascii="Arial" w:hAnsi="Arial" w:cs="Arial"/>
          <w:b/>
          <w:color w:val="0000FF"/>
          <w:sz w:val="24"/>
        </w:rPr>
        <w:tab/>
      </w:r>
      <w:r>
        <w:rPr>
          <w:rFonts w:ascii="Arial" w:hAnsi="Arial" w:cs="Arial"/>
          <w:b/>
          <w:sz w:val="24"/>
        </w:rPr>
        <w:t>RAN5 agreed non TTCN CR(s) WI UE Conformance Test Aspects - UE Power Saving in NR (NR_UE_pow_sav-UEConTest)</w:t>
      </w:r>
    </w:p>
    <w:p w14:paraId="4C3CBFD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982D5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F3538" w14:textId="77777777" w:rsidR="00D93B97" w:rsidRDefault="00D93B97" w:rsidP="00D93B97">
      <w:pPr>
        <w:pStyle w:val="Heading4"/>
      </w:pPr>
      <w:bookmarkStart w:id="544" w:name="_Toc104749702"/>
      <w:bookmarkStart w:id="545" w:name="_Toc105286012"/>
      <w:r>
        <w:t>13.5.11</w:t>
      </w:r>
      <w:r>
        <w:tab/>
        <w:t>UE Conf. Test Aspects - Private Network Support for NG-RAN [RAN5 WI: NG_RAN_PRN_Vertical_LAN-UEConTest]</w:t>
      </w:r>
      <w:bookmarkEnd w:id="544"/>
      <w:bookmarkEnd w:id="545"/>
    </w:p>
    <w:p w14:paraId="20799969" w14:textId="77777777" w:rsidR="00D93B97" w:rsidRDefault="00D93B97" w:rsidP="00D93B97">
      <w:pPr>
        <w:rPr>
          <w:rFonts w:ascii="Arial" w:hAnsi="Arial" w:cs="Arial"/>
          <w:b/>
          <w:sz w:val="24"/>
        </w:rPr>
      </w:pPr>
      <w:r>
        <w:rPr>
          <w:rFonts w:ascii="Arial" w:hAnsi="Arial" w:cs="Arial"/>
          <w:b/>
          <w:color w:val="0000FF"/>
          <w:sz w:val="24"/>
        </w:rPr>
        <w:t>RP-220432</w:t>
      </w:r>
      <w:r>
        <w:rPr>
          <w:rFonts w:ascii="Arial" w:hAnsi="Arial" w:cs="Arial"/>
          <w:b/>
          <w:color w:val="0000FF"/>
          <w:sz w:val="24"/>
        </w:rPr>
        <w:tab/>
      </w:r>
      <w:r>
        <w:rPr>
          <w:rFonts w:ascii="Arial" w:hAnsi="Arial" w:cs="Arial"/>
          <w:b/>
          <w:sz w:val="24"/>
        </w:rPr>
        <w:t>Status report for WI UE Conformance Test Aspects - Private Network Support for NG-RAN; rapporteur: Qualcomm</w:t>
      </w:r>
    </w:p>
    <w:p w14:paraId="73FF127B"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74E183" w14:textId="77777777" w:rsidR="00D93B97" w:rsidRDefault="00D93B97" w:rsidP="00D93B97">
      <w:pPr>
        <w:rPr>
          <w:rFonts w:ascii="Arial" w:hAnsi="Arial" w:cs="Arial"/>
          <w:b/>
        </w:rPr>
      </w:pPr>
      <w:r>
        <w:rPr>
          <w:rFonts w:ascii="Arial" w:hAnsi="Arial" w:cs="Arial"/>
          <w:b/>
        </w:rPr>
        <w:t xml:space="preserve">Abstract: </w:t>
      </w:r>
    </w:p>
    <w:p w14:paraId="6DFC168F" w14:textId="77777777" w:rsidR="00D93B97" w:rsidRDefault="00D93B97" w:rsidP="00D93B97">
      <w:r>
        <w:t>71%, end date: 06/22</w:t>
      </w:r>
    </w:p>
    <w:p w14:paraId="7AFA601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51ACF" w14:textId="77777777" w:rsidR="00D93B97" w:rsidRDefault="00D93B97" w:rsidP="00D93B97">
      <w:pPr>
        <w:rPr>
          <w:rFonts w:ascii="Arial" w:hAnsi="Arial" w:cs="Arial"/>
          <w:b/>
          <w:sz w:val="24"/>
        </w:rPr>
      </w:pPr>
      <w:r>
        <w:rPr>
          <w:rFonts w:ascii="Arial" w:hAnsi="Arial" w:cs="Arial"/>
          <w:b/>
          <w:color w:val="0000FF"/>
          <w:sz w:val="24"/>
        </w:rPr>
        <w:t>RP-220096</w:t>
      </w:r>
      <w:r>
        <w:rPr>
          <w:rFonts w:ascii="Arial" w:hAnsi="Arial" w:cs="Arial"/>
          <w:b/>
          <w:color w:val="0000FF"/>
          <w:sz w:val="24"/>
        </w:rPr>
        <w:tab/>
      </w:r>
      <w:r>
        <w:rPr>
          <w:rFonts w:ascii="Arial" w:hAnsi="Arial" w:cs="Arial"/>
          <w:b/>
          <w:sz w:val="24"/>
        </w:rPr>
        <w:t>RAN5 agreed non TTCN CR(s) WI UE Conformance Test Aspects - Private Network Support for NG-RAN</w:t>
      </w:r>
    </w:p>
    <w:p w14:paraId="602269EA" w14:textId="77777777" w:rsidR="00D93B97" w:rsidRDefault="00D93B97" w:rsidP="00D93B97">
      <w:pPr>
        <w:rPr>
          <w:rFonts w:ascii="Arial" w:hAnsi="Arial" w:cs="Arial"/>
          <w:b/>
          <w:sz w:val="24"/>
        </w:rPr>
      </w:pPr>
      <w:r>
        <w:rPr>
          <w:rFonts w:ascii="Arial" w:hAnsi="Arial" w:cs="Arial"/>
          <w:b/>
          <w:sz w:val="24"/>
        </w:rPr>
        <w:t>(NG_RAN_PRN_Vertical_LAN-UEConTest)</w:t>
      </w:r>
    </w:p>
    <w:p w14:paraId="2346137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64C34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50E00" w14:textId="77777777" w:rsidR="00D93B97" w:rsidRDefault="00D93B97" w:rsidP="00D93B97">
      <w:pPr>
        <w:pStyle w:val="Heading4"/>
      </w:pPr>
      <w:bookmarkStart w:id="546" w:name="_Toc104749703"/>
      <w:bookmarkStart w:id="547" w:name="_Toc105286013"/>
      <w:r>
        <w:t>13.5.12</w:t>
      </w:r>
      <w:r>
        <w:tab/>
        <w:t>UE Conf. Test Aspects - Optimisations on UE radio capability signalling - NR/E-UTRA Aspects [RAN5 WI: RACS-UEConTest]</w:t>
      </w:r>
      <w:bookmarkEnd w:id="546"/>
      <w:bookmarkEnd w:id="547"/>
    </w:p>
    <w:p w14:paraId="1D171C93" w14:textId="77777777" w:rsidR="00D93B97" w:rsidRDefault="00D93B97" w:rsidP="00D93B97">
      <w:pPr>
        <w:rPr>
          <w:rFonts w:ascii="Arial" w:hAnsi="Arial" w:cs="Arial"/>
          <w:b/>
          <w:sz w:val="24"/>
        </w:rPr>
      </w:pPr>
      <w:r>
        <w:rPr>
          <w:rFonts w:ascii="Arial" w:hAnsi="Arial" w:cs="Arial"/>
          <w:b/>
          <w:color w:val="0000FF"/>
          <w:sz w:val="24"/>
        </w:rPr>
        <w:t>RP-220433</w:t>
      </w:r>
      <w:r>
        <w:rPr>
          <w:rFonts w:ascii="Arial" w:hAnsi="Arial" w:cs="Arial"/>
          <w:b/>
          <w:color w:val="0000FF"/>
          <w:sz w:val="24"/>
        </w:rPr>
        <w:tab/>
      </w:r>
      <w:r>
        <w:rPr>
          <w:rFonts w:ascii="Arial" w:hAnsi="Arial" w:cs="Arial"/>
          <w:b/>
          <w:sz w:val="24"/>
        </w:rPr>
        <w:t>Status report for WI UE Conformance Test Aspects - Optimisations on UE radio capability signalling – NR/E-UTRA; rapporteur: Qualcomm</w:t>
      </w:r>
    </w:p>
    <w:p w14:paraId="1AAFEF9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868868" w14:textId="77777777" w:rsidR="00D93B97" w:rsidRDefault="00D93B97" w:rsidP="00D93B97">
      <w:pPr>
        <w:rPr>
          <w:rFonts w:ascii="Arial" w:hAnsi="Arial" w:cs="Arial"/>
          <w:b/>
        </w:rPr>
      </w:pPr>
      <w:r>
        <w:rPr>
          <w:rFonts w:ascii="Arial" w:hAnsi="Arial" w:cs="Arial"/>
          <w:b/>
        </w:rPr>
        <w:t xml:space="preserve">Abstract: </w:t>
      </w:r>
    </w:p>
    <w:p w14:paraId="462BEBDA" w14:textId="77777777" w:rsidR="00D93B97" w:rsidRDefault="00D93B97" w:rsidP="00D93B97">
      <w:r>
        <w:t>100%</w:t>
      </w:r>
    </w:p>
    <w:p w14:paraId="1E03DD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5EA32" w14:textId="77777777" w:rsidR="00D93B97" w:rsidRDefault="00D93B97" w:rsidP="00D93B97">
      <w:pPr>
        <w:rPr>
          <w:rFonts w:ascii="Arial" w:hAnsi="Arial" w:cs="Arial"/>
          <w:b/>
          <w:sz w:val="24"/>
        </w:rPr>
      </w:pPr>
      <w:r>
        <w:rPr>
          <w:rFonts w:ascii="Arial" w:hAnsi="Arial" w:cs="Arial"/>
          <w:b/>
          <w:color w:val="0000FF"/>
          <w:sz w:val="24"/>
        </w:rPr>
        <w:t>RP-220097</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(RACS-UEConTest)</w:t>
      </w:r>
    </w:p>
    <w:p w14:paraId="1C06407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E376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7E7F1" w14:textId="77777777" w:rsidR="00D93B97" w:rsidRDefault="00D93B97" w:rsidP="00D93B97">
      <w:pPr>
        <w:rPr>
          <w:rFonts w:ascii="Arial" w:hAnsi="Arial" w:cs="Arial"/>
          <w:b/>
          <w:sz w:val="24"/>
        </w:rPr>
      </w:pPr>
      <w:r>
        <w:rPr>
          <w:rFonts w:ascii="Arial" w:hAnsi="Arial" w:cs="Arial"/>
          <w:b/>
          <w:color w:val="0000FF"/>
          <w:sz w:val="24"/>
        </w:rPr>
        <w:t>RP-220434</w:t>
      </w:r>
      <w:r>
        <w:rPr>
          <w:rFonts w:ascii="Arial" w:hAnsi="Arial" w:cs="Arial"/>
          <w:b/>
          <w:color w:val="0000FF"/>
          <w:sz w:val="24"/>
        </w:rPr>
        <w:tab/>
      </w:r>
      <w:r>
        <w:rPr>
          <w:rFonts w:ascii="Arial" w:hAnsi="Arial" w:cs="Arial"/>
          <w:b/>
          <w:sz w:val="24"/>
        </w:rPr>
        <w:t>Revised WID - UE Conformance Test Aspects - Optimisations on UE radio capability signalling – NR/E-UTRA</w:t>
      </w:r>
    </w:p>
    <w:p w14:paraId="2EC9F07A" w14:textId="77777777" w:rsidR="00D93B97" w:rsidRDefault="00D93B97" w:rsidP="00D93B97">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Qualcomm </w:t>
      </w:r>
    </w:p>
    <w:p w14:paraId="141B4FB1" w14:textId="77777777" w:rsidR="00D93B97" w:rsidRDefault="00D93B97" w:rsidP="00D93B97">
      <w:pPr>
        <w:rPr>
          <w:rFonts w:ascii="Arial" w:hAnsi="Arial" w:cs="Arial"/>
          <w:b/>
        </w:rPr>
      </w:pPr>
      <w:r>
        <w:rPr>
          <w:rFonts w:ascii="Arial" w:hAnsi="Arial" w:cs="Arial"/>
          <w:b/>
        </w:rPr>
        <w:t xml:space="preserve">Abstract: </w:t>
      </w:r>
    </w:p>
    <w:p w14:paraId="76CCE4D5" w14:textId="77777777" w:rsidR="00D93B97" w:rsidRDefault="00D93B97" w:rsidP="00D93B97">
      <w:r>
        <w:t>Change of Rapporteur, plus corrected end dates</w:t>
      </w:r>
    </w:p>
    <w:p w14:paraId="2D73ADA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A87B6" w14:textId="77777777" w:rsidR="00D93B97" w:rsidRDefault="00D93B97" w:rsidP="00D93B97">
      <w:pPr>
        <w:pStyle w:val="Heading4"/>
      </w:pPr>
      <w:bookmarkStart w:id="548" w:name="_Toc104749704"/>
      <w:bookmarkStart w:id="549" w:name="_Toc105286014"/>
      <w:r>
        <w:t>13.5.13</w:t>
      </w:r>
      <w:r>
        <w:tab/>
        <w:t>UE Conf. Test Aspects - SON and MDT support for NR [RAN5 WI: NR_SON_MDT-UEConTest]</w:t>
      </w:r>
      <w:bookmarkEnd w:id="548"/>
      <w:bookmarkEnd w:id="549"/>
    </w:p>
    <w:p w14:paraId="5F951DFE" w14:textId="77777777" w:rsidR="00D93B97" w:rsidRDefault="00D93B97" w:rsidP="00D93B97">
      <w:pPr>
        <w:rPr>
          <w:rFonts w:ascii="Arial" w:hAnsi="Arial" w:cs="Arial"/>
          <w:b/>
          <w:sz w:val="24"/>
        </w:rPr>
      </w:pPr>
      <w:r>
        <w:rPr>
          <w:rFonts w:ascii="Arial" w:hAnsi="Arial" w:cs="Arial"/>
          <w:b/>
          <w:color w:val="0000FF"/>
          <w:sz w:val="24"/>
        </w:rPr>
        <w:t>RP-220619</w:t>
      </w:r>
      <w:r>
        <w:rPr>
          <w:rFonts w:ascii="Arial" w:hAnsi="Arial" w:cs="Arial"/>
          <w:b/>
          <w:color w:val="0000FF"/>
          <w:sz w:val="24"/>
        </w:rPr>
        <w:tab/>
      </w:r>
      <w:r>
        <w:rPr>
          <w:rFonts w:ascii="Arial" w:hAnsi="Arial" w:cs="Arial"/>
          <w:b/>
          <w:sz w:val="24"/>
        </w:rPr>
        <w:t>Status report for WI UE Conformance Test Aspects - SON and MDT support for NR; rapporteur CMCC</w:t>
      </w:r>
    </w:p>
    <w:p w14:paraId="76AC810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DF992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3474E" w14:textId="77777777" w:rsidR="00D93B97" w:rsidRDefault="00D93B97" w:rsidP="00D93B97">
      <w:pPr>
        <w:rPr>
          <w:rFonts w:ascii="Arial" w:hAnsi="Arial" w:cs="Arial"/>
          <w:b/>
          <w:sz w:val="24"/>
        </w:rPr>
      </w:pPr>
      <w:r>
        <w:rPr>
          <w:rFonts w:ascii="Arial" w:hAnsi="Arial" w:cs="Arial"/>
          <w:b/>
          <w:color w:val="0000FF"/>
          <w:sz w:val="24"/>
        </w:rPr>
        <w:t>RP-220098</w:t>
      </w:r>
      <w:r>
        <w:rPr>
          <w:rFonts w:ascii="Arial" w:hAnsi="Arial" w:cs="Arial"/>
          <w:b/>
          <w:color w:val="0000FF"/>
          <w:sz w:val="24"/>
        </w:rPr>
        <w:tab/>
      </w:r>
      <w:r>
        <w:rPr>
          <w:rFonts w:ascii="Arial" w:hAnsi="Arial" w:cs="Arial"/>
          <w:b/>
          <w:sz w:val="24"/>
        </w:rPr>
        <w:t>RAN5 agreed non TTCN CR(s) WI UE Conformance Test Aspects -SON (Self-Organising Networks) and MDT (Minimization of Drive Tests) support for NR (NR_SON_MDT-UEConTest)</w:t>
      </w:r>
    </w:p>
    <w:p w14:paraId="03D368E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6B6F0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E6F74" w14:textId="77777777" w:rsidR="00D93B97" w:rsidRDefault="00D93B97" w:rsidP="00D93B97">
      <w:pPr>
        <w:pStyle w:val="Heading4"/>
      </w:pPr>
      <w:bookmarkStart w:id="550" w:name="_Toc104749705"/>
      <w:bookmarkStart w:id="551" w:name="_Toc105286015"/>
      <w:r>
        <w:t>13.5.14</w:t>
      </w:r>
      <w:r>
        <w:tab/>
        <w:t>UE Conf. Test Aspects - CLI handling for NR [RAN5 WI: NR_CLI-UEConTest]</w:t>
      </w:r>
      <w:bookmarkEnd w:id="550"/>
      <w:bookmarkEnd w:id="551"/>
    </w:p>
    <w:p w14:paraId="375672CF" w14:textId="77777777" w:rsidR="00D93B97" w:rsidRDefault="00D93B97" w:rsidP="00D93B97">
      <w:pPr>
        <w:rPr>
          <w:rFonts w:ascii="Arial" w:hAnsi="Arial" w:cs="Arial"/>
          <w:b/>
          <w:sz w:val="24"/>
        </w:rPr>
      </w:pPr>
      <w:r>
        <w:rPr>
          <w:rFonts w:ascii="Arial" w:hAnsi="Arial" w:cs="Arial"/>
          <w:b/>
          <w:color w:val="0000FF"/>
          <w:sz w:val="24"/>
        </w:rPr>
        <w:t>RP-220435</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0A7F357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D33980F" w14:textId="77777777" w:rsidR="00D93B97" w:rsidRDefault="00D93B97" w:rsidP="00D93B97">
      <w:pPr>
        <w:rPr>
          <w:rFonts w:ascii="Arial" w:hAnsi="Arial" w:cs="Arial"/>
          <w:b/>
        </w:rPr>
      </w:pPr>
      <w:r>
        <w:rPr>
          <w:rFonts w:ascii="Arial" w:hAnsi="Arial" w:cs="Arial"/>
          <w:b/>
        </w:rPr>
        <w:t xml:space="preserve">Abstract: </w:t>
      </w:r>
    </w:p>
    <w:p w14:paraId="4F5D5243" w14:textId="77777777" w:rsidR="00D93B97" w:rsidRDefault="00D93B97" w:rsidP="00D93B97">
      <w:r>
        <w:t xml:space="preserve">12%, end date: 12/22 </w:t>
      </w:r>
    </w:p>
    <w:p w14:paraId="4A29B3E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6628E" w14:textId="77777777" w:rsidR="00D93B97" w:rsidRDefault="00D93B97" w:rsidP="00D93B97">
      <w:pPr>
        <w:rPr>
          <w:rFonts w:ascii="Arial" w:hAnsi="Arial" w:cs="Arial"/>
          <w:b/>
          <w:sz w:val="24"/>
        </w:rPr>
      </w:pPr>
      <w:r>
        <w:rPr>
          <w:rFonts w:ascii="Arial" w:hAnsi="Arial" w:cs="Arial"/>
          <w:b/>
          <w:color w:val="0000FF"/>
          <w:sz w:val="24"/>
        </w:rPr>
        <w:t>RP-220099</w:t>
      </w:r>
      <w:r>
        <w:rPr>
          <w:rFonts w:ascii="Arial" w:hAnsi="Arial" w:cs="Arial"/>
          <w:b/>
          <w:color w:val="0000FF"/>
          <w:sz w:val="24"/>
        </w:rPr>
        <w:tab/>
      </w:r>
      <w:r>
        <w:rPr>
          <w:rFonts w:ascii="Arial" w:hAnsi="Arial" w:cs="Arial"/>
          <w:b/>
          <w:sz w:val="24"/>
        </w:rPr>
        <w:t xml:space="preserve">RAN5 agreed non TTCN CR(s) WI UE Conformance Test Aspects - Cross Link Interference (CLI) handling for NR </w:t>
      </w:r>
    </w:p>
    <w:p w14:paraId="6D5FB4AE" w14:textId="77777777" w:rsidR="00D93B97" w:rsidRDefault="00D93B97" w:rsidP="00D93B97">
      <w:pPr>
        <w:rPr>
          <w:rFonts w:ascii="Arial" w:hAnsi="Arial" w:cs="Arial"/>
          <w:b/>
          <w:sz w:val="24"/>
        </w:rPr>
      </w:pPr>
      <w:r>
        <w:rPr>
          <w:rFonts w:ascii="Arial" w:hAnsi="Arial" w:cs="Arial"/>
          <w:b/>
          <w:sz w:val="24"/>
        </w:rPr>
        <w:t>(NR_CLI-UEConTest)</w:t>
      </w:r>
    </w:p>
    <w:p w14:paraId="0BA361E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EFF44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BDA7B" w14:textId="77777777" w:rsidR="00D93B97" w:rsidRDefault="00D93B97" w:rsidP="00D93B97">
      <w:pPr>
        <w:pStyle w:val="Heading4"/>
      </w:pPr>
      <w:bookmarkStart w:id="552" w:name="_Toc104749706"/>
      <w:bookmarkStart w:id="553" w:name="_Toc105286016"/>
      <w:r>
        <w:t>13.5.15</w:t>
      </w:r>
      <w:r>
        <w:tab/>
        <w:t>UE Conf. Test Aspects - NR performance requirement enhancement [RAN5 WI: NR_perf_enh-UEConTest]</w:t>
      </w:r>
      <w:bookmarkEnd w:id="552"/>
      <w:bookmarkEnd w:id="553"/>
    </w:p>
    <w:p w14:paraId="77797679" w14:textId="77777777" w:rsidR="00D93B97" w:rsidRDefault="00D93B97" w:rsidP="00D93B97">
      <w:pPr>
        <w:rPr>
          <w:rFonts w:ascii="Arial" w:hAnsi="Arial" w:cs="Arial"/>
          <w:b/>
          <w:sz w:val="24"/>
        </w:rPr>
      </w:pPr>
      <w:r>
        <w:rPr>
          <w:rFonts w:ascii="Arial" w:hAnsi="Arial" w:cs="Arial"/>
          <w:b/>
          <w:color w:val="0000FF"/>
          <w:sz w:val="24"/>
        </w:rPr>
        <w:t>RP-220573</w:t>
      </w:r>
      <w:r>
        <w:rPr>
          <w:rFonts w:ascii="Arial" w:hAnsi="Arial" w:cs="Arial"/>
          <w:b/>
          <w:color w:val="0000FF"/>
          <w:sz w:val="24"/>
        </w:rPr>
        <w:tab/>
      </w:r>
      <w:r>
        <w:rPr>
          <w:rFonts w:ascii="Arial" w:hAnsi="Arial" w:cs="Arial"/>
          <w:b/>
          <w:sz w:val="24"/>
        </w:rPr>
        <w:t>Status report for WI: UE Conformance Test Aspects for NR performance requirement enhancement; rapporteur: China Telecom</w:t>
      </w:r>
    </w:p>
    <w:p w14:paraId="09C2FF57"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CA57FE" w14:textId="77777777" w:rsidR="00D93B97" w:rsidRDefault="00D93B97" w:rsidP="00D93B97">
      <w:pPr>
        <w:rPr>
          <w:rFonts w:ascii="Arial" w:hAnsi="Arial" w:cs="Arial"/>
          <w:b/>
        </w:rPr>
      </w:pPr>
      <w:r>
        <w:rPr>
          <w:rFonts w:ascii="Arial" w:hAnsi="Arial" w:cs="Arial"/>
          <w:b/>
        </w:rPr>
        <w:t xml:space="preserve">Abstract: </w:t>
      </w:r>
    </w:p>
    <w:p w14:paraId="259E6545" w14:textId="77777777" w:rsidR="00D93B97" w:rsidRDefault="00D93B97" w:rsidP="00D93B97">
      <w:r>
        <w:t>67%       Extend 3 months.</w:t>
      </w:r>
    </w:p>
    <w:p w14:paraId="489FD22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AE1D" w14:textId="77777777" w:rsidR="00D93B97" w:rsidRDefault="00D93B97" w:rsidP="00D93B97">
      <w:pPr>
        <w:rPr>
          <w:rFonts w:ascii="Arial" w:hAnsi="Arial" w:cs="Arial"/>
          <w:b/>
          <w:sz w:val="24"/>
        </w:rPr>
      </w:pPr>
      <w:r>
        <w:rPr>
          <w:rFonts w:ascii="Arial" w:hAnsi="Arial" w:cs="Arial"/>
          <w:b/>
          <w:color w:val="0000FF"/>
          <w:sz w:val="24"/>
        </w:rPr>
        <w:t>RP-220100</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037A56F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681A8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F699E" w14:textId="77777777" w:rsidR="00D93B97" w:rsidRDefault="00D93B97" w:rsidP="00D93B97">
      <w:pPr>
        <w:pStyle w:val="Heading4"/>
      </w:pPr>
      <w:bookmarkStart w:id="554" w:name="_Toc104749707"/>
      <w:bookmarkStart w:id="555" w:name="_Toc105286017"/>
      <w:r>
        <w:t>13.5.16</w:t>
      </w:r>
      <w:r>
        <w:tab/>
        <w:t>UE Conf. Test Aspects - NR support for high speed train scenario [RAN5 WI: NR_HST-UEConTest]</w:t>
      </w:r>
      <w:bookmarkEnd w:id="554"/>
      <w:bookmarkEnd w:id="555"/>
    </w:p>
    <w:p w14:paraId="13139670" w14:textId="77777777" w:rsidR="00D93B97" w:rsidRDefault="00D93B97" w:rsidP="00D93B97">
      <w:pPr>
        <w:rPr>
          <w:rFonts w:ascii="Arial" w:hAnsi="Arial" w:cs="Arial"/>
          <w:b/>
          <w:sz w:val="24"/>
        </w:rPr>
      </w:pPr>
      <w:r>
        <w:rPr>
          <w:rFonts w:ascii="Arial" w:hAnsi="Arial" w:cs="Arial"/>
          <w:b/>
          <w:color w:val="0000FF"/>
          <w:sz w:val="24"/>
        </w:rPr>
        <w:t>RP-220622</w:t>
      </w:r>
      <w:r>
        <w:rPr>
          <w:rFonts w:ascii="Arial" w:hAnsi="Arial" w:cs="Arial"/>
          <w:b/>
          <w:color w:val="0000FF"/>
          <w:sz w:val="24"/>
        </w:rPr>
        <w:tab/>
      </w:r>
      <w:r>
        <w:rPr>
          <w:rFonts w:ascii="Arial" w:hAnsi="Arial" w:cs="Arial"/>
          <w:b/>
          <w:sz w:val="24"/>
        </w:rPr>
        <w:t>Status report for WI UE Conformance Test Aspects for NR support for high speed train scenario; rapporteur CMCC</w:t>
      </w:r>
    </w:p>
    <w:p w14:paraId="717EF777"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E8739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715F0" w14:textId="77777777" w:rsidR="00D93B97" w:rsidRDefault="00D93B97" w:rsidP="00D93B97">
      <w:pPr>
        <w:rPr>
          <w:rFonts w:ascii="Arial" w:hAnsi="Arial" w:cs="Arial"/>
          <w:b/>
          <w:sz w:val="24"/>
        </w:rPr>
      </w:pPr>
      <w:r>
        <w:rPr>
          <w:rFonts w:ascii="Arial" w:hAnsi="Arial" w:cs="Arial"/>
          <w:b/>
          <w:color w:val="0000FF"/>
          <w:sz w:val="24"/>
        </w:rPr>
        <w:t>RP-220101</w:t>
      </w:r>
      <w:r>
        <w:rPr>
          <w:rFonts w:ascii="Arial" w:hAnsi="Arial" w:cs="Arial"/>
          <w:b/>
          <w:color w:val="0000FF"/>
          <w:sz w:val="24"/>
        </w:rPr>
        <w:tab/>
      </w:r>
      <w:r>
        <w:rPr>
          <w:rFonts w:ascii="Arial" w:hAnsi="Arial" w:cs="Arial"/>
          <w:b/>
          <w:sz w:val="24"/>
        </w:rPr>
        <w:t>RAN5 agreed non TTCN CR(s) WI UE Conformance Test Aspects - NR support for high speed train scenario</w:t>
      </w:r>
    </w:p>
    <w:p w14:paraId="730166DC" w14:textId="77777777" w:rsidR="00D93B97" w:rsidRDefault="00D93B97" w:rsidP="00D93B97">
      <w:pPr>
        <w:rPr>
          <w:rFonts w:ascii="Arial" w:hAnsi="Arial" w:cs="Arial"/>
          <w:b/>
          <w:sz w:val="24"/>
        </w:rPr>
      </w:pPr>
      <w:r>
        <w:rPr>
          <w:rFonts w:ascii="Arial" w:hAnsi="Arial" w:cs="Arial"/>
          <w:b/>
          <w:sz w:val="24"/>
        </w:rPr>
        <w:t>(NR_HST-UEConTest)</w:t>
      </w:r>
    </w:p>
    <w:p w14:paraId="17D3FB7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639DB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71F66" w14:textId="77777777" w:rsidR="00D93B97" w:rsidRDefault="00D93B97" w:rsidP="00D93B97">
      <w:pPr>
        <w:pStyle w:val="Heading4"/>
      </w:pPr>
      <w:bookmarkStart w:id="556" w:name="_Toc104749708"/>
      <w:bookmarkStart w:id="557" w:name="_Toc105286018"/>
      <w:r>
        <w:t>13.5.17</w:t>
      </w:r>
      <w:r>
        <w:tab/>
        <w:t>UE Conf. Test Aspects - Add support of NR DL 256QAM for frequency range 2 (FR2) [RAN5 WI: NR_DL256QAM_FR2-UEConTest]</w:t>
      </w:r>
      <w:bookmarkEnd w:id="556"/>
      <w:bookmarkEnd w:id="557"/>
    </w:p>
    <w:p w14:paraId="186C4753" w14:textId="77777777" w:rsidR="00D93B97" w:rsidRDefault="00D93B97" w:rsidP="00D93B97">
      <w:pPr>
        <w:rPr>
          <w:rFonts w:ascii="Arial" w:hAnsi="Arial" w:cs="Arial"/>
          <w:b/>
          <w:sz w:val="24"/>
        </w:rPr>
      </w:pPr>
      <w:r>
        <w:rPr>
          <w:rFonts w:ascii="Arial" w:hAnsi="Arial" w:cs="Arial"/>
          <w:b/>
          <w:color w:val="0000FF"/>
          <w:sz w:val="24"/>
        </w:rPr>
        <w:t>RP-220571</w:t>
      </w:r>
      <w:r>
        <w:rPr>
          <w:rFonts w:ascii="Arial" w:hAnsi="Arial" w:cs="Arial"/>
          <w:b/>
          <w:color w:val="0000FF"/>
          <w:sz w:val="24"/>
        </w:rPr>
        <w:tab/>
      </w:r>
      <w:r>
        <w:rPr>
          <w:rFonts w:ascii="Arial" w:hAnsi="Arial" w:cs="Arial"/>
          <w:b/>
          <w:sz w:val="24"/>
        </w:rPr>
        <w:t>Status report for WI: UE Conformance Test Aspects for add support of NR DL 256QAM for FR2; rapporteur: China Telecom</w:t>
      </w:r>
    </w:p>
    <w:p w14:paraId="0CF908A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CCDB49" w14:textId="77777777" w:rsidR="00D93B97" w:rsidRDefault="00D93B97" w:rsidP="00D93B97">
      <w:pPr>
        <w:rPr>
          <w:rFonts w:ascii="Arial" w:hAnsi="Arial" w:cs="Arial"/>
          <w:b/>
        </w:rPr>
      </w:pPr>
      <w:r>
        <w:rPr>
          <w:rFonts w:ascii="Arial" w:hAnsi="Arial" w:cs="Arial"/>
          <w:b/>
        </w:rPr>
        <w:t xml:space="preserve">Abstract: </w:t>
      </w:r>
    </w:p>
    <w:p w14:paraId="76054E57" w14:textId="77777777" w:rsidR="00D93B97" w:rsidRDefault="00D93B97" w:rsidP="00D93B97">
      <w:r>
        <w:t>100% completed</w:t>
      </w:r>
    </w:p>
    <w:p w14:paraId="449B631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5D442" w14:textId="77777777" w:rsidR="00D93B97" w:rsidRDefault="00D93B97" w:rsidP="00D93B97">
      <w:pPr>
        <w:pStyle w:val="Heading4"/>
      </w:pPr>
      <w:bookmarkStart w:id="558" w:name="_Toc104749709"/>
      <w:bookmarkStart w:id="559" w:name="_Toc105286019"/>
      <w:r>
        <w:t>13.5.18</w:t>
      </w:r>
      <w:r>
        <w:tab/>
        <w:t>UE Conf. Test Aspects - Physical Layer Enhancements for NR Ultra-Reliable and Low Latency Communication (URLLC) [RAN5 WI: NR_L1enh_URLLC-UEConTest]</w:t>
      </w:r>
      <w:bookmarkEnd w:id="558"/>
      <w:bookmarkEnd w:id="559"/>
    </w:p>
    <w:p w14:paraId="641CAC76" w14:textId="77777777" w:rsidR="00D93B97" w:rsidRDefault="00D93B97" w:rsidP="00D93B97">
      <w:pPr>
        <w:rPr>
          <w:rFonts w:ascii="Arial" w:hAnsi="Arial" w:cs="Arial"/>
          <w:b/>
          <w:sz w:val="24"/>
        </w:rPr>
      </w:pPr>
      <w:r>
        <w:rPr>
          <w:rFonts w:ascii="Arial" w:hAnsi="Arial" w:cs="Arial"/>
          <w:b/>
          <w:color w:val="0000FF"/>
          <w:sz w:val="24"/>
        </w:rPr>
        <w:t>RP-220415</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3B110575" w14:textId="77777777" w:rsidR="00D93B97" w:rsidRDefault="00D93B97" w:rsidP="00D93B97">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0B24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602E5" w14:textId="77777777" w:rsidR="00D93B97" w:rsidRDefault="00D93B97" w:rsidP="00D93B97">
      <w:pPr>
        <w:rPr>
          <w:rFonts w:ascii="Arial" w:hAnsi="Arial" w:cs="Arial"/>
          <w:b/>
          <w:sz w:val="24"/>
        </w:rPr>
      </w:pPr>
      <w:r>
        <w:rPr>
          <w:rFonts w:ascii="Arial" w:hAnsi="Arial" w:cs="Arial"/>
          <w:b/>
          <w:color w:val="0000FF"/>
          <w:sz w:val="24"/>
        </w:rPr>
        <w:t>RP-220102</w:t>
      </w:r>
      <w:r>
        <w:rPr>
          <w:rFonts w:ascii="Arial" w:hAnsi="Arial" w:cs="Arial"/>
          <w:b/>
          <w:color w:val="0000FF"/>
          <w:sz w:val="24"/>
        </w:rPr>
        <w:tab/>
      </w:r>
      <w:r>
        <w:rPr>
          <w:rFonts w:ascii="Arial" w:hAnsi="Arial" w:cs="Arial"/>
          <w:b/>
          <w:sz w:val="24"/>
        </w:rPr>
        <w:t>RAN5 agreed non TTCN CR(s) WI UE Conformance Test Aspects - Physical Layer Enhancements for NR Ultra-Reliable and Low Latency Communication (URLLC) (NR_L1enh_URLLC-UEConTest)</w:t>
      </w:r>
    </w:p>
    <w:p w14:paraId="4759DD2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8663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6D9A4" w14:textId="77777777" w:rsidR="00D93B97" w:rsidRDefault="00D93B97" w:rsidP="00D93B97">
      <w:pPr>
        <w:pStyle w:val="Heading4"/>
      </w:pPr>
      <w:bookmarkStart w:id="560" w:name="_Toc104749710"/>
      <w:bookmarkStart w:id="561" w:name="_Toc105286020"/>
      <w:r>
        <w:t>13.5.19</w:t>
      </w:r>
      <w:r>
        <w:tab/>
        <w:t>UE Conf. Test Aspects - NR positioning support [RAN5 WI: NR_pos-UEConTest]</w:t>
      </w:r>
      <w:bookmarkEnd w:id="560"/>
      <w:bookmarkEnd w:id="561"/>
    </w:p>
    <w:p w14:paraId="41280F77" w14:textId="77777777" w:rsidR="00D93B97" w:rsidRDefault="00D93B97" w:rsidP="00D93B97">
      <w:pPr>
        <w:rPr>
          <w:rFonts w:ascii="Arial" w:hAnsi="Arial" w:cs="Arial"/>
          <w:b/>
          <w:sz w:val="24"/>
        </w:rPr>
      </w:pPr>
      <w:r>
        <w:rPr>
          <w:rFonts w:ascii="Arial" w:hAnsi="Arial" w:cs="Arial"/>
          <w:b/>
          <w:color w:val="0000FF"/>
          <w:sz w:val="24"/>
        </w:rPr>
        <w:t>RP-220731</w:t>
      </w:r>
      <w:r>
        <w:rPr>
          <w:rFonts w:ascii="Arial" w:hAnsi="Arial" w:cs="Arial"/>
          <w:b/>
          <w:color w:val="0000FF"/>
          <w:sz w:val="24"/>
        </w:rPr>
        <w:tab/>
      </w:r>
      <w:r>
        <w:rPr>
          <w:rFonts w:ascii="Arial" w:hAnsi="Arial" w:cs="Arial"/>
          <w:b/>
          <w:sz w:val="24"/>
        </w:rPr>
        <w:t>Status report for WI UE Conformance Test Aspects - NR Positioning Support; rapporteur: CATT</w:t>
      </w:r>
    </w:p>
    <w:p w14:paraId="38E62C7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456C3B" w14:textId="77777777" w:rsidR="00D93B97" w:rsidRDefault="00D93B97" w:rsidP="00D93B97">
      <w:pPr>
        <w:rPr>
          <w:rFonts w:ascii="Arial" w:hAnsi="Arial" w:cs="Arial"/>
          <w:b/>
        </w:rPr>
      </w:pPr>
      <w:r>
        <w:rPr>
          <w:rFonts w:ascii="Arial" w:hAnsi="Arial" w:cs="Arial"/>
          <w:b/>
        </w:rPr>
        <w:t xml:space="preserve">Abstract: </w:t>
      </w:r>
    </w:p>
    <w:p w14:paraId="0F5615D0" w14:textId="77777777" w:rsidR="00D93B97" w:rsidRDefault="00D93B97" w:rsidP="00D93B97">
      <w:r>
        <w:t>Test: 95%, Target Date: June 2022</w:t>
      </w:r>
    </w:p>
    <w:p w14:paraId="748F822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04DAF" w14:textId="77777777" w:rsidR="00D93B97" w:rsidRDefault="00D93B97" w:rsidP="00D93B97">
      <w:pPr>
        <w:rPr>
          <w:rFonts w:ascii="Arial" w:hAnsi="Arial" w:cs="Arial"/>
          <w:b/>
          <w:sz w:val="24"/>
        </w:rPr>
      </w:pPr>
      <w:r>
        <w:rPr>
          <w:rFonts w:ascii="Arial" w:hAnsi="Arial" w:cs="Arial"/>
          <w:b/>
          <w:color w:val="0000FF"/>
          <w:sz w:val="24"/>
        </w:rPr>
        <w:t>RP-220103</w:t>
      </w:r>
      <w:r>
        <w:rPr>
          <w:rFonts w:ascii="Arial" w:hAnsi="Arial" w:cs="Arial"/>
          <w:b/>
          <w:color w:val="0000FF"/>
          <w:sz w:val="24"/>
        </w:rPr>
        <w:tab/>
      </w:r>
      <w:r>
        <w:rPr>
          <w:rFonts w:ascii="Arial" w:hAnsi="Arial" w:cs="Arial"/>
          <w:b/>
          <w:sz w:val="24"/>
        </w:rPr>
        <w:t>RAN5 agreed non TTCN CR(s) WI UE Conformance Test Aspects -NR positioning support (NR_pos-UEConTest)</w:t>
      </w:r>
    </w:p>
    <w:p w14:paraId="15310BD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9F113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43EFA" w14:textId="77777777" w:rsidR="00D93B97" w:rsidRDefault="00D93B97" w:rsidP="00D93B97">
      <w:pPr>
        <w:pStyle w:val="Heading4"/>
      </w:pPr>
      <w:bookmarkStart w:id="562" w:name="_Toc104749711"/>
      <w:bookmarkStart w:id="563" w:name="_Toc105286021"/>
      <w:r>
        <w:t>13.5.20</w:t>
      </w:r>
      <w:r>
        <w:tab/>
        <w:t>UE Conf. Test Aspects - NR RF requirement enhancements for FR2 [RAN5 WI: NR_RF_FR2_req_enh-UEConTest]</w:t>
      </w:r>
      <w:bookmarkEnd w:id="562"/>
      <w:bookmarkEnd w:id="563"/>
    </w:p>
    <w:p w14:paraId="2AD0C80D" w14:textId="77777777" w:rsidR="00D93B97" w:rsidRDefault="00D93B97" w:rsidP="00D93B97">
      <w:pPr>
        <w:rPr>
          <w:rFonts w:ascii="Arial" w:hAnsi="Arial" w:cs="Arial"/>
          <w:b/>
          <w:sz w:val="24"/>
        </w:rPr>
      </w:pPr>
      <w:r>
        <w:rPr>
          <w:rFonts w:ascii="Arial" w:hAnsi="Arial" w:cs="Arial"/>
          <w:b/>
          <w:color w:val="0000FF"/>
          <w:sz w:val="24"/>
        </w:rPr>
        <w:t>RP-220126</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26975C4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BC33E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5D5D" w14:textId="77777777" w:rsidR="00D93B97" w:rsidRDefault="00D93B97" w:rsidP="00D93B97">
      <w:pPr>
        <w:rPr>
          <w:rFonts w:ascii="Arial" w:hAnsi="Arial" w:cs="Arial"/>
          <w:b/>
          <w:sz w:val="24"/>
        </w:rPr>
      </w:pPr>
      <w:r>
        <w:rPr>
          <w:rFonts w:ascii="Arial" w:hAnsi="Arial" w:cs="Arial"/>
          <w:b/>
          <w:color w:val="0000FF"/>
          <w:sz w:val="24"/>
        </w:rPr>
        <w:t>RP-220104</w:t>
      </w:r>
      <w:r>
        <w:rPr>
          <w:rFonts w:ascii="Arial" w:hAnsi="Arial" w:cs="Arial"/>
          <w:b/>
          <w:color w:val="0000FF"/>
          <w:sz w:val="24"/>
        </w:rPr>
        <w:tab/>
      </w:r>
      <w:r>
        <w:rPr>
          <w:rFonts w:ascii="Arial" w:hAnsi="Arial" w:cs="Arial"/>
          <w:b/>
          <w:sz w:val="24"/>
        </w:rPr>
        <w:t>RAN5 agreed non TTCN CR(s) WI UE Conformance Test Aspects - NR RF requirement enhancements for frequency range 2 (FR2) (NR_RF_FR2_req_enh-UEConTest)</w:t>
      </w:r>
    </w:p>
    <w:p w14:paraId="104D80B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4FD4B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FF0A1" w14:textId="77777777" w:rsidR="00D93B97" w:rsidRDefault="00D93B97" w:rsidP="00D93B97">
      <w:pPr>
        <w:pStyle w:val="Heading4"/>
      </w:pPr>
      <w:bookmarkStart w:id="564" w:name="_Toc104749712"/>
      <w:bookmarkStart w:id="565" w:name="_Toc105286022"/>
      <w:r>
        <w:lastRenderedPageBreak/>
        <w:t>13.5.21</w:t>
      </w:r>
      <w:r>
        <w:tab/>
        <w:t>UE Conf. Test Aspects - 2-step RACH for NR [RAN5 WI: NR_2step_RACH-UEConTest]</w:t>
      </w:r>
      <w:bookmarkEnd w:id="564"/>
      <w:bookmarkEnd w:id="565"/>
    </w:p>
    <w:p w14:paraId="07DF3845" w14:textId="77777777" w:rsidR="00D93B97" w:rsidRDefault="00D93B97" w:rsidP="00D93B97">
      <w:pPr>
        <w:rPr>
          <w:rFonts w:ascii="Arial" w:hAnsi="Arial" w:cs="Arial"/>
          <w:b/>
          <w:sz w:val="24"/>
        </w:rPr>
      </w:pPr>
      <w:r>
        <w:rPr>
          <w:rFonts w:ascii="Arial" w:hAnsi="Arial" w:cs="Arial"/>
          <w:b/>
          <w:color w:val="0000FF"/>
          <w:sz w:val="24"/>
        </w:rPr>
        <w:t>RP-220167</w:t>
      </w:r>
      <w:r>
        <w:rPr>
          <w:rFonts w:ascii="Arial" w:hAnsi="Arial" w:cs="Arial"/>
          <w:b/>
          <w:color w:val="0000FF"/>
          <w:sz w:val="24"/>
        </w:rPr>
        <w:tab/>
      </w:r>
      <w:r>
        <w:rPr>
          <w:rFonts w:ascii="Arial" w:hAnsi="Arial" w:cs="Arial"/>
          <w:b/>
          <w:sz w:val="24"/>
        </w:rPr>
        <w:t>Status report for WI: UE Conformance Test Aspects for 2-step RACH for NR; rapporteur: ZTE</w:t>
      </w:r>
    </w:p>
    <w:p w14:paraId="197E523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249C5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F5ED8" w14:textId="77777777" w:rsidR="00D93B97" w:rsidRDefault="00D93B97" w:rsidP="00D93B97">
      <w:pPr>
        <w:rPr>
          <w:rFonts w:ascii="Arial" w:hAnsi="Arial" w:cs="Arial"/>
          <w:b/>
          <w:sz w:val="24"/>
        </w:rPr>
      </w:pPr>
      <w:r>
        <w:rPr>
          <w:rFonts w:ascii="Arial" w:hAnsi="Arial" w:cs="Arial"/>
          <w:b/>
          <w:color w:val="0000FF"/>
          <w:sz w:val="24"/>
        </w:rPr>
        <w:t>RP-220105</w:t>
      </w:r>
      <w:r>
        <w:rPr>
          <w:rFonts w:ascii="Arial" w:hAnsi="Arial" w:cs="Arial"/>
          <w:b/>
          <w:color w:val="0000FF"/>
          <w:sz w:val="24"/>
        </w:rPr>
        <w:tab/>
      </w:r>
      <w:r>
        <w:rPr>
          <w:rFonts w:ascii="Arial" w:hAnsi="Arial" w:cs="Arial"/>
          <w:b/>
          <w:sz w:val="24"/>
        </w:rPr>
        <w:t>RAN5 agreed non TTCN CR(s) WI UE Conformance Test Aspects - 2-step RACH for NR (NR_2step_RACH-UEConTest)</w:t>
      </w:r>
    </w:p>
    <w:p w14:paraId="0036741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148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609D3" w14:textId="77777777" w:rsidR="00D93B97" w:rsidRDefault="00D93B97" w:rsidP="00D93B97">
      <w:pPr>
        <w:pStyle w:val="Heading4"/>
      </w:pPr>
      <w:bookmarkStart w:id="566" w:name="_Toc104749713"/>
      <w:bookmarkStart w:id="567" w:name="_Toc105286023"/>
      <w:r>
        <w:t>13.5.22</w:t>
      </w:r>
      <w:r>
        <w:tab/>
        <w:t>UE Conf. Test Aspects - Support of eCall over IMS for NR [RAN5 WI: NR_EIEI-UEConTest]</w:t>
      </w:r>
      <w:bookmarkEnd w:id="566"/>
      <w:bookmarkEnd w:id="567"/>
    </w:p>
    <w:p w14:paraId="5C53D850" w14:textId="77777777" w:rsidR="00D93B97" w:rsidRDefault="00D93B97" w:rsidP="00D93B97">
      <w:pPr>
        <w:rPr>
          <w:rFonts w:ascii="Arial" w:hAnsi="Arial" w:cs="Arial"/>
          <w:b/>
          <w:sz w:val="24"/>
        </w:rPr>
      </w:pPr>
      <w:r>
        <w:rPr>
          <w:rFonts w:ascii="Arial" w:hAnsi="Arial" w:cs="Arial"/>
          <w:b/>
          <w:color w:val="0000FF"/>
          <w:sz w:val="24"/>
        </w:rPr>
        <w:t>RP-220436</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179E6E26"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F46FA9" w14:textId="77777777" w:rsidR="00D93B97" w:rsidRDefault="00D93B97" w:rsidP="00D93B97">
      <w:pPr>
        <w:rPr>
          <w:rFonts w:ascii="Arial" w:hAnsi="Arial" w:cs="Arial"/>
          <w:b/>
        </w:rPr>
      </w:pPr>
      <w:r>
        <w:rPr>
          <w:rFonts w:ascii="Arial" w:hAnsi="Arial" w:cs="Arial"/>
          <w:b/>
        </w:rPr>
        <w:t xml:space="preserve">Abstract: </w:t>
      </w:r>
    </w:p>
    <w:p w14:paraId="436C87A7" w14:textId="77777777" w:rsidR="00D93B97" w:rsidRDefault="00D93B97" w:rsidP="00D93B97">
      <w:r>
        <w:t xml:space="preserve">48%, end date: 09/22 </w:t>
      </w:r>
    </w:p>
    <w:p w14:paraId="359CE2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07B28" w14:textId="77777777" w:rsidR="00D93B97" w:rsidRDefault="00D93B97" w:rsidP="00D93B97">
      <w:pPr>
        <w:rPr>
          <w:rFonts w:ascii="Arial" w:hAnsi="Arial" w:cs="Arial"/>
          <w:b/>
          <w:sz w:val="24"/>
        </w:rPr>
      </w:pPr>
      <w:r>
        <w:rPr>
          <w:rFonts w:ascii="Arial" w:hAnsi="Arial" w:cs="Arial"/>
          <w:b/>
          <w:color w:val="0000FF"/>
          <w:sz w:val="24"/>
        </w:rPr>
        <w:t>RP-220106</w:t>
      </w:r>
      <w:r>
        <w:rPr>
          <w:rFonts w:ascii="Arial" w:hAnsi="Arial" w:cs="Arial"/>
          <w:b/>
          <w:color w:val="0000FF"/>
          <w:sz w:val="24"/>
        </w:rPr>
        <w:tab/>
      </w:r>
      <w:r>
        <w:rPr>
          <w:rFonts w:ascii="Arial" w:hAnsi="Arial" w:cs="Arial"/>
          <w:b/>
          <w:sz w:val="24"/>
        </w:rPr>
        <w:t>RAN5 agreed non TTCN CR(s) WI UE Conformance Test Aspects - Support of eCall over IMS for NR</w:t>
      </w:r>
    </w:p>
    <w:p w14:paraId="3371A0D9" w14:textId="77777777" w:rsidR="00D93B97" w:rsidRDefault="00D93B97" w:rsidP="00D93B97">
      <w:pPr>
        <w:rPr>
          <w:rFonts w:ascii="Arial" w:hAnsi="Arial" w:cs="Arial"/>
          <w:b/>
          <w:sz w:val="24"/>
        </w:rPr>
      </w:pPr>
      <w:r>
        <w:rPr>
          <w:rFonts w:ascii="Arial" w:hAnsi="Arial" w:cs="Arial"/>
          <w:b/>
          <w:sz w:val="24"/>
        </w:rPr>
        <w:t>(NR_EIEI-UEConTest)</w:t>
      </w:r>
    </w:p>
    <w:p w14:paraId="29346D3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4E9C4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E9D65" w14:textId="77777777" w:rsidR="00D93B97" w:rsidRDefault="00D93B97" w:rsidP="00D93B97">
      <w:pPr>
        <w:pStyle w:val="Heading4"/>
      </w:pPr>
      <w:bookmarkStart w:id="568" w:name="_Toc104749714"/>
      <w:bookmarkStart w:id="569" w:name="_Toc105286024"/>
      <w:r>
        <w:t>13.5.23</w:t>
      </w:r>
      <w:r>
        <w:tab/>
        <w:t>UE Conf. Test Aspects - NR-based access to unlicensed spectrum [RAN5 WI: NR_unlic-UEConTest]</w:t>
      </w:r>
      <w:bookmarkEnd w:id="568"/>
      <w:bookmarkEnd w:id="569"/>
    </w:p>
    <w:p w14:paraId="1E7915B8" w14:textId="77777777" w:rsidR="00D93B97" w:rsidRDefault="00D93B97" w:rsidP="00D93B97">
      <w:pPr>
        <w:rPr>
          <w:rFonts w:ascii="Arial" w:hAnsi="Arial" w:cs="Arial"/>
          <w:b/>
          <w:sz w:val="24"/>
        </w:rPr>
      </w:pPr>
      <w:r>
        <w:rPr>
          <w:rFonts w:ascii="Arial" w:hAnsi="Arial" w:cs="Arial"/>
          <w:b/>
          <w:color w:val="0000FF"/>
          <w:sz w:val="24"/>
        </w:rPr>
        <w:t>RP-220437</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642E838"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FD384E8" w14:textId="77777777" w:rsidR="00D93B97" w:rsidRDefault="00D93B97" w:rsidP="00D93B97">
      <w:pPr>
        <w:rPr>
          <w:rFonts w:ascii="Arial" w:hAnsi="Arial" w:cs="Arial"/>
          <w:b/>
        </w:rPr>
      </w:pPr>
      <w:r>
        <w:rPr>
          <w:rFonts w:ascii="Arial" w:hAnsi="Arial" w:cs="Arial"/>
          <w:b/>
        </w:rPr>
        <w:t xml:space="preserve">Abstract: </w:t>
      </w:r>
    </w:p>
    <w:p w14:paraId="209EACF2" w14:textId="77777777" w:rsidR="00D93B97" w:rsidRDefault="00D93B97" w:rsidP="00D93B97">
      <w:r>
        <w:t xml:space="preserve">18%, end date: 12/22 </w:t>
      </w:r>
    </w:p>
    <w:p w14:paraId="025D92B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21EF1" w14:textId="77777777" w:rsidR="00D93B97" w:rsidRDefault="00D93B97" w:rsidP="00D93B97">
      <w:pPr>
        <w:rPr>
          <w:rFonts w:ascii="Arial" w:hAnsi="Arial" w:cs="Arial"/>
          <w:b/>
          <w:sz w:val="24"/>
        </w:rPr>
      </w:pPr>
      <w:r>
        <w:rPr>
          <w:rFonts w:ascii="Arial" w:hAnsi="Arial" w:cs="Arial"/>
          <w:b/>
          <w:color w:val="0000FF"/>
          <w:sz w:val="24"/>
        </w:rPr>
        <w:t>RP-220107</w:t>
      </w:r>
      <w:r>
        <w:rPr>
          <w:rFonts w:ascii="Arial" w:hAnsi="Arial" w:cs="Arial"/>
          <w:b/>
          <w:color w:val="0000FF"/>
          <w:sz w:val="24"/>
        </w:rPr>
        <w:tab/>
      </w:r>
      <w:r>
        <w:rPr>
          <w:rFonts w:ascii="Arial" w:hAnsi="Arial" w:cs="Arial"/>
          <w:b/>
          <w:sz w:val="24"/>
        </w:rPr>
        <w:t>RAN5 agreed non TTCN CR(s) WI UE Conformance Test Aspects - NR-based access to unlicensed spectrum</w:t>
      </w:r>
    </w:p>
    <w:p w14:paraId="49F9E0B0" w14:textId="77777777" w:rsidR="00D93B97" w:rsidRDefault="00D93B97" w:rsidP="00D93B97">
      <w:pPr>
        <w:rPr>
          <w:rFonts w:ascii="Arial" w:hAnsi="Arial" w:cs="Arial"/>
          <w:b/>
          <w:sz w:val="24"/>
        </w:rPr>
      </w:pPr>
      <w:r>
        <w:rPr>
          <w:rFonts w:ascii="Arial" w:hAnsi="Arial" w:cs="Arial"/>
          <w:b/>
          <w:sz w:val="24"/>
        </w:rPr>
        <w:lastRenderedPageBreak/>
        <w:t>(NR_unlic-UEConTest)</w:t>
      </w:r>
    </w:p>
    <w:p w14:paraId="122DA85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9EDF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F73E8" w14:textId="77777777" w:rsidR="00D93B97" w:rsidRDefault="00D93B97" w:rsidP="00D93B97">
      <w:pPr>
        <w:pStyle w:val="Heading4"/>
      </w:pPr>
      <w:bookmarkStart w:id="570" w:name="_Toc104749715"/>
      <w:bookmarkStart w:id="571" w:name="_Toc105286025"/>
      <w:r>
        <w:t>13.5.24</w:t>
      </w:r>
      <w:r>
        <w:tab/>
        <w:t>UE Conf. Test Aspects - LTE-NR &amp; NR-NR DC and NR CA enhancements [RAN5 WI: LTE_NR_DC_CA_enh-UEConTest]</w:t>
      </w:r>
      <w:bookmarkEnd w:id="570"/>
      <w:bookmarkEnd w:id="571"/>
    </w:p>
    <w:p w14:paraId="640E7BE6" w14:textId="77777777" w:rsidR="00D93B97" w:rsidRDefault="00D93B97" w:rsidP="00D93B97">
      <w:pPr>
        <w:rPr>
          <w:rFonts w:ascii="Arial" w:hAnsi="Arial" w:cs="Arial"/>
          <w:b/>
          <w:sz w:val="24"/>
        </w:rPr>
      </w:pPr>
      <w:r>
        <w:rPr>
          <w:rFonts w:ascii="Arial" w:hAnsi="Arial" w:cs="Arial"/>
          <w:b/>
          <w:color w:val="0000FF"/>
          <w:sz w:val="24"/>
        </w:rPr>
        <w:t>RP-220800</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1AB400B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68B73DA" w14:textId="77777777" w:rsidR="00D93B97" w:rsidRDefault="00D93B97" w:rsidP="00D93B97">
      <w:pPr>
        <w:rPr>
          <w:rFonts w:ascii="Arial" w:hAnsi="Arial" w:cs="Arial"/>
          <w:b/>
        </w:rPr>
      </w:pPr>
      <w:r>
        <w:rPr>
          <w:rFonts w:ascii="Arial" w:hAnsi="Arial" w:cs="Arial"/>
          <w:b/>
        </w:rPr>
        <w:t xml:space="preserve">Discussion: </w:t>
      </w:r>
    </w:p>
    <w:p w14:paraId="2EE814BD" w14:textId="77777777" w:rsidR="00D93B97" w:rsidRDefault="00D93B97" w:rsidP="00D93B97">
      <w:r>
        <w:t>MCC: late submission</w:t>
      </w:r>
    </w:p>
    <w:p w14:paraId="1870666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4A1A2" w14:textId="77777777" w:rsidR="00D93B97" w:rsidRDefault="00D93B97" w:rsidP="00D93B97">
      <w:pPr>
        <w:rPr>
          <w:rFonts w:ascii="Arial" w:hAnsi="Arial" w:cs="Arial"/>
          <w:b/>
          <w:sz w:val="24"/>
        </w:rPr>
      </w:pPr>
      <w:r>
        <w:rPr>
          <w:rFonts w:ascii="Arial" w:hAnsi="Arial" w:cs="Arial"/>
          <w:b/>
          <w:color w:val="0000FF"/>
          <w:sz w:val="24"/>
        </w:rPr>
        <w:t>RP-220108</w:t>
      </w:r>
      <w:r>
        <w:rPr>
          <w:rFonts w:ascii="Arial" w:hAnsi="Arial" w:cs="Arial"/>
          <w:b/>
          <w:color w:val="0000FF"/>
          <w:sz w:val="24"/>
        </w:rPr>
        <w:tab/>
      </w:r>
      <w:r>
        <w:rPr>
          <w:rFonts w:ascii="Arial" w:hAnsi="Arial" w:cs="Arial"/>
          <w:b/>
          <w:sz w:val="24"/>
        </w:rPr>
        <w:t>RAN5 agreed non TTCN CR(s) WI UE Conformance Test Aspects - LTE-NR &amp; NR-NR Dual Connectivity and NR CA enhancements (LTE_NR_DC_CA_enh-UEConTest)</w:t>
      </w:r>
    </w:p>
    <w:p w14:paraId="51898A2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8522B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1463" w14:textId="77777777" w:rsidR="00D93B97" w:rsidRDefault="00D93B97" w:rsidP="00D93B97">
      <w:pPr>
        <w:rPr>
          <w:rFonts w:ascii="Arial" w:hAnsi="Arial" w:cs="Arial"/>
          <w:b/>
          <w:sz w:val="24"/>
        </w:rPr>
      </w:pPr>
      <w:r>
        <w:rPr>
          <w:rFonts w:ascii="Arial" w:hAnsi="Arial" w:cs="Arial"/>
          <w:b/>
          <w:color w:val="0000FF"/>
          <w:sz w:val="24"/>
        </w:rPr>
        <w:t>RP-220801</w:t>
      </w:r>
      <w:r>
        <w:rPr>
          <w:rFonts w:ascii="Arial" w:hAnsi="Arial" w:cs="Arial"/>
          <w:b/>
          <w:color w:val="0000FF"/>
          <w:sz w:val="24"/>
        </w:rPr>
        <w:tab/>
      </w:r>
      <w:r>
        <w:rPr>
          <w:rFonts w:ascii="Arial" w:hAnsi="Arial" w:cs="Arial"/>
          <w:b/>
          <w:sz w:val="24"/>
        </w:rPr>
        <w:t>Revised WID: UE Conformance Test Aspects - LTE-NR &amp; NR-NR Dual Connectivity and NR CA enhancements</w:t>
      </w:r>
    </w:p>
    <w:p w14:paraId="5924D322"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4C4AFE4" w14:textId="77777777" w:rsidR="00D93B97" w:rsidRDefault="00D93B97" w:rsidP="00D93B97">
      <w:pPr>
        <w:rPr>
          <w:rFonts w:ascii="Arial" w:hAnsi="Arial" w:cs="Arial"/>
          <w:b/>
        </w:rPr>
      </w:pPr>
      <w:r>
        <w:rPr>
          <w:rFonts w:ascii="Arial" w:hAnsi="Arial" w:cs="Arial"/>
          <w:b/>
        </w:rPr>
        <w:t xml:space="preserve">Abstract: </w:t>
      </w:r>
    </w:p>
    <w:p w14:paraId="389CB74A" w14:textId="77777777" w:rsidR="00D93B97" w:rsidRDefault="00D93B97" w:rsidP="00D93B97">
      <w:r>
        <w:t>last approved WID: RP-211442</w:t>
      </w:r>
    </w:p>
    <w:p w14:paraId="6F30564A" w14:textId="77777777" w:rsidR="00D93B97" w:rsidRDefault="00D93B97" w:rsidP="00D93B97">
      <w:pPr>
        <w:rPr>
          <w:rFonts w:ascii="Arial" w:hAnsi="Arial" w:cs="Arial"/>
          <w:b/>
        </w:rPr>
      </w:pPr>
      <w:r>
        <w:rPr>
          <w:rFonts w:ascii="Arial" w:hAnsi="Arial" w:cs="Arial"/>
          <w:b/>
        </w:rPr>
        <w:t xml:space="preserve">Discussion: </w:t>
      </w:r>
    </w:p>
    <w:p w14:paraId="2C6B4EDE" w14:textId="77777777" w:rsidR="00D93B97" w:rsidRDefault="00D93B97" w:rsidP="00D93B97">
      <w:r>
        <w:t>MCC: late submission</w:t>
      </w:r>
    </w:p>
    <w:p w14:paraId="2BBD696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1443A" w14:textId="77777777" w:rsidR="00D93B97" w:rsidRDefault="00D93B97" w:rsidP="00D93B97">
      <w:pPr>
        <w:pStyle w:val="Heading4"/>
      </w:pPr>
      <w:bookmarkStart w:id="572" w:name="_Toc104749716"/>
      <w:bookmarkStart w:id="573" w:name="_Toc105286026"/>
      <w:r>
        <w:t>13.5.25</w:t>
      </w:r>
      <w:r>
        <w:tab/>
        <w:t>UE Conf. Test Aspects - 29 dBm UE Power Class for LTE Band 41 and NR Band n41 [RAN5 WI: LTE_NR_B41_Bn41_PC29dBm-UEConTest]</w:t>
      </w:r>
      <w:bookmarkEnd w:id="572"/>
      <w:bookmarkEnd w:id="573"/>
    </w:p>
    <w:p w14:paraId="26231434" w14:textId="77777777" w:rsidR="00D93B97" w:rsidRDefault="00D93B97" w:rsidP="00D93B97">
      <w:pPr>
        <w:rPr>
          <w:rFonts w:ascii="Arial" w:hAnsi="Arial" w:cs="Arial"/>
          <w:b/>
          <w:sz w:val="24"/>
        </w:rPr>
      </w:pPr>
      <w:r>
        <w:rPr>
          <w:rFonts w:ascii="Arial" w:hAnsi="Arial" w:cs="Arial"/>
          <w:b/>
          <w:color w:val="0000FF"/>
          <w:sz w:val="24"/>
        </w:rPr>
        <w:t>RP-220125</w:t>
      </w:r>
      <w:r>
        <w:rPr>
          <w:rFonts w:ascii="Arial" w:hAnsi="Arial" w:cs="Arial"/>
          <w:b/>
          <w:color w:val="0000FF"/>
          <w:sz w:val="24"/>
        </w:rPr>
        <w:tab/>
      </w:r>
      <w:r>
        <w:rPr>
          <w:rFonts w:ascii="Arial" w:hAnsi="Arial" w:cs="Arial"/>
          <w:b/>
          <w:sz w:val="24"/>
        </w:rPr>
        <w:t>Status report for WI UE Conformance Test Aspects - 29 dBm UE Power Class for LTE Band 41and NR Band n41; rapporteur: T-Mobile USA</w:t>
      </w:r>
    </w:p>
    <w:p w14:paraId="2ACACC0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02312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3EA94" w14:textId="77777777" w:rsidR="00D93B97" w:rsidRDefault="00D93B97" w:rsidP="00D93B97">
      <w:pPr>
        <w:rPr>
          <w:rFonts w:ascii="Arial" w:hAnsi="Arial" w:cs="Arial"/>
          <w:b/>
          <w:sz w:val="24"/>
        </w:rPr>
      </w:pPr>
      <w:r>
        <w:rPr>
          <w:rFonts w:ascii="Arial" w:hAnsi="Arial" w:cs="Arial"/>
          <w:b/>
          <w:color w:val="0000FF"/>
          <w:sz w:val="24"/>
        </w:rPr>
        <w:t>RP-220109</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58EAE197"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DD560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AA4F5" w14:textId="77777777" w:rsidR="00D93B97" w:rsidRDefault="00D93B97" w:rsidP="00D93B97">
      <w:pPr>
        <w:rPr>
          <w:rFonts w:ascii="Arial" w:hAnsi="Arial" w:cs="Arial"/>
          <w:b/>
          <w:sz w:val="24"/>
        </w:rPr>
      </w:pPr>
      <w:r>
        <w:rPr>
          <w:rFonts w:ascii="Arial" w:hAnsi="Arial" w:cs="Arial"/>
          <w:b/>
          <w:color w:val="0000FF"/>
          <w:sz w:val="24"/>
        </w:rPr>
        <w:t>RP-220124</w:t>
      </w:r>
      <w:r>
        <w:rPr>
          <w:rFonts w:ascii="Arial" w:hAnsi="Arial" w:cs="Arial"/>
          <w:b/>
          <w:color w:val="0000FF"/>
          <w:sz w:val="24"/>
        </w:rPr>
        <w:tab/>
      </w:r>
      <w:r>
        <w:rPr>
          <w:rFonts w:ascii="Arial" w:hAnsi="Arial" w:cs="Arial"/>
          <w:b/>
          <w:sz w:val="24"/>
        </w:rPr>
        <w:t xml:space="preserve">Revised WID - UE Conformance Test Aspects - 29 dBm UE Power Class for LTE Band 41and NR Band n41 </w:t>
      </w:r>
    </w:p>
    <w:p w14:paraId="7FD73759"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w:t>
      </w:r>
    </w:p>
    <w:p w14:paraId="7E734432" w14:textId="77777777" w:rsidR="00D93B97" w:rsidRDefault="00D93B97" w:rsidP="00D93B97">
      <w:pPr>
        <w:rPr>
          <w:rFonts w:ascii="Arial" w:hAnsi="Arial" w:cs="Arial"/>
          <w:b/>
        </w:rPr>
      </w:pPr>
      <w:r>
        <w:rPr>
          <w:rFonts w:ascii="Arial" w:hAnsi="Arial" w:cs="Arial"/>
          <w:b/>
        </w:rPr>
        <w:t xml:space="preserve">Abstract: </w:t>
      </w:r>
    </w:p>
    <w:p w14:paraId="270C1D8A" w14:textId="77777777" w:rsidR="00D93B97" w:rsidRDefault="00D93B97" w:rsidP="00D93B97">
      <w:r>
        <w:t>Revised WI</w:t>
      </w:r>
    </w:p>
    <w:p w14:paraId="16D5F5D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560F2" w14:textId="77777777" w:rsidR="00D93B97" w:rsidRDefault="00D93B97" w:rsidP="00D93B97">
      <w:pPr>
        <w:pStyle w:val="Heading4"/>
      </w:pPr>
      <w:bookmarkStart w:id="574" w:name="_Toc104749717"/>
      <w:bookmarkStart w:id="575" w:name="_Toc105286027"/>
      <w:r>
        <w:t>13.5.26</w:t>
      </w:r>
      <w:r>
        <w:tab/>
        <w:t>UE Conf. Test Aspects - Common RF requirement configured output power for EN-DC with 3 UL CC and 2 different bands (2CC LTE, 1CC NR FR1) [RAN5 WI: DC_Pcmax_3UL_CC-UEConTest]</w:t>
      </w:r>
      <w:bookmarkEnd w:id="574"/>
      <w:bookmarkEnd w:id="575"/>
    </w:p>
    <w:p w14:paraId="65A4F8F5" w14:textId="77777777" w:rsidR="00D93B97" w:rsidRDefault="00D93B97" w:rsidP="00D93B97">
      <w:pPr>
        <w:rPr>
          <w:rFonts w:ascii="Arial" w:hAnsi="Arial" w:cs="Arial"/>
          <w:b/>
          <w:sz w:val="24"/>
        </w:rPr>
      </w:pPr>
      <w:r>
        <w:rPr>
          <w:rFonts w:ascii="Arial" w:hAnsi="Arial" w:cs="Arial"/>
          <w:b/>
          <w:color w:val="0000FF"/>
          <w:sz w:val="24"/>
        </w:rPr>
        <w:t>RP-220418</w:t>
      </w:r>
      <w:r>
        <w:rPr>
          <w:rFonts w:ascii="Arial" w:hAnsi="Arial" w:cs="Arial"/>
          <w:b/>
          <w:color w:val="0000FF"/>
          <w:sz w:val="24"/>
        </w:rPr>
        <w:tab/>
      </w:r>
      <w:r>
        <w:rPr>
          <w:rFonts w:ascii="Arial" w:hAnsi="Arial" w:cs="Arial"/>
          <w:b/>
          <w:sz w:val="24"/>
        </w:rPr>
        <w:t>Status report for WI UE Conformance Test Aspects for Common RF requirement configured output power for EN-DC with 3 uplink CC and 2 different bands (2CC LTE, 1CC NR FR1); rapporteur: Huawei</w:t>
      </w:r>
    </w:p>
    <w:p w14:paraId="04EFAF1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A1BCD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3EB65" w14:textId="77777777" w:rsidR="00D93B97" w:rsidRDefault="00D93B97" w:rsidP="00D93B97">
      <w:pPr>
        <w:rPr>
          <w:rFonts w:ascii="Arial" w:hAnsi="Arial" w:cs="Arial"/>
          <w:b/>
          <w:sz w:val="24"/>
        </w:rPr>
      </w:pPr>
      <w:r>
        <w:rPr>
          <w:rFonts w:ascii="Arial" w:hAnsi="Arial" w:cs="Arial"/>
          <w:b/>
          <w:color w:val="0000FF"/>
          <w:sz w:val="24"/>
        </w:rPr>
        <w:t>RP-220110</w:t>
      </w:r>
      <w:r>
        <w:rPr>
          <w:rFonts w:ascii="Arial" w:hAnsi="Arial" w:cs="Arial"/>
          <w:b/>
          <w:color w:val="0000FF"/>
          <w:sz w:val="24"/>
        </w:rPr>
        <w:tab/>
      </w:r>
      <w:r>
        <w:rPr>
          <w:rFonts w:ascii="Arial" w:hAnsi="Arial" w:cs="Arial"/>
          <w:b/>
          <w:sz w:val="24"/>
        </w:rPr>
        <w:t>RAN5 agreed non TTCN CR(s) WI UE Conformance Test Aspects - Common RF requirement configured output power for EN-DC with 3 uplink CC and 2 different bands (2CC LTE, 1CC NR FR1)</w:t>
      </w:r>
    </w:p>
    <w:p w14:paraId="068A48A7" w14:textId="77777777" w:rsidR="00D93B97" w:rsidRDefault="00D93B97" w:rsidP="00D93B97">
      <w:pPr>
        <w:rPr>
          <w:rFonts w:ascii="Arial" w:hAnsi="Arial" w:cs="Arial"/>
          <w:b/>
          <w:sz w:val="24"/>
        </w:rPr>
      </w:pPr>
      <w:r>
        <w:rPr>
          <w:rFonts w:ascii="Arial" w:hAnsi="Arial" w:cs="Arial"/>
          <w:b/>
          <w:sz w:val="24"/>
        </w:rPr>
        <w:t>(DC_Pcmax_3UL_CC-UEConTest)</w:t>
      </w:r>
    </w:p>
    <w:p w14:paraId="0211E2A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196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C522A" w14:textId="77777777" w:rsidR="00D93B97" w:rsidRDefault="00D93B97" w:rsidP="00D93B97">
      <w:pPr>
        <w:pStyle w:val="Heading3"/>
      </w:pPr>
      <w:bookmarkStart w:id="576" w:name="_Toc104749718"/>
      <w:bookmarkStart w:id="577" w:name="_Toc105286028"/>
      <w:r>
        <w:t>13.6</w:t>
      </w:r>
      <w:r>
        <w:tab/>
        <w:t>Open Rel-17 SIs</w:t>
      </w:r>
      <w:bookmarkEnd w:id="576"/>
      <w:bookmarkEnd w:id="577"/>
    </w:p>
    <w:p w14:paraId="10C8D6BE" w14:textId="77777777" w:rsidR="00D93B97" w:rsidRDefault="00D93B97" w:rsidP="00D93B97">
      <w:pPr>
        <w:pStyle w:val="Heading4"/>
      </w:pPr>
      <w:bookmarkStart w:id="578" w:name="_Toc104749719"/>
      <w:bookmarkStart w:id="579" w:name="_Toc105286029"/>
      <w:r>
        <w:t>13.6.1</w:t>
      </w:r>
      <w:r>
        <w:tab/>
        <w:t>Study on 5G NR UE full stack testing for Network Slicing [RAN5 SI: FS_NR_Slice_Test]</w:t>
      </w:r>
      <w:bookmarkEnd w:id="578"/>
      <w:bookmarkEnd w:id="579"/>
    </w:p>
    <w:p w14:paraId="03E2FFC8" w14:textId="77777777" w:rsidR="00D93B97" w:rsidRDefault="00D93B97" w:rsidP="00D93B97">
      <w:pPr>
        <w:rPr>
          <w:rFonts w:ascii="Arial" w:hAnsi="Arial" w:cs="Arial"/>
          <w:b/>
          <w:sz w:val="24"/>
        </w:rPr>
      </w:pPr>
      <w:r>
        <w:rPr>
          <w:rFonts w:ascii="Arial" w:hAnsi="Arial" w:cs="Arial"/>
          <w:b/>
          <w:color w:val="0000FF"/>
          <w:sz w:val="24"/>
        </w:rPr>
        <w:t>RP-220626</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367B5D7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BCA453" w14:textId="77777777" w:rsidR="00D93B97" w:rsidRDefault="00D93B97" w:rsidP="00D93B97">
      <w:pPr>
        <w:rPr>
          <w:rFonts w:ascii="Arial" w:hAnsi="Arial" w:cs="Arial"/>
          <w:b/>
        </w:rPr>
      </w:pPr>
      <w:r>
        <w:rPr>
          <w:rFonts w:ascii="Arial" w:hAnsi="Arial" w:cs="Arial"/>
          <w:b/>
        </w:rPr>
        <w:t xml:space="preserve">Discussion: </w:t>
      </w:r>
    </w:p>
    <w:p w14:paraId="20F8C9B0" w14:textId="77777777" w:rsidR="00D93B97" w:rsidRDefault="00D93B97" w:rsidP="00D93B97">
      <w:r>
        <w:t>conclusion: 51%, June 22, i.e. SI is shifted from REL-17 to REL-18</w:t>
      </w:r>
    </w:p>
    <w:p w14:paraId="035E2DF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746EF" w14:textId="77777777" w:rsidR="00D93B97" w:rsidRDefault="00D93B97" w:rsidP="00D93B97">
      <w:pPr>
        <w:pStyle w:val="Heading3"/>
      </w:pPr>
      <w:bookmarkStart w:id="580" w:name="_Toc104749720"/>
      <w:bookmarkStart w:id="581" w:name="_Toc105286030"/>
      <w:r>
        <w:lastRenderedPageBreak/>
        <w:t>13.7</w:t>
      </w:r>
      <w:r>
        <w:tab/>
        <w:t>Open Rel-17 WIs</w:t>
      </w:r>
      <w:bookmarkEnd w:id="580"/>
      <w:bookmarkEnd w:id="581"/>
    </w:p>
    <w:p w14:paraId="4B091A9C" w14:textId="77777777" w:rsidR="00D93B97" w:rsidRDefault="00D93B97" w:rsidP="00D93B97">
      <w:pPr>
        <w:pStyle w:val="Heading4"/>
      </w:pPr>
      <w:bookmarkStart w:id="582" w:name="_Toc104749721"/>
      <w:bookmarkStart w:id="583" w:name="_Toc105286031"/>
      <w:r>
        <w:t>13.7.1</w:t>
      </w:r>
      <w:r>
        <w:tab/>
        <w:t>UE Conf. - New Rel-17 NR licensed bands and extension of existing NR bands [RAN5 WI: NR_lic_bands_BW_R17-UEConTest]</w:t>
      </w:r>
      <w:bookmarkEnd w:id="582"/>
      <w:bookmarkEnd w:id="583"/>
    </w:p>
    <w:p w14:paraId="374EC011" w14:textId="77777777" w:rsidR="00D93B97" w:rsidRDefault="00D93B97" w:rsidP="00D93B97">
      <w:pPr>
        <w:rPr>
          <w:rFonts w:ascii="Arial" w:hAnsi="Arial" w:cs="Arial"/>
          <w:b/>
          <w:sz w:val="24"/>
        </w:rPr>
      </w:pPr>
      <w:r>
        <w:rPr>
          <w:rFonts w:ascii="Arial" w:hAnsi="Arial" w:cs="Arial"/>
          <w:b/>
          <w:color w:val="0000FF"/>
          <w:sz w:val="24"/>
        </w:rPr>
        <w:t>RP-220416</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632B2D81"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7DAC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3B715" w14:textId="77777777" w:rsidR="00D93B97" w:rsidRDefault="00D93B97" w:rsidP="00D93B97">
      <w:pPr>
        <w:rPr>
          <w:rFonts w:ascii="Arial" w:hAnsi="Arial" w:cs="Arial"/>
          <w:b/>
          <w:sz w:val="24"/>
        </w:rPr>
      </w:pPr>
      <w:r>
        <w:rPr>
          <w:rFonts w:ascii="Arial" w:hAnsi="Arial" w:cs="Arial"/>
          <w:b/>
          <w:color w:val="0000FF"/>
          <w:sz w:val="24"/>
        </w:rPr>
        <w:t>RP-220111</w:t>
      </w:r>
      <w:r>
        <w:rPr>
          <w:rFonts w:ascii="Arial" w:hAnsi="Arial" w:cs="Arial"/>
          <w:b/>
          <w:color w:val="0000FF"/>
          <w:sz w:val="24"/>
        </w:rPr>
        <w:tab/>
      </w:r>
      <w:r>
        <w:rPr>
          <w:rFonts w:ascii="Arial" w:hAnsi="Arial" w:cs="Arial"/>
          <w:b/>
          <w:sz w:val="24"/>
        </w:rPr>
        <w:t>RAN5 agreed non TTCN CR(s) WI UE Conformance Test Aspects - New Rel-17 NR licensed bands and extension of existing NR bands (NR_lic_bands_BW_R17-UEConTest)</w:t>
      </w:r>
    </w:p>
    <w:p w14:paraId="4AD36DF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2E14D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33959" w14:textId="77777777" w:rsidR="00D93B97" w:rsidRDefault="00D93B97" w:rsidP="00D93B97">
      <w:pPr>
        <w:rPr>
          <w:rFonts w:ascii="Arial" w:hAnsi="Arial" w:cs="Arial"/>
          <w:b/>
          <w:sz w:val="24"/>
        </w:rPr>
      </w:pPr>
      <w:r>
        <w:rPr>
          <w:rFonts w:ascii="Arial" w:hAnsi="Arial" w:cs="Arial"/>
          <w:b/>
          <w:color w:val="0000FF"/>
          <w:sz w:val="24"/>
        </w:rPr>
        <w:t>RP-220195</w:t>
      </w:r>
      <w:r>
        <w:rPr>
          <w:rFonts w:ascii="Arial" w:hAnsi="Arial" w:cs="Arial"/>
          <w:b/>
          <w:color w:val="0000FF"/>
          <w:sz w:val="24"/>
        </w:rPr>
        <w:tab/>
      </w:r>
      <w:r>
        <w:rPr>
          <w:rFonts w:ascii="Arial" w:hAnsi="Arial" w:cs="Arial"/>
          <w:b/>
          <w:sz w:val="24"/>
        </w:rPr>
        <w:t>Industrial dedicated NR unlicenced spectrum band division</w:t>
      </w:r>
    </w:p>
    <w:p w14:paraId="6E1C0E14"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CQUPT</w:t>
      </w:r>
    </w:p>
    <w:p w14:paraId="4555141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B0AB" w14:textId="77777777" w:rsidR="00D93B97" w:rsidRDefault="00D93B97" w:rsidP="00D93B97">
      <w:pPr>
        <w:pStyle w:val="Heading4"/>
      </w:pPr>
      <w:bookmarkStart w:id="584" w:name="_Toc104749722"/>
      <w:bookmarkStart w:id="585" w:name="_Toc105286032"/>
      <w:r>
        <w:t>13.7.2</w:t>
      </w:r>
      <w:r>
        <w:tab/>
        <w:t>UE Conf. - Rel-17 NR CA and DC; and NR and LTE DC Configurations [RAN5 WI: NR_CADC_NR_LTE_DC_R17-UEConTest]</w:t>
      </w:r>
      <w:bookmarkEnd w:id="584"/>
      <w:bookmarkEnd w:id="585"/>
    </w:p>
    <w:p w14:paraId="32136DEF" w14:textId="77777777" w:rsidR="00D93B97" w:rsidRDefault="00D93B97" w:rsidP="00D93B97">
      <w:pPr>
        <w:rPr>
          <w:rFonts w:ascii="Arial" w:hAnsi="Arial" w:cs="Arial"/>
          <w:b/>
          <w:sz w:val="24"/>
        </w:rPr>
      </w:pPr>
      <w:r>
        <w:rPr>
          <w:rFonts w:ascii="Arial" w:hAnsi="Arial" w:cs="Arial"/>
          <w:b/>
          <w:color w:val="0000FF"/>
          <w:sz w:val="24"/>
        </w:rPr>
        <w:t>RP-220417</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2E6D2D3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6B493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51828" w14:textId="77777777" w:rsidR="00D93B97" w:rsidRDefault="00D93B97" w:rsidP="00D93B97">
      <w:pPr>
        <w:rPr>
          <w:rFonts w:ascii="Arial" w:hAnsi="Arial" w:cs="Arial"/>
          <w:b/>
          <w:sz w:val="24"/>
        </w:rPr>
      </w:pPr>
      <w:r>
        <w:rPr>
          <w:rFonts w:ascii="Arial" w:hAnsi="Arial" w:cs="Arial"/>
          <w:b/>
          <w:color w:val="0000FF"/>
          <w:sz w:val="24"/>
        </w:rPr>
        <w:t>RP-220112</w:t>
      </w:r>
      <w:r>
        <w:rPr>
          <w:rFonts w:ascii="Arial" w:hAnsi="Arial" w:cs="Arial"/>
          <w:b/>
          <w:color w:val="0000FF"/>
          <w:sz w:val="24"/>
        </w:rPr>
        <w:tab/>
      </w:r>
      <w:r>
        <w:rPr>
          <w:rFonts w:ascii="Arial" w:hAnsi="Arial" w:cs="Arial"/>
          <w:b/>
          <w:sz w:val="24"/>
        </w:rPr>
        <w:t>RAN5 agreed non TTCN CR(s) WI UE Conformance Test Aspects - Rel-17 NR CA and DC; and NR and LTE DC Configurations</w:t>
      </w:r>
    </w:p>
    <w:p w14:paraId="7ADC6116" w14:textId="77777777" w:rsidR="00D93B97" w:rsidRDefault="00D93B97" w:rsidP="00D93B97">
      <w:pPr>
        <w:rPr>
          <w:rFonts w:ascii="Arial" w:hAnsi="Arial" w:cs="Arial"/>
          <w:b/>
          <w:sz w:val="24"/>
        </w:rPr>
      </w:pPr>
      <w:r>
        <w:rPr>
          <w:rFonts w:ascii="Arial" w:hAnsi="Arial" w:cs="Arial"/>
          <w:b/>
          <w:sz w:val="24"/>
        </w:rPr>
        <w:t>(NR_CADC_NR_LTE_DC_R17-UEConTest)</w:t>
      </w:r>
    </w:p>
    <w:p w14:paraId="73858FC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EA098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C7574" w14:textId="77777777" w:rsidR="00D93B97" w:rsidRDefault="00D93B97" w:rsidP="00D93B97">
      <w:pPr>
        <w:pStyle w:val="Heading4"/>
      </w:pPr>
      <w:bookmarkStart w:id="586" w:name="_Toc104749723"/>
      <w:bookmarkStart w:id="587" w:name="_Toc105286033"/>
      <w:r>
        <w:t>13.7.3</w:t>
      </w:r>
      <w:r>
        <w:tab/>
        <w:t>UE Conf. - High power UE (power class 2) for EN-DC with 1 LTE band + 1 NR TDD band [RAN5 WI: ENDC_UE_PC2_R17_NR_TDD-UEConTest]</w:t>
      </w:r>
      <w:bookmarkEnd w:id="586"/>
      <w:bookmarkEnd w:id="587"/>
    </w:p>
    <w:p w14:paraId="67B2D52E" w14:textId="77777777" w:rsidR="00D93B97" w:rsidRDefault="00D93B97" w:rsidP="00D93B97">
      <w:pPr>
        <w:rPr>
          <w:rFonts w:ascii="Arial" w:hAnsi="Arial" w:cs="Arial"/>
          <w:b/>
          <w:sz w:val="24"/>
        </w:rPr>
      </w:pPr>
      <w:r>
        <w:rPr>
          <w:rFonts w:ascii="Arial" w:hAnsi="Arial" w:cs="Arial"/>
          <w:b/>
          <w:color w:val="0000FF"/>
          <w:sz w:val="24"/>
        </w:rPr>
        <w:t>RP-220193</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52A93115"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FCCD7A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935FF" w14:textId="77777777" w:rsidR="00D93B97" w:rsidRDefault="00D93B97" w:rsidP="00D93B97">
      <w:pPr>
        <w:rPr>
          <w:rFonts w:ascii="Arial" w:hAnsi="Arial" w:cs="Arial"/>
          <w:b/>
          <w:sz w:val="24"/>
        </w:rPr>
      </w:pPr>
      <w:r>
        <w:rPr>
          <w:rFonts w:ascii="Arial" w:hAnsi="Arial" w:cs="Arial"/>
          <w:b/>
          <w:color w:val="0000FF"/>
          <w:sz w:val="24"/>
        </w:rPr>
        <w:lastRenderedPageBreak/>
        <w:t>RP-220113</w:t>
      </w:r>
      <w:r>
        <w:rPr>
          <w:rFonts w:ascii="Arial" w:hAnsi="Arial" w:cs="Arial"/>
          <w:b/>
          <w:color w:val="0000FF"/>
          <w:sz w:val="24"/>
        </w:rPr>
        <w:tab/>
      </w:r>
      <w:r>
        <w:rPr>
          <w:rFonts w:ascii="Arial" w:hAnsi="Arial" w:cs="Arial"/>
          <w:b/>
          <w:sz w:val="24"/>
        </w:rPr>
        <w:t>RAN5 agreed non TTCN CR(s) WI UE Conformance Test Aspects -High power UE (power class 2) for EN-DC with 1 LTE band + 1 NR TDD band (ENDC_UE_PC2_R17_NR_TDD-UEConTest)</w:t>
      </w:r>
    </w:p>
    <w:p w14:paraId="351950C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3DA82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8DEA7" w14:textId="77777777" w:rsidR="00D93B97" w:rsidRDefault="00D93B97" w:rsidP="00D93B97">
      <w:pPr>
        <w:pStyle w:val="Heading4"/>
      </w:pPr>
      <w:bookmarkStart w:id="588" w:name="_Toc104749724"/>
      <w:bookmarkStart w:id="589" w:name="_Toc105286034"/>
      <w:r>
        <w:t>13.7.4</w:t>
      </w:r>
      <w:r>
        <w:tab/>
        <w:t>UE Conf. - SAR schemes for UE PC2 for NR inter-band CA and SUL configurations with 2 bands UL [RAN5 WI: NR_SAR_PC2_interB_SUL_2BUL-UEConTest]</w:t>
      </w:r>
      <w:bookmarkEnd w:id="588"/>
      <w:bookmarkEnd w:id="589"/>
    </w:p>
    <w:p w14:paraId="69325128" w14:textId="77777777" w:rsidR="00D93B97" w:rsidRDefault="00D93B97" w:rsidP="00D93B97">
      <w:pPr>
        <w:rPr>
          <w:rFonts w:ascii="Arial" w:hAnsi="Arial" w:cs="Arial"/>
          <w:b/>
          <w:sz w:val="24"/>
        </w:rPr>
      </w:pPr>
      <w:r>
        <w:rPr>
          <w:rFonts w:ascii="Arial" w:hAnsi="Arial" w:cs="Arial"/>
          <w:b/>
          <w:color w:val="0000FF"/>
          <w:sz w:val="24"/>
        </w:rPr>
        <w:t>RP-220574</w:t>
      </w:r>
      <w:r>
        <w:rPr>
          <w:rFonts w:ascii="Arial" w:hAnsi="Arial" w:cs="Arial"/>
          <w:b/>
          <w:color w:val="0000FF"/>
          <w:sz w:val="24"/>
        </w:rPr>
        <w:tab/>
      </w:r>
      <w:r>
        <w:rPr>
          <w:rFonts w:ascii="Arial" w:hAnsi="Arial" w:cs="Arial"/>
          <w:b/>
          <w:sz w:val="24"/>
        </w:rPr>
        <w:t>Status report for WI: UE Conformance - SAR schemes for UE power class 2 (PC2) for NR inter-band Carrier Aggregation and supplemental uplink (SUL) configurations with 2 bands UL; rapporteur: China Telecom</w:t>
      </w:r>
    </w:p>
    <w:p w14:paraId="4A6056FA"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F5A0CA" w14:textId="77777777" w:rsidR="00D93B97" w:rsidRDefault="00D93B97" w:rsidP="00D93B97">
      <w:pPr>
        <w:rPr>
          <w:rFonts w:ascii="Arial" w:hAnsi="Arial" w:cs="Arial"/>
          <w:b/>
        </w:rPr>
      </w:pPr>
      <w:r>
        <w:rPr>
          <w:rFonts w:ascii="Arial" w:hAnsi="Arial" w:cs="Arial"/>
          <w:b/>
        </w:rPr>
        <w:t xml:space="preserve">Abstract: </w:t>
      </w:r>
    </w:p>
    <w:p w14:paraId="26265BC5" w14:textId="77777777" w:rsidR="00D93B97" w:rsidRDefault="00D93B97" w:rsidP="00D93B97">
      <w:r>
        <w:t>23% completed</w:t>
      </w:r>
    </w:p>
    <w:p w14:paraId="289B6E1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BDDF8" w14:textId="77777777" w:rsidR="00D93B97" w:rsidRDefault="00D93B97" w:rsidP="00D93B97">
      <w:pPr>
        <w:rPr>
          <w:rFonts w:ascii="Arial" w:hAnsi="Arial" w:cs="Arial"/>
          <w:b/>
          <w:sz w:val="24"/>
        </w:rPr>
      </w:pPr>
      <w:r>
        <w:rPr>
          <w:rFonts w:ascii="Arial" w:hAnsi="Arial" w:cs="Arial"/>
          <w:b/>
          <w:color w:val="0000FF"/>
          <w:sz w:val="24"/>
        </w:rPr>
        <w:t>RP-220114</w:t>
      </w:r>
      <w:r>
        <w:rPr>
          <w:rFonts w:ascii="Arial" w:hAnsi="Arial" w:cs="Arial"/>
          <w:b/>
          <w:color w:val="0000FF"/>
          <w:sz w:val="24"/>
        </w:rPr>
        <w:tab/>
      </w:r>
      <w:r>
        <w:rPr>
          <w:rFonts w:ascii="Arial" w:hAnsi="Arial" w:cs="Arial"/>
          <w:b/>
          <w:sz w:val="24"/>
        </w:rPr>
        <w:t>RAN5 agreed non TTCN CR(s) WI UE Conformance - SAR schemes for UE power class 2 (PC2) for NR inter-band Carrier Aggregation and supplemental uplink (SUL) configurations with 2 bands UL</w:t>
      </w:r>
    </w:p>
    <w:p w14:paraId="26DF5CF8" w14:textId="77777777" w:rsidR="00D93B97" w:rsidRDefault="00D93B97" w:rsidP="00D93B97">
      <w:pPr>
        <w:rPr>
          <w:rFonts w:ascii="Arial" w:hAnsi="Arial" w:cs="Arial"/>
          <w:b/>
          <w:sz w:val="24"/>
        </w:rPr>
      </w:pPr>
      <w:r>
        <w:rPr>
          <w:rFonts w:ascii="Arial" w:hAnsi="Arial" w:cs="Arial"/>
          <w:b/>
          <w:sz w:val="24"/>
        </w:rPr>
        <w:t>(NR_SAR_PC2_interB_SUL_2BUL-UEConTest)</w:t>
      </w:r>
    </w:p>
    <w:p w14:paraId="61FE62E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24CBF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2E98D" w14:textId="77777777" w:rsidR="00D93B97" w:rsidRDefault="00D93B97" w:rsidP="00D93B97">
      <w:pPr>
        <w:pStyle w:val="Heading4"/>
      </w:pPr>
      <w:bookmarkStart w:id="590" w:name="_Toc104749725"/>
      <w:bookmarkStart w:id="591" w:name="_Toc105286035"/>
      <w:r>
        <w:t>13.7.5</w:t>
      </w:r>
      <w:r>
        <w:tab/>
        <w:t>UE Conf. - Rel-17 High power UE for NR inter-band CA with 2 bands DL and x bands UL (x=1,2) [RAN5 WI: NR_PC2_CA_R17_2BDL_2BUL-UEConTest]</w:t>
      </w:r>
      <w:bookmarkEnd w:id="590"/>
      <w:bookmarkEnd w:id="591"/>
    </w:p>
    <w:p w14:paraId="3FB6A010" w14:textId="77777777" w:rsidR="00D93B97" w:rsidRDefault="00D93B97" w:rsidP="00D93B97">
      <w:pPr>
        <w:rPr>
          <w:rFonts w:ascii="Arial" w:hAnsi="Arial" w:cs="Arial"/>
          <w:b/>
          <w:sz w:val="24"/>
        </w:rPr>
      </w:pPr>
      <w:r>
        <w:rPr>
          <w:rFonts w:ascii="Arial" w:hAnsi="Arial" w:cs="Arial"/>
          <w:b/>
          <w:color w:val="0000FF"/>
          <w:sz w:val="24"/>
        </w:rPr>
        <w:t>RP-220575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5C27577C"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54096F" w14:textId="77777777" w:rsidR="00D93B97" w:rsidRDefault="00D93B97" w:rsidP="00D93B97">
      <w:pPr>
        <w:rPr>
          <w:rFonts w:ascii="Arial" w:hAnsi="Arial" w:cs="Arial"/>
          <w:b/>
        </w:rPr>
      </w:pPr>
      <w:r>
        <w:rPr>
          <w:rFonts w:ascii="Arial" w:hAnsi="Arial" w:cs="Arial"/>
          <w:b/>
        </w:rPr>
        <w:t xml:space="preserve">Abstract: </w:t>
      </w:r>
    </w:p>
    <w:p w14:paraId="6EFADBE9" w14:textId="77777777" w:rsidR="00D93B97" w:rsidRDefault="00D93B97" w:rsidP="00D93B97">
      <w:r>
        <w:t>18% completed</w:t>
      </w:r>
    </w:p>
    <w:p w14:paraId="28D36B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9E3E4" w14:textId="77777777" w:rsidR="00D93B97" w:rsidRDefault="00D93B97" w:rsidP="00D93B97">
      <w:pPr>
        <w:rPr>
          <w:rFonts w:ascii="Arial" w:hAnsi="Arial" w:cs="Arial"/>
          <w:b/>
          <w:sz w:val="24"/>
        </w:rPr>
      </w:pPr>
      <w:r>
        <w:rPr>
          <w:rFonts w:ascii="Arial" w:hAnsi="Arial" w:cs="Arial"/>
          <w:b/>
          <w:color w:val="0000FF"/>
          <w:sz w:val="24"/>
        </w:rPr>
        <w:t>RP-220123</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 (NR_PC2_CA_R17_2BDL_2BUL-UEConTest)</w:t>
      </w:r>
    </w:p>
    <w:p w14:paraId="2F0889A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96A89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F3EB1" w14:textId="77777777" w:rsidR="00D93B97" w:rsidRDefault="00D93B97" w:rsidP="00D93B97">
      <w:pPr>
        <w:pStyle w:val="Heading4"/>
      </w:pPr>
      <w:bookmarkStart w:id="592" w:name="_Toc104749726"/>
      <w:bookmarkStart w:id="593" w:name="_Toc105286036"/>
      <w:r>
        <w:lastRenderedPageBreak/>
        <w:t>13.7.6</w:t>
      </w:r>
      <w:r>
        <w:tab/>
        <w:t>UE Conf. - PC2 for EN-DC with x LTE bands + y NR band(s) in DL and with 1 LTE band +1 TDD NR band in UL (either x= 2, 3, y=1 or x=1, 2, y=2) [RAN5 WI: ENDC_PC2_R17_xLTE_yNR-UEConTest]</w:t>
      </w:r>
      <w:bookmarkEnd w:id="592"/>
      <w:bookmarkEnd w:id="593"/>
    </w:p>
    <w:p w14:paraId="3CA4D3DC" w14:textId="77777777" w:rsidR="00D93B97" w:rsidRDefault="00D93B97" w:rsidP="00D93B97">
      <w:pPr>
        <w:rPr>
          <w:rFonts w:ascii="Arial" w:hAnsi="Arial" w:cs="Arial"/>
          <w:b/>
          <w:sz w:val="24"/>
        </w:rPr>
      </w:pPr>
      <w:r>
        <w:rPr>
          <w:rFonts w:ascii="Arial" w:hAnsi="Arial" w:cs="Arial"/>
          <w:b/>
          <w:color w:val="0000FF"/>
          <w:sz w:val="24"/>
        </w:rPr>
        <w:t>RP-220291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1A60644F"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EF4E5D0" w14:textId="77777777" w:rsidR="00D93B97" w:rsidRDefault="00D93B97" w:rsidP="00D93B97">
      <w:pPr>
        <w:rPr>
          <w:rFonts w:ascii="Arial" w:hAnsi="Arial" w:cs="Arial"/>
          <w:b/>
        </w:rPr>
      </w:pPr>
      <w:r>
        <w:rPr>
          <w:rFonts w:ascii="Arial" w:hAnsi="Arial" w:cs="Arial"/>
          <w:b/>
        </w:rPr>
        <w:t xml:space="preserve">Abstract: </w:t>
      </w:r>
    </w:p>
    <w:p w14:paraId="142168D5" w14:textId="77777777" w:rsidR="00D93B97" w:rsidRDefault="00D93B97" w:rsidP="00D93B97">
      <w:r>
        <w:t>Test: 5%, Dec 22</w:t>
      </w:r>
    </w:p>
    <w:p w14:paraId="60BF680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7AF2A" w14:textId="77777777" w:rsidR="00D93B97" w:rsidRDefault="00D93B97" w:rsidP="00D93B97">
      <w:pPr>
        <w:pStyle w:val="Heading4"/>
      </w:pPr>
      <w:bookmarkStart w:id="594" w:name="_Toc104749727"/>
      <w:bookmarkStart w:id="595" w:name="_Toc105286037"/>
      <w:r>
        <w:t>13.7.7</w:t>
      </w:r>
      <w:r>
        <w:tab/>
        <w:t>UE Conf. - High power UE (PC1.5) for NR band n79 [RAN5 WI: NR_UE_PC1_5_n79-UEConTest]</w:t>
      </w:r>
      <w:bookmarkEnd w:id="594"/>
      <w:bookmarkEnd w:id="595"/>
    </w:p>
    <w:p w14:paraId="03D79C14" w14:textId="77777777" w:rsidR="00D93B97" w:rsidRDefault="00D93B97" w:rsidP="00D93B97">
      <w:pPr>
        <w:rPr>
          <w:rFonts w:ascii="Arial" w:hAnsi="Arial" w:cs="Arial"/>
          <w:b/>
          <w:sz w:val="24"/>
        </w:rPr>
      </w:pPr>
      <w:r>
        <w:rPr>
          <w:rFonts w:ascii="Arial" w:hAnsi="Arial" w:cs="Arial"/>
          <w:b/>
          <w:color w:val="0000FF"/>
          <w:sz w:val="24"/>
        </w:rPr>
        <w:t>RP-220627</w:t>
      </w:r>
      <w:r>
        <w:rPr>
          <w:rFonts w:ascii="Arial" w:hAnsi="Arial" w:cs="Arial"/>
          <w:b/>
          <w:color w:val="0000FF"/>
          <w:sz w:val="24"/>
        </w:rPr>
        <w:tab/>
      </w:r>
      <w:r>
        <w:rPr>
          <w:rFonts w:ascii="Arial" w:hAnsi="Arial" w:cs="Arial"/>
          <w:b/>
          <w:sz w:val="24"/>
        </w:rPr>
        <w:t>Status report for WI UE Conformance Test Aspects for High power UE (power class 1.5) for NR band n79; rapporteur CMCC</w:t>
      </w:r>
    </w:p>
    <w:p w14:paraId="018B5920"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9E6DA6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53042" w14:textId="77777777" w:rsidR="00D93B97" w:rsidRDefault="00D93B97" w:rsidP="00D93B97">
      <w:pPr>
        <w:rPr>
          <w:rFonts w:ascii="Arial" w:hAnsi="Arial" w:cs="Arial"/>
          <w:b/>
          <w:sz w:val="24"/>
        </w:rPr>
      </w:pPr>
      <w:r>
        <w:rPr>
          <w:rFonts w:ascii="Arial" w:hAnsi="Arial" w:cs="Arial"/>
          <w:b/>
          <w:color w:val="0000FF"/>
          <w:sz w:val="24"/>
        </w:rPr>
        <w:t>RP-220115</w:t>
      </w:r>
      <w:r>
        <w:rPr>
          <w:rFonts w:ascii="Arial" w:hAnsi="Arial" w:cs="Arial"/>
          <w:b/>
          <w:color w:val="0000FF"/>
          <w:sz w:val="24"/>
        </w:rPr>
        <w:tab/>
      </w:r>
      <w:r>
        <w:rPr>
          <w:rFonts w:ascii="Arial" w:hAnsi="Arial" w:cs="Arial"/>
          <w:b/>
          <w:sz w:val="24"/>
        </w:rPr>
        <w:t>RAN5 agreed non TTCN CR(s) WI UE Conformance - High power UE (power class 1.5) for NR band n79</w:t>
      </w:r>
    </w:p>
    <w:p w14:paraId="47291191" w14:textId="77777777" w:rsidR="00D93B97" w:rsidRDefault="00D93B97" w:rsidP="00D93B97">
      <w:pPr>
        <w:rPr>
          <w:rFonts w:ascii="Arial" w:hAnsi="Arial" w:cs="Arial"/>
          <w:b/>
          <w:sz w:val="24"/>
        </w:rPr>
      </w:pPr>
      <w:r>
        <w:rPr>
          <w:rFonts w:ascii="Arial" w:hAnsi="Arial" w:cs="Arial"/>
          <w:b/>
          <w:sz w:val="24"/>
        </w:rPr>
        <w:t>(NR_UE_PC1_5_n79-UEConTest)</w:t>
      </w:r>
    </w:p>
    <w:p w14:paraId="0D93CD5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39E23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74C3E" w14:textId="77777777" w:rsidR="00D93B97" w:rsidRDefault="00D93B97" w:rsidP="00D93B97">
      <w:pPr>
        <w:pStyle w:val="Heading4"/>
      </w:pPr>
      <w:bookmarkStart w:id="596" w:name="_Toc104749728"/>
      <w:bookmarkStart w:id="597" w:name="_Toc105286038"/>
      <w:r>
        <w:t>13.7.8</w:t>
      </w:r>
      <w:r>
        <w:tab/>
        <w:t>UE Conf. - High power UE (PC2) for NR band n34 [RAN5 WI: NR_UE_PC2_n34-UEConTest]</w:t>
      </w:r>
      <w:bookmarkEnd w:id="596"/>
      <w:bookmarkEnd w:id="597"/>
    </w:p>
    <w:p w14:paraId="4224A34A" w14:textId="77777777" w:rsidR="00D93B97" w:rsidRDefault="00D93B97" w:rsidP="00D93B97">
      <w:pPr>
        <w:rPr>
          <w:rFonts w:ascii="Arial" w:hAnsi="Arial" w:cs="Arial"/>
          <w:b/>
          <w:sz w:val="24"/>
        </w:rPr>
      </w:pPr>
      <w:r>
        <w:rPr>
          <w:rFonts w:ascii="Arial" w:hAnsi="Arial" w:cs="Arial"/>
          <w:b/>
          <w:color w:val="0000FF"/>
          <w:sz w:val="24"/>
        </w:rPr>
        <w:t>RP-220628</w:t>
      </w:r>
      <w:r>
        <w:rPr>
          <w:rFonts w:ascii="Arial" w:hAnsi="Arial" w:cs="Arial"/>
          <w:b/>
          <w:color w:val="0000FF"/>
          <w:sz w:val="24"/>
        </w:rPr>
        <w:tab/>
      </w:r>
      <w:r>
        <w:rPr>
          <w:rFonts w:ascii="Arial" w:hAnsi="Arial" w:cs="Arial"/>
          <w:b/>
          <w:sz w:val="24"/>
        </w:rPr>
        <w:t>Status report for WI UE Conformance Test Aspects for High power UE (power class 2) for NR band n34; rapporteur CMCC</w:t>
      </w:r>
    </w:p>
    <w:p w14:paraId="129933A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5EC152" w14:textId="77777777" w:rsidR="00D93B97" w:rsidRDefault="00D93B97" w:rsidP="00D93B97">
      <w:pPr>
        <w:rPr>
          <w:rFonts w:ascii="Arial" w:hAnsi="Arial" w:cs="Arial"/>
          <w:b/>
        </w:rPr>
      </w:pPr>
      <w:r>
        <w:rPr>
          <w:rFonts w:ascii="Arial" w:hAnsi="Arial" w:cs="Arial"/>
          <w:b/>
        </w:rPr>
        <w:t xml:space="preserve">Discussion: </w:t>
      </w:r>
    </w:p>
    <w:p w14:paraId="402B16BE" w14:textId="77777777" w:rsidR="00D93B97" w:rsidRDefault="00D93B97" w:rsidP="00D93B97">
      <w:r>
        <w:t>MCC: only integer values are used for % complete</w:t>
      </w:r>
    </w:p>
    <w:p w14:paraId="50145A74" w14:textId="77777777" w:rsidR="00D93B97" w:rsidRDefault="00D93B97" w:rsidP="00D93B97">
      <w:r>
        <w:t>conclusion: 54% complete, target: Sep.22</w:t>
      </w:r>
    </w:p>
    <w:p w14:paraId="37DEEF6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32565" w14:textId="77777777" w:rsidR="00D93B97" w:rsidRDefault="00D93B97" w:rsidP="00D93B97">
      <w:pPr>
        <w:rPr>
          <w:rFonts w:ascii="Arial" w:hAnsi="Arial" w:cs="Arial"/>
          <w:b/>
          <w:sz w:val="24"/>
        </w:rPr>
      </w:pPr>
      <w:r>
        <w:rPr>
          <w:rFonts w:ascii="Arial" w:hAnsi="Arial" w:cs="Arial"/>
          <w:b/>
          <w:color w:val="0000FF"/>
          <w:sz w:val="24"/>
        </w:rPr>
        <w:t>RP-220116</w:t>
      </w:r>
      <w:r>
        <w:rPr>
          <w:rFonts w:ascii="Arial" w:hAnsi="Arial" w:cs="Arial"/>
          <w:b/>
          <w:color w:val="0000FF"/>
          <w:sz w:val="24"/>
        </w:rPr>
        <w:tab/>
      </w:r>
      <w:r>
        <w:rPr>
          <w:rFonts w:ascii="Arial" w:hAnsi="Arial" w:cs="Arial"/>
          <w:b/>
          <w:sz w:val="24"/>
        </w:rPr>
        <w:t>RAN5 agreed non TTCN CR(s) WI UE Conformance - High power UE (power class 2) for NR band n34</w:t>
      </w:r>
    </w:p>
    <w:p w14:paraId="6E0E91DE" w14:textId="77777777" w:rsidR="00D93B97" w:rsidRDefault="00D93B97" w:rsidP="00D93B97">
      <w:pPr>
        <w:rPr>
          <w:rFonts w:ascii="Arial" w:hAnsi="Arial" w:cs="Arial"/>
          <w:b/>
          <w:sz w:val="24"/>
        </w:rPr>
      </w:pPr>
      <w:r>
        <w:rPr>
          <w:rFonts w:ascii="Arial" w:hAnsi="Arial" w:cs="Arial"/>
          <w:b/>
          <w:sz w:val="24"/>
        </w:rPr>
        <w:t>(NR_UE_PC2_n34-UEConTest)</w:t>
      </w:r>
    </w:p>
    <w:p w14:paraId="3FFEED5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E491B4"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67178" w14:textId="77777777" w:rsidR="00D93B97" w:rsidRDefault="00D93B97" w:rsidP="00D93B97">
      <w:pPr>
        <w:pStyle w:val="Heading4"/>
      </w:pPr>
      <w:bookmarkStart w:id="598" w:name="_Toc104749729"/>
      <w:bookmarkStart w:id="599" w:name="_Toc105286039"/>
      <w:r>
        <w:t>13.7.9</w:t>
      </w:r>
      <w:r>
        <w:tab/>
        <w:t>UE Conf. - High power UE (PC2) for NR band n39 [RAN5 WI: NR_UE_PC2_n39-UEConTest]</w:t>
      </w:r>
      <w:bookmarkEnd w:id="598"/>
      <w:bookmarkEnd w:id="599"/>
    </w:p>
    <w:p w14:paraId="7A2BE294" w14:textId="77777777" w:rsidR="00D93B97" w:rsidRDefault="00D93B97" w:rsidP="00D93B97">
      <w:pPr>
        <w:rPr>
          <w:rFonts w:ascii="Arial" w:hAnsi="Arial" w:cs="Arial"/>
          <w:b/>
          <w:sz w:val="24"/>
        </w:rPr>
      </w:pPr>
      <w:r>
        <w:rPr>
          <w:rFonts w:ascii="Arial" w:hAnsi="Arial" w:cs="Arial"/>
          <w:b/>
          <w:color w:val="0000FF"/>
          <w:sz w:val="24"/>
        </w:rPr>
        <w:t>RP-220629</w:t>
      </w:r>
      <w:r>
        <w:rPr>
          <w:rFonts w:ascii="Arial" w:hAnsi="Arial" w:cs="Arial"/>
          <w:b/>
          <w:color w:val="0000FF"/>
          <w:sz w:val="24"/>
        </w:rPr>
        <w:tab/>
      </w:r>
      <w:r>
        <w:rPr>
          <w:rFonts w:ascii="Arial" w:hAnsi="Arial" w:cs="Arial"/>
          <w:b/>
          <w:sz w:val="24"/>
        </w:rPr>
        <w:t>Status report for WI UE Conformance Test Aspects for High power UE (power class 2) for NR band n39; rapporteur CMCC</w:t>
      </w:r>
    </w:p>
    <w:p w14:paraId="00A04DB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D31CC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5002C" w14:textId="77777777" w:rsidR="00D93B97" w:rsidRDefault="00D93B97" w:rsidP="00D93B97">
      <w:pPr>
        <w:rPr>
          <w:rFonts w:ascii="Arial" w:hAnsi="Arial" w:cs="Arial"/>
          <w:b/>
          <w:sz w:val="24"/>
        </w:rPr>
      </w:pPr>
      <w:r>
        <w:rPr>
          <w:rFonts w:ascii="Arial" w:hAnsi="Arial" w:cs="Arial"/>
          <w:b/>
          <w:color w:val="0000FF"/>
          <w:sz w:val="24"/>
        </w:rPr>
        <w:t>RP-220117</w:t>
      </w:r>
      <w:r>
        <w:rPr>
          <w:rFonts w:ascii="Arial" w:hAnsi="Arial" w:cs="Arial"/>
          <w:b/>
          <w:color w:val="0000FF"/>
          <w:sz w:val="24"/>
        </w:rPr>
        <w:tab/>
      </w:r>
      <w:r>
        <w:rPr>
          <w:rFonts w:ascii="Arial" w:hAnsi="Arial" w:cs="Arial"/>
          <w:b/>
          <w:sz w:val="24"/>
        </w:rPr>
        <w:t>RAN5 agreed non TTCN CR(s) WI UE Conformance - High power UE (power class 2) for NR band n39</w:t>
      </w:r>
    </w:p>
    <w:p w14:paraId="00E48E90" w14:textId="77777777" w:rsidR="00D93B97" w:rsidRDefault="00D93B97" w:rsidP="00D93B97">
      <w:pPr>
        <w:rPr>
          <w:rFonts w:ascii="Arial" w:hAnsi="Arial" w:cs="Arial"/>
          <w:b/>
          <w:sz w:val="24"/>
        </w:rPr>
      </w:pPr>
      <w:r>
        <w:rPr>
          <w:rFonts w:ascii="Arial" w:hAnsi="Arial" w:cs="Arial"/>
          <w:b/>
          <w:sz w:val="24"/>
        </w:rPr>
        <w:t>(NR_UE_PC2_n39-UEConTest)</w:t>
      </w:r>
    </w:p>
    <w:p w14:paraId="5B3DDBC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24C38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EB2E4" w14:textId="77777777" w:rsidR="00D93B97" w:rsidRDefault="00D93B97" w:rsidP="00D93B97">
      <w:pPr>
        <w:pStyle w:val="Heading4"/>
      </w:pPr>
      <w:bookmarkStart w:id="600" w:name="_Toc104749730"/>
      <w:bookmarkStart w:id="601" w:name="_Toc105286040"/>
      <w:r>
        <w:t>13.7.10</w:t>
      </w:r>
      <w:r>
        <w:tab/>
        <w:t>UE Conf. - High-power UE (PC1.5) operation in NR bands n77 and n78 [RAN5 WI: HPUE_PC1_5_n77_n78-UEConTest]</w:t>
      </w:r>
      <w:bookmarkEnd w:id="600"/>
      <w:bookmarkEnd w:id="601"/>
    </w:p>
    <w:p w14:paraId="61D1B75B" w14:textId="77777777" w:rsidR="00D93B97" w:rsidRDefault="00D93B97" w:rsidP="00D93B97">
      <w:pPr>
        <w:rPr>
          <w:rFonts w:ascii="Arial" w:hAnsi="Arial" w:cs="Arial"/>
          <w:b/>
          <w:sz w:val="24"/>
        </w:rPr>
      </w:pPr>
      <w:r>
        <w:rPr>
          <w:rFonts w:ascii="Arial" w:hAnsi="Arial" w:cs="Arial"/>
          <w:b/>
          <w:color w:val="0000FF"/>
          <w:sz w:val="24"/>
        </w:rPr>
        <w:t>RP-220192</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457418DE"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EACB5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6FE59" w14:textId="77777777" w:rsidR="00D93B97" w:rsidRDefault="00D93B97" w:rsidP="00D93B97">
      <w:pPr>
        <w:rPr>
          <w:rFonts w:ascii="Arial" w:hAnsi="Arial" w:cs="Arial"/>
          <w:b/>
          <w:sz w:val="24"/>
        </w:rPr>
      </w:pPr>
      <w:r>
        <w:rPr>
          <w:rFonts w:ascii="Arial" w:hAnsi="Arial" w:cs="Arial"/>
          <w:b/>
          <w:color w:val="0000FF"/>
          <w:sz w:val="24"/>
        </w:rPr>
        <w:t>RP-220118</w:t>
      </w:r>
      <w:r>
        <w:rPr>
          <w:rFonts w:ascii="Arial" w:hAnsi="Arial" w:cs="Arial"/>
          <w:b/>
          <w:color w:val="0000FF"/>
          <w:sz w:val="24"/>
        </w:rPr>
        <w:tab/>
      </w:r>
      <w:r>
        <w:rPr>
          <w:rFonts w:ascii="Arial" w:hAnsi="Arial" w:cs="Arial"/>
          <w:b/>
          <w:sz w:val="24"/>
        </w:rPr>
        <w:t>RAN5 agreed non TTCN CR(s) WI UE Conformance - High-power UE (power class 1.5) operation in NR bands n77 and n78(HPUE_PC1_5_n77_n78-UEConTest)</w:t>
      </w:r>
    </w:p>
    <w:p w14:paraId="10D89C5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F165D4" w14:textId="77777777" w:rsidR="00D93B97" w:rsidRDefault="00D93B97" w:rsidP="00D93B97">
      <w:pPr>
        <w:rPr>
          <w:rFonts w:ascii="Arial" w:hAnsi="Arial" w:cs="Arial"/>
          <w:b/>
        </w:rPr>
      </w:pPr>
      <w:r>
        <w:rPr>
          <w:rFonts w:ascii="Arial" w:hAnsi="Arial" w:cs="Arial"/>
          <w:b/>
        </w:rPr>
        <w:t xml:space="preserve">Abstract: </w:t>
      </w:r>
    </w:p>
    <w:p w14:paraId="27DC5BC5" w14:textId="77777777" w:rsidR="00D93B97" w:rsidRDefault="00D93B97" w:rsidP="00D93B97">
      <w:r>
        <w:t>MCC: was a wrong reservation, no CRs for this WI</w:t>
      </w:r>
    </w:p>
    <w:p w14:paraId="4BB961A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4B371" w14:textId="77777777" w:rsidR="00D93B97" w:rsidRDefault="00D93B97" w:rsidP="00D93B97">
      <w:pPr>
        <w:pStyle w:val="Heading4"/>
      </w:pPr>
      <w:bookmarkStart w:id="602" w:name="_Toc104749731"/>
      <w:bookmarkStart w:id="603" w:name="_Toc105286041"/>
      <w:r>
        <w:t>13.7.11</w:t>
      </w:r>
      <w:r>
        <w:tab/>
        <w:t>UE Conf. - LTE/NR spectrum sharing in Band 34/n34 and Band 39/n39 [new RAN5 WI: DSS_LTE_B34_NR_Bn34_LTE_B39_NR_Bn39-UEConTest]</w:t>
      </w:r>
      <w:bookmarkEnd w:id="602"/>
      <w:bookmarkEnd w:id="603"/>
    </w:p>
    <w:p w14:paraId="5DC4B31E" w14:textId="77777777" w:rsidR="00D93B97" w:rsidRDefault="00D93B97" w:rsidP="00D93B97">
      <w:pPr>
        <w:rPr>
          <w:rFonts w:ascii="Arial" w:hAnsi="Arial" w:cs="Arial"/>
          <w:b/>
          <w:sz w:val="24"/>
        </w:rPr>
      </w:pPr>
      <w:r>
        <w:rPr>
          <w:rFonts w:ascii="Arial" w:hAnsi="Arial" w:cs="Arial"/>
          <w:b/>
          <w:color w:val="0000FF"/>
          <w:sz w:val="24"/>
        </w:rPr>
        <w:t>RP-220625</w:t>
      </w:r>
      <w:r>
        <w:rPr>
          <w:rFonts w:ascii="Arial" w:hAnsi="Arial" w:cs="Arial"/>
          <w:b/>
          <w:color w:val="0000FF"/>
          <w:sz w:val="24"/>
        </w:rPr>
        <w:tab/>
      </w:r>
      <w:r>
        <w:rPr>
          <w:rFonts w:ascii="Arial" w:hAnsi="Arial" w:cs="Arial"/>
          <w:b/>
          <w:sz w:val="24"/>
        </w:rPr>
        <w:t>Status report for WI UE Conformance Test Aspects for LTE/NR spectrum sharing in Band 34/n34 and Band 39/n39; rapporteur CMCC</w:t>
      </w:r>
    </w:p>
    <w:p w14:paraId="5E186129"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5444D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31D32" w14:textId="77777777" w:rsidR="00D93B97" w:rsidRDefault="00D93B97" w:rsidP="00D93B97">
      <w:pPr>
        <w:rPr>
          <w:rFonts w:ascii="Arial" w:hAnsi="Arial" w:cs="Arial"/>
          <w:b/>
          <w:sz w:val="24"/>
        </w:rPr>
      </w:pPr>
      <w:r>
        <w:rPr>
          <w:rFonts w:ascii="Arial" w:hAnsi="Arial" w:cs="Arial"/>
          <w:b/>
          <w:color w:val="0000FF"/>
          <w:sz w:val="24"/>
        </w:rPr>
        <w:t>RP-220119</w:t>
      </w:r>
      <w:r>
        <w:rPr>
          <w:rFonts w:ascii="Arial" w:hAnsi="Arial" w:cs="Arial"/>
          <w:b/>
          <w:color w:val="0000FF"/>
          <w:sz w:val="24"/>
        </w:rPr>
        <w:tab/>
      </w:r>
      <w:r>
        <w:rPr>
          <w:rFonts w:ascii="Arial" w:hAnsi="Arial" w:cs="Arial"/>
          <w:b/>
          <w:sz w:val="24"/>
        </w:rPr>
        <w:t>RAN5 agreed non TTCN CR(s) WI UE Conformance - LTE/NR spectrum sharing in Band 34/n34 and Band 39/n39</w:t>
      </w:r>
    </w:p>
    <w:p w14:paraId="3AE3B625" w14:textId="77777777" w:rsidR="00D93B97" w:rsidRDefault="00D93B97" w:rsidP="00D93B97">
      <w:pPr>
        <w:rPr>
          <w:rFonts w:ascii="Arial" w:hAnsi="Arial" w:cs="Arial"/>
          <w:b/>
          <w:sz w:val="24"/>
        </w:rPr>
      </w:pPr>
      <w:r>
        <w:rPr>
          <w:rFonts w:ascii="Arial" w:hAnsi="Arial" w:cs="Arial"/>
          <w:b/>
          <w:sz w:val="24"/>
        </w:rPr>
        <w:lastRenderedPageBreak/>
        <w:t>(DSS_LTE_B34_NR_Bn34_LTE_B39_NR_Bn39-UEConTest)</w:t>
      </w:r>
    </w:p>
    <w:p w14:paraId="4CCF7F0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485A3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934A4" w14:textId="77777777" w:rsidR="00D93B97" w:rsidRDefault="00D93B97" w:rsidP="00D93B97">
      <w:pPr>
        <w:pStyle w:val="Heading4"/>
      </w:pPr>
      <w:bookmarkStart w:id="604" w:name="_Toc104749732"/>
      <w:bookmarkStart w:id="605" w:name="_Toc105286042"/>
      <w:r>
        <w:t>13.7.12</w:t>
      </w:r>
      <w:r>
        <w:tab/>
        <w:t>UE Conf. - Additional NR bands for UL-MIMO in Rel-17 [new RAN5 WI: NR_bands_UL_MIMO_PC3_R17-UEConTest]</w:t>
      </w:r>
      <w:bookmarkEnd w:id="604"/>
      <w:bookmarkEnd w:id="605"/>
    </w:p>
    <w:p w14:paraId="4D253073" w14:textId="77777777" w:rsidR="00D93B97" w:rsidRDefault="00D93B97" w:rsidP="00D93B97">
      <w:pPr>
        <w:rPr>
          <w:rFonts w:ascii="Arial" w:hAnsi="Arial" w:cs="Arial"/>
          <w:b/>
          <w:sz w:val="24"/>
        </w:rPr>
      </w:pPr>
      <w:r>
        <w:rPr>
          <w:rFonts w:ascii="Arial" w:hAnsi="Arial" w:cs="Arial"/>
          <w:b/>
          <w:color w:val="0000FF"/>
          <w:sz w:val="24"/>
        </w:rPr>
        <w:t>RP-220419</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26C08073"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20C78F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A9178" w14:textId="77777777" w:rsidR="00D93B97" w:rsidRDefault="00D93B97" w:rsidP="00D93B97">
      <w:pPr>
        <w:rPr>
          <w:rFonts w:ascii="Arial" w:hAnsi="Arial" w:cs="Arial"/>
          <w:b/>
          <w:sz w:val="24"/>
        </w:rPr>
      </w:pPr>
      <w:r>
        <w:rPr>
          <w:rFonts w:ascii="Arial" w:hAnsi="Arial" w:cs="Arial"/>
          <w:b/>
          <w:color w:val="0000FF"/>
          <w:sz w:val="24"/>
        </w:rPr>
        <w:t>RP-220120</w:t>
      </w:r>
      <w:r>
        <w:rPr>
          <w:rFonts w:ascii="Arial" w:hAnsi="Arial" w:cs="Arial"/>
          <w:b/>
          <w:color w:val="0000FF"/>
          <w:sz w:val="24"/>
        </w:rPr>
        <w:tab/>
      </w:r>
      <w:r>
        <w:rPr>
          <w:rFonts w:ascii="Arial" w:hAnsi="Arial" w:cs="Arial"/>
          <w:b/>
          <w:sz w:val="24"/>
        </w:rPr>
        <w:t>RAN5 agreed non TTCN CR(s) WI UE Conformance - Additional NR bands for UL-MIMO in Rel-17</w:t>
      </w:r>
    </w:p>
    <w:p w14:paraId="25FBA9B2" w14:textId="77777777" w:rsidR="00D93B97" w:rsidRDefault="00D93B97" w:rsidP="00D93B97">
      <w:pPr>
        <w:rPr>
          <w:rFonts w:ascii="Arial" w:hAnsi="Arial" w:cs="Arial"/>
          <w:b/>
          <w:sz w:val="24"/>
        </w:rPr>
      </w:pPr>
      <w:r>
        <w:rPr>
          <w:rFonts w:ascii="Arial" w:hAnsi="Arial" w:cs="Arial"/>
          <w:b/>
          <w:sz w:val="24"/>
        </w:rPr>
        <w:t>(NR_bands_UL_MIMO_PC3_R17-UEConTest)</w:t>
      </w:r>
    </w:p>
    <w:p w14:paraId="42A9EA4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8E879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513E8" w14:textId="77777777" w:rsidR="00D93B97" w:rsidRDefault="00D93B97" w:rsidP="00D93B97">
      <w:pPr>
        <w:rPr>
          <w:rFonts w:ascii="Arial" w:hAnsi="Arial" w:cs="Arial"/>
          <w:b/>
          <w:sz w:val="24"/>
        </w:rPr>
      </w:pPr>
      <w:r>
        <w:rPr>
          <w:rFonts w:ascii="Arial" w:hAnsi="Arial" w:cs="Arial"/>
          <w:b/>
          <w:color w:val="0000FF"/>
          <w:sz w:val="24"/>
        </w:rPr>
        <w:t>RP-220745</w:t>
      </w:r>
      <w:r>
        <w:rPr>
          <w:rFonts w:ascii="Arial" w:hAnsi="Arial" w:cs="Arial"/>
          <w:b/>
          <w:color w:val="0000FF"/>
          <w:sz w:val="24"/>
        </w:rPr>
        <w:tab/>
      </w:r>
      <w:r>
        <w:rPr>
          <w:rFonts w:ascii="Arial" w:hAnsi="Arial" w:cs="Arial"/>
          <w:b/>
          <w:sz w:val="24"/>
        </w:rPr>
        <w:t>Revised WID: UE Conformance - Additional NR bands for UL-MIMO in Rel-17</w:t>
      </w:r>
    </w:p>
    <w:p w14:paraId="560999E0" w14:textId="77777777" w:rsidR="00D93B97" w:rsidRDefault="00D93B97" w:rsidP="00D93B97">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61041C" w14:textId="77777777" w:rsidR="00D93B97" w:rsidRDefault="00D93B97" w:rsidP="00D93B97">
      <w:pPr>
        <w:rPr>
          <w:rFonts w:ascii="Arial" w:hAnsi="Arial" w:cs="Arial"/>
          <w:b/>
        </w:rPr>
      </w:pPr>
      <w:r>
        <w:rPr>
          <w:rFonts w:ascii="Arial" w:hAnsi="Arial" w:cs="Arial"/>
          <w:b/>
        </w:rPr>
        <w:t xml:space="preserve">Abstract: </w:t>
      </w:r>
    </w:p>
    <w:p w14:paraId="29E788EE" w14:textId="77777777" w:rsidR="00D93B97" w:rsidRDefault="00D93B97" w:rsidP="00D93B97">
      <w:r>
        <w:t>last approved WID: RP-213227; endorsed in R5-221136</w:t>
      </w:r>
    </w:p>
    <w:p w14:paraId="327CD56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27F37" w14:textId="77777777" w:rsidR="00D93B97" w:rsidRDefault="00D93B97" w:rsidP="00D93B97">
      <w:pPr>
        <w:pStyle w:val="Heading4"/>
      </w:pPr>
      <w:bookmarkStart w:id="606" w:name="_Toc104749733"/>
      <w:bookmarkStart w:id="607" w:name="_Toc105286043"/>
      <w:r>
        <w:t>13.7.13</w:t>
      </w:r>
      <w:r>
        <w:tab/>
        <w:t>UE Conf. - UE RF requirements for Transparent TxD for NR [new RAN5 WI: NR_RF_TxD-UEConTest]</w:t>
      </w:r>
      <w:bookmarkEnd w:id="606"/>
      <w:bookmarkEnd w:id="607"/>
    </w:p>
    <w:p w14:paraId="32A75BCA" w14:textId="77777777" w:rsidR="00D93B97" w:rsidRDefault="00D93B97" w:rsidP="00D93B97">
      <w:pPr>
        <w:rPr>
          <w:rFonts w:ascii="Arial" w:hAnsi="Arial" w:cs="Arial"/>
          <w:b/>
          <w:sz w:val="24"/>
        </w:rPr>
      </w:pPr>
      <w:r>
        <w:rPr>
          <w:rFonts w:ascii="Arial" w:hAnsi="Arial" w:cs="Arial"/>
          <w:b/>
          <w:color w:val="0000FF"/>
          <w:sz w:val="24"/>
        </w:rPr>
        <w:t>RP-220420</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9792322" w14:textId="77777777" w:rsidR="00D93B97" w:rsidRDefault="00D93B97" w:rsidP="00D93B97">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45A58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BB4CF" w14:textId="77777777" w:rsidR="00D93B97" w:rsidRDefault="00D93B97" w:rsidP="00D93B97">
      <w:pPr>
        <w:pStyle w:val="Heading4"/>
      </w:pPr>
      <w:bookmarkStart w:id="608" w:name="_Toc104749734"/>
      <w:bookmarkStart w:id="609" w:name="_Toc105286044"/>
      <w:r>
        <w:t>13.7.14</w:t>
      </w:r>
      <w:r>
        <w:tab/>
        <w:t>Test - (Small) Technical Enhancements and Improvements for Rel-17 [TEI17_Test]</w:t>
      </w:r>
      <w:bookmarkEnd w:id="608"/>
      <w:bookmarkEnd w:id="609"/>
    </w:p>
    <w:p w14:paraId="1E844CB5" w14:textId="77777777" w:rsidR="00D93B97" w:rsidRDefault="00D93B97" w:rsidP="00D93B97">
      <w:pPr>
        <w:pStyle w:val="Heading3"/>
      </w:pPr>
      <w:bookmarkStart w:id="610" w:name="_Toc104749735"/>
      <w:bookmarkStart w:id="611" w:name="_Toc105286045"/>
      <w:r>
        <w:t>13.8</w:t>
      </w:r>
      <w:r>
        <w:tab/>
        <w:t>R5s CRs from RAN5 electronic meeting ‘#2022-TTCN email’</w:t>
      </w:r>
      <w:bookmarkEnd w:id="610"/>
      <w:bookmarkEnd w:id="611"/>
    </w:p>
    <w:p w14:paraId="547F779F" w14:textId="77777777" w:rsidR="00D93B97" w:rsidRDefault="00D93B97" w:rsidP="00D93B97">
      <w:pPr>
        <w:rPr>
          <w:rFonts w:ascii="Arial" w:hAnsi="Arial" w:cs="Arial"/>
          <w:b/>
          <w:sz w:val="24"/>
        </w:rPr>
      </w:pPr>
      <w:r>
        <w:rPr>
          <w:rFonts w:ascii="Arial" w:hAnsi="Arial" w:cs="Arial"/>
          <w:b/>
          <w:color w:val="0000FF"/>
          <w:sz w:val="24"/>
        </w:rPr>
        <w:t>RP-220121</w:t>
      </w:r>
      <w:r>
        <w:rPr>
          <w:rFonts w:ascii="Arial" w:hAnsi="Arial" w:cs="Arial"/>
          <w:b/>
          <w:color w:val="0000FF"/>
          <w:sz w:val="24"/>
        </w:rPr>
        <w:tab/>
      </w:r>
      <w:r>
        <w:rPr>
          <w:rFonts w:ascii="Arial" w:hAnsi="Arial" w:cs="Arial"/>
          <w:b/>
          <w:sz w:val="24"/>
        </w:rPr>
        <w:t>R5s CRs from RAN5 electronic meeting ‘#2022-TTCN email’</w:t>
      </w:r>
    </w:p>
    <w:p w14:paraId="391CED9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D4C4F4" w14:textId="77777777" w:rsidR="00D93B97" w:rsidRDefault="00D93B97" w:rsidP="00D93B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49676" w14:textId="77777777" w:rsidR="00D93B97" w:rsidRDefault="00D93B97" w:rsidP="00D93B97">
      <w:pPr>
        <w:pStyle w:val="Heading2"/>
      </w:pPr>
      <w:bookmarkStart w:id="612" w:name="_Toc104749736"/>
      <w:bookmarkStart w:id="613" w:name="_Toc105286046"/>
      <w:r>
        <w:t>14</w:t>
      </w:r>
      <w:r>
        <w:tab/>
        <w:t>Maintenance for closed WIs/SIs for REL-16 and earlier</w:t>
      </w:r>
      <w:bookmarkEnd w:id="612"/>
      <w:bookmarkEnd w:id="613"/>
    </w:p>
    <w:p w14:paraId="555D1431" w14:textId="77777777" w:rsidR="00D93B97" w:rsidRDefault="00D93B97" w:rsidP="00D93B97">
      <w:r>
        <w:t>NOTE:</w:t>
      </w:r>
      <w:r>
        <w:tab/>
        <w:t>REL-4, REL-5, REL-6 and REL-7 were closed after RAN #65, i.e. no CRs to specifications of these releases will be considered anymore.</w:t>
      </w:r>
    </w:p>
    <w:p w14:paraId="6EDC8838" w14:textId="77777777" w:rsidR="00D93B97" w:rsidRDefault="00D93B97" w:rsidP="00D93B97">
      <w:pPr>
        <w:rPr>
          <w:rFonts w:ascii="Arial" w:hAnsi="Arial" w:cs="Arial"/>
          <w:b/>
          <w:sz w:val="24"/>
        </w:rPr>
      </w:pPr>
      <w:r>
        <w:rPr>
          <w:rFonts w:ascii="Arial" w:hAnsi="Arial" w:cs="Arial"/>
          <w:b/>
          <w:color w:val="0000FF"/>
          <w:sz w:val="24"/>
        </w:rPr>
        <w:t>RP-220244</w:t>
      </w:r>
      <w:r>
        <w:rPr>
          <w:rFonts w:ascii="Arial" w:hAnsi="Arial" w:cs="Arial"/>
          <w:b/>
          <w:color w:val="0000FF"/>
          <w:sz w:val="24"/>
        </w:rPr>
        <w:tab/>
      </w:r>
      <w:r>
        <w:rPr>
          <w:rFonts w:ascii="Arial" w:hAnsi="Arial" w:cs="Arial"/>
          <w:b/>
          <w:sz w:val="24"/>
        </w:rPr>
        <w:t>Maintenance to Rel-15 NR</w:t>
      </w:r>
    </w:p>
    <w:p w14:paraId="1D62C62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5993A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8319D5" w14:textId="77777777" w:rsidR="00D93B97" w:rsidRDefault="00D93B97" w:rsidP="00D93B97">
      <w:pPr>
        <w:rPr>
          <w:rFonts w:ascii="Arial" w:hAnsi="Arial" w:cs="Arial"/>
          <w:b/>
          <w:sz w:val="24"/>
        </w:rPr>
      </w:pPr>
      <w:r>
        <w:rPr>
          <w:rFonts w:ascii="Arial" w:hAnsi="Arial" w:cs="Arial"/>
          <w:b/>
          <w:color w:val="0000FF"/>
          <w:sz w:val="24"/>
        </w:rPr>
        <w:t>RP-220245</w:t>
      </w:r>
      <w:r>
        <w:rPr>
          <w:rFonts w:ascii="Arial" w:hAnsi="Arial" w:cs="Arial"/>
          <w:b/>
          <w:color w:val="0000FF"/>
          <w:sz w:val="24"/>
        </w:rPr>
        <w:tab/>
      </w:r>
      <w:r>
        <w:rPr>
          <w:rFonts w:ascii="Arial" w:hAnsi="Arial" w:cs="Arial"/>
          <w:b/>
          <w:sz w:val="24"/>
        </w:rPr>
        <w:t>Rel-16 maintenance for 5G V2X with NR sidelink</w:t>
      </w:r>
    </w:p>
    <w:p w14:paraId="0482CD0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007EC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C6E17" w14:textId="77777777" w:rsidR="00D93B97" w:rsidRDefault="00D93B97" w:rsidP="00D93B97">
      <w:pPr>
        <w:rPr>
          <w:rFonts w:ascii="Arial" w:hAnsi="Arial" w:cs="Arial"/>
          <w:b/>
          <w:sz w:val="24"/>
        </w:rPr>
      </w:pPr>
      <w:r>
        <w:rPr>
          <w:rFonts w:ascii="Arial" w:hAnsi="Arial" w:cs="Arial"/>
          <w:b/>
          <w:color w:val="0000FF"/>
          <w:sz w:val="24"/>
        </w:rPr>
        <w:t>RP-220246</w:t>
      </w:r>
      <w:r>
        <w:rPr>
          <w:rFonts w:ascii="Arial" w:hAnsi="Arial" w:cs="Arial"/>
          <w:b/>
          <w:color w:val="0000FF"/>
          <w:sz w:val="24"/>
        </w:rPr>
        <w:tab/>
      </w:r>
      <w:r>
        <w:rPr>
          <w:rFonts w:ascii="Arial" w:hAnsi="Arial" w:cs="Arial"/>
          <w:b/>
          <w:sz w:val="24"/>
        </w:rPr>
        <w:t>Rel-16 maintenance of Physical Layer Enhancements for NR URLLC (Incl. maintenance for IIoT)</w:t>
      </w:r>
    </w:p>
    <w:p w14:paraId="5EE81B0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960ED7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31B50" w14:textId="77777777" w:rsidR="00D93B97" w:rsidRDefault="00D93B97" w:rsidP="00D93B97">
      <w:pPr>
        <w:rPr>
          <w:rFonts w:ascii="Arial" w:hAnsi="Arial" w:cs="Arial"/>
          <w:b/>
          <w:sz w:val="24"/>
        </w:rPr>
      </w:pPr>
      <w:r>
        <w:rPr>
          <w:rFonts w:ascii="Arial" w:hAnsi="Arial" w:cs="Arial"/>
          <w:b/>
          <w:color w:val="0000FF"/>
          <w:sz w:val="24"/>
        </w:rPr>
        <w:t>RP-220247</w:t>
      </w:r>
      <w:r>
        <w:rPr>
          <w:rFonts w:ascii="Arial" w:hAnsi="Arial" w:cs="Arial"/>
          <w:b/>
          <w:color w:val="0000FF"/>
          <w:sz w:val="24"/>
        </w:rPr>
        <w:tab/>
      </w:r>
      <w:r>
        <w:rPr>
          <w:rFonts w:ascii="Arial" w:hAnsi="Arial" w:cs="Arial"/>
          <w:b/>
          <w:sz w:val="24"/>
        </w:rPr>
        <w:t>Rel-16 maintenance of NR-based Access to Unlicensed Spectrum</w:t>
      </w:r>
    </w:p>
    <w:p w14:paraId="4EBBBC8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33C798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F453A" w14:textId="77777777" w:rsidR="00D93B97" w:rsidRDefault="00D93B97" w:rsidP="00D93B97">
      <w:pPr>
        <w:rPr>
          <w:rFonts w:ascii="Arial" w:hAnsi="Arial" w:cs="Arial"/>
          <w:b/>
          <w:sz w:val="24"/>
        </w:rPr>
      </w:pPr>
      <w:r>
        <w:rPr>
          <w:rFonts w:ascii="Arial" w:hAnsi="Arial" w:cs="Arial"/>
          <w:b/>
          <w:color w:val="0000FF"/>
          <w:sz w:val="24"/>
        </w:rPr>
        <w:t>RP-220248</w:t>
      </w:r>
      <w:r>
        <w:rPr>
          <w:rFonts w:ascii="Arial" w:hAnsi="Arial" w:cs="Arial"/>
          <w:b/>
          <w:color w:val="0000FF"/>
          <w:sz w:val="24"/>
        </w:rPr>
        <w:tab/>
      </w:r>
      <w:r>
        <w:rPr>
          <w:rFonts w:ascii="Arial" w:hAnsi="Arial" w:cs="Arial"/>
          <w:b/>
          <w:sz w:val="24"/>
        </w:rPr>
        <w:t>Rel-16 maintenance of Multi-RAT Dual-Connectivity and Carrier Aggregation enhancements (LTE, NR)</w:t>
      </w:r>
    </w:p>
    <w:p w14:paraId="6EDF8E5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164C2BA"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F1DAE" w14:textId="77777777" w:rsidR="00D93B97" w:rsidRDefault="00D93B97" w:rsidP="00D93B97">
      <w:pPr>
        <w:rPr>
          <w:rFonts w:ascii="Arial" w:hAnsi="Arial" w:cs="Arial"/>
          <w:b/>
          <w:sz w:val="24"/>
        </w:rPr>
      </w:pPr>
      <w:r>
        <w:rPr>
          <w:rFonts w:ascii="Arial" w:hAnsi="Arial" w:cs="Arial"/>
          <w:b/>
          <w:color w:val="0000FF"/>
          <w:sz w:val="24"/>
        </w:rPr>
        <w:t>RP-220249</w:t>
      </w:r>
      <w:r>
        <w:rPr>
          <w:rFonts w:ascii="Arial" w:hAnsi="Arial" w:cs="Arial"/>
          <w:b/>
          <w:color w:val="0000FF"/>
          <w:sz w:val="24"/>
        </w:rPr>
        <w:tab/>
      </w:r>
      <w:r>
        <w:rPr>
          <w:rFonts w:ascii="Arial" w:hAnsi="Arial" w:cs="Arial"/>
          <w:b/>
          <w:sz w:val="24"/>
        </w:rPr>
        <w:t>Alignment corrections/editorials for NR Rel-16 features</w:t>
      </w:r>
    </w:p>
    <w:p w14:paraId="4A727A5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CB7B0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B69DA" w14:textId="77777777" w:rsidR="00D93B97" w:rsidRDefault="00D93B97" w:rsidP="00D93B97">
      <w:pPr>
        <w:rPr>
          <w:rFonts w:ascii="Arial" w:hAnsi="Arial" w:cs="Arial"/>
          <w:b/>
          <w:sz w:val="24"/>
        </w:rPr>
      </w:pPr>
      <w:r>
        <w:rPr>
          <w:rFonts w:ascii="Arial" w:hAnsi="Arial" w:cs="Arial"/>
          <w:b/>
          <w:color w:val="0000FF"/>
          <w:sz w:val="24"/>
        </w:rPr>
        <w:t>RP-220269</w:t>
      </w:r>
      <w:r>
        <w:rPr>
          <w:rFonts w:ascii="Arial" w:hAnsi="Arial" w:cs="Arial"/>
          <w:b/>
          <w:color w:val="0000FF"/>
          <w:sz w:val="24"/>
        </w:rPr>
        <w:tab/>
      </w:r>
      <w:r>
        <w:rPr>
          <w:rFonts w:ascii="Arial" w:hAnsi="Arial" w:cs="Arial"/>
          <w:b/>
          <w:sz w:val="24"/>
        </w:rPr>
        <w:t>Rel-16 maintenance of Enhancements on MIMO for NR</w:t>
      </w:r>
    </w:p>
    <w:p w14:paraId="5B588D6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35DE5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FB0B6" w14:textId="77777777" w:rsidR="00D93B97" w:rsidRDefault="00D93B97" w:rsidP="00D93B97">
      <w:pPr>
        <w:rPr>
          <w:rFonts w:ascii="Arial" w:hAnsi="Arial" w:cs="Arial"/>
          <w:b/>
          <w:sz w:val="24"/>
        </w:rPr>
      </w:pPr>
      <w:r>
        <w:rPr>
          <w:rFonts w:ascii="Arial" w:hAnsi="Arial" w:cs="Arial"/>
          <w:b/>
          <w:color w:val="0000FF"/>
          <w:sz w:val="24"/>
        </w:rPr>
        <w:t>RP-220272</w:t>
      </w:r>
      <w:r>
        <w:rPr>
          <w:rFonts w:ascii="Arial" w:hAnsi="Arial" w:cs="Arial"/>
          <w:b/>
          <w:color w:val="0000FF"/>
          <w:sz w:val="24"/>
        </w:rPr>
        <w:tab/>
      </w:r>
      <w:r>
        <w:rPr>
          <w:rFonts w:ascii="Arial" w:hAnsi="Arial" w:cs="Arial"/>
          <w:b/>
          <w:sz w:val="24"/>
        </w:rPr>
        <w:t>Rel-16 maintenance of Integrated Access and Backhaul for NR</w:t>
      </w:r>
    </w:p>
    <w:p w14:paraId="094AE86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C23FF7"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C9A78" w14:textId="77777777" w:rsidR="00D93B97" w:rsidRDefault="00D93B97" w:rsidP="00D93B97">
      <w:pPr>
        <w:rPr>
          <w:rFonts w:ascii="Arial" w:hAnsi="Arial" w:cs="Arial"/>
          <w:b/>
          <w:sz w:val="24"/>
        </w:rPr>
      </w:pPr>
      <w:r>
        <w:rPr>
          <w:rFonts w:ascii="Arial" w:hAnsi="Arial" w:cs="Arial"/>
          <w:b/>
          <w:color w:val="0000FF"/>
          <w:sz w:val="24"/>
        </w:rPr>
        <w:lastRenderedPageBreak/>
        <w:t>RP-220273</w:t>
      </w:r>
      <w:r>
        <w:rPr>
          <w:rFonts w:ascii="Arial" w:hAnsi="Arial" w:cs="Arial"/>
          <w:b/>
          <w:color w:val="0000FF"/>
          <w:sz w:val="24"/>
        </w:rPr>
        <w:tab/>
      </w:r>
      <w:r>
        <w:rPr>
          <w:rFonts w:ascii="Arial" w:hAnsi="Arial" w:cs="Arial"/>
          <w:b/>
          <w:sz w:val="24"/>
        </w:rPr>
        <w:t>Rel-16 maintenance of NR positioning support</w:t>
      </w:r>
    </w:p>
    <w:p w14:paraId="005EC47A"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EA4341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E4F6A" w14:textId="77777777" w:rsidR="00D93B97" w:rsidRDefault="00D93B97" w:rsidP="00D93B97">
      <w:pPr>
        <w:rPr>
          <w:rFonts w:ascii="Arial" w:hAnsi="Arial" w:cs="Arial"/>
          <w:b/>
          <w:sz w:val="24"/>
        </w:rPr>
      </w:pPr>
      <w:r>
        <w:rPr>
          <w:rFonts w:ascii="Arial" w:hAnsi="Arial" w:cs="Arial"/>
          <w:b/>
          <w:color w:val="0000FF"/>
          <w:sz w:val="24"/>
        </w:rPr>
        <w:t>RP-220472</w:t>
      </w:r>
      <w:r>
        <w:rPr>
          <w:rFonts w:ascii="Arial" w:hAnsi="Arial" w:cs="Arial"/>
          <w:b/>
          <w:color w:val="0000FF"/>
          <w:sz w:val="24"/>
        </w:rPr>
        <w:tab/>
      </w:r>
      <w:r>
        <w:rPr>
          <w:rFonts w:ascii="Arial" w:hAnsi="Arial" w:cs="Arial"/>
          <w:b/>
          <w:sz w:val="24"/>
        </w:rPr>
        <w:t>RAN2 CRs to maintenance for closed WIs/SIs for REL-16 and earlier, set 1</w:t>
      </w:r>
    </w:p>
    <w:p w14:paraId="7EE9523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034D4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9C75D" w14:textId="77777777" w:rsidR="00D93B97" w:rsidRDefault="00D93B97" w:rsidP="00D93B97">
      <w:pPr>
        <w:rPr>
          <w:rFonts w:ascii="Arial" w:hAnsi="Arial" w:cs="Arial"/>
          <w:b/>
          <w:sz w:val="24"/>
        </w:rPr>
      </w:pPr>
      <w:r>
        <w:rPr>
          <w:rFonts w:ascii="Arial" w:hAnsi="Arial" w:cs="Arial"/>
          <w:b/>
          <w:color w:val="0000FF"/>
          <w:sz w:val="24"/>
        </w:rPr>
        <w:t>RP-220473</w:t>
      </w:r>
      <w:r>
        <w:rPr>
          <w:rFonts w:ascii="Arial" w:hAnsi="Arial" w:cs="Arial"/>
          <w:b/>
          <w:color w:val="0000FF"/>
          <w:sz w:val="24"/>
        </w:rPr>
        <w:tab/>
      </w:r>
      <w:r>
        <w:rPr>
          <w:rFonts w:ascii="Arial" w:hAnsi="Arial" w:cs="Arial"/>
          <w:b/>
          <w:sz w:val="24"/>
        </w:rPr>
        <w:t>RAN2 CRs to maintenance for closed WIs/SIs for REL-16 and earlier, set 2</w:t>
      </w:r>
    </w:p>
    <w:p w14:paraId="1F21F15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342CB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40C00" w14:textId="77777777" w:rsidR="00D93B97" w:rsidRDefault="00D93B97" w:rsidP="00D93B97">
      <w:pPr>
        <w:rPr>
          <w:rFonts w:ascii="Arial" w:hAnsi="Arial" w:cs="Arial"/>
          <w:b/>
          <w:sz w:val="24"/>
        </w:rPr>
      </w:pPr>
      <w:r>
        <w:rPr>
          <w:rFonts w:ascii="Arial" w:hAnsi="Arial" w:cs="Arial"/>
          <w:b/>
          <w:color w:val="0000FF"/>
          <w:sz w:val="24"/>
        </w:rPr>
        <w:t>RP-220835</w:t>
      </w:r>
      <w:r>
        <w:rPr>
          <w:rFonts w:ascii="Arial" w:hAnsi="Arial" w:cs="Arial"/>
          <w:b/>
          <w:color w:val="0000FF"/>
          <w:sz w:val="24"/>
        </w:rPr>
        <w:tab/>
      </w:r>
      <w:r>
        <w:rPr>
          <w:rFonts w:ascii="Arial" w:hAnsi="Arial" w:cs="Arial"/>
          <w:b/>
          <w:sz w:val="24"/>
        </w:rPr>
        <w:t>RAN2 CRs to maintenance for closed WIs/SIs for REL-16 and earlier, set 3</w:t>
      </w:r>
    </w:p>
    <w:p w14:paraId="006D136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8D064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647FC" w14:textId="77777777" w:rsidR="00D93B97" w:rsidRDefault="00D93B97" w:rsidP="00D93B97">
      <w:pPr>
        <w:rPr>
          <w:rFonts w:ascii="Arial" w:hAnsi="Arial" w:cs="Arial"/>
          <w:b/>
          <w:sz w:val="24"/>
        </w:rPr>
      </w:pPr>
      <w:r>
        <w:rPr>
          <w:rFonts w:ascii="Arial" w:hAnsi="Arial" w:cs="Arial"/>
          <w:b/>
          <w:color w:val="0000FF"/>
          <w:sz w:val="24"/>
        </w:rPr>
        <w:t>RP-220242</w:t>
      </w:r>
      <w:r>
        <w:rPr>
          <w:rFonts w:ascii="Arial" w:hAnsi="Arial" w:cs="Arial"/>
          <w:b/>
          <w:color w:val="0000FF"/>
          <w:sz w:val="24"/>
        </w:rPr>
        <w:tab/>
      </w:r>
      <w:r>
        <w:rPr>
          <w:rFonts w:ascii="Arial" w:hAnsi="Arial" w:cs="Arial"/>
          <w:b/>
          <w:sz w:val="24"/>
        </w:rPr>
        <w:t>RAN3 CRs for Maintenance of 5G V2X with NR sidelink</w:t>
      </w:r>
    </w:p>
    <w:p w14:paraId="31742F24"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41527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49523" w14:textId="77777777" w:rsidR="00D93B97" w:rsidRDefault="00D93B97" w:rsidP="00D93B97">
      <w:pPr>
        <w:rPr>
          <w:rFonts w:ascii="Arial" w:hAnsi="Arial" w:cs="Arial"/>
          <w:b/>
          <w:sz w:val="24"/>
        </w:rPr>
      </w:pPr>
      <w:r>
        <w:rPr>
          <w:rFonts w:ascii="Arial" w:hAnsi="Arial" w:cs="Arial"/>
          <w:b/>
          <w:color w:val="0000FF"/>
          <w:sz w:val="24"/>
        </w:rPr>
        <w:t>RP-220243</w:t>
      </w:r>
      <w:r>
        <w:rPr>
          <w:rFonts w:ascii="Arial" w:hAnsi="Arial" w:cs="Arial"/>
          <w:b/>
          <w:color w:val="0000FF"/>
          <w:sz w:val="24"/>
        </w:rPr>
        <w:tab/>
      </w:r>
      <w:r>
        <w:rPr>
          <w:rFonts w:ascii="Arial" w:hAnsi="Arial" w:cs="Arial"/>
          <w:b/>
          <w:sz w:val="24"/>
        </w:rPr>
        <w:t>RAN3 CRs for Maintenance of direct data forwarding between NG-RAN and E-UTRAN nodes for inter-system mobility</w:t>
      </w:r>
    </w:p>
    <w:p w14:paraId="14DA42A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43A9E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3A023" w14:textId="77777777" w:rsidR="00D93B97" w:rsidRDefault="00D93B97" w:rsidP="00D93B97">
      <w:pPr>
        <w:rPr>
          <w:rFonts w:ascii="Arial" w:hAnsi="Arial" w:cs="Arial"/>
          <w:b/>
          <w:sz w:val="24"/>
        </w:rPr>
      </w:pPr>
      <w:r>
        <w:rPr>
          <w:rFonts w:ascii="Arial" w:hAnsi="Arial" w:cs="Arial"/>
          <w:b/>
          <w:color w:val="0000FF"/>
          <w:sz w:val="24"/>
        </w:rPr>
        <w:t>RP-220274</w:t>
      </w:r>
      <w:r>
        <w:rPr>
          <w:rFonts w:ascii="Arial" w:hAnsi="Arial" w:cs="Arial"/>
          <w:b/>
          <w:color w:val="0000FF"/>
          <w:sz w:val="24"/>
        </w:rPr>
        <w:tab/>
      </w:r>
      <w:r>
        <w:rPr>
          <w:rFonts w:ascii="Arial" w:hAnsi="Arial" w:cs="Arial"/>
          <w:b/>
          <w:sz w:val="24"/>
        </w:rPr>
        <w:t>RAN3 CRs for Maintenance of eNB(s) Architecture Evolution for E-UTRAN and NG-RAN</w:t>
      </w:r>
    </w:p>
    <w:p w14:paraId="628333E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E6B394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12525" w14:textId="77777777" w:rsidR="00D93B97" w:rsidRDefault="00D93B97" w:rsidP="00D93B97">
      <w:pPr>
        <w:rPr>
          <w:rFonts w:ascii="Arial" w:hAnsi="Arial" w:cs="Arial"/>
          <w:b/>
          <w:sz w:val="24"/>
        </w:rPr>
      </w:pPr>
      <w:r>
        <w:rPr>
          <w:rFonts w:ascii="Arial" w:hAnsi="Arial" w:cs="Arial"/>
          <w:b/>
          <w:color w:val="0000FF"/>
          <w:sz w:val="24"/>
        </w:rPr>
        <w:t>RP-220275</w:t>
      </w:r>
      <w:r>
        <w:rPr>
          <w:rFonts w:ascii="Arial" w:hAnsi="Arial" w:cs="Arial"/>
          <w:b/>
          <w:color w:val="0000FF"/>
          <w:sz w:val="24"/>
        </w:rPr>
        <w:tab/>
      </w:r>
      <w:r>
        <w:rPr>
          <w:rFonts w:ascii="Arial" w:hAnsi="Arial" w:cs="Arial"/>
          <w:b/>
          <w:sz w:val="24"/>
        </w:rPr>
        <w:t>RAN3 CRs for Maintenance of Dual connectivity for LTE</w:t>
      </w:r>
    </w:p>
    <w:p w14:paraId="3F7AD9CD"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0273B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F6444" w14:textId="77777777" w:rsidR="00D93B97" w:rsidRDefault="00D93B97" w:rsidP="00D93B97">
      <w:pPr>
        <w:rPr>
          <w:rFonts w:ascii="Arial" w:hAnsi="Arial" w:cs="Arial"/>
          <w:b/>
          <w:sz w:val="24"/>
        </w:rPr>
      </w:pPr>
      <w:r>
        <w:rPr>
          <w:rFonts w:ascii="Arial" w:hAnsi="Arial" w:cs="Arial"/>
          <w:b/>
          <w:color w:val="0000FF"/>
          <w:sz w:val="24"/>
        </w:rPr>
        <w:t>RP-220276</w:t>
      </w:r>
      <w:r>
        <w:rPr>
          <w:rFonts w:ascii="Arial" w:hAnsi="Arial" w:cs="Arial"/>
          <w:b/>
          <w:color w:val="0000FF"/>
          <w:sz w:val="24"/>
        </w:rPr>
        <w:tab/>
      </w:r>
      <w:r>
        <w:rPr>
          <w:rFonts w:ascii="Arial" w:hAnsi="Arial" w:cs="Arial"/>
          <w:b/>
          <w:sz w:val="24"/>
        </w:rPr>
        <w:t>RAN3 CRs for Maintenance of Integrated access and backhaul for NR</w:t>
      </w:r>
    </w:p>
    <w:p w14:paraId="2356648A" w14:textId="77777777" w:rsidR="00D93B97" w:rsidRDefault="00D93B97" w:rsidP="00D93B97">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5BC1D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77E44" w14:textId="77777777" w:rsidR="00D93B97" w:rsidRDefault="00D93B97" w:rsidP="00D93B97">
      <w:pPr>
        <w:rPr>
          <w:rFonts w:ascii="Arial" w:hAnsi="Arial" w:cs="Arial"/>
          <w:b/>
          <w:sz w:val="24"/>
        </w:rPr>
      </w:pPr>
      <w:r>
        <w:rPr>
          <w:rFonts w:ascii="Arial" w:hAnsi="Arial" w:cs="Arial"/>
          <w:b/>
          <w:color w:val="0000FF"/>
          <w:sz w:val="24"/>
        </w:rPr>
        <w:t>RP-220277</w:t>
      </w:r>
      <w:r>
        <w:rPr>
          <w:rFonts w:ascii="Arial" w:hAnsi="Arial" w:cs="Arial"/>
          <w:b/>
          <w:color w:val="0000FF"/>
          <w:sz w:val="24"/>
        </w:rPr>
        <w:tab/>
      </w:r>
      <w:r>
        <w:rPr>
          <w:rFonts w:ascii="Arial" w:hAnsi="Arial" w:cs="Arial"/>
          <w:b/>
          <w:sz w:val="24"/>
        </w:rPr>
        <w:t>RAN3 CRs for Maintenance of NR mobility enhancements</w:t>
      </w:r>
    </w:p>
    <w:p w14:paraId="7923BC88"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04B8B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E7848" w14:textId="77777777" w:rsidR="00D93B97" w:rsidRDefault="00D93B97" w:rsidP="00D93B97">
      <w:pPr>
        <w:rPr>
          <w:rFonts w:ascii="Arial" w:hAnsi="Arial" w:cs="Arial"/>
          <w:b/>
          <w:sz w:val="24"/>
        </w:rPr>
      </w:pPr>
      <w:r>
        <w:rPr>
          <w:rFonts w:ascii="Arial" w:hAnsi="Arial" w:cs="Arial"/>
          <w:b/>
          <w:color w:val="0000FF"/>
          <w:sz w:val="24"/>
        </w:rPr>
        <w:t>RP-220278</w:t>
      </w:r>
      <w:r>
        <w:rPr>
          <w:rFonts w:ascii="Arial" w:hAnsi="Arial" w:cs="Arial"/>
          <w:b/>
          <w:color w:val="0000FF"/>
          <w:sz w:val="24"/>
        </w:rPr>
        <w:tab/>
      </w:r>
      <w:r>
        <w:rPr>
          <w:rFonts w:ascii="Arial" w:hAnsi="Arial" w:cs="Arial"/>
          <w:b/>
          <w:sz w:val="24"/>
        </w:rPr>
        <w:t>RAN3 CRs for Maintenance of New Radio Access Technology - Set 1</w:t>
      </w:r>
    </w:p>
    <w:p w14:paraId="24C92020"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E2276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F0BC3" w14:textId="77777777" w:rsidR="00D93B97" w:rsidRDefault="00D93B97" w:rsidP="00D93B97">
      <w:pPr>
        <w:rPr>
          <w:rFonts w:ascii="Arial" w:hAnsi="Arial" w:cs="Arial"/>
          <w:b/>
          <w:sz w:val="24"/>
        </w:rPr>
      </w:pPr>
      <w:r>
        <w:rPr>
          <w:rFonts w:ascii="Arial" w:hAnsi="Arial" w:cs="Arial"/>
          <w:b/>
          <w:color w:val="0000FF"/>
          <w:sz w:val="24"/>
        </w:rPr>
        <w:t>RP-220279</w:t>
      </w:r>
      <w:r>
        <w:rPr>
          <w:rFonts w:ascii="Arial" w:hAnsi="Arial" w:cs="Arial"/>
          <w:b/>
          <w:color w:val="0000FF"/>
          <w:sz w:val="24"/>
        </w:rPr>
        <w:tab/>
      </w:r>
      <w:r>
        <w:rPr>
          <w:rFonts w:ascii="Arial" w:hAnsi="Arial" w:cs="Arial"/>
          <w:b/>
          <w:sz w:val="24"/>
        </w:rPr>
        <w:t>RAN3 CRs for Maintenance of New Radio Access Technology - Set 2</w:t>
      </w:r>
    </w:p>
    <w:p w14:paraId="6143142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68ED9D"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08AE3" w14:textId="77777777" w:rsidR="00D93B97" w:rsidRDefault="00D93B97" w:rsidP="00D93B97">
      <w:pPr>
        <w:rPr>
          <w:rFonts w:ascii="Arial" w:hAnsi="Arial" w:cs="Arial"/>
          <w:b/>
          <w:sz w:val="24"/>
        </w:rPr>
      </w:pPr>
      <w:r>
        <w:rPr>
          <w:rFonts w:ascii="Arial" w:hAnsi="Arial" w:cs="Arial"/>
          <w:b/>
          <w:color w:val="0000FF"/>
          <w:sz w:val="24"/>
        </w:rPr>
        <w:t>RP-220280</w:t>
      </w:r>
      <w:r>
        <w:rPr>
          <w:rFonts w:ascii="Arial" w:hAnsi="Arial" w:cs="Arial"/>
          <w:b/>
          <w:color w:val="0000FF"/>
          <w:sz w:val="24"/>
        </w:rPr>
        <w:tab/>
      </w:r>
      <w:r>
        <w:rPr>
          <w:rFonts w:ascii="Arial" w:hAnsi="Arial" w:cs="Arial"/>
          <w:b/>
          <w:sz w:val="24"/>
        </w:rPr>
        <w:t>RAN3 CRs for Maintenance of SON (Self-Organising Networks) and MDT (Minimization of Drive Tests) support for NR</w:t>
      </w:r>
    </w:p>
    <w:p w14:paraId="498CDAB1"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BAE82E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1BB01" w14:textId="77777777" w:rsidR="00D93B97" w:rsidRDefault="00D93B97" w:rsidP="00D93B97">
      <w:pPr>
        <w:rPr>
          <w:rFonts w:ascii="Arial" w:hAnsi="Arial" w:cs="Arial"/>
          <w:b/>
          <w:sz w:val="24"/>
        </w:rPr>
      </w:pPr>
      <w:r>
        <w:rPr>
          <w:rFonts w:ascii="Arial" w:hAnsi="Arial" w:cs="Arial"/>
          <w:b/>
          <w:color w:val="0000FF"/>
          <w:sz w:val="24"/>
        </w:rPr>
        <w:t>RP-220281</w:t>
      </w:r>
      <w:r>
        <w:rPr>
          <w:rFonts w:ascii="Arial" w:hAnsi="Arial" w:cs="Arial"/>
          <w:b/>
          <w:color w:val="0000FF"/>
          <w:sz w:val="24"/>
        </w:rPr>
        <w:tab/>
      </w:r>
      <w:r>
        <w:rPr>
          <w:rFonts w:ascii="Arial" w:hAnsi="Arial" w:cs="Arial"/>
          <w:b/>
          <w:sz w:val="24"/>
        </w:rPr>
        <w:t>RAN3 CRs for Maintenance of NR positioning support</w:t>
      </w:r>
    </w:p>
    <w:p w14:paraId="5ECFE75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EA9D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B5230" w14:textId="77777777" w:rsidR="00D93B97" w:rsidRDefault="00D93B97" w:rsidP="00D93B97">
      <w:pPr>
        <w:rPr>
          <w:rFonts w:ascii="Arial" w:hAnsi="Arial" w:cs="Arial"/>
          <w:b/>
          <w:sz w:val="24"/>
        </w:rPr>
      </w:pPr>
      <w:r>
        <w:rPr>
          <w:rFonts w:ascii="Arial" w:hAnsi="Arial" w:cs="Arial"/>
          <w:b/>
          <w:color w:val="0000FF"/>
          <w:sz w:val="24"/>
        </w:rPr>
        <w:t>RP-220282</w:t>
      </w:r>
      <w:r>
        <w:rPr>
          <w:rFonts w:ascii="Arial" w:hAnsi="Arial" w:cs="Arial"/>
          <w:b/>
          <w:color w:val="0000FF"/>
          <w:sz w:val="24"/>
        </w:rPr>
        <w:tab/>
      </w:r>
      <w:r>
        <w:rPr>
          <w:rFonts w:ascii="Arial" w:hAnsi="Arial" w:cs="Arial"/>
          <w:b/>
          <w:sz w:val="24"/>
        </w:rPr>
        <w:t>RAN3 CRs for Maintenance of Separation of CP and UP for Split Option 2 of NR</w:t>
      </w:r>
    </w:p>
    <w:p w14:paraId="60ACA253"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9DC2E68"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D26F7" w14:textId="77777777" w:rsidR="00D93B97" w:rsidRDefault="00D93B97" w:rsidP="00D93B97">
      <w:pPr>
        <w:rPr>
          <w:rFonts w:ascii="Arial" w:hAnsi="Arial" w:cs="Arial"/>
          <w:b/>
          <w:sz w:val="24"/>
        </w:rPr>
      </w:pPr>
      <w:r>
        <w:rPr>
          <w:rFonts w:ascii="Arial" w:hAnsi="Arial" w:cs="Arial"/>
          <w:b/>
          <w:color w:val="0000FF"/>
          <w:sz w:val="24"/>
        </w:rPr>
        <w:t>RP-220283</w:t>
      </w:r>
      <w:r>
        <w:rPr>
          <w:rFonts w:ascii="Arial" w:hAnsi="Arial" w:cs="Arial"/>
          <w:b/>
          <w:color w:val="0000FF"/>
          <w:sz w:val="24"/>
        </w:rPr>
        <w:tab/>
      </w:r>
      <w:r>
        <w:rPr>
          <w:rFonts w:ascii="Arial" w:hAnsi="Arial" w:cs="Arial"/>
          <w:b/>
          <w:sz w:val="24"/>
        </w:rPr>
        <w:t>RAN3 CRs for Maintenance of Even further mobility enhancement in E-UTRAN</w:t>
      </w:r>
    </w:p>
    <w:p w14:paraId="1AFCD41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61EBB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DD35A" w14:textId="77777777" w:rsidR="00D93B97" w:rsidRDefault="00D93B97" w:rsidP="00D93B97">
      <w:pPr>
        <w:rPr>
          <w:rFonts w:ascii="Arial" w:hAnsi="Arial" w:cs="Arial"/>
          <w:b/>
          <w:sz w:val="24"/>
        </w:rPr>
      </w:pPr>
      <w:r>
        <w:rPr>
          <w:rFonts w:ascii="Arial" w:hAnsi="Arial" w:cs="Arial"/>
          <w:b/>
          <w:color w:val="0000FF"/>
          <w:sz w:val="24"/>
        </w:rPr>
        <w:t>RP-220284</w:t>
      </w:r>
      <w:r>
        <w:rPr>
          <w:rFonts w:ascii="Arial" w:hAnsi="Arial" w:cs="Arial"/>
          <w:b/>
          <w:color w:val="0000FF"/>
          <w:sz w:val="24"/>
        </w:rPr>
        <w:tab/>
      </w:r>
      <w:r>
        <w:rPr>
          <w:rFonts w:ascii="Arial" w:hAnsi="Arial" w:cs="Arial"/>
          <w:b/>
          <w:sz w:val="24"/>
        </w:rPr>
        <w:t>RAN3 CRs for Maintenance of Bluetooth/WLAN measurement collection in LTE Minimization of Drive Tests (MDT)</w:t>
      </w:r>
    </w:p>
    <w:p w14:paraId="7CC2234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D1015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1B47" w14:textId="77777777" w:rsidR="00D93B97" w:rsidRDefault="00D93B97" w:rsidP="00D93B97">
      <w:pPr>
        <w:rPr>
          <w:rFonts w:ascii="Arial" w:hAnsi="Arial" w:cs="Arial"/>
          <w:b/>
          <w:sz w:val="24"/>
        </w:rPr>
      </w:pPr>
      <w:r>
        <w:rPr>
          <w:rFonts w:ascii="Arial" w:hAnsi="Arial" w:cs="Arial"/>
          <w:b/>
          <w:color w:val="0000FF"/>
          <w:sz w:val="24"/>
        </w:rPr>
        <w:lastRenderedPageBreak/>
        <w:t>RP-220330</w:t>
      </w:r>
      <w:r>
        <w:rPr>
          <w:rFonts w:ascii="Arial" w:hAnsi="Arial" w:cs="Arial"/>
          <w:b/>
          <w:color w:val="0000FF"/>
          <w:sz w:val="24"/>
        </w:rPr>
        <w:tab/>
      </w:r>
      <w:r>
        <w:rPr>
          <w:rFonts w:ascii="Arial" w:hAnsi="Arial" w:cs="Arial"/>
          <w:b/>
          <w:sz w:val="24"/>
        </w:rPr>
        <w:t>RAN4 CRs to Maintenance for Closed WIs/SIs for REL-16 and earlier - Batch 1</w:t>
      </w:r>
    </w:p>
    <w:p w14:paraId="247C673C"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9126C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8E900" w14:textId="77777777" w:rsidR="00D93B97" w:rsidRDefault="00D93B97" w:rsidP="00D93B97">
      <w:pPr>
        <w:rPr>
          <w:rFonts w:ascii="Arial" w:hAnsi="Arial" w:cs="Arial"/>
          <w:b/>
          <w:sz w:val="24"/>
        </w:rPr>
      </w:pPr>
      <w:r>
        <w:rPr>
          <w:rFonts w:ascii="Arial" w:hAnsi="Arial" w:cs="Arial"/>
          <w:b/>
          <w:color w:val="0000FF"/>
          <w:sz w:val="24"/>
        </w:rPr>
        <w:t>RP-220331</w:t>
      </w:r>
      <w:r>
        <w:rPr>
          <w:rFonts w:ascii="Arial" w:hAnsi="Arial" w:cs="Arial"/>
          <w:b/>
          <w:color w:val="0000FF"/>
          <w:sz w:val="24"/>
        </w:rPr>
        <w:tab/>
      </w:r>
      <w:r>
        <w:rPr>
          <w:rFonts w:ascii="Arial" w:hAnsi="Arial" w:cs="Arial"/>
          <w:b/>
          <w:sz w:val="24"/>
        </w:rPr>
        <w:t>RAN4 CRs to Maintenance for Closed WIs/SIs for REL-16 and earlier - Batch 2</w:t>
      </w:r>
    </w:p>
    <w:p w14:paraId="595F5687"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87555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26C83" w14:textId="77777777" w:rsidR="00D93B97" w:rsidRDefault="00D93B97" w:rsidP="00D93B97">
      <w:pPr>
        <w:rPr>
          <w:rFonts w:ascii="Arial" w:hAnsi="Arial" w:cs="Arial"/>
          <w:b/>
          <w:sz w:val="24"/>
        </w:rPr>
      </w:pPr>
      <w:r>
        <w:rPr>
          <w:rFonts w:ascii="Arial" w:hAnsi="Arial" w:cs="Arial"/>
          <w:b/>
          <w:color w:val="0000FF"/>
          <w:sz w:val="24"/>
        </w:rPr>
        <w:t>RP-220332</w:t>
      </w:r>
      <w:r>
        <w:rPr>
          <w:rFonts w:ascii="Arial" w:hAnsi="Arial" w:cs="Arial"/>
          <w:b/>
          <w:color w:val="0000FF"/>
          <w:sz w:val="24"/>
        </w:rPr>
        <w:tab/>
      </w:r>
      <w:r>
        <w:rPr>
          <w:rFonts w:ascii="Arial" w:hAnsi="Arial" w:cs="Arial"/>
          <w:b/>
          <w:sz w:val="24"/>
        </w:rPr>
        <w:t>RAN4 CRs to Maintenance for Closed WIs/SIs for REL-16 and earlier - Batch 3</w:t>
      </w:r>
    </w:p>
    <w:p w14:paraId="64699902"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1FBD2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7D8A1" w14:textId="77777777" w:rsidR="00D93B97" w:rsidRDefault="00D93B97" w:rsidP="00D93B97">
      <w:pPr>
        <w:rPr>
          <w:rFonts w:ascii="Arial" w:hAnsi="Arial" w:cs="Arial"/>
          <w:b/>
          <w:sz w:val="24"/>
        </w:rPr>
      </w:pPr>
      <w:r>
        <w:rPr>
          <w:rFonts w:ascii="Arial" w:hAnsi="Arial" w:cs="Arial"/>
          <w:b/>
          <w:color w:val="0000FF"/>
          <w:sz w:val="24"/>
        </w:rPr>
        <w:t>RP-220334</w:t>
      </w:r>
      <w:r>
        <w:rPr>
          <w:rFonts w:ascii="Arial" w:hAnsi="Arial" w:cs="Arial"/>
          <w:b/>
          <w:color w:val="0000FF"/>
          <w:sz w:val="24"/>
        </w:rPr>
        <w:tab/>
      </w:r>
      <w:r>
        <w:rPr>
          <w:rFonts w:ascii="Arial" w:hAnsi="Arial" w:cs="Arial"/>
          <w:b/>
          <w:sz w:val="24"/>
        </w:rPr>
        <w:t>RAN4 CRs to Maintenance for Closed WIs/SIs for REL-16 and earlier - Batch 4</w:t>
      </w:r>
    </w:p>
    <w:p w14:paraId="002E8E6E"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1AC1B1"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571D4" w14:textId="77777777" w:rsidR="00D93B97" w:rsidRDefault="00D93B97" w:rsidP="00D93B97">
      <w:pPr>
        <w:rPr>
          <w:rFonts w:ascii="Arial" w:hAnsi="Arial" w:cs="Arial"/>
          <w:b/>
          <w:sz w:val="24"/>
        </w:rPr>
      </w:pPr>
      <w:r>
        <w:rPr>
          <w:rFonts w:ascii="Arial" w:hAnsi="Arial" w:cs="Arial"/>
          <w:b/>
          <w:color w:val="0000FF"/>
          <w:sz w:val="24"/>
        </w:rPr>
        <w:t>RP-220335</w:t>
      </w:r>
      <w:r>
        <w:rPr>
          <w:rFonts w:ascii="Arial" w:hAnsi="Arial" w:cs="Arial"/>
          <w:b/>
          <w:color w:val="0000FF"/>
          <w:sz w:val="24"/>
        </w:rPr>
        <w:tab/>
      </w:r>
      <w:r>
        <w:rPr>
          <w:rFonts w:ascii="Arial" w:hAnsi="Arial" w:cs="Arial"/>
          <w:b/>
          <w:sz w:val="24"/>
        </w:rPr>
        <w:t>RAN4 CRs to Maintenance for Closed WIs/SIs for REL-16 and earlier - Batch 5</w:t>
      </w:r>
    </w:p>
    <w:p w14:paraId="206CA1A6"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821BE0"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40730" w14:textId="77777777" w:rsidR="00D93B97" w:rsidRDefault="00D93B97" w:rsidP="00D93B97">
      <w:pPr>
        <w:rPr>
          <w:rFonts w:ascii="Arial" w:hAnsi="Arial" w:cs="Arial"/>
          <w:b/>
          <w:sz w:val="24"/>
        </w:rPr>
      </w:pPr>
      <w:r>
        <w:rPr>
          <w:rFonts w:ascii="Arial" w:hAnsi="Arial" w:cs="Arial"/>
          <w:b/>
          <w:color w:val="0000FF"/>
          <w:sz w:val="24"/>
        </w:rPr>
        <w:t>RP-220336</w:t>
      </w:r>
      <w:r>
        <w:rPr>
          <w:rFonts w:ascii="Arial" w:hAnsi="Arial" w:cs="Arial"/>
          <w:b/>
          <w:color w:val="0000FF"/>
          <w:sz w:val="24"/>
        </w:rPr>
        <w:tab/>
      </w:r>
      <w:r>
        <w:rPr>
          <w:rFonts w:ascii="Arial" w:hAnsi="Arial" w:cs="Arial"/>
          <w:b/>
          <w:sz w:val="24"/>
        </w:rPr>
        <w:t>RAN4 CRs to Maintenance for Closed WIs/SIs for REL-16 and earlier - Batch 6</w:t>
      </w:r>
    </w:p>
    <w:p w14:paraId="024499BB"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CA44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B374E4" w14:textId="77777777" w:rsidR="00D93B97" w:rsidRDefault="00D93B97" w:rsidP="00D93B97">
      <w:pPr>
        <w:rPr>
          <w:rFonts w:ascii="Arial" w:hAnsi="Arial" w:cs="Arial"/>
          <w:b/>
          <w:sz w:val="24"/>
        </w:rPr>
      </w:pPr>
      <w:r>
        <w:rPr>
          <w:rFonts w:ascii="Arial" w:hAnsi="Arial" w:cs="Arial"/>
          <w:b/>
          <w:color w:val="0000FF"/>
          <w:sz w:val="24"/>
        </w:rPr>
        <w:t>RP-220337</w:t>
      </w:r>
      <w:r>
        <w:rPr>
          <w:rFonts w:ascii="Arial" w:hAnsi="Arial" w:cs="Arial"/>
          <w:b/>
          <w:color w:val="0000FF"/>
          <w:sz w:val="24"/>
        </w:rPr>
        <w:tab/>
      </w:r>
      <w:r>
        <w:rPr>
          <w:rFonts w:ascii="Arial" w:hAnsi="Arial" w:cs="Arial"/>
          <w:b/>
          <w:sz w:val="24"/>
        </w:rPr>
        <w:t>RAN4 CRs to Maintenance for Closed WIs/SIs for REL-16 and earlier - Batch 7</w:t>
      </w:r>
    </w:p>
    <w:p w14:paraId="7D981FB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06E92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C8139" w14:textId="77777777" w:rsidR="00D93B97" w:rsidRDefault="00D93B97" w:rsidP="00D93B97">
      <w:pPr>
        <w:rPr>
          <w:rFonts w:ascii="Arial" w:hAnsi="Arial" w:cs="Arial"/>
          <w:b/>
          <w:sz w:val="24"/>
        </w:rPr>
      </w:pPr>
      <w:r>
        <w:rPr>
          <w:rFonts w:ascii="Arial" w:hAnsi="Arial" w:cs="Arial"/>
          <w:b/>
          <w:color w:val="0000FF"/>
          <w:sz w:val="24"/>
        </w:rPr>
        <w:t>RP-220338</w:t>
      </w:r>
      <w:r>
        <w:rPr>
          <w:rFonts w:ascii="Arial" w:hAnsi="Arial" w:cs="Arial"/>
          <w:b/>
          <w:color w:val="0000FF"/>
          <w:sz w:val="24"/>
        </w:rPr>
        <w:tab/>
      </w:r>
      <w:r>
        <w:rPr>
          <w:rFonts w:ascii="Arial" w:hAnsi="Arial" w:cs="Arial"/>
          <w:b/>
          <w:sz w:val="24"/>
        </w:rPr>
        <w:t>RAN4 CRs to Maintenance for Closed WIs/SIs for REL-16 and earlier - Batch 8</w:t>
      </w:r>
    </w:p>
    <w:p w14:paraId="2A6636A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4C9C49"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465A6" w14:textId="77777777" w:rsidR="00D93B97" w:rsidRDefault="00D93B97" w:rsidP="00D93B97">
      <w:pPr>
        <w:rPr>
          <w:rFonts w:ascii="Arial" w:hAnsi="Arial" w:cs="Arial"/>
          <w:b/>
          <w:sz w:val="24"/>
        </w:rPr>
      </w:pPr>
      <w:r>
        <w:rPr>
          <w:rFonts w:ascii="Arial" w:hAnsi="Arial" w:cs="Arial"/>
          <w:b/>
          <w:color w:val="0000FF"/>
          <w:sz w:val="24"/>
        </w:rPr>
        <w:lastRenderedPageBreak/>
        <w:t>RP-220339</w:t>
      </w:r>
      <w:r>
        <w:rPr>
          <w:rFonts w:ascii="Arial" w:hAnsi="Arial" w:cs="Arial"/>
          <w:b/>
          <w:color w:val="0000FF"/>
          <w:sz w:val="24"/>
        </w:rPr>
        <w:tab/>
      </w:r>
      <w:r>
        <w:rPr>
          <w:rFonts w:ascii="Arial" w:hAnsi="Arial" w:cs="Arial"/>
          <w:b/>
          <w:sz w:val="24"/>
        </w:rPr>
        <w:t>RAN4 CRs to Maintenance for Closed WIs/SIs for REL-16 and earlier - Batch 9</w:t>
      </w:r>
    </w:p>
    <w:p w14:paraId="458C75EF"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95297E"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58E2E" w14:textId="77777777" w:rsidR="00D93B97" w:rsidRDefault="00D93B97" w:rsidP="00D93B97">
      <w:pPr>
        <w:rPr>
          <w:rFonts w:ascii="Arial" w:hAnsi="Arial" w:cs="Arial"/>
          <w:b/>
          <w:sz w:val="24"/>
        </w:rPr>
      </w:pPr>
      <w:r>
        <w:rPr>
          <w:rFonts w:ascii="Arial" w:hAnsi="Arial" w:cs="Arial"/>
          <w:b/>
          <w:color w:val="0000FF"/>
          <w:sz w:val="24"/>
        </w:rPr>
        <w:t>RP-220340</w:t>
      </w:r>
      <w:r>
        <w:rPr>
          <w:rFonts w:ascii="Arial" w:hAnsi="Arial" w:cs="Arial"/>
          <w:b/>
          <w:color w:val="0000FF"/>
          <w:sz w:val="24"/>
        </w:rPr>
        <w:tab/>
      </w:r>
      <w:r>
        <w:rPr>
          <w:rFonts w:ascii="Arial" w:hAnsi="Arial" w:cs="Arial"/>
          <w:b/>
          <w:sz w:val="24"/>
        </w:rPr>
        <w:t>RAN4 CRs to Maintenance for Closed WIs/SIs for REL-16 and earlier - Batch 10</w:t>
      </w:r>
    </w:p>
    <w:p w14:paraId="4C0C5885"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ACD00B"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5F4C9" w14:textId="77777777" w:rsidR="00D93B97" w:rsidRDefault="00D93B97" w:rsidP="00D93B97">
      <w:pPr>
        <w:rPr>
          <w:rFonts w:ascii="Arial" w:hAnsi="Arial" w:cs="Arial"/>
          <w:b/>
          <w:sz w:val="24"/>
        </w:rPr>
      </w:pPr>
      <w:r>
        <w:rPr>
          <w:rFonts w:ascii="Arial" w:hAnsi="Arial" w:cs="Arial"/>
          <w:b/>
          <w:color w:val="0000FF"/>
          <w:sz w:val="24"/>
        </w:rPr>
        <w:t>RP-220122</w:t>
      </w:r>
      <w:r>
        <w:rPr>
          <w:rFonts w:ascii="Arial" w:hAnsi="Arial" w:cs="Arial"/>
          <w:b/>
          <w:color w:val="0000FF"/>
          <w:sz w:val="24"/>
        </w:rPr>
        <w:tab/>
      </w:r>
      <w:r>
        <w:rPr>
          <w:rFonts w:ascii="Arial" w:hAnsi="Arial" w:cs="Arial"/>
          <w:b/>
          <w:sz w:val="24"/>
        </w:rPr>
        <w:t>Maintenance for closed WIs/SIs for REL-16 and earlier</w:t>
      </w:r>
    </w:p>
    <w:p w14:paraId="6F7CA519" w14:textId="77777777" w:rsidR="00D93B97" w:rsidRDefault="00D93B97" w:rsidP="00D93B97">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D6A75F"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FA196" w14:textId="77777777" w:rsidR="00D93B97" w:rsidRDefault="00D93B97" w:rsidP="00D93B97">
      <w:pPr>
        <w:rPr>
          <w:rFonts w:ascii="Arial" w:hAnsi="Arial" w:cs="Arial"/>
          <w:b/>
          <w:sz w:val="24"/>
        </w:rPr>
      </w:pPr>
      <w:r>
        <w:rPr>
          <w:rFonts w:ascii="Arial" w:hAnsi="Arial" w:cs="Arial"/>
          <w:b/>
          <w:color w:val="0000FF"/>
          <w:sz w:val="24"/>
        </w:rPr>
        <w:t>RP-220454</w:t>
      </w:r>
      <w:r>
        <w:rPr>
          <w:rFonts w:ascii="Arial" w:hAnsi="Arial" w:cs="Arial"/>
          <w:b/>
          <w:color w:val="0000FF"/>
          <w:sz w:val="24"/>
        </w:rPr>
        <w:tab/>
      </w:r>
      <w:r>
        <w:rPr>
          <w:rFonts w:ascii="Arial" w:hAnsi="Arial" w:cs="Arial"/>
          <w:b/>
          <w:sz w:val="24"/>
        </w:rPr>
        <w:t>Canada regulation and band n30 requirements</w:t>
      </w:r>
    </w:p>
    <w:p w14:paraId="6246A233" w14:textId="77777777" w:rsidR="00D93B97" w:rsidRDefault="00D93B97" w:rsidP="00D93B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Telus</w:t>
      </w:r>
    </w:p>
    <w:p w14:paraId="4AC96CE5" w14:textId="77777777" w:rsidR="00D93B97" w:rsidRDefault="00D93B97" w:rsidP="00D93B97">
      <w:pPr>
        <w:rPr>
          <w:rFonts w:ascii="Arial" w:hAnsi="Arial" w:cs="Arial"/>
          <w:b/>
        </w:rPr>
      </w:pPr>
      <w:r>
        <w:rPr>
          <w:rFonts w:ascii="Arial" w:hAnsi="Arial" w:cs="Arial"/>
          <w:b/>
        </w:rPr>
        <w:t xml:space="preserve">Abstract: </w:t>
      </w:r>
    </w:p>
    <w:p w14:paraId="2C637C63" w14:textId="77777777" w:rsidR="00D93B97" w:rsidRDefault="00D93B97" w:rsidP="00D93B97">
      <w:r>
        <w:t>Given the pressing commercial need to clarify the 3GPP emissions requirements with respect to the Canadian regulation for band n30, this contribution provides the relevant technical background and motivation to approve the accompanying company CRs</w:t>
      </w:r>
    </w:p>
    <w:p w14:paraId="7FA7AAB7" w14:textId="77777777" w:rsidR="00D93B97" w:rsidRDefault="00D93B97" w:rsidP="00D93B97">
      <w:pPr>
        <w:rPr>
          <w:rFonts w:ascii="Arial" w:hAnsi="Arial" w:cs="Arial"/>
          <w:b/>
        </w:rPr>
      </w:pPr>
      <w:r>
        <w:rPr>
          <w:rFonts w:ascii="Arial" w:hAnsi="Arial" w:cs="Arial"/>
          <w:b/>
        </w:rPr>
        <w:t xml:space="preserve">Discussion: </w:t>
      </w:r>
    </w:p>
    <w:p w14:paraId="5E4D3CFE" w14:textId="77777777" w:rsidR="00D93B97" w:rsidRDefault="00D93B97" w:rsidP="00D93B97">
      <w:r>
        <w:t>handled in [95e-45-Band-n30]</w:t>
      </w:r>
    </w:p>
    <w:p w14:paraId="5429C8B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2822" w14:textId="77777777" w:rsidR="00D93B97" w:rsidRDefault="00D93B97" w:rsidP="00D93B97">
      <w:pPr>
        <w:rPr>
          <w:rFonts w:ascii="Arial" w:hAnsi="Arial" w:cs="Arial"/>
          <w:b/>
          <w:sz w:val="24"/>
        </w:rPr>
      </w:pPr>
      <w:r>
        <w:rPr>
          <w:rFonts w:ascii="Arial" w:hAnsi="Arial" w:cs="Arial"/>
          <w:b/>
          <w:color w:val="0000FF"/>
          <w:sz w:val="24"/>
        </w:rPr>
        <w:t>RP-220455</w:t>
      </w:r>
      <w:r>
        <w:rPr>
          <w:rFonts w:ascii="Arial" w:hAnsi="Arial" w:cs="Arial"/>
          <w:b/>
          <w:color w:val="0000FF"/>
          <w:sz w:val="24"/>
        </w:rPr>
        <w:tab/>
      </w:r>
      <w:r>
        <w:rPr>
          <w:rFonts w:ascii="Arial" w:hAnsi="Arial" w:cs="Arial"/>
          <w:b/>
          <w:sz w:val="24"/>
        </w:rPr>
        <w:t>CR to 38.101-1 on new NS for Canadian WCS regulation (R16)</w:t>
      </w:r>
    </w:p>
    <w:p w14:paraId="7AE18786" w14:textId="77777777" w:rsidR="00D93B97" w:rsidRDefault="00D93B97" w:rsidP="00D93B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v16.10.0</w:t>
      </w:r>
      <w:r>
        <w:rPr>
          <w:i/>
        </w:rPr>
        <w:tab/>
        <w:t xml:space="preserve">  CR-1044  Cat: F (Rel-16)</w:t>
      </w:r>
      <w:r>
        <w:rPr>
          <w:i/>
        </w:rPr>
        <w:br/>
      </w:r>
      <w:r>
        <w:rPr>
          <w:i/>
        </w:rPr>
        <w:br/>
      </w:r>
      <w:r>
        <w:rPr>
          <w:i/>
        </w:rPr>
        <w:tab/>
      </w:r>
      <w:r>
        <w:rPr>
          <w:i/>
        </w:rPr>
        <w:tab/>
      </w:r>
      <w:r>
        <w:rPr>
          <w:i/>
        </w:rPr>
        <w:tab/>
      </w:r>
      <w:r>
        <w:rPr>
          <w:i/>
        </w:rPr>
        <w:tab/>
      </w:r>
      <w:r>
        <w:rPr>
          <w:i/>
        </w:rPr>
        <w:tab/>
        <w:t>Source: Apple, Telus</w:t>
      </w:r>
    </w:p>
    <w:p w14:paraId="39192474" w14:textId="77777777" w:rsidR="00D93B97" w:rsidRDefault="00D93B97" w:rsidP="00D93B97">
      <w:pPr>
        <w:rPr>
          <w:rFonts w:ascii="Arial" w:hAnsi="Arial" w:cs="Arial"/>
          <w:b/>
        </w:rPr>
      </w:pPr>
      <w:r>
        <w:rPr>
          <w:rFonts w:ascii="Arial" w:hAnsi="Arial" w:cs="Arial"/>
          <w:b/>
        </w:rPr>
        <w:t xml:space="preserve">Abstract: </w:t>
      </w:r>
    </w:p>
    <w:p w14:paraId="14984AE3" w14:textId="77777777" w:rsidR="00D93B97" w:rsidRDefault="00D93B97" w:rsidP="00D93B97">
      <w:r>
        <w:t>company CR; way forward R4-2119840 was approved by RAN4 #101e but corresponding draft CR R4-2203676 (RP-220455 has same contents only NS value index changed from 57 to 61) was postponed at RAN4 #102e; topic is escalated to RAN #95e due to commercial need to clarify the 3GPP emissions requirements with respect to the Canadian regulation for band n30 (see also R4-220454); a new network signalling is introduced with the assoiciated requirements and A-MPR for Canadian WCS for band n30</w:t>
      </w:r>
    </w:p>
    <w:p w14:paraId="317DAAA7" w14:textId="77777777" w:rsidR="00D93B97" w:rsidRDefault="00D93B97" w:rsidP="00D93B97">
      <w:pPr>
        <w:rPr>
          <w:rFonts w:ascii="Arial" w:hAnsi="Arial" w:cs="Arial"/>
          <w:b/>
        </w:rPr>
      </w:pPr>
      <w:r>
        <w:rPr>
          <w:rFonts w:ascii="Arial" w:hAnsi="Arial" w:cs="Arial"/>
          <w:b/>
        </w:rPr>
        <w:t xml:space="preserve">Discussion: </w:t>
      </w:r>
    </w:p>
    <w:p w14:paraId="3D088762" w14:textId="77777777" w:rsidR="00D93B97" w:rsidRDefault="00D93B97" w:rsidP="00D93B97">
      <w:r>
        <w:t>handled in [95e-45-Band-n30]</w:t>
      </w:r>
    </w:p>
    <w:p w14:paraId="0B3E95B8" w14:textId="77777777" w:rsidR="00D93B97" w:rsidRDefault="00D93B97" w:rsidP="00D93B97">
      <w:r>
        <w:t>LSout RP-221014 is sent</w:t>
      </w:r>
    </w:p>
    <w:p w14:paraId="7B0262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8A8EBD" w14:textId="77777777" w:rsidR="00D93B97" w:rsidRDefault="00D93B97" w:rsidP="00D93B97">
      <w:pPr>
        <w:rPr>
          <w:rFonts w:ascii="Arial" w:hAnsi="Arial" w:cs="Arial"/>
          <w:b/>
          <w:sz w:val="24"/>
        </w:rPr>
      </w:pPr>
      <w:r>
        <w:rPr>
          <w:rFonts w:ascii="Arial" w:hAnsi="Arial" w:cs="Arial"/>
          <w:b/>
          <w:color w:val="0000FF"/>
          <w:sz w:val="24"/>
        </w:rPr>
        <w:t>RP-220456</w:t>
      </w:r>
      <w:r>
        <w:rPr>
          <w:rFonts w:ascii="Arial" w:hAnsi="Arial" w:cs="Arial"/>
          <w:b/>
          <w:color w:val="0000FF"/>
          <w:sz w:val="24"/>
        </w:rPr>
        <w:tab/>
      </w:r>
      <w:r>
        <w:rPr>
          <w:rFonts w:ascii="Arial" w:hAnsi="Arial" w:cs="Arial"/>
          <w:b/>
          <w:sz w:val="24"/>
        </w:rPr>
        <w:t>CR to 38.101-1 on new NS for Canadian WCS regulation (R17)</w:t>
      </w:r>
    </w:p>
    <w:p w14:paraId="4F92BD67" w14:textId="77777777" w:rsidR="00D93B97" w:rsidRDefault="00D93B97" w:rsidP="00D93B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v17.4.0</w:t>
      </w:r>
      <w:r>
        <w:rPr>
          <w:i/>
        </w:rPr>
        <w:tab/>
        <w:t xml:space="preserve">  CR-1045  Cat: A (Rel-17)</w:t>
      </w:r>
      <w:r>
        <w:rPr>
          <w:i/>
        </w:rPr>
        <w:br/>
      </w:r>
      <w:r>
        <w:rPr>
          <w:i/>
        </w:rPr>
        <w:br/>
      </w:r>
      <w:r>
        <w:rPr>
          <w:i/>
        </w:rPr>
        <w:tab/>
      </w:r>
      <w:r>
        <w:rPr>
          <w:i/>
        </w:rPr>
        <w:tab/>
      </w:r>
      <w:r>
        <w:rPr>
          <w:i/>
        </w:rPr>
        <w:tab/>
      </w:r>
      <w:r>
        <w:rPr>
          <w:i/>
        </w:rPr>
        <w:tab/>
      </w:r>
      <w:r>
        <w:rPr>
          <w:i/>
        </w:rPr>
        <w:tab/>
        <w:t>Source: Apple, Telus</w:t>
      </w:r>
    </w:p>
    <w:p w14:paraId="4B7902F7" w14:textId="77777777" w:rsidR="00D93B97" w:rsidRDefault="00D93B97" w:rsidP="00D93B97">
      <w:pPr>
        <w:rPr>
          <w:rFonts w:ascii="Arial" w:hAnsi="Arial" w:cs="Arial"/>
          <w:b/>
        </w:rPr>
      </w:pPr>
      <w:r>
        <w:rPr>
          <w:rFonts w:ascii="Arial" w:hAnsi="Arial" w:cs="Arial"/>
          <w:b/>
        </w:rPr>
        <w:t xml:space="preserve">Abstract: </w:t>
      </w:r>
    </w:p>
    <w:p w14:paraId="7C73A2CE" w14:textId="77777777" w:rsidR="00D93B97" w:rsidRDefault="00D93B97" w:rsidP="00D93B97">
      <w:r>
        <w:t>company CR; way forward R4-2119840 was approved by RAN4 #101e but corresponding draft CR R4-2203677 (was not provided to RAN4 #102e (compare REL-16 version R4-2203676 );</w:t>
      </w:r>
    </w:p>
    <w:p w14:paraId="7B39BA4F" w14:textId="77777777" w:rsidR="00D93B97" w:rsidRDefault="00D93B97" w:rsidP="00D93B97">
      <w:r>
        <w:t>topic is escalated to RAN #95e due to commercial need to clarify the 3GPP emissions requirements with respect to the Canadian regulation for band n30 (see also R4-220454);  a new network signalling is introduced with the assoiciated requirements and A-MPR for Canadian WCS for band n30</w:t>
      </w:r>
    </w:p>
    <w:p w14:paraId="70AD641A" w14:textId="77777777" w:rsidR="00D93B97" w:rsidRDefault="00D93B97" w:rsidP="00D93B97">
      <w:pPr>
        <w:rPr>
          <w:rFonts w:ascii="Arial" w:hAnsi="Arial" w:cs="Arial"/>
          <w:b/>
        </w:rPr>
      </w:pPr>
      <w:r>
        <w:rPr>
          <w:rFonts w:ascii="Arial" w:hAnsi="Arial" w:cs="Arial"/>
          <w:b/>
        </w:rPr>
        <w:t xml:space="preserve">Discussion: </w:t>
      </w:r>
    </w:p>
    <w:p w14:paraId="46E63FF1" w14:textId="77777777" w:rsidR="00D93B97" w:rsidRDefault="00D93B97" w:rsidP="00D93B97">
      <w:r>
        <w:t>handled in [95e-45-Band-n30]</w:t>
      </w:r>
    </w:p>
    <w:p w14:paraId="0A2FDC31" w14:textId="77777777" w:rsidR="00D93B97" w:rsidRDefault="00D93B97" w:rsidP="00D93B97">
      <w:r>
        <w:t>LSout RP-221014 is sent</w:t>
      </w:r>
    </w:p>
    <w:p w14:paraId="691EFCE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8C6C3" w14:textId="77777777" w:rsidR="00D93B97" w:rsidRDefault="00D93B97" w:rsidP="00D93B97">
      <w:pPr>
        <w:rPr>
          <w:rFonts w:ascii="Arial" w:hAnsi="Arial" w:cs="Arial"/>
          <w:b/>
          <w:sz w:val="24"/>
        </w:rPr>
      </w:pPr>
      <w:r>
        <w:rPr>
          <w:rFonts w:ascii="Arial" w:hAnsi="Arial" w:cs="Arial"/>
          <w:b/>
          <w:color w:val="0000FF"/>
          <w:sz w:val="24"/>
        </w:rPr>
        <w:t>RP-220465</w:t>
      </w:r>
      <w:r>
        <w:rPr>
          <w:rFonts w:ascii="Arial" w:hAnsi="Arial" w:cs="Arial"/>
          <w:b/>
          <w:color w:val="0000FF"/>
          <w:sz w:val="24"/>
        </w:rPr>
        <w:tab/>
      </w:r>
      <w:r>
        <w:rPr>
          <w:rFonts w:ascii="Arial" w:hAnsi="Arial" w:cs="Arial"/>
          <w:b/>
          <w:sz w:val="24"/>
        </w:rPr>
        <w:t>Draft LS to clarify the RSS-195 requirement related to wireless communication service equipment operating in 2305-2320 MHz / 2345-2360MHz frequency range (to: to ISED-Canada; cc: -; contact: Apple)</w:t>
      </w:r>
    </w:p>
    <w:p w14:paraId="6B4E246B"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w:t>
      </w:r>
      <w:r>
        <w:rPr>
          <w:i/>
        </w:rPr>
        <w:br/>
      </w:r>
      <w:r>
        <w:rPr>
          <w:i/>
        </w:rPr>
        <w:tab/>
      </w:r>
      <w:r>
        <w:rPr>
          <w:i/>
        </w:rPr>
        <w:tab/>
      </w:r>
      <w:r>
        <w:rPr>
          <w:i/>
        </w:rPr>
        <w:tab/>
      </w:r>
      <w:r>
        <w:rPr>
          <w:i/>
        </w:rPr>
        <w:tab/>
      </w:r>
      <w:r>
        <w:rPr>
          <w:i/>
        </w:rPr>
        <w:tab/>
        <w:t>Source: Apple</w:t>
      </w:r>
    </w:p>
    <w:p w14:paraId="2FD80732"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RP-221009</w:t>
      </w:r>
      <w:r>
        <w:rPr>
          <w:color w:val="993300"/>
          <w:u w:val="single"/>
        </w:rPr>
        <w:t>.</w:t>
      </w:r>
    </w:p>
    <w:p w14:paraId="0D98D96A" w14:textId="77777777" w:rsidR="00D93B97" w:rsidRDefault="00D93B97" w:rsidP="00D93B97">
      <w:pPr>
        <w:rPr>
          <w:rFonts w:ascii="Arial" w:hAnsi="Arial" w:cs="Arial"/>
          <w:b/>
          <w:sz w:val="24"/>
        </w:rPr>
      </w:pPr>
      <w:r>
        <w:rPr>
          <w:rFonts w:ascii="Arial" w:hAnsi="Arial" w:cs="Arial"/>
          <w:b/>
          <w:color w:val="0000FF"/>
          <w:sz w:val="24"/>
        </w:rPr>
        <w:t>RP-221009</w:t>
      </w:r>
      <w:r>
        <w:rPr>
          <w:rFonts w:ascii="Arial" w:hAnsi="Arial" w:cs="Arial"/>
          <w:b/>
          <w:color w:val="0000FF"/>
          <w:sz w:val="24"/>
        </w:rPr>
        <w:tab/>
      </w:r>
      <w:r>
        <w:rPr>
          <w:rFonts w:ascii="Arial" w:hAnsi="Arial" w:cs="Arial"/>
          <w:b/>
          <w:sz w:val="24"/>
        </w:rPr>
        <w:t>Draft LS to clarify the RSS-195 requirement related to wireless communication service equipment operating in 2305-2320 MHz / 2345-2360MHz frequency range (to: to ISED-Canada; cc: -; contact: Apple)</w:t>
      </w:r>
    </w:p>
    <w:p w14:paraId="3BD97F97"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w:t>
      </w:r>
      <w:r>
        <w:rPr>
          <w:i/>
        </w:rPr>
        <w:br/>
      </w:r>
      <w:r>
        <w:rPr>
          <w:i/>
        </w:rPr>
        <w:tab/>
      </w:r>
      <w:r>
        <w:rPr>
          <w:i/>
        </w:rPr>
        <w:tab/>
      </w:r>
      <w:r>
        <w:rPr>
          <w:i/>
        </w:rPr>
        <w:tab/>
      </w:r>
      <w:r>
        <w:rPr>
          <w:i/>
        </w:rPr>
        <w:tab/>
      </w:r>
      <w:r>
        <w:rPr>
          <w:i/>
        </w:rPr>
        <w:tab/>
        <w:t>Source: Apple</w:t>
      </w:r>
    </w:p>
    <w:p w14:paraId="220093A8" w14:textId="77777777" w:rsidR="00D93B97" w:rsidRDefault="00D93B97" w:rsidP="00D93B97">
      <w:pPr>
        <w:rPr>
          <w:color w:val="808080"/>
        </w:rPr>
      </w:pPr>
      <w:r>
        <w:rPr>
          <w:color w:val="808080"/>
        </w:rPr>
        <w:t>(Replaces RP-220465)</w:t>
      </w:r>
    </w:p>
    <w:p w14:paraId="0B2D58AB" w14:textId="77777777" w:rsidR="00D93B97" w:rsidRDefault="00D93B97" w:rsidP="00D93B97">
      <w:pPr>
        <w:rPr>
          <w:rFonts w:ascii="Arial" w:hAnsi="Arial" w:cs="Arial"/>
          <w:b/>
        </w:rPr>
      </w:pPr>
      <w:r>
        <w:rPr>
          <w:rFonts w:ascii="Arial" w:hAnsi="Arial" w:cs="Arial"/>
          <w:b/>
        </w:rPr>
        <w:t xml:space="preserve">Discussion: </w:t>
      </w:r>
    </w:p>
    <w:p w14:paraId="65AF5A48" w14:textId="77777777" w:rsidR="00D93B97" w:rsidRDefault="00D93B97" w:rsidP="00D93B97">
      <w:r>
        <w:t>result of [95e-45-Band-n30]</w:t>
      </w:r>
    </w:p>
    <w:p w14:paraId="132764E9" w14:textId="77777777" w:rsidR="00D93B97" w:rsidRDefault="00D93B97" w:rsidP="00D93B97">
      <w:r>
        <w:t>handled in Wed GTW</w:t>
      </w:r>
    </w:p>
    <w:p w14:paraId="6956EF92" w14:textId="77777777" w:rsidR="00D93B97" w:rsidRDefault="00D93B97" w:rsidP="00D93B97">
      <w:r>
        <w:t>Mediatek: supporting RP-221009</w:t>
      </w:r>
    </w:p>
    <w:p w14:paraId="4731A555" w14:textId="77777777" w:rsidR="00D93B97" w:rsidRDefault="00D93B97" w:rsidP="00D93B97">
      <w:r>
        <w:t>Qualcomm: better refer to FCC than NS requirements</w:t>
      </w:r>
    </w:p>
    <w:p w14:paraId="56A079EE" w14:textId="77777777" w:rsidR="00D93B97" w:rsidRDefault="00D93B97" w:rsidP="00D93B97">
      <w:r>
        <w:t>Ericsson: supports Qualcomm, referring to FCC27.53</w:t>
      </w:r>
    </w:p>
    <w:p w14:paraId="6572874F" w14:textId="77777777" w:rsidR="00D93B97" w:rsidRDefault="00D93B97" w:rsidP="00D93B97">
      <w:r>
        <w:t>Apple: can revise</w:t>
      </w:r>
    </w:p>
    <w:p w14:paraId="75BDD875" w14:textId="77777777" w:rsidR="00D93B97" w:rsidRDefault="00D93B97" w:rsidP="00D93B97">
      <w:r>
        <w:t>conclusion: revised in RP-221011</w:t>
      </w:r>
    </w:p>
    <w:p w14:paraId="0F25FCE3"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RP-221011</w:t>
      </w:r>
      <w:r>
        <w:rPr>
          <w:color w:val="993300"/>
          <w:u w:val="single"/>
        </w:rPr>
        <w:t>.</w:t>
      </w:r>
    </w:p>
    <w:p w14:paraId="3F635806" w14:textId="77777777" w:rsidR="00D93B97" w:rsidRDefault="00D93B97" w:rsidP="00D93B97">
      <w:pPr>
        <w:rPr>
          <w:rFonts w:ascii="Arial" w:hAnsi="Arial" w:cs="Arial"/>
          <w:b/>
          <w:sz w:val="24"/>
        </w:rPr>
      </w:pPr>
      <w:r>
        <w:rPr>
          <w:rFonts w:ascii="Arial" w:hAnsi="Arial" w:cs="Arial"/>
          <w:b/>
          <w:color w:val="0000FF"/>
          <w:sz w:val="24"/>
        </w:rPr>
        <w:t>RP-221011</w:t>
      </w:r>
      <w:r>
        <w:rPr>
          <w:rFonts w:ascii="Arial" w:hAnsi="Arial" w:cs="Arial"/>
          <w:b/>
          <w:color w:val="0000FF"/>
          <w:sz w:val="24"/>
        </w:rPr>
        <w:tab/>
      </w:r>
      <w:r>
        <w:rPr>
          <w:rFonts w:ascii="Arial" w:hAnsi="Arial" w:cs="Arial"/>
          <w:b/>
          <w:sz w:val="24"/>
        </w:rPr>
        <w:t>Draft LS to clarify the RSS-195 requirement related to wireless communication service equipment operating in 2305-2320 MHz / 2345-2360MHz frequency range (to: to ISED-Canada; cc: -; contact: Telus)</w:t>
      </w:r>
    </w:p>
    <w:p w14:paraId="6134A390" w14:textId="77777777" w:rsidR="00D93B97" w:rsidRDefault="00D93B97" w:rsidP="00D93B9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w:t>
      </w:r>
      <w:r>
        <w:rPr>
          <w:i/>
        </w:rPr>
        <w:br/>
      </w:r>
      <w:r>
        <w:rPr>
          <w:i/>
        </w:rPr>
        <w:tab/>
      </w:r>
      <w:r>
        <w:rPr>
          <w:i/>
        </w:rPr>
        <w:tab/>
      </w:r>
      <w:r>
        <w:rPr>
          <w:i/>
        </w:rPr>
        <w:tab/>
      </w:r>
      <w:r>
        <w:rPr>
          <w:i/>
        </w:rPr>
        <w:tab/>
      </w:r>
      <w:r>
        <w:rPr>
          <w:i/>
        </w:rPr>
        <w:tab/>
        <w:t>Source: Apple</w:t>
      </w:r>
    </w:p>
    <w:p w14:paraId="3B73ACCB" w14:textId="77777777" w:rsidR="00D93B97" w:rsidRDefault="00D93B97" w:rsidP="00D93B97">
      <w:pPr>
        <w:rPr>
          <w:color w:val="808080"/>
        </w:rPr>
      </w:pPr>
      <w:r>
        <w:rPr>
          <w:color w:val="808080"/>
        </w:rPr>
        <w:t>(Replaces RP-221009)</w:t>
      </w:r>
    </w:p>
    <w:p w14:paraId="5FB8CDA6" w14:textId="77777777" w:rsidR="00D93B97" w:rsidRDefault="00D93B97" w:rsidP="00D93B97">
      <w:pPr>
        <w:rPr>
          <w:rFonts w:ascii="Arial" w:hAnsi="Arial" w:cs="Arial"/>
          <w:b/>
        </w:rPr>
      </w:pPr>
      <w:r>
        <w:rPr>
          <w:rFonts w:ascii="Arial" w:hAnsi="Arial" w:cs="Arial"/>
          <w:b/>
        </w:rPr>
        <w:t xml:space="preserve">Discussion: </w:t>
      </w:r>
    </w:p>
    <w:p w14:paraId="4FB63458" w14:textId="77777777" w:rsidR="00D93B97" w:rsidRDefault="00D93B97" w:rsidP="00D93B97">
      <w:r>
        <w:t>result of [95e-45-Band-n30]</w:t>
      </w:r>
    </w:p>
    <w:p w14:paraId="1C02E20C"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RP-221014</w:t>
      </w:r>
      <w:r>
        <w:rPr>
          <w:color w:val="993300"/>
          <w:u w:val="single"/>
        </w:rPr>
        <w:t>.</w:t>
      </w:r>
    </w:p>
    <w:p w14:paraId="35A6A42D" w14:textId="77777777" w:rsidR="00D93B97" w:rsidRDefault="00D93B97" w:rsidP="00D93B97">
      <w:pPr>
        <w:rPr>
          <w:rFonts w:ascii="Arial" w:hAnsi="Arial" w:cs="Arial"/>
          <w:b/>
          <w:sz w:val="24"/>
        </w:rPr>
      </w:pPr>
      <w:r>
        <w:rPr>
          <w:rFonts w:ascii="Arial" w:hAnsi="Arial" w:cs="Arial"/>
          <w:b/>
          <w:color w:val="0000FF"/>
          <w:sz w:val="24"/>
        </w:rPr>
        <w:t>RP-221014</w:t>
      </w:r>
      <w:r>
        <w:rPr>
          <w:rFonts w:ascii="Arial" w:hAnsi="Arial" w:cs="Arial"/>
          <w:b/>
          <w:color w:val="0000FF"/>
          <w:sz w:val="24"/>
        </w:rPr>
        <w:tab/>
      </w:r>
      <w:r>
        <w:rPr>
          <w:rFonts w:ascii="Arial" w:hAnsi="Arial" w:cs="Arial"/>
          <w:b/>
          <w:sz w:val="24"/>
        </w:rPr>
        <w:t>LS to clarify the RSS-195 requirement related to wireless communication service equipment operating in 2305-2320 MHz / 2345-2360MHz frequency range (to: to ISED-Canada; cc: RAN4; contact: Telus)</w:t>
      </w:r>
    </w:p>
    <w:p w14:paraId="54F52691" w14:textId="77777777" w:rsidR="00D93B97" w:rsidRDefault="00D93B97" w:rsidP="00D93B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ISED-Canada, cc RAN4</w:t>
      </w:r>
      <w:r>
        <w:rPr>
          <w:i/>
        </w:rPr>
        <w:br/>
      </w:r>
      <w:r>
        <w:rPr>
          <w:i/>
        </w:rPr>
        <w:tab/>
      </w:r>
      <w:r>
        <w:rPr>
          <w:i/>
        </w:rPr>
        <w:tab/>
      </w:r>
      <w:r>
        <w:rPr>
          <w:i/>
        </w:rPr>
        <w:tab/>
      </w:r>
      <w:r>
        <w:rPr>
          <w:i/>
        </w:rPr>
        <w:tab/>
      </w:r>
      <w:r>
        <w:rPr>
          <w:i/>
        </w:rPr>
        <w:tab/>
        <w:t>Source: RAN</w:t>
      </w:r>
    </w:p>
    <w:p w14:paraId="5BD568CF" w14:textId="77777777" w:rsidR="00D93B97" w:rsidRDefault="00D93B97" w:rsidP="00D93B97">
      <w:pPr>
        <w:rPr>
          <w:color w:val="808080"/>
        </w:rPr>
      </w:pPr>
      <w:r>
        <w:rPr>
          <w:color w:val="808080"/>
        </w:rPr>
        <w:t>(Replaces RP-221011)</w:t>
      </w:r>
    </w:p>
    <w:p w14:paraId="2522A8C3" w14:textId="77777777" w:rsidR="00D93B97" w:rsidRDefault="00D93B97" w:rsidP="00D93B97">
      <w:pPr>
        <w:rPr>
          <w:rFonts w:ascii="Arial" w:hAnsi="Arial" w:cs="Arial"/>
          <w:b/>
        </w:rPr>
      </w:pPr>
      <w:r>
        <w:rPr>
          <w:rFonts w:ascii="Arial" w:hAnsi="Arial" w:cs="Arial"/>
          <w:b/>
        </w:rPr>
        <w:t xml:space="preserve">Discussion: </w:t>
      </w:r>
    </w:p>
    <w:p w14:paraId="3DB11955" w14:textId="77777777" w:rsidR="00D93B97" w:rsidRDefault="00D93B97" w:rsidP="00D93B97">
      <w:r>
        <w:t>result of [95e-45-Band-n30]</w:t>
      </w:r>
    </w:p>
    <w:p w14:paraId="4E259936"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38376" w14:textId="77777777" w:rsidR="00D93B97" w:rsidRDefault="00D93B97" w:rsidP="00D93B97">
      <w:pPr>
        <w:rPr>
          <w:rFonts w:ascii="Arial" w:hAnsi="Arial" w:cs="Arial"/>
          <w:b/>
          <w:sz w:val="24"/>
        </w:rPr>
      </w:pPr>
      <w:r>
        <w:rPr>
          <w:rFonts w:ascii="Arial" w:hAnsi="Arial" w:cs="Arial"/>
          <w:b/>
          <w:color w:val="0000FF"/>
          <w:sz w:val="24"/>
        </w:rPr>
        <w:t>RP-220905</w:t>
      </w:r>
      <w:r>
        <w:rPr>
          <w:rFonts w:ascii="Arial" w:hAnsi="Arial" w:cs="Arial"/>
          <w:b/>
          <w:color w:val="0000FF"/>
          <w:sz w:val="24"/>
        </w:rPr>
        <w:tab/>
      </w:r>
      <w:r>
        <w:rPr>
          <w:rFonts w:ascii="Arial" w:hAnsi="Arial" w:cs="Arial"/>
          <w:b/>
          <w:sz w:val="24"/>
        </w:rPr>
        <w:t>Moderator's summary for discussion [95e-45-Band-n30]</w:t>
      </w:r>
    </w:p>
    <w:p w14:paraId="51870D59"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Vice-Chair (Samsung)</w:t>
      </w:r>
    </w:p>
    <w:p w14:paraId="4517F41C" w14:textId="77777777" w:rsidR="00D93B97" w:rsidRDefault="00D93B97" w:rsidP="00D93B97">
      <w:pPr>
        <w:rPr>
          <w:rFonts w:ascii="Arial" w:hAnsi="Arial" w:cs="Arial"/>
          <w:b/>
        </w:rPr>
      </w:pPr>
      <w:r>
        <w:rPr>
          <w:rFonts w:ascii="Arial" w:hAnsi="Arial" w:cs="Arial"/>
          <w:b/>
        </w:rPr>
        <w:t xml:space="preserve">Abstract: </w:t>
      </w:r>
    </w:p>
    <w:p w14:paraId="42FCBBC6" w14:textId="77777777" w:rsidR="00D93B97" w:rsidRDefault="00D93B97" w:rsidP="00D93B97">
      <w:r>
        <w:t>handled Tdocs: RP-220454, 0455, 0456, 0465</w:t>
      </w:r>
    </w:p>
    <w:p w14:paraId="74BC8074"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8E70F" w14:textId="77777777" w:rsidR="00D93B97" w:rsidRDefault="00D93B97" w:rsidP="00D93B97">
      <w:pPr>
        <w:pStyle w:val="Heading2"/>
      </w:pPr>
      <w:bookmarkStart w:id="614" w:name="_Toc104749737"/>
      <w:bookmarkStart w:id="615" w:name="_Toc105286047"/>
      <w:r>
        <w:t>15</w:t>
      </w:r>
      <w:r>
        <w:tab/>
        <w:t>Any other business</w:t>
      </w:r>
      <w:bookmarkEnd w:id="614"/>
      <w:bookmarkEnd w:id="615"/>
    </w:p>
    <w:p w14:paraId="4AE533A5" w14:textId="77777777" w:rsidR="00D93B97" w:rsidRDefault="00D93B97" w:rsidP="00D93B97">
      <w:pPr>
        <w:rPr>
          <w:rFonts w:ascii="Arial" w:hAnsi="Arial" w:cs="Arial"/>
          <w:b/>
          <w:sz w:val="24"/>
        </w:rPr>
      </w:pPr>
      <w:r>
        <w:rPr>
          <w:rFonts w:ascii="Arial" w:hAnsi="Arial" w:cs="Arial"/>
          <w:b/>
          <w:color w:val="0000FF"/>
          <w:sz w:val="24"/>
        </w:rPr>
        <w:t>RP-221019</w:t>
      </w:r>
      <w:r>
        <w:rPr>
          <w:rFonts w:ascii="Arial" w:hAnsi="Arial" w:cs="Arial"/>
          <w:b/>
          <w:color w:val="0000FF"/>
          <w:sz w:val="24"/>
        </w:rPr>
        <w:tab/>
      </w:r>
      <w:r>
        <w:rPr>
          <w:rFonts w:ascii="Arial" w:hAnsi="Arial" w:cs="Arial"/>
          <w:b/>
          <w:sz w:val="24"/>
        </w:rPr>
        <w:t>Status of time budgets for RAN1/2/3/4 ongoing and new WIs/SIs after RAN #95e</w:t>
      </w:r>
    </w:p>
    <w:p w14:paraId="55FB0AE5" w14:textId="77777777" w:rsidR="00D93B97" w:rsidRDefault="00D93B97" w:rsidP="00D93B97">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(MediaTek), RAN3 Chair (ZTE), RAN4 Chair (Huawei)</w:t>
      </w:r>
    </w:p>
    <w:p w14:paraId="1ADDD7BF" w14:textId="77777777" w:rsidR="00D93B97" w:rsidRDefault="00D93B97" w:rsidP="00D93B97">
      <w:pPr>
        <w:rPr>
          <w:rFonts w:ascii="Arial" w:hAnsi="Arial" w:cs="Arial"/>
          <w:b/>
        </w:rPr>
      </w:pPr>
      <w:r>
        <w:rPr>
          <w:rFonts w:ascii="Arial" w:hAnsi="Arial" w:cs="Arial"/>
          <w:b/>
        </w:rPr>
        <w:t xml:space="preserve">Abstract: </w:t>
      </w:r>
    </w:p>
    <w:p w14:paraId="4BAA8B16" w14:textId="77777777" w:rsidR="00D93B97" w:rsidRDefault="00D93B97" w:rsidP="00D93B97">
      <w:r>
        <w:t>will be endorsed by email after RAN #95e</w:t>
      </w:r>
    </w:p>
    <w:p w14:paraId="68A69685" w14:textId="77777777" w:rsidR="00D93B97" w:rsidRDefault="00D93B97" w:rsidP="00D93B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949C0" w14:textId="77777777" w:rsidR="00D93B97" w:rsidRDefault="00D93B97" w:rsidP="00D93B97">
      <w:pPr>
        <w:pStyle w:val="Heading2"/>
      </w:pPr>
      <w:bookmarkStart w:id="616" w:name="_Toc104749738"/>
      <w:bookmarkStart w:id="617" w:name="_Toc105286048"/>
      <w:r>
        <w:t>16</w:t>
      </w:r>
      <w:r>
        <w:tab/>
        <w:t>Closing of the meeting</w:t>
      </w:r>
      <w:bookmarkEnd w:id="616"/>
      <w:bookmarkEnd w:id="617"/>
    </w:p>
    <w:p w14:paraId="65BF37FE" w14:textId="77777777" w:rsidR="00D93B97" w:rsidRDefault="00D93B97" w:rsidP="00D93B97">
      <w:r>
        <w:t>Note: Between the closing of the Wednesday GTW on 23.03.22 at 15:00 UTC and the closing of the meeting, no further email discussions are carried out but RAN Chair and MCC are documenting the conclusions via the RAN reflector and in the RAN report.</w:t>
      </w:r>
    </w:p>
    <w:p w14:paraId="73D40507" w14:textId="77777777" w:rsidR="00D93B97" w:rsidRDefault="00D93B97" w:rsidP="00D93B97">
      <w:r>
        <w:t>RAN Chair Mr. Wanshi Chen (Qualcomm) closed RAN #95e formally via the RAN email reflector on Wednesday 23.03.22 at 19:56 UTC.</w:t>
      </w:r>
    </w:p>
    <w:p w14:paraId="63C158E7" w14:textId="77777777" w:rsidR="00847750" w:rsidRDefault="00847750" w:rsidP="002E4E5C"/>
    <w:bookmarkEnd w:id="0"/>
    <w:bookmarkEnd w:id="1"/>
    <w:bookmarkEnd w:id="2"/>
    <w:bookmarkEnd w:id="3"/>
    <w:bookmarkEnd w:id="4"/>
    <w:bookmarkEnd w:id="5"/>
    <w:bookmarkEnd w:id="6"/>
    <w:bookmarkEnd w:id="7"/>
    <w:bookmarkEnd w:id="8"/>
    <w:bookmarkEnd w:id="45"/>
    <w:bookmarkEnd w:id="46"/>
    <w:bookmarkEnd w:id="47"/>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618" w:name="_Toc527197946"/>
      <w:bookmarkStart w:id="619" w:name="_Toc2391489"/>
      <w:bookmarkStart w:id="620" w:name="_Toc25787743"/>
      <w:bookmarkStart w:id="621" w:name="_Toc25787943"/>
      <w:bookmarkStart w:id="622" w:name="_Toc27430638"/>
      <w:bookmarkStart w:id="623" w:name="_Toc33140370"/>
      <w:bookmarkStart w:id="624" w:name="_Toc34604901"/>
      <w:bookmarkStart w:id="625" w:name="_Toc34605094"/>
      <w:bookmarkStart w:id="626" w:name="_Toc35697894"/>
      <w:bookmarkStart w:id="627" w:name="_Toc42029389"/>
      <w:bookmarkStart w:id="628" w:name="_Toc62413604"/>
      <w:bookmarkStart w:id="629" w:name="_Toc67153282"/>
      <w:bookmarkStart w:id="630" w:name="_Toc74553800"/>
      <w:bookmarkStart w:id="631" w:name="_Toc82419000"/>
      <w:bookmarkStart w:id="632" w:name="_Toc82457097"/>
      <w:bookmarkStart w:id="633" w:name="_Toc105286049"/>
      <w:r>
        <w:lastRenderedPageBreak/>
        <w:t>Annex A: List of participants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EAAA97" w14:textId="7D6DE854"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w:t>
      </w:r>
      <w:r w:rsidR="00B74990">
        <w:t>5</w:t>
      </w:r>
      <w:r w:rsidR="0085254E">
        <w:t>e</w:t>
      </w:r>
      <w:r w:rsidR="0072396A">
        <w:t xml:space="preserve"> </w:t>
      </w:r>
      <w:r>
        <w:t>is</w:t>
      </w:r>
      <w:r w:rsidRPr="005740F2">
        <w:t xml:space="preserve"> attached to this report.</w:t>
      </w:r>
    </w:p>
    <w:p w14:paraId="0F9D74DE" w14:textId="77777777" w:rsidR="00DC2F0C" w:rsidRDefault="00AB0E2A" w:rsidP="00AB0E2A">
      <w:pPr>
        <w:snapToGrid w:val="0"/>
      </w:pPr>
      <w:r w:rsidRPr="005740F2">
        <w:t xml:space="preserve">Total number of </w:t>
      </w:r>
      <w:r w:rsidR="00806E16">
        <w:t xml:space="preserve">registered </w:t>
      </w:r>
      <w:r w:rsidRPr="005740F2">
        <w:t xml:space="preserve">participants: </w:t>
      </w:r>
      <w:r w:rsidR="00B74990">
        <w:t xml:space="preserve">1014; total number of checked in participants: </w:t>
      </w:r>
      <w:r w:rsidR="00DC2F0C">
        <w:t>578.</w:t>
      </w:r>
    </w:p>
    <w:p w14:paraId="4C9F2E4F" w14:textId="095795A3" w:rsidR="00AB0E2A" w:rsidRDefault="00DE2923" w:rsidP="00AB0E2A">
      <w:pPr>
        <w:snapToGrid w:val="0"/>
      </w:pPr>
      <w:r>
        <w:t>Note</w:t>
      </w:r>
      <w:r w:rsidR="00DC5EAC">
        <w:t xml:space="preserve"> 1</w:t>
      </w:r>
      <w:r>
        <w:t>:</w:t>
      </w:r>
      <w:r w:rsidR="00B74990">
        <w:tab/>
        <w:t xml:space="preserve">Following a PCG decision of 04.03.2022, registered delegates of e-meeting RAN #95e had to check in themself between the start and the end of the meeting to confirm </w:t>
      </w:r>
      <w:r w:rsidR="00B74990">
        <w:tab/>
      </w:r>
      <w:r w:rsidR="00B74990">
        <w:tab/>
      </w:r>
      <w:r w:rsidR="00B74990">
        <w:tab/>
      </w:r>
      <w:r w:rsidR="00B74990">
        <w:tab/>
        <w:t xml:space="preserve">their presence. The check-in during this e-meeting will then be counted regarding </w:t>
      </w:r>
      <w:r w:rsidR="00D22C7A">
        <w:t xml:space="preserve">the </w:t>
      </w:r>
      <w:r w:rsidR="00AE01C4">
        <w:t>voting rights</w:t>
      </w:r>
      <w:r w:rsidR="00B74990">
        <w:t xml:space="preserve"> calculation.</w:t>
      </w:r>
      <w:r w:rsidR="002A215F">
        <w:br/>
      </w:r>
      <w:r w:rsidR="00DC2F0C">
        <w:t>Note 2:</w:t>
      </w:r>
      <w:r w:rsidR="00DC2F0C">
        <w:tab/>
        <w:t>A registration deadline (</w:t>
      </w:r>
      <w:r w:rsidR="00DC2F0C" w:rsidRPr="00DC2F0C">
        <w:t>Thu 10.03.2022 8am UTC</w:t>
      </w:r>
      <w:r w:rsidR="00DC2F0C">
        <w:t>) was applied and GotoWebinar invitations were only provided to delegates registered before this deadline</w:t>
      </w:r>
      <w:r w:rsidR="00D203A3">
        <w:t xml:space="preserve"> (900)</w:t>
      </w:r>
      <w:r w:rsidR="00DC2F0C">
        <w:t>.</w:t>
      </w:r>
      <w:r w:rsidR="00DC5EAC">
        <w:br/>
        <w:t xml:space="preserve">Note </w:t>
      </w:r>
      <w:r w:rsidR="00D203A3">
        <w:t>3</w:t>
      </w:r>
      <w:r w:rsidR="00DC5EAC">
        <w:t>:</w:t>
      </w:r>
      <w:r w:rsidR="00D203A3">
        <w:tab/>
      </w:r>
      <w:r w:rsidR="00DC5EAC">
        <w:t xml:space="preserve">Since some people </w:t>
      </w:r>
      <w:r w:rsidR="00872293">
        <w:t>registered</w:t>
      </w:r>
      <w:r w:rsidR="00DC5EAC">
        <w:t xml:space="preserve"> after the deadline, the total number of registrations was </w:t>
      </w:r>
      <w:r w:rsidR="005731D2">
        <w:t>10</w:t>
      </w:r>
      <w:r w:rsidR="00D203A3">
        <w:t>14</w:t>
      </w:r>
      <w:r w:rsidR="00DC5EAC">
        <w:t>.</w:t>
      </w:r>
    </w:p>
    <w:p w14:paraId="337E1E80" w14:textId="0864E174" w:rsidR="00C52308" w:rsidRDefault="00C52308" w:rsidP="00AB0E2A">
      <w:pPr>
        <w:snapToGrid w:val="0"/>
      </w:pPr>
    </w:p>
    <w:p w14:paraId="2129E786" w14:textId="6FC45657" w:rsidR="00C52308" w:rsidRDefault="006929B3" w:rsidP="00AB0E2A">
      <w:pPr>
        <w:snapToGrid w:val="0"/>
      </w:pPr>
      <w:r>
        <w:pict w14:anchorId="7DC02409">
          <v:shape id="_x0000_i1025" type="#_x0000_t75" style="width:728pt;height:266pt">
            <v:imagedata r:id="rId25" o:title=""/>
          </v:shape>
        </w:pict>
      </w:r>
    </w:p>
    <w:p w14:paraId="1CA933A0" w14:textId="29D3CC17"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and further)</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634" w:name="_Toc527197947"/>
      <w:bookmarkStart w:id="635" w:name="_Toc2391490"/>
      <w:bookmarkStart w:id="636" w:name="_Toc25787744"/>
      <w:bookmarkStart w:id="637" w:name="_Toc25787944"/>
      <w:bookmarkStart w:id="638" w:name="_Toc27430639"/>
      <w:bookmarkStart w:id="639" w:name="_Toc33140371"/>
      <w:bookmarkStart w:id="640" w:name="_Toc34604902"/>
      <w:bookmarkStart w:id="641" w:name="_Toc34605095"/>
      <w:bookmarkStart w:id="642" w:name="_Toc35697895"/>
      <w:bookmarkStart w:id="643" w:name="_Toc42029390"/>
      <w:bookmarkStart w:id="644" w:name="_Toc62413605"/>
      <w:bookmarkStart w:id="645" w:name="_Toc67153283"/>
      <w:bookmarkStart w:id="646" w:name="_Toc74553801"/>
      <w:bookmarkStart w:id="647" w:name="_Toc82419001"/>
      <w:bookmarkStart w:id="648" w:name="_Toc82457098"/>
      <w:bookmarkStart w:id="649" w:name="_Toc105286050"/>
      <w:r>
        <w:lastRenderedPageBreak/>
        <w:t>Annex B: List of contribution documents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5F964C5" w14:textId="4E2417BB" w:rsidR="00AB0E2A" w:rsidRPr="005740F2" w:rsidRDefault="00AB0E2A" w:rsidP="00AB0E2A">
      <w:pPr>
        <w:snapToGrid w:val="0"/>
      </w:pPr>
      <w:r>
        <w:t>The list of Tdocs of this RAN meeting #</w:t>
      </w:r>
      <w:r w:rsidR="001F6F8E">
        <w:t>9</w:t>
      </w:r>
      <w:r w:rsidR="003C40D7">
        <w:t>5</w:t>
      </w:r>
      <w:r w:rsidR="00E82E9C">
        <w:t>e</w:t>
      </w:r>
      <w:r>
        <w:t xml:space="preserve"> is</w:t>
      </w:r>
      <w:r w:rsidRPr="005740F2">
        <w:t xml:space="preserve"> attached to this report.</w:t>
      </w:r>
    </w:p>
    <w:p w14:paraId="5B9BC72F" w14:textId="61265AE7" w:rsidR="00AB0E2A" w:rsidRDefault="00AB0E2A" w:rsidP="00AB0E2A">
      <w:pPr>
        <w:snapToGrid w:val="0"/>
      </w:pPr>
      <w:r>
        <w:t xml:space="preserve">Total number of Tdocs: </w:t>
      </w:r>
      <w:r w:rsidR="0066549A">
        <w:t>10</w:t>
      </w:r>
      <w:r w:rsidR="003C40D7">
        <w:t>19</w:t>
      </w:r>
      <w:r w:rsidRPr="00E25919">
        <w:t xml:space="preserve"> (RP-</w:t>
      </w:r>
      <w:r w:rsidR="00741B7D">
        <w:t>2</w:t>
      </w:r>
      <w:r w:rsidR="003C40D7">
        <w:t>20001</w:t>
      </w:r>
      <w:r w:rsidRPr="00E25919">
        <w:t xml:space="preserve"> - RP-</w:t>
      </w:r>
      <w:r w:rsidR="00741B7D">
        <w:t>2</w:t>
      </w:r>
      <w:r w:rsidR="003C40D7">
        <w:t>21019</w:t>
      </w:r>
      <w:r w:rsidRPr="00E25919">
        <w:t>) of which</w:t>
      </w:r>
      <w:r w:rsidR="0046517B">
        <w:t xml:space="preserve"> </w:t>
      </w:r>
      <w:r w:rsidR="003C40D7">
        <w:t>1003</w:t>
      </w:r>
      <w:r w:rsidR="00017A23">
        <w:t xml:space="preserve"> </w:t>
      </w:r>
      <w:r w:rsidRPr="00E25919">
        <w:t xml:space="preserve">Tdocs are available, i.e. </w:t>
      </w:r>
      <w:r w:rsidR="003C40D7">
        <w:t>16</w:t>
      </w:r>
      <w:r w:rsidRPr="00FF2774">
        <w:t xml:space="preserve"> are not a</w:t>
      </w:r>
      <w:r>
        <w:t>vailable and they are withdrawn</w:t>
      </w:r>
      <w:r w:rsidRPr="009D3CD8">
        <w:t>.</w:t>
      </w:r>
    </w:p>
    <w:p w14:paraId="2A69A69C" w14:textId="32298391" w:rsidR="00FB6E58" w:rsidRDefault="00FB6E58" w:rsidP="00AB0E2A">
      <w:pPr>
        <w:snapToGrid w:val="0"/>
      </w:pPr>
    </w:p>
    <w:p w14:paraId="7DA923CB" w14:textId="7B8AEF95" w:rsidR="00FB6E58" w:rsidRDefault="006929B3" w:rsidP="00AB0E2A">
      <w:pPr>
        <w:snapToGrid w:val="0"/>
      </w:pPr>
      <w:r>
        <w:pict w14:anchorId="06DD288E">
          <v:shape id="_x0000_i1026" type="#_x0000_t75" style="width:728.5pt;height:262.5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650" w:name="_Toc527197948"/>
      <w:bookmarkStart w:id="651" w:name="_Toc2391491"/>
      <w:bookmarkStart w:id="652" w:name="_Toc25787745"/>
      <w:bookmarkStart w:id="653" w:name="_Toc25787945"/>
      <w:bookmarkStart w:id="654" w:name="_Toc27430640"/>
      <w:bookmarkStart w:id="655" w:name="_Toc33140372"/>
      <w:bookmarkStart w:id="656" w:name="_Toc34604903"/>
      <w:bookmarkStart w:id="657" w:name="_Toc34605096"/>
      <w:bookmarkStart w:id="658" w:name="_Toc35697896"/>
      <w:bookmarkStart w:id="659" w:name="_Toc42029391"/>
      <w:bookmarkStart w:id="660" w:name="_Toc62413606"/>
      <w:bookmarkStart w:id="661" w:name="_Toc67153284"/>
      <w:bookmarkStart w:id="662" w:name="_Toc74553802"/>
      <w:bookmarkStart w:id="663" w:name="_Toc82419002"/>
      <w:bookmarkStart w:id="664" w:name="_Toc82457099"/>
      <w:bookmarkStart w:id="665" w:name="_Toc105286051"/>
      <w:r>
        <w:lastRenderedPageBreak/>
        <w:t>Annex C: Lists of liaison statements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0AB329C" w14:textId="5B11B2ED" w:rsidR="002C6209" w:rsidRPr="00025D35" w:rsidRDefault="00AB0E2A" w:rsidP="009F471F">
      <w:r w:rsidRPr="00025D35">
        <w:t xml:space="preserve">In total </w:t>
      </w:r>
      <w:r w:rsidR="00884FC4">
        <w:t>23</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884FC4">
        <w:t>5</w:t>
      </w:r>
      <w:r w:rsidR="006970E4">
        <w:t>e</w:t>
      </w:r>
      <w:r w:rsidRPr="00025D35">
        <w:t>.</w:t>
      </w:r>
      <w:r w:rsidR="00CC57B6" w:rsidRPr="00025D35">
        <w:t xml:space="preserve"> </w:t>
      </w:r>
      <w:r w:rsidR="00492039">
        <w:t xml:space="preserve">All </w:t>
      </w:r>
      <w:r w:rsidR="00884FC4">
        <w:t>23</w:t>
      </w:r>
      <w:r w:rsidRPr="00025D35">
        <w:t xml:space="preserve"> LSs/LTIs were treated</w:t>
      </w:r>
      <w:r w:rsidR="00FA2865">
        <w:t>.</w:t>
      </w:r>
    </w:p>
    <w:p w14:paraId="22C17EE3" w14:textId="78CE1C5B" w:rsidR="00AB0E2A" w:rsidRDefault="00884FC4" w:rsidP="00F77D9D">
      <w:pPr>
        <w:spacing w:after="0"/>
      </w:pPr>
      <w:r>
        <w:t>9</w:t>
      </w:r>
      <w:r w:rsidR="00AB0E2A" w:rsidRPr="00025D35">
        <w:t xml:space="preserve"> </w:t>
      </w:r>
      <w:r w:rsidR="00AB0E2A" w:rsidRPr="00025D35">
        <w:rPr>
          <w:u w:val="single"/>
        </w:rPr>
        <w:t>outgoing LSs/LTIs</w:t>
      </w:r>
      <w:r w:rsidR="00AB0E2A" w:rsidRPr="00025D35">
        <w:t xml:space="preserve"> were sent from RAN #</w:t>
      </w:r>
      <w:r w:rsidR="00FE127B">
        <w:t>9</w:t>
      </w:r>
      <w:r>
        <w:t>5</w:t>
      </w:r>
      <w:r w:rsidR="002F4B02">
        <w:t>e</w:t>
      </w:r>
      <w:r w:rsidR="009D3E09" w:rsidRPr="00025D35">
        <w:t>.</w:t>
      </w:r>
    </w:p>
    <w:p w14:paraId="742D99BC" w14:textId="77777777" w:rsidR="009630A0" w:rsidRDefault="009630A0" w:rsidP="00F77D9D">
      <w:pPr>
        <w:spacing w:after="0"/>
      </w:pPr>
    </w:p>
    <w:p w14:paraId="146FC83F" w14:textId="45252132" w:rsidR="006912B6" w:rsidRDefault="006929B3" w:rsidP="00F77D9D">
      <w:pPr>
        <w:spacing w:after="0"/>
      </w:pPr>
      <w:r>
        <w:pict w14:anchorId="40A70C49">
          <v:shape id="_x0000_i1027" type="#_x0000_t75" style="width:677pt;height:251.5pt">
            <v:imagedata r:id="rId27"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666" w:name="_Toc527197949"/>
      <w:bookmarkStart w:id="667" w:name="_Toc2391492"/>
      <w:bookmarkStart w:id="668" w:name="_Toc25787746"/>
      <w:bookmarkStart w:id="669" w:name="_Toc25787946"/>
      <w:bookmarkStart w:id="670" w:name="_Toc27430641"/>
      <w:bookmarkStart w:id="671" w:name="_Toc33140373"/>
      <w:bookmarkStart w:id="672" w:name="_Toc34604904"/>
      <w:bookmarkStart w:id="673" w:name="_Toc34605097"/>
      <w:bookmarkStart w:id="674" w:name="_Toc35697897"/>
      <w:bookmarkStart w:id="675" w:name="_Toc42029392"/>
      <w:bookmarkStart w:id="676" w:name="_Toc62413607"/>
      <w:bookmarkStart w:id="677" w:name="_Toc67153285"/>
      <w:bookmarkStart w:id="678" w:name="_Toc74553803"/>
      <w:bookmarkStart w:id="679" w:name="_Toc82419003"/>
      <w:bookmarkStart w:id="680" w:name="_Toc82457100"/>
      <w:bookmarkStart w:id="681" w:name="_Toc105286052"/>
      <w:r w:rsidRPr="00C915BA">
        <w:lastRenderedPageBreak/>
        <w:t>C1: Incoming liaison statements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9113AD" w:rsidRPr="009113AD" w14:paraId="0320E424" w14:textId="77777777" w:rsidTr="00A238D6">
        <w:trPr>
          <w:cantSplit/>
        </w:trPr>
        <w:tc>
          <w:tcPr>
            <w:tcW w:w="1097" w:type="dxa"/>
            <w:shd w:val="clear" w:color="auto" w:fill="auto"/>
          </w:tcPr>
          <w:p w14:paraId="506128A1" w14:textId="4ED794A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RP-220025</w:t>
            </w:r>
          </w:p>
        </w:tc>
        <w:tc>
          <w:tcPr>
            <w:tcW w:w="1766" w:type="dxa"/>
            <w:shd w:val="clear" w:color="auto" w:fill="auto"/>
          </w:tcPr>
          <w:p w14:paraId="3A607FA1" w14:textId="3F6D8EF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SP-211621</w:t>
            </w:r>
          </w:p>
        </w:tc>
        <w:tc>
          <w:tcPr>
            <w:tcW w:w="8222" w:type="dxa"/>
            <w:shd w:val="clear" w:color="auto" w:fill="auto"/>
          </w:tcPr>
          <w:p w14:paraId="230D26D8" w14:textId="6912BFE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Energy Efficiency as guiding principle for new solutions (SP-211621; to: RAN, CT, SA1, SA2, SA3, SA4, SA5, SA6, RAN1, RAN2, RAN3, RAN4, RAN5, CT1, CT3, CT4, CT6; cc: -; contact: Nokia)</w:t>
            </w:r>
          </w:p>
        </w:tc>
        <w:tc>
          <w:tcPr>
            <w:tcW w:w="1417" w:type="dxa"/>
            <w:shd w:val="clear" w:color="auto" w:fill="auto"/>
          </w:tcPr>
          <w:p w14:paraId="4A9800C3" w14:textId="0F5995E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w:t>
            </w:r>
          </w:p>
        </w:tc>
        <w:tc>
          <w:tcPr>
            <w:tcW w:w="1134" w:type="dxa"/>
            <w:shd w:val="clear" w:color="auto" w:fill="auto"/>
          </w:tcPr>
          <w:p w14:paraId="44621FF1" w14:textId="7AD99317"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037037FF" w14:textId="59C9A72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FE705F1" w14:textId="77777777" w:rsidTr="00A238D6">
        <w:trPr>
          <w:cantSplit/>
        </w:trPr>
        <w:tc>
          <w:tcPr>
            <w:tcW w:w="1097" w:type="dxa"/>
            <w:shd w:val="clear" w:color="auto" w:fill="auto"/>
          </w:tcPr>
          <w:p w14:paraId="39B344F3" w14:textId="225DABF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RP-220026</w:t>
            </w:r>
          </w:p>
        </w:tc>
        <w:tc>
          <w:tcPr>
            <w:tcW w:w="1766" w:type="dxa"/>
            <w:shd w:val="clear" w:color="auto" w:fill="auto"/>
          </w:tcPr>
          <w:p w14:paraId="2D68E190" w14:textId="7E9B5CB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C1-220532</w:t>
            </w:r>
          </w:p>
        </w:tc>
        <w:tc>
          <w:tcPr>
            <w:tcW w:w="8222" w:type="dxa"/>
            <w:shd w:val="clear" w:color="auto" w:fill="auto"/>
          </w:tcPr>
          <w:p w14:paraId="2BA22F80" w14:textId="294038C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S2-2109344 = RP-212742 on EPS support for IoT NTN in Rel-17 (C1-220532; to: RAN, SA2, RAN2, CT, SA; cc: CT4, RAN3; contact: MediaTek)</w:t>
            </w:r>
          </w:p>
        </w:tc>
        <w:tc>
          <w:tcPr>
            <w:tcW w:w="1417" w:type="dxa"/>
            <w:shd w:val="clear" w:color="auto" w:fill="auto"/>
          </w:tcPr>
          <w:p w14:paraId="08050158" w14:textId="1FCF574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CT1</w:t>
            </w:r>
          </w:p>
        </w:tc>
        <w:tc>
          <w:tcPr>
            <w:tcW w:w="1134" w:type="dxa"/>
            <w:shd w:val="clear" w:color="auto" w:fill="auto"/>
          </w:tcPr>
          <w:p w14:paraId="43113727" w14:textId="70550E7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067DB720" w14:textId="281D95C6"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12D6BA7" w14:textId="77777777" w:rsidTr="00A238D6">
        <w:trPr>
          <w:cantSplit/>
        </w:trPr>
        <w:tc>
          <w:tcPr>
            <w:tcW w:w="1097" w:type="dxa"/>
            <w:shd w:val="clear" w:color="auto" w:fill="auto"/>
          </w:tcPr>
          <w:p w14:paraId="58869D22" w14:textId="7D5CA16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RP-220027</w:t>
            </w:r>
          </w:p>
        </w:tc>
        <w:tc>
          <w:tcPr>
            <w:tcW w:w="1766" w:type="dxa"/>
            <w:shd w:val="clear" w:color="auto" w:fill="auto"/>
          </w:tcPr>
          <w:p w14:paraId="3F4704A2" w14:textId="65A90FE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SMPTE_LS_220118</w:t>
            </w:r>
          </w:p>
        </w:tc>
        <w:tc>
          <w:tcPr>
            <w:tcW w:w="8222" w:type="dxa"/>
            <w:shd w:val="clear" w:color="auto" w:fill="auto"/>
          </w:tcPr>
          <w:p w14:paraId="2289882E" w14:textId="21D444A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PTP device monitoring Public Committee Draft (SMPTE_LS_220118; to: RAN, SA; cc: -; contact: SMPTE Standards Vice-President)</w:t>
            </w:r>
          </w:p>
        </w:tc>
        <w:tc>
          <w:tcPr>
            <w:tcW w:w="1417" w:type="dxa"/>
            <w:shd w:val="clear" w:color="auto" w:fill="auto"/>
          </w:tcPr>
          <w:p w14:paraId="113A1193" w14:textId="675B4AF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SMPTE</w:t>
            </w:r>
          </w:p>
        </w:tc>
        <w:tc>
          <w:tcPr>
            <w:tcW w:w="1134" w:type="dxa"/>
            <w:shd w:val="clear" w:color="auto" w:fill="auto"/>
          </w:tcPr>
          <w:p w14:paraId="7BC0E51A" w14:textId="345775F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32221932" w14:textId="12079F47"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BD624D0" w14:textId="77777777" w:rsidTr="00A238D6">
        <w:trPr>
          <w:cantSplit/>
        </w:trPr>
        <w:tc>
          <w:tcPr>
            <w:tcW w:w="1097" w:type="dxa"/>
            <w:shd w:val="clear" w:color="auto" w:fill="auto"/>
          </w:tcPr>
          <w:p w14:paraId="12F58229" w14:textId="7CFC8FD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RP-220028</w:t>
            </w:r>
          </w:p>
        </w:tc>
        <w:tc>
          <w:tcPr>
            <w:tcW w:w="1766" w:type="dxa"/>
            <w:shd w:val="clear" w:color="auto" w:fill="auto"/>
          </w:tcPr>
          <w:p w14:paraId="6F8F160A" w14:textId="00286257"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TSDSI_8045_LSo_V0.0.0_26012022</w:t>
            </w:r>
          </w:p>
        </w:tc>
        <w:tc>
          <w:tcPr>
            <w:tcW w:w="8222" w:type="dxa"/>
            <w:shd w:val="clear" w:color="auto" w:fill="auto"/>
          </w:tcPr>
          <w:p w14:paraId="5F4D7D59" w14:textId="28514EB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RP-213655 on the merger of TSDSI 5Gi into 3GPP REL-17 (TSDSI_8045_LSo_V0.0.0_26012022; to: RAN; cc: -; contact: Advisor TSDSI)</w:t>
            </w:r>
          </w:p>
        </w:tc>
        <w:tc>
          <w:tcPr>
            <w:tcW w:w="1417" w:type="dxa"/>
            <w:shd w:val="clear" w:color="auto" w:fill="auto"/>
          </w:tcPr>
          <w:p w14:paraId="3ACE9D5E" w14:textId="5244A0C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TSDSI (Telecommunications Standards Development Society India)</w:t>
            </w:r>
          </w:p>
        </w:tc>
        <w:tc>
          <w:tcPr>
            <w:tcW w:w="1134" w:type="dxa"/>
            <w:shd w:val="clear" w:color="auto" w:fill="auto"/>
          </w:tcPr>
          <w:p w14:paraId="2377F76B" w14:textId="2DD927F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4C5B764C" w14:textId="7EE02777"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RP-220950</w:t>
            </w:r>
          </w:p>
        </w:tc>
      </w:tr>
      <w:tr w:rsidR="009113AD" w:rsidRPr="009113AD" w14:paraId="673E56B0" w14:textId="77777777" w:rsidTr="00A238D6">
        <w:trPr>
          <w:cantSplit/>
        </w:trPr>
        <w:tc>
          <w:tcPr>
            <w:tcW w:w="1097" w:type="dxa"/>
            <w:shd w:val="clear" w:color="auto" w:fill="auto"/>
          </w:tcPr>
          <w:p w14:paraId="5627D3FC" w14:textId="78570B8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RP-220029</w:t>
            </w:r>
          </w:p>
        </w:tc>
        <w:tc>
          <w:tcPr>
            <w:tcW w:w="1766" w:type="dxa"/>
            <w:shd w:val="clear" w:color="auto" w:fill="auto"/>
          </w:tcPr>
          <w:p w14:paraId="50FC4AAE" w14:textId="3E61E0E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IEEE_1588_WG_LS220126</w:t>
            </w:r>
          </w:p>
        </w:tc>
        <w:tc>
          <w:tcPr>
            <w:tcW w:w="8222" w:type="dxa"/>
            <w:shd w:val="clear" w:color="auto" w:fill="auto"/>
          </w:tcPr>
          <w:p w14:paraId="79C9D0C5" w14:textId="4BFEEEC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S2-2107800 on inclusive terminology (IEEE_1588_WG_LS220126; to: SA2, RAN; cc: -; contact: IEEE 1588 WG Chair)</w:t>
            </w:r>
          </w:p>
        </w:tc>
        <w:tc>
          <w:tcPr>
            <w:tcW w:w="1417" w:type="dxa"/>
            <w:shd w:val="clear" w:color="auto" w:fill="auto"/>
          </w:tcPr>
          <w:p w14:paraId="4E5B146B" w14:textId="0E1B9D8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IEEE 1588 WG</w:t>
            </w:r>
          </w:p>
        </w:tc>
        <w:tc>
          <w:tcPr>
            <w:tcW w:w="1134" w:type="dxa"/>
            <w:shd w:val="clear" w:color="auto" w:fill="auto"/>
          </w:tcPr>
          <w:p w14:paraId="172B3AA5" w14:textId="54778F0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70758363" w14:textId="4976322C"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F5140C0" w14:textId="77777777" w:rsidTr="00A238D6">
        <w:trPr>
          <w:cantSplit/>
        </w:trPr>
        <w:tc>
          <w:tcPr>
            <w:tcW w:w="1097" w:type="dxa"/>
            <w:shd w:val="clear" w:color="auto" w:fill="auto"/>
          </w:tcPr>
          <w:p w14:paraId="5D55CAC8" w14:textId="415D743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RP-220030</w:t>
            </w:r>
          </w:p>
        </w:tc>
        <w:tc>
          <w:tcPr>
            <w:tcW w:w="1766" w:type="dxa"/>
            <w:shd w:val="clear" w:color="auto" w:fill="auto"/>
          </w:tcPr>
          <w:p w14:paraId="3F51413C" w14:textId="3940733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ETSI TC LI(22)P59034r1</w:t>
            </w:r>
          </w:p>
        </w:tc>
        <w:tc>
          <w:tcPr>
            <w:tcW w:w="8222" w:type="dxa"/>
            <w:shd w:val="clear" w:color="auto" w:fill="auto"/>
          </w:tcPr>
          <w:p w14:paraId="2B4067D3" w14:textId="788FF96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RP-213674 on Location Services for Drones (ETSI TC LI(22)P59034r1; to: RAN, RAN2; cc: SA3 LI; contact: ETSI TC LI Chair (Telefonica))</w:t>
            </w:r>
          </w:p>
        </w:tc>
        <w:tc>
          <w:tcPr>
            <w:tcW w:w="1417" w:type="dxa"/>
            <w:shd w:val="clear" w:color="auto" w:fill="auto"/>
          </w:tcPr>
          <w:p w14:paraId="60DBD900" w14:textId="465F3BF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ETSI TC LI</w:t>
            </w:r>
          </w:p>
        </w:tc>
        <w:tc>
          <w:tcPr>
            <w:tcW w:w="1134" w:type="dxa"/>
            <w:shd w:val="clear" w:color="auto" w:fill="auto"/>
          </w:tcPr>
          <w:p w14:paraId="6D20BC8C" w14:textId="4E8BFC8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1BEE481D" w14:textId="6B6458D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RP-220954</w:t>
            </w:r>
          </w:p>
        </w:tc>
      </w:tr>
      <w:tr w:rsidR="009113AD" w:rsidRPr="009113AD" w14:paraId="01A0CC73" w14:textId="77777777" w:rsidTr="00A238D6">
        <w:trPr>
          <w:cantSplit/>
        </w:trPr>
        <w:tc>
          <w:tcPr>
            <w:tcW w:w="1097" w:type="dxa"/>
            <w:shd w:val="clear" w:color="auto" w:fill="auto"/>
          </w:tcPr>
          <w:p w14:paraId="48500C60" w14:textId="03B0B24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RP-220031</w:t>
            </w:r>
          </w:p>
        </w:tc>
        <w:tc>
          <w:tcPr>
            <w:tcW w:w="1766" w:type="dxa"/>
            <w:shd w:val="clear" w:color="auto" w:fill="auto"/>
          </w:tcPr>
          <w:p w14:paraId="41F788AE" w14:textId="2CB431F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RT-220003</w:t>
            </w:r>
          </w:p>
        </w:tc>
        <w:tc>
          <w:tcPr>
            <w:tcW w:w="8222" w:type="dxa"/>
            <w:shd w:val="clear" w:color="auto" w:fill="auto"/>
          </w:tcPr>
          <w:p w14:paraId="504351D4" w14:textId="17EDF1A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DRAFT reply letter to ITU-R WP5D/TEMP/353-E = RP-211636 on the schedule for updating Recommendation ITU-R M.2150 to Revision ‘After Year 2021’ (RT-220003; to: RAN, SA ; cc: -; contact: Telecom Italia)</w:t>
            </w:r>
          </w:p>
        </w:tc>
        <w:tc>
          <w:tcPr>
            <w:tcW w:w="1417" w:type="dxa"/>
            <w:shd w:val="clear" w:color="auto" w:fill="auto"/>
          </w:tcPr>
          <w:p w14:paraId="41A70AF5" w14:textId="1E5D59F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3GPP ITU-R Ad hoc</w:t>
            </w:r>
          </w:p>
        </w:tc>
        <w:tc>
          <w:tcPr>
            <w:tcW w:w="1134" w:type="dxa"/>
            <w:shd w:val="clear" w:color="auto" w:fill="auto"/>
          </w:tcPr>
          <w:p w14:paraId="405C23C8" w14:textId="7E51CDB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29D59423" w14:textId="566F917B"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77F6772E" w14:textId="77777777" w:rsidTr="00A238D6">
        <w:trPr>
          <w:cantSplit/>
        </w:trPr>
        <w:tc>
          <w:tcPr>
            <w:tcW w:w="1097" w:type="dxa"/>
            <w:shd w:val="clear" w:color="auto" w:fill="auto"/>
          </w:tcPr>
          <w:p w14:paraId="08E979BD" w14:textId="267BAF2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RP-220032</w:t>
            </w:r>
          </w:p>
        </w:tc>
        <w:tc>
          <w:tcPr>
            <w:tcW w:w="1766" w:type="dxa"/>
            <w:shd w:val="clear" w:color="auto" w:fill="auto"/>
          </w:tcPr>
          <w:p w14:paraId="7FEFF86F" w14:textId="71FAFC4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RT-220004</w:t>
            </w:r>
          </w:p>
        </w:tc>
        <w:tc>
          <w:tcPr>
            <w:tcW w:w="8222" w:type="dxa"/>
            <w:shd w:val="clear" w:color="auto" w:fill="auto"/>
          </w:tcPr>
          <w:p w14:paraId="341AC40B" w14:textId="44AC0CF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DRAFT reply letter to ITU-R WP5D/TEMP/356 = RP-211634 on the schedule for updating Recommendation ITU-R M.2012 to Revision 6 (RT-220004; to: RAN, SA; cc: -; contact: Telecom Italia)</w:t>
            </w:r>
          </w:p>
        </w:tc>
        <w:tc>
          <w:tcPr>
            <w:tcW w:w="1417" w:type="dxa"/>
            <w:shd w:val="clear" w:color="auto" w:fill="auto"/>
          </w:tcPr>
          <w:p w14:paraId="01DFAE72" w14:textId="177A91B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3GPP ITU-R Ad hoc</w:t>
            </w:r>
          </w:p>
        </w:tc>
        <w:tc>
          <w:tcPr>
            <w:tcW w:w="1134" w:type="dxa"/>
            <w:shd w:val="clear" w:color="auto" w:fill="auto"/>
          </w:tcPr>
          <w:p w14:paraId="7D33F3B9" w14:textId="5433CF9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4D19F5C5" w14:textId="112D112D"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E5C6957" w14:textId="77777777" w:rsidTr="00A238D6">
        <w:trPr>
          <w:cantSplit/>
        </w:trPr>
        <w:tc>
          <w:tcPr>
            <w:tcW w:w="1097" w:type="dxa"/>
            <w:shd w:val="clear" w:color="auto" w:fill="auto"/>
          </w:tcPr>
          <w:p w14:paraId="4FF0D2EE" w14:textId="3A70D9E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RP-220033</w:t>
            </w:r>
          </w:p>
        </w:tc>
        <w:tc>
          <w:tcPr>
            <w:tcW w:w="1766" w:type="dxa"/>
            <w:shd w:val="clear" w:color="auto" w:fill="auto"/>
          </w:tcPr>
          <w:p w14:paraId="64D8E334" w14:textId="166466D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S2-2201514</w:t>
            </w:r>
          </w:p>
        </w:tc>
        <w:tc>
          <w:tcPr>
            <w:tcW w:w="8222" w:type="dxa"/>
            <w:shd w:val="clear" w:color="auto" w:fill="auto"/>
          </w:tcPr>
          <w:p w14:paraId="6F912D8F" w14:textId="24C9D32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S3-214416 = RP-213475 on MINT functionality for Disaster Roaming (S2-2201514; to: SA3, CT4; cc: SA5, CT1, CT6, RAN2, SA, CT, RAN; contact: LG Electronics)</w:t>
            </w:r>
          </w:p>
        </w:tc>
        <w:tc>
          <w:tcPr>
            <w:tcW w:w="1417" w:type="dxa"/>
            <w:shd w:val="clear" w:color="auto" w:fill="auto"/>
          </w:tcPr>
          <w:p w14:paraId="2F8DC7D4" w14:textId="6DB5FD2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SA2</w:t>
            </w:r>
          </w:p>
        </w:tc>
        <w:tc>
          <w:tcPr>
            <w:tcW w:w="1134" w:type="dxa"/>
            <w:shd w:val="clear" w:color="auto" w:fill="auto"/>
          </w:tcPr>
          <w:p w14:paraId="6D37D3AC" w14:textId="79BD51F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11C06E84" w14:textId="08F897A2"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23C2769" w14:textId="77777777" w:rsidTr="00A238D6">
        <w:trPr>
          <w:cantSplit/>
        </w:trPr>
        <w:tc>
          <w:tcPr>
            <w:tcW w:w="1097" w:type="dxa"/>
            <w:shd w:val="clear" w:color="auto" w:fill="auto"/>
          </w:tcPr>
          <w:p w14:paraId="26634FAC" w14:textId="1974702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RP-220034</w:t>
            </w:r>
          </w:p>
        </w:tc>
        <w:tc>
          <w:tcPr>
            <w:tcW w:w="1766" w:type="dxa"/>
            <w:shd w:val="clear" w:color="auto" w:fill="auto"/>
          </w:tcPr>
          <w:p w14:paraId="4AF44875" w14:textId="22FE3CE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S2-2201578</w:t>
            </w:r>
          </w:p>
        </w:tc>
        <w:tc>
          <w:tcPr>
            <w:tcW w:w="8222" w:type="dxa"/>
            <w:shd w:val="clear" w:color="auto" w:fill="auto"/>
          </w:tcPr>
          <w:p w14:paraId="188C9B94" w14:textId="0E72B25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IAB support of NR satellite access (S2-2201578; to: RAN; cc: RAN3; contact: Rakuten)</w:t>
            </w:r>
          </w:p>
        </w:tc>
        <w:tc>
          <w:tcPr>
            <w:tcW w:w="1417" w:type="dxa"/>
            <w:shd w:val="clear" w:color="auto" w:fill="auto"/>
          </w:tcPr>
          <w:p w14:paraId="653945E5" w14:textId="612FD62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SA2</w:t>
            </w:r>
          </w:p>
        </w:tc>
        <w:tc>
          <w:tcPr>
            <w:tcW w:w="1134" w:type="dxa"/>
            <w:shd w:val="clear" w:color="auto" w:fill="auto"/>
          </w:tcPr>
          <w:p w14:paraId="613B46D2" w14:textId="03381C6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3A18BDF5" w14:textId="1AA704D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RP-220963</w:t>
            </w:r>
          </w:p>
        </w:tc>
      </w:tr>
      <w:tr w:rsidR="009113AD" w:rsidRPr="009113AD" w14:paraId="588B1E98" w14:textId="77777777" w:rsidTr="00A238D6">
        <w:trPr>
          <w:cantSplit/>
        </w:trPr>
        <w:tc>
          <w:tcPr>
            <w:tcW w:w="1097" w:type="dxa"/>
            <w:shd w:val="clear" w:color="auto" w:fill="auto"/>
          </w:tcPr>
          <w:p w14:paraId="11C42D56" w14:textId="1470BED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RP-220035</w:t>
            </w:r>
          </w:p>
        </w:tc>
        <w:tc>
          <w:tcPr>
            <w:tcW w:w="1766" w:type="dxa"/>
            <w:shd w:val="clear" w:color="auto" w:fill="auto"/>
          </w:tcPr>
          <w:p w14:paraId="2E0C078C" w14:textId="4456F53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S2-2201859</w:t>
            </w:r>
          </w:p>
        </w:tc>
        <w:tc>
          <w:tcPr>
            <w:tcW w:w="8222" w:type="dxa"/>
            <w:shd w:val="clear" w:color="auto" w:fill="auto"/>
          </w:tcPr>
          <w:p w14:paraId="1E8A4E64" w14:textId="5709D2A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R2-2111310 on Slice list and priority information for cell reselection (S2-2201859; to: RAN2, RAN3, CT1; cc: SA, CT, RAN; contact: ZTE)</w:t>
            </w:r>
          </w:p>
        </w:tc>
        <w:tc>
          <w:tcPr>
            <w:tcW w:w="1417" w:type="dxa"/>
            <w:shd w:val="clear" w:color="auto" w:fill="auto"/>
          </w:tcPr>
          <w:p w14:paraId="3AEE2593" w14:textId="2EE47B0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SA2</w:t>
            </w:r>
          </w:p>
        </w:tc>
        <w:tc>
          <w:tcPr>
            <w:tcW w:w="1134" w:type="dxa"/>
            <w:shd w:val="clear" w:color="auto" w:fill="auto"/>
          </w:tcPr>
          <w:p w14:paraId="5D244AAC" w14:textId="0E4FEA1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4519342" w14:textId="43DDE2BD"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4A57CFD" w14:textId="77777777" w:rsidTr="00A238D6">
        <w:trPr>
          <w:cantSplit/>
        </w:trPr>
        <w:tc>
          <w:tcPr>
            <w:tcW w:w="1097" w:type="dxa"/>
            <w:shd w:val="clear" w:color="auto" w:fill="auto"/>
          </w:tcPr>
          <w:p w14:paraId="6ACF5D62" w14:textId="36BB9EC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RP-220036</w:t>
            </w:r>
          </w:p>
        </w:tc>
        <w:tc>
          <w:tcPr>
            <w:tcW w:w="1766" w:type="dxa"/>
            <w:shd w:val="clear" w:color="auto" w:fill="auto"/>
          </w:tcPr>
          <w:p w14:paraId="303E6C11" w14:textId="56C686F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S5-221501</w:t>
            </w:r>
          </w:p>
        </w:tc>
        <w:tc>
          <w:tcPr>
            <w:tcW w:w="8222" w:type="dxa"/>
            <w:shd w:val="clear" w:color="auto" w:fill="auto"/>
          </w:tcPr>
          <w:p w14:paraId="65C49E91" w14:textId="1935842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SP-211621 = RP-220025 on energy efficiency as guiding principle for new solutions (S5-221501; to: SA; cc: RAN, CT, SA1, SA2, SA3, SA4, SA6, RAN1, RAN2, RAN3, RAN4, RAN5, CT1, CT3, CT4, CT6; contact: Orange)</w:t>
            </w:r>
          </w:p>
        </w:tc>
        <w:tc>
          <w:tcPr>
            <w:tcW w:w="1417" w:type="dxa"/>
            <w:shd w:val="clear" w:color="auto" w:fill="auto"/>
          </w:tcPr>
          <w:p w14:paraId="43040B13" w14:textId="351CC49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SA5</w:t>
            </w:r>
          </w:p>
        </w:tc>
        <w:tc>
          <w:tcPr>
            <w:tcW w:w="1134" w:type="dxa"/>
            <w:shd w:val="clear" w:color="auto" w:fill="auto"/>
          </w:tcPr>
          <w:p w14:paraId="0D29AF0C" w14:textId="2BAF5DB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132D1C5B" w14:textId="3250520A"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517F679" w14:textId="77777777" w:rsidTr="00A238D6">
        <w:trPr>
          <w:cantSplit/>
        </w:trPr>
        <w:tc>
          <w:tcPr>
            <w:tcW w:w="1097" w:type="dxa"/>
            <w:shd w:val="clear" w:color="auto" w:fill="auto"/>
          </w:tcPr>
          <w:p w14:paraId="3A13776F" w14:textId="2C49613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RP-220037</w:t>
            </w:r>
          </w:p>
        </w:tc>
        <w:tc>
          <w:tcPr>
            <w:tcW w:w="1766" w:type="dxa"/>
            <w:shd w:val="clear" w:color="auto" w:fill="auto"/>
          </w:tcPr>
          <w:p w14:paraId="17D9A6AF" w14:textId="16238EB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S5-221680</w:t>
            </w:r>
          </w:p>
        </w:tc>
        <w:tc>
          <w:tcPr>
            <w:tcW w:w="8222" w:type="dxa"/>
            <w:shd w:val="clear" w:color="auto" w:fill="auto"/>
          </w:tcPr>
          <w:p w14:paraId="13DC3462" w14:textId="6D27E0F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3GPP SA5 work on 5G network energy efficiency and energy saving (S5-221680; to: GSMA, NGMN, ITU-T SG5, ETSI TC EE, ETSI ISG NFV; cc: SA, SA2, RAN; contact: Orange)</w:t>
            </w:r>
          </w:p>
        </w:tc>
        <w:tc>
          <w:tcPr>
            <w:tcW w:w="1417" w:type="dxa"/>
            <w:shd w:val="clear" w:color="auto" w:fill="auto"/>
          </w:tcPr>
          <w:p w14:paraId="01D25EE9" w14:textId="2DEF658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SA5</w:t>
            </w:r>
          </w:p>
        </w:tc>
        <w:tc>
          <w:tcPr>
            <w:tcW w:w="1134" w:type="dxa"/>
            <w:shd w:val="clear" w:color="auto" w:fill="auto"/>
          </w:tcPr>
          <w:p w14:paraId="7E8FB2CF" w14:textId="54171CF3"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69CBA8CF" w14:textId="4E681A4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682CA42" w14:textId="77777777" w:rsidTr="00A238D6">
        <w:trPr>
          <w:cantSplit/>
        </w:trPr>
        <w:tc>
          <w:tcPr>
            <w:tcW w:w="1097" w:type="dxa"/>
            <w:shd w:val="clear" w:color="auto" w:fill="auto"/>
          </w:tcPr>
          <w:p w14:paraId="5EC9D5EB" w14:textId="45086A4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RP-220038</w:t>
            </w:r>
          </w:p>
        </w:tc>
        <w:tc>
          <w:tcPr>
            <w:tcW w:w="1766" w:type="dxa"/>
            <w:shd w:val="clear" w:color="auto" w:fill="auto"/>
          </w:tcPr>
          <w:p w14:paraId="002086BF" w14:textId="6EE1B4A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R4-2206568</w:t>
            </w:r>
          </w:p>
        </w:tc>
        <w:tc>
          <w:tcPr>
            <w:tcW w:w="8222" w:type="dxa"/>
            <w:shd w:val="clear" w:color="auto" w:fill="auto"/>
          </w:tcPr>
          <w:p w14:paraId="7ADDEFDA" w14:textId="63DB5CF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Canada band n77 (R4-2206568; to: RAN2; cc: RAN; contact: Telus)</w:t>
            </w:r>
          </w:p>
        </w:tc>
        <w:tc>
          <w:tcPr>
            <w:tcW w:w="1417" w:type="dxa"/>
            <w:shd w:val="clear" w:color="auto" w:fill="auto"/>
          </w:tcPr>
          <w:p w14:paraId="2F476D51" w14:textId="718AD09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62398CAC" w14:textId="75710EA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4D690ED" w14:textId="0AC41A8A"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0F08FFC3" w14:textId="77777777" w:rsidTr="00A238D6">
        <w:trPr>
          <w:cantSplit/>
        </w:trPr>
        <w:tc>
          <w:tcPr>
            <w:tcW w:w="1097" w:type="dxa"/>
            <w:shd w:val="clear" w:color="auto" w:fill="auto"/>
          </w:tcPr>
          <w:p w14:paraId="0B3974F5" w14:textId="49DD48E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RP-220039</w:t>
            </w:r>
          </w:p>
        </w:tc>
        <w:tc>
          <w:tcPr>
            <w:tcW w:w="1766" w:type="dxa"/>
            <w:shd w:val="clear" w:color="auto" w:fill="auto"/>
          </w:tcPr>
          <w:p w14:paraId="364884F7" w14:textId="4942FBB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R4-2206375</w:t>
            </w:r>
          </w:p>
        </w:tc>
        <w:tc>
          <w:tcPr>
            <w:tcW w:w="8222" w:type="dxa"/>
            <w:shd w:val="clear" w:color="auto" w:fill="auto"/>
          </w:tcPr>
          <w:p w14:paraId="1721C6C8" w14:textId="29BEA87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Further reply LS to RCC_LS211210 = RP-213605 on inclusion of the 6425-7125 MHz frequency band in the 3GPP specification for 5G-NR/IMT-2000 systems (R4-2206375; to: RCC Commission on Spectrum and Satellite Orbits; cc: RAN; contact: Apple)</w:t>
            </w:r>
          </w:p>
        </w:tc>
        <w:tc>
          <w:tcPr>
            <w:tcW w:w="1417" w:type="dxa"/>
            <w:shd w:val="clear" w:color="auto" w:fill="auto"/>
          </w:tcPr>
          <w:p w14:paraId="05D3B256" w14:textId="1251BE0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256D5241" w14:textId="64F4532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6DF94640" w14:textId="203ADB54"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4D63AF26" w14:textId="77777777" w:rsidTr="00A238D6">
        <w:trPr>
          <w:cantSplit/>
        </w:trPr>
        <w:tc>
          <w:tcPr>
            <w:tcW w:w="1097" w:type="dxa"/>
            <w:shd w:val="clear" w:color="auto" w:fill="auto"/>
          </w:tcPr>
          <w:p w14:paraId="4A246CCB" w14:textId="775B01C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RP-220040</w:t>
            </w:r>
          </w:p>
        </w:tc>
        <w:tc>
          <w:tcPr>
            <w:tcW w:w="1766" w:type="dxa"/>
            <w:shd w:val="clear" w:color="auto" w:fill="auto"/>
          </w:tcPr>
          <w:p w14:paraId="726E8315" w14:textId="79613FB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R4-2207273</w:t>
            </w:r>
          </w:p>
        </w:tc>
        <w:tc>
          <w:tcPr>
            <w:tcW w:w="8222" w:type="dxa"/>
            <w:shd w:val="clear" w:color="auto" w:fill="auto"/>
          </w:tcPr>
          <w:p w14:paraId="14A7A695" w14:textId="22D5F6F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the interferer signal definition for the RMR900 BS Rx blocking requirement (R4-2207273; to: ETSI TC RT; cc: RAN; contact: Huawei)</w:t>
            </w:r>
          </w:p>
        </w:tc>
        <w:tc>
          <w:tcPr>
            <w:tcW w:w="1417" w:type="dxa"/>
            <w:shd w:val="clear" w:color="auto" w:fill="auto"/>
          </w:tcPr>
          <w:p w14:paraId="7EAE4F9B" w14:textId="0570577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0030F755" w14:textId="41D7719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718D1B78" w14:textId="0CFCEC07"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13A5510C" w14:textId="77777777" w:rsidTr="00A238D6">
        <w:trPr>
          <w:cantSplit/>
        </w:trPr>
        <w:tc>
          <w:tcPr>
            <w:tcW w:w="1097" w:type="dxa"/>
            <w:shd w:val="clear" w:color="auto" w:fill="auto"/>
          </w:tcPr>
          <w:p w14:paraId="365149DB" w14:textId="5C2300E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RP-220041</w:t>
            </w:r>
          </w:p>
        </w:tc>
        <w:tc>
          <w:tcPr>
            <w:tcW w:w="1766" w:type="dxa"/>
            <w:shd w:val="clear" w:color="auto" w:fill="auto"/>
          </w:tcPr>
          <w:p w14:paraId="678B3651" w14:textId="45E5A42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R3-222724</w:t>
            </w:r>
          </w:p>
        </w:tc>
        <w:tc>
          <w:tcPr>
            <w:tcW w:w="8222" w:type="dxa"/>
            <w:shd w:val="clear" w:color="auto" w:fill="auto"/>
          </w:tcPr>
          <w:p w14:paraId="62AFA082" w14:textId="15D797D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R2-2202033 on NR UDC for CU-CP/UP splitting scenario (R3-222724; to: RAN2; cc: RAN; contact: CATT)</w:t>
            </w:r>
          </w:p>
        </w:tc>
        <w:tc>
          <w:tcPr>
            <w:tcW w:w="1417" w:type="dxa"/>
            <w:shd w:val="clear" w:color="auto" w:fill="auto"/>
          </w:tcPr>
          <w:p w14:paraId="06AD8853" w14:textId="0AE87F2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RAN3</w:t>
            </w:r>
          </w:p>
        </w:tc>
        <w:tc>
          <w:tcPr>
            <w:tcW w:w="1134" w:type="dxa"/>
            <w:shd w:val="clear" w:color="auto" w:fill="auto"/>
          </w:tcPr>
          <w:p w14:paraId="4A539D9C" w14:textId="1463AF0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04D25220" w14:textId="5DF77918"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70F4F948" w14:textId="77777777" w:rsidTr="00A238D6">
        <w:trPr>
          <w:cantSplit/>
        </w:trPr>
        <w:tc>
          <w:tcPr>
            <w:tcW w:w="1097" w:type="dxa"/>
            <w:shd w:val="clear" w:color="auto" w:fill="auto"/>
          </w:tcPr>
          <w:p w14:paraId="04D4BA7E" w14:textId="4995F34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RP-220042</w:t>
            </w:r>
          </w:p>
        </w:tc>
        <w:tc>
          <w:tcPr>
            <w:tcW w:w="1766" w:type="dxa"/>
            <w:shd w:val="clear" w:color="auto" w:fill="auto"/>
          </w:tcPr>
          <w:p w14:paraId="700330B0" w14:textId="18A2A2B1"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R4-2206533</w:t>
            </w:r>
          </w:p>
        </w:tc>
        <w:tc>
          <w:tcPr>
            <w:tcW w:w="8222" w:type="dxa"/>
            <w:shd w:val="clear" w:color="auto" w:fill="auto"/>
          </w:tcPr>
          <w:p w14:paraId="456FC3A0" w14:textId="3248271C"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sensing beam characteristics (R4-2206533; to: RAN1; cc: RAN; contact: Ericsson)</w:t>
            </w:r>
          </w:p>
        </w:tc>
        <w:tc>
          <w:tcPr>
            <w:tcW w:w="1417" w:type="dxa"/>
            <w:shd w:val="clear" w:color="auto" w:fill="auto"/>
          </w:tcPr>
          <w:p w14:paraId="6BB0BC58" w14:textId="1511299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RAN4</w:t>
            </w:r>
          </w:p>
        </w:tc>
        <w:tc>
          <w:tcPr>
            <w:tcW w:w="1134" w:type="dxa"/>
            <w:shd w:val="clear" w:color="auto" w:fill="auto"/>
          </w:tcPr>
          <w:p w14:paraId="76367965" w14:textId="4E75B6E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22DC1A98" w14:textId="79ED8287"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6FAB6C6E" w14:textId="77777777" w:rsidTr="00A238D6">
        <w:trPr>
          <w:cantSplit/>
        </w:trPr>
        <w:tc>
          <w:tcPr>
            <w:tcW w:w="1097" w:type="dxa"/>
            <w:shd w:val="clear" w:color="auto" w:fill="auto"/>
          </w:tcPr>
          <w:p w14:paraId="5A9DBF83" w14:textId="5F9A925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RP-220043</w:t>
            </w:r>
          </w:p>
        </w:tc>
        <w:tc>
          <w:tcPr>
            <w:tcW w:w="1766" w:type="dxa"/>
            <w:shd w:val="clear" w:color="auto" w:fill="auto"/>
          </w:tcPr>
          <w:p w14:paraId="70C8D8BB" w14:textId="47EDD61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R2-2203807</w:t>
            </w:r>
          </w:p>
        </w:tc>
        <w:tc>
          <w:tcPr>
            <w:tcW w:w="8222" w:type="dxa"/>
            <w:shd w:val="clear" w:color="auto" w:fill="auto"/>
          </w:tcPr>
          <w:p w14:paraId="642F7D76" w14:textId="0A3B4E8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Reply LS to S2-2201859 = RP-220035 on Slice list and priority information for cell reselection (R2-2203807; to: SA2, CT1, RAN3, SA, RAN, CT; cc: -; contact: OPPO)</w:t>
            </w:r>
          </w:p>
        </w:tc>
        <w:tc>
          <w:tcPr>
            <w:tcW w:w="1417" w:type="dxa"/>
            <w:shd w:val="clear" w:color="auto" w:fill="auto"/>
          </w:tcPr>
          <w:p w14:paraId="0CECF7B4" w14:textId="20407BE5"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RAN2</w:t>
            </w:r>
          </w:p>
        </w:tc>
        <w:tc>
          <w:tcPr>
            <w:tcW w:w="1134" w:type="dxa"/>
            <w:shd w:val="clear" w:color="auto" w:fill="auto"/>
          </w:tcPr>
          <w:p w14:paraId="79E77414" w14:textId="64DDB46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3F5D0C3E" w14:textId="27B57C1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5DA5EDD8" w14:textId="77777777" w:rsidTr="00A238D6">
        <w:trPr>
          <w:cantSplit/>
        </w:trPr>
        <w:tc>
          <w:tcPr>
            <w:tcW w:w="1097" w:type="dxa"/>
            <w:shd w:val="clear" w:color="auto" w:fill="auto"/>
          </w:tcPr>
          <w:p w14:paraId="22478B98" w14:textId="67E1000A"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lastRenderedPageBreak/>
              <w:t>RP-220044</w:t>
            </w:r>
          </w:p>
        </w:tc>
        <w:tc>
          <w:tcPr>
            <w:tcW w:w="1766" w:type="dxa"/>
            <w:shd w:val="clear" w:color="auto" w:fill="auto"/>
          </w:tcPr>
          <w:p w14:paraId="2DC2F8A6" w14:textId="3DCB77F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5GAA_WG4_S-220014</w:t>
            </w:r>
          </w:p>
        </w:tc>
        <w:tc>
          <w:tcPr>
            <w:tcW w:w="8222" w:type="dxa"/>
            <w:shd w:val="clear" w:color="auto" w:fill="auto"/>
          </w:tcPr>
          <w:p w14:paraId="2BC9B526" w14:textId="41C633F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provision of inputs to the online ITS communication standards database from ITU (5GAA_WG4_S-220014; to: RAN, SA; cc: CT; contact: Huawei)</w:t>
            </w:r>
          </w:p>
        </w:tc>
        <w:tc>
          <w:tcPr>
            <w:tcW w:w="1417" w:type="dxa"/>
            <w:shd w:val="clear" w:color="auto" w:fill="auto"/>
          </w:tcPr>
          <w:p w14:paraId="74373929" w14:textId="6BC57B6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5GAA WG4</w:t>
            </w:r>
          </w:p>
        </w:tc>
        <w:tc>
          <w:tcPr>
            <w:tcW w:w="1134" w:type="dxa"/>
            <w:shd w:val="clear" w:color="auto" w:fill="auto"/>
          </w:tcPr>
          <w:p w14:paraId="0598C93E" w14:textId="121B057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replied to</w:t>
            </w:r>
          </w:p>
        </w:tc>
        <w:tc>
          <w:tcPr>
            <w:tcW w:w="1134" w:type="dxa"/>
            <w:shd w:val="clear" w:color="auto" w:fill="auto"/>
          </w:tcPr>
          <w:p w14:paraId="516D0000" w14:textId="31AE70B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RP-220912</w:t>
            </w:r>
          </w:p>
        </w:tc>
      </w:tr>
      <w:tr w:rsidR="009113AD" w:rsidRPr="009113AD" w14:paraId="468CDE60" w14:textId="77777777" w:rsidTr="00A238D6">
        <w:trPr>
          <w:cantSplit/>
        </w:trPr>
        <w:tc>
          <w:tcPr>
            <w:tcW w:w="1097" w:type="dxa"/>
            <w:shd w:val="clear" w:color="auto" w:fill="auto"/>
          </w:tcPr>
          <w:p w14:paraId="470C456E" w14:textId="0C27E4D2"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RP-220045</w:t>
            </w:r>
          </w:p>
        </w:tc>
        <w:tc>
          <w:tcPr>
            <w:tcW w:w="1766" w:type="dxa"/>
            <w:shd w:val="clear" w:color="auto" w:fill="auto"/>
          </w:tcPr>
          <w:p w14:paraId="3CD06321" w14:textId="7181FDD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EUWENA_LS_220311</w:t>
            </w:r>
          </w:p>
        </w:tc>
        <w:tc>
          <w:tcPr>
            <w:tcW w:w="8222" w:type="dxa"/>
            <w:shd w:val="clear" w:color="auto" w:fill="auto"/>
          </w:tcPr>
          <w:p w14:paraId="2177BE7C" w14:textId="22F3173D"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presentation of EUWENA and involvement in 3GPP on Non Public Network (EUWENA_LS_220311; to: RAN, SA, RAN, CT; cc: SA1, SA2, SA6, RAN1, RAN2, RAN3, RAN4, CT1, CT6; contact: Novamint)</w:t>
            </w:r>
          </w:p>
        </w:tc>
        <w:tc>
          <w:tcPr>
            <w:tcW w:w="1417" w:type="dxa"/>
            <w:shd w:val="clear" w:color="auto" w:fill="auto"/>
          </w:tcPr>
          <w:p w14:paraId="09D35831" w14:textId="62CF509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EUWENA</w:t>
            </w:r>
          </w:p>
        </w:tc>
        <w:tc>
          <w:tcPr>
            <w:tcW w:w="1134" w:type="dxa"/>
            <w:shd w:val="clear" w:color="auto" w:fill="auto"/>
          </w:tcPr>
          <w:p w14:paraId="0BEB0BAC" w14:textId="4654352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32B7DFB" w14:textId="786557F0"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39E67F22" w14:textId="77777777" w:rsidTr="00A238D6">
        <w:trPr>
          <w:cantSplit/>
        </w:trPr>
        <w:tc>
          <w:tcPr>
            <w:tcW w:w="1097" w:type="dxa"/>
            <w:shd w:val="clear" w:color="auto" w:fill="auto"/>
          </w:tcPr>
          <w:p w14:paraId="18B2C381" w14:textId="2B5EE1E4"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RP-220046</w:t>
            </w:r>
          </w:p>
        </w:tc>
        <w:tc>
          <w:tcPr>
            <w:tcW w:w="1766" w:type="dxa"/>
            <w:shd w:val="clear" w:color="auto" w:fill="auto"/>
          </w:tcPr>
          <w:p w14:paraId="1D02E87C" w14:textId="720CBE5E"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WP5D/TEMP/550(Rev.1)</w:t>
            </w:r>
          </w:p>
        </w:tc>
        <w:tc>
          <w:tcPr>
            <w:tcW w:w="8222" w:type="dxa"/>
            <w:shd w:val="clear" w:color="auto" w:fill="auto"/>
          </w:tcPr>
          <w:p w14:paraId="139D8E81" w14:textId="6DF0147B"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LS on Information on the completion of revision of Recommendation ITU-R M.2150 on radio interface technologies for the terrestrial component of IMT-2020 (ITU-R WP5D/TEMP/550(Rev.1); to: RAN, SA, ARIB, ATIS, CCSA, ETSI, TTA, TTC, TSDSI, ETSI TC DECT and DE</w:t>
            </w:r>
          </w:p>
        </w:tc>
        <w:tc>
          <w:tcPr>
            <w:tcW w:w="1417" w:type="dxa"/>
            <w:shd w:val="clear" w:color="auto" w:fill="auto"/>
          </w:tcPr>
          <w:p w14:paraId="1E7099D8" w14:textId="2E4EA81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w:t>
            </w:r>
          </w:p>
        </w:tc>
        <w:tc>
          <w:tcPr>
            <w:tcW w:w="1134" w:type="dxa"/>
            <w:shd w:val="clear" w:color="auto" w:fill="auto"/>
          </w:tcPr>
          <w:p w14:paraId="60CAC909" w14:textId="1A9392D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5E8F48BE" w14:textId="62EB8221" w:rsidR="009113AD" w:rsidRPr="009113AD" w:rsidRDefault="009113AD" w:rsidP="009113AD">
            <w:pPr>
              <w:widowControl w:val="0"/>
              <w:spacing w:after="0"/>
              <w:contextualSpacing/>
              <w:rPr>
                <w:rFonts w:ascii="Arial" w:hAnsi="Arial" w:cs="Arial"/>
                <w:color w:val="000000"/>
                <w:sz w:val="18"/>
                <w:szCs w:val="18"/>
              </w:rPr>
            </w:pPr>
          </w:p>
        </w:tc>
      </w:tr>
      <w:tr w:rsidR="009113AD" w:rsidRPr="009113AD" w14:paraId="7BA8C336" w14:textId="77777777" w:rsidTr="00A238D6">
        <w:trPr>
          <w:cantSplit/>
        </w:trPr>
        <w:tc>
          <w:tcPr>
            <w:tcW w:w="1097" w:type="dxa"/>
            <w:shd w:val="clear" w:color="auto" w:fill="auto"/>
          </w:tcPr>
          <w:p w14:paraId="54F979D9" w14:textId="61EA5EB9"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RP-220047</w:t>
            </w:r>
          </w:p>
        </w:tc>
        <w:tc>
          <w:tcPr>
            <w:tcW w:w="1766" w:type="dxa"/>
            <w:shd w:val="clear" w:color="auto" w:fill="auto"/>
          </w:tcPr>
          <w:p w14:paraId="01C45A92" w14:textId="7740DA16"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WP5D/TEMP/532(Rev.1)</w:t>
            </w:r>
          </w:p>
        </w:tc>
        <w:tc>
          <w:tcPr>
            <w:tcW w:w="8222" w:type="dxa"/>
            <w:shd w:val="clear" w:color="auto" w:fill="auto"/>
          </w:tcPr>
          <w:p w14:paraId="64D33342" w14:textId="0DFB7A00"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 xml:space="preserve">LS on Availability of Addendum 1 to Circular Letter 5/LCCE/94 (ITU-R WP5D/TEMP/532(Rev.1); to: RAN, SA, 5G Americas, ARIB, ATIS, CCSA, EBU, ETSI TC DECT and DECT Forum, GSMA, IEEE, ITRI, NGMN, Nufront, one6G, TTA, TTC, TSDSI, Wi-Fi Alliance, WiMAX Forum, </w:t>
            </w:r>
          </w:p>
        </w:tc>
        <w:tc>
          <w:tcPr>
            <w:tcW w:w="1417" w:type="dxa"/>
            <w:shd w:val="clear" w:color="auto" w:fill="auto"/>
          </w:tcPr>
          <w:p w14:paraId="156248DE" w14:textId="03841D28"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ITU-R WP5D</w:t>
            </w:r>
          </w:p>
        </w:tc>
        <w:tc>
          <w:tcPr>
            <w:tcW w:w="1134" w:type="dxa"/>
            <w:shd w:val="clear" w:color="auto" w:fill="auto"/>
          </w:tcPr>
          <w:p w14:paraId="7692279D" w14:textId="7E5F421F" w:rsidR="009113AD" w:rsidRPr="009113AD" w:rsidRDefault="009113AD" w:rsidP="009113AD">
            <w:pPr>
              <w:widowControl w:val="0"/>
              <w:spacing w:after="0"/>
              <w:contextualSpacing/>
              <w:rPr>
                <w:rFonts w:ascii="Arial" w:hAnsi="Arial" w:cs="Arial"/>
                <w:color w:val="000000"/>
                <w:sz w:val="18"/>
                <w:szCs w:val="18"/>
              </w:rPr>
            </w:pPr>
            <w:r w:rsidRPr="009113AD">
              <w:rPr>
                <w:rFonts w:ascii="Arial" w:hAnsi="Arial" w:cs="Arial"/>
                <w:color w:val="000000"/>
                <w:sz w:val="18"/>
                <w:szCs w:val="18"/>
              </w:rPr>
              <w:t>noted</w:t>
            </w:r>
          </w:p>
        </w:tc>
        <w:tc>
          <w:tcPr>
            <w:tcW w:w="1134" w:type="dxa"/>
            <w:shd w:val="clear" w:color="auto" w:fill="auto"/>
          </w:tcPr>
          <w:p w14:paraId="6006B05D" w14:textId="7FEC1436" w:rsidR="009113AD" w:rsidRPr="009113AD" w:rsidRDefault="009113AD" w:rsidP="009113AD">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682" w:name="_Toc527197950"/>
      <w:bookmarkStart w:id="683" w:name="_Toc2391493"/>
      <w:bookmarkStart w:id="684" w:name="_Toc25787747"/>
      <w:bookmarkStart w:id="685" w:name="_Toc25787947"/>
      <w:bookmarkStart w:id="686" w:name="_Toc27430642"/>
      <w:bookmarkStart w:id="687" w:name="_Toc33140374"/>
      <w:bookmarkStart w:id="688" w:name="_Toc34604905"/>
      <w:bookmarkStart w:id="689" w:name="_Toc34605098"/>
      <w:bookmarkStart w:id="690" w:name="_Toc35697898"/>
      <w:bookmarkStart w:id="691" w:name="_Toc42029393"/>
      <w:bookmarkStart w:id="692" w:name="_Toc62413608"/>
      <w:bookmarkStart w:id="693" w:name="_Toc67153286"/>
      <w:bookmarkStart w:id="694" w:name="_Toc74553804"/>
      <w:bookmarkStart w:id="695" w:name="_Toc82419004"/>
      <w:bookmarkStart w:id="696" w:name="_Toc82457101"/>
      <w:bookmarkStart w:id="697" w:name="_Toc105286053"/>
      <w:r w:rsidRPr="00006071">
        <w:t>C2: Outgoing liaison statements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769"/>
        <w:gridCol w:w="1982"/>
        <w:gridCol w:w="1086"/>
        <w:gridCol w:w="2633"/>
      </w:tblGrid>
      <w:tr w:rsidR="003D2067" w14:paraId="4C579C95" w14:textId="77777777" w:rsidTr="00052076">
        <w:trPr>
          <w:tblHeader/>
        </w:trPr>
        <w:tc>
          <w:tcPr>
            <w:tcW w:w="0" w:type="auto"/>
            <w:shd w:val="clear" w:color="auto" w:fill="auto"/>
          </w:tcPr>
          <w:p w14:paraId="3F923B67" w14:textId="77777777" w:rsidR="003D2067" w:rsidRDefault="003D2067" w:rsidP="009A457A">
            <w:pPr>
              <w:pStyle w:val="TAH"/>
              <w:keepNext w:val="0"/>
              <w:keepLines w:val="0"/>
              <w:widowControl w:val="0"/>
            </w:pPr>
            <w:r>
              <w:t>Document</w:t>
            </w:r>
          </w:p>
        </w:tc>
        <w:tc>
          <w:tcPr>
            <w:tcW w:w="8225" w:type="dxa"/>
            <w:shd w:val="clear" w:color="auto" w:fill="auto"/>
          </w:tcPr>
          <w:p w14:paraId="67FDC644" w14:textId="77777777" w:rsidR="003D2067" w:rsidRDefault="003D2067" w:rsidP="009A457A">
            <w:pPr>
              <w:pStyle w:val="TAH"/>
              <w:keepNext w:val="0"/>
              <w:keepLines w:val="0"/>
              <w:widowControl w:val="0"/>
            </w:pPr>
            <w:r>
              <w:t>Title</w:t>
            </w:r>
          </w:p>
        </w:tc>
        <w:tc>
          <w:tcPr>
            <w:tcW w:w="1418" w:type="dxa"/>
            <w:shd w:val="clear" w:color="auto" w:fill="auto"/>
          </w:tcPr>
          <w:p w14:paraId="0DAC1578" w14:textId="77777777" w:rsidR="003D2067" w:rsidRDefault="003D2067" w:rsidP="009A457A">
            <w:pPr>
              <w:pStyle w:val="TAH"/>
              <w:keepNext w:val="0"/>
              <w:keepLines w:val="0"/>
              <w:widowControl w:val="0"/>
            </w:pPr>
            <w:r>
              <w:t>To</w:t>
            </w:r>
          </w:p>
        </w:tc>
        <w:tc>
          <w:tcPr>
            <w:tcW w:w="1134" w:type="dxa"/>
            <w:shd w:val="clear" w:color="auto" w:fill="auto"/>
          </w:tcPr>
          <w:p w14:paraId="1DC04C40" w14:textId="77777777" w:rsidR="003D2067" w:rsidRDefault="003D2067" w:rsidP="009A457A">
            <w:pPr>
              <w:pStyle w:val="TAH"/>
              <w:keepNext w:val="0"/>
              <w:keepLines w:val="0"/>
              <w:widowControl w:val="0"/>
            </w:pPr>
            <w:r>
              <w:t>Cc</w:t>
            </w:r>
          </w:p>
        </w:tc>
        <w:tc>
          <w:tcPr>
            <w:tcW w:w="2693" w:type="dxa"/>
            <w:shd w:val="clear" w:color="auto" w:fill="auto"/>
          </w:tcPr>
          <w:p w14:paraId="7539FACE" w14:textId="7F7247C0" w:rsidR="003D2067" w:rsidRDefault="003D2067" w:rsidP="009A457A">
            <w:pPr>
              <w:pStyle w:val="TAH"/>
              <w:keepNext w:val="0"/>
              <w:keepLines w:val="0"/>
              <w:widowControl w:val="0"/>
            </w:pPr>
            <w:r>
              <w:t>reply to i</w:t>
            </w:r>
            <w:r w:rsidR="00422AA3">
              <w:t>ncoming</w:t>
            </w:r>
            <w:r>
              <w:t xml:space="preserve"> LS</w:t>
            </w:r>
          </w:p>
        </w:tc>
      </w:tr>
      <w:tr w:rsidR="00402829" w:rsidRPr="000E7A5A" w14:paraId="4F102240" w14:textId="77777777" w:rsidTr="00052076">
        <w:trPr>
          <w:cantSplit/>
        </w:trPr>
        <w:tc>
          <w:tcPr>
            <w:tcW w:w="0" w:type="auto"/>
            <w:shd w:val="clear" w:color="auto" w:fill="auto"/>
            <w:tcMar>
              <w:left w:w="28" w:type="dxa"/>
              <w:right w:w="28" w:type="dxa"/>
            </w:tcMar>
          </w:tcPr>
          <w:p w14:paraId="3EA9F4E7" w14:textId="1BFFE1C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RP-220048</w:t>
            </w:r>
          </w:p>
        </w:tc>
        <w:tc>
          <w:tcPr>
            <w:tcW w:w="8225" w:type="dxa"/>
            <w:shd w:val="clear" w:color="auto" w:fill="auto"/>
            <w:tcMar>
              <w:left w:w="28" w:type="dxa"/>
              <w:right w:w="28" w:type="dxa"/>
            </w:tcMar>
          </w:tcPr>
          <w:p w14:paraId="19251684" w14:textId="428553A1"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reply letter to ITU-R WP5D/TEMP/353-E = RP-211636 on the schedule for updating Recommendation ITU-R M.2150 to Revision ‘After Year 2021’ (to: SA ; cc: -; contact: Telecom Italia)</w:t>
            </w:r>
          </w:p>
        </w:tc>
        <w:tc>
          <w:tcPr>
            <w:tcW w:w="1418" w:type="dxa"/>
            <w:shd w:val="clear" w:color="auto" w:fill="auto"/>
            <w:tcMar>
              <w:left w:w="28" w:type="dxa"/>
              <w:right w:w="28" w:type="dxa"/>
            </w:tcMar>
          </w:tcPr>
          <w:p w14:paraId="3EDD7C34" w14:textId="0FE6142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1134" w:type="dxa"/>
            <w:shd w:val="clear" w:color="auto" w:fill="auto"/>
            <w:tcMar>
              <w:left w:w="28" w:type="dxa"/>
              <w:right w:w="28" w:type="dxa"/>
            </w:tcMar>
          </w:tcPr>
          <w:p w14:paraId="51F29DD9" w14:textId="089F7BF4"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639E6832" w14:textId="586BD6C0"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ITU-R WP5D/TEMP/353-E</w:t>
            </w:r>
            <w:r>
              <w:rPr>
                <w:rFonts w:ascii="Calibri" w:hAnsi="Calibri" w:cs="Calibri"/>
                <w:color w:val="000000"/>
                <w:sz w:val="22"/>
                <w:szCs w:val="22"/>
              </w:rPr>
              <w:br/>
              <w:t>= RP-211636</w:t>
            </w:r>
          </w:p>
        </w:tc>
      </w:tr>
      <w:tr w:rsidR="00402829" w:rsidRPr="000E7A5A" w14:paraId="47C4D5C4" w14:textId="77777777" w:rsidTr="00052076">
        <w:trPr>
          <w:cantSplit/>
        </w:trPr>
        <w:tc>
          <w:tcPr>
            <w:tcW w:w="0" w:type="auto"/>
            <w:shd w:val="clear" w:color="auto" w:fill="auto"/>
            <w:tcMar>
              <w:left w:w="28" w:type="dxa"/>
              <w:right w:w="28" w:type="dxa"/>
            </w:tcMar>
          </w:tcPr>
          <w:p w14:paraId="54E934D9" w14:textId="137A5E8F"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RP-220908</w:t>
            </w:r>
          </w:p>
        </w:tc>
        <w:tc>
          <w:tcPr>
            <w:tcW w:w="8225" w:type="dxa"/>
            <w:shd w:val="clear" w:color="auto" w:fill="auto"/>
            <w:tcMar>
              <w:left w:w="28" w:type="dxa"/>
              <w:right w:w="28" w:type="dxa"/>
            </w:tcMar>
          </w:tcPr>
          <w:p w14:paraId="119D5615" w14:textId="588A3F5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reply letter to ITU-R WP5D/TEMP/356 = RP-211634 on the schedule for updating Recommendation ITU-R M.2012 to Revision 6 (to: SA; cc: -; contact: Telecom Italia)</w:t>
            </w:r>
          </w:p>
        </w:tc>
        <w:tc>
          <w:tcPr>
            <w:tcW w:w="1418" w:type="dxa"/>
            <w:shd w:val="clear" w:color="auto" w:fill="auto"/>
            <w:tcMar>
              <w:left w:w="28" w:type="dxa"/>
              <w:right w:w="28" w:type="dxa"/>
            </w:tcMar>
          </w:tcPr>
          <w:p w14:paraId="5BFC10A9" w14:textId="4AAC803D"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1134" w:type="dxa"/>
            <w:shd w:val="clear" w:color="auto" w:fill="auto"/>
            <w:tcMar>
              <w:left w:w="28" w:type="dxa"/>
              <w:right w:w="28" w:type="dxa"/>
            </w:tcMar>
          </w:tcPr>
          <w:p w14:paraId="7018039A" w14:textId="56C06E43"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644F0D79" w14:textId="596E681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ITU-R WP5D/TEMP/356</w:t>
            </w:r>
            <w:r>
              <w:rPr>
                <w:rFonts w:ascii="Calibri" w:hAnsi="Calibri" w:cs="Calibri"/>
                <w:color w:val="000000"/>
                <w:sz w:val="22"/>
                <w:szCs w:val="22"/>
              </w:rPr>
              <w:br/>
              <w:t>= RP-211634</w:t>
            </w:r>
          </w:p>
        </w:tc>
      </w:tr>
      <w:tr w:rsidR="00402829" w:rsidRPr="000E7A5A" w14:paraId="66152B00" w14:textId="77777777" w:rsidTr="00052076">
        <w:trPr>
          <w:cantSplit/>
        </w:trPr>
        <w:tc>
          <w:tcPr>
            <w:tcW w:w="0" w:type="auto"/>
            <w:shd w:val="clear" w:color="auto" w:fill="auto"/>
            <w:tcMar>
              <w:left w:w="28" w:type="dxa"/>
              <w:right w:w="28" w:type="dxa"/>
            </w:tcMar>
          </w:tcPr>
          <w:p w14:paraId="1770CAA2" w14:textId="1C3A9DD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RP-220911</w:t>
            </w:r>
          </w:p>
        </w:tc>
        <w:tc>
          <w:tcPr>
            <w:tcW w:w="8225" w:type="dxa"/>
            <w:shd w:val="clear" w:color="auto" w:fill="auto"/>
            <w:tcMar>
              <w:left w:w="28" w:type="dxa"/>
              <w:right w:w="28" w:type="dxa"/>
            </w:tcMar>
          </w:tcPr>
          <w:p w14:paraId="5D1A6F5C" w14:textId="0FC5E70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Draft reply LS to ITU-R WP5D/TEMP/482rev1 = RP-212699 (update to RP-213642) on work towards two new recommendations "Generic unwanted emission characteristics of base / mobile stations using the terrestrial radio interfaces of IMT-2020" (to: SA; cc: -; co</w:t>
            </w:r>
          </w:p>
        </w:tc>
        <w:tc>
          <w:tcPr>
            <w:tcW w:w="1418" w:type="dxa"/>
            <w:shd w:val="clear" w:color="auto" w:fill="auto"/>
            <w:tcMar>
              <w:left w:w="28" w:type="dxa"/>
              <w:right w:w="28" w:type="dxa"/>
            </w:tcMar>
          </w:tcPr>
          <w:p w14:paraId="5A2EF356" w14:textId="363C813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w:t>
            </w:r>
          </w:p>
        </w:tc>
        <w:tc>
          <w:tcPr>
            <w:tcW w:w="1134" w:type="dxa"/>
            <w:shd w:val="clear" w:color="auto" w:fill="auto"/>
            <w:tcMar>
              <w:left w:w="28" w:type="dxa"/>
              <w:right w:w="28" w:type="dxa"/>
            </w:tcMar>
          </w:tcPr>
          <w:p w14:paraId="563A1F0E" w14:textId="4A35B8A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0EC63CBF" w14:textId="1359A3E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ITU-R WP5D/TEMP/482rev1</w:t>
            </w:r>
            <w:r>
              <w:rPr>
                <w:rFonts w:ascii="Calibri" w:hAnsi="Calibri" w:cs="Calibri"/>
                <w:color w:val="000000"/>
                <w:sz w:val="22"/>
                <w:szCs w:val="22"/>
              </w:rPr>
              <w:br/>
              <w:t>= RP-212699</w:t>
            </w:r>
          </w:p>
        </w:tc>
      </w:tr>
      <w:tr w:rsidR="00402829" w:rsidRPr="000E7A5A" w14:paraId="0A5EEE6D" w14:textId="77777777" w:rsidTr="00052076">
        <w:trPr>
          <w:cantSplit/>
        </w:trPr>
        <w:tc>
          <w:tcPr>
            <w:tcW w:w="0" w:type="auto"/>
            <w:shd w:val="clear" w:color="auto" w:fill="auto"/>
            <w:tcMar>
              <w:left w:w="28" w:type="dxa"/>
              <w:right w:w="28" w:type="dxa"/>
            </w:tcMar>
          </w:tcPr>
          <w:p w14:paraId="36791FAF" w14:textId="4BC0A98E"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RP-220912</w:t>
            </w:r>
          </w:p>
        </w:tc>
        <w:tc>
          <w:tcPr>
            <w:tcW w:w="8225" w:type="dxa"/>
            <w:shd w:val="clear" w:color="auto" w:fill="auto"/>
            <w:tcMar>
              <w:left w:w="28" w:type="dxa"/>
              <w:right w:w="28" w:type="dxa"/>
            </w:tcMar>
          </w:tcPr>
          <w:p w14:paraId="5FC14C4C" w14:textId="393580E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related to 5GAA_WG4_S-220014 = RP-220044 on "online ITS communication standards database from ITU" (to: SA; cc: CT; contact: Deutsche Telekom)</w:t>
            </w:r>
          </w:p>
        </w:tc>
        <w:tc>
          <w:tcPr>
            <w:tcW w:w="1418" w:type="dxa"/>
            <w:shd w:val="clear" w:color="auto" w:fill="auto"/>
            <w:tcMar>
              <w:left w:w="28" w:type="dxa"/>
              <w:right w:w="28" w:type="dxa"/>
            </w:tcMar>
          </w:tcPr>
          <w:p w14:paraId="1598E3A4" w14:textId="549E1ED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5GAA WG4, SA</w:t>
            </w:r>
          </w:p>
        </w:tc>
        <w:tc>
          <w:tcPr>
            <w:tcW w:w="1134" w:type="dxa"/>
            <w:shd w:val="clear" w:color="auto" w:fill="auto"/>
            <w:tcMar>
              <w:left w:w="28" w:type="dxa"/>
              <w:right w:w="28" w:type="dxa"/>
            </w:tcMar>
          </w:tcPr>
          <w:p w14:paraId="2561D0DD" w14:textId="5111F58C"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CT</w:t>
            </w:r>
          </w:p>
        </w:tc>
        <w:tc>
          <w:tcPr>
            <w:tcW w:w="2693" w:type="dxa"/>
            <w:shd w:val="clear" w:color="auto" w:fill="auto"/>
            <w:tcMar>
              <w:left w:w="28" w:type="dxa"/>
              <w:right w:w="28" w:type="dxa"/>
            </w:tcMar>
          </w:tcPr>
          <w:p w14:paraId="3496704C" w14:textId="3905D4BA"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5GAA_WG4_S-220014 = RP-220044</w:t>
            </w:r>
          </w:p>
        </w:tc>
      </w:tr>
      <w:tr w:rsidR="00402829" w:rsidRPr="000E7A5A" w14:paraId="7126C684" w14:textId="77777777" w:rsidTr="00052076">
        <w:trPr>
          <w:cantSplit/>
        </w:trPr>
        <w:tc>
          <w:tcPr>
            <w:tcW w:w="0" w:type="auto"/>
            <w:shd w:val="clear" w:color="auto" w:fill="auto"/>
            <w:tcMar>
              <w:left w:w="28" w:type="dxa"/>
              <w:right w:w="28" w:type="dxa"/>
            </w:tcMar>
          </w:tcPr>
          <w:p w14:paraId="6F5BDEFA" w14:textId="2FBEA76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RP-220950</w:t>
            </w:r>
          </w:p>
        </w:tc>
        <w:tc>
          <w:tcPr>
            <w:tcW w:w="8225" w:type="dxa"/>
            <w:shd w:val="clear" w:color="auto" w:fill="auto"/>
            <w:tcMar>
              <w:left w:w="28" w:type="dxa"/>
              <w:right w:w="28" w:type="dxa"/>
            </w:tcMar>
          </w:tcPr>
          <w:p w14:paraId="32861408" w14:textId="40281CD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Reply LS to TSDSI_8045_LSo_V0.0.0_26012022 = RP-220028 on the merger of TSDSI 5Gi into 3GPP REL-17 (to: TSDSI; cc: PCG; contact: Qualcomm)</w:t>
            </w:r>
          </w:p>
        </w:tc>
        <w:tc>
          <w:tcPr>
            <w:tcW w:w="1418" w:type="dxa"/>
            <w:shd w:val="clear" w:color="auto" w:fill="auto"/>
            <w:tcMar>
              <w:left w:w="28" w:type="dxa"/>
              <w:right w:w="28" w:type="dxa"/>
            </w:tcMar>
          </w:tcPr>
          <w:p w14:paraId="5CBB5072" w14:textId="5DE72D7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TSDSI (Telecommunications Standards Development Society India)</w:t>
            </w:r>
          </w:p>
        </w:tc>
        <w:tc>
          <w:tcPr>
            <w:tcW w:w="1134" w:type="dxa"/>
            <w:shd w:val="clear" w:color="auto" w:fill="auto"/>
            <w:tcMar>
              <w:left w:w="28" w:type="dxa"/>
              <w:right w:w="28" w:type="dxa"/>
            </w:tcMar>
          </w:tcPr>
          <w:p w14:paraId="190A0194" w14:textId="08C7DB0B"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PCG</w:t>
            </w:r>
          </w:p>
        </w:tc>
        <w:tc>
          <w:tcPr>
            <w:tcW w:w="2693" w:type="dxa"/>
            <w:shd w:val="clear" w:color="auto" w:fill="auto"/>
            <w:tcMar>
              <w:left w:w="28" w:type="dxa"/>
              <w:right w:w="28" w:type="dxa"/>
            </w:tcMar>
          </w:tcPr>
          <w:p w14:paraId="2FEB4E47" w14:textId="762AD9EF"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RP-220028</w:t>
            </w:r>
          </w:p>
        </w:tc>
      </w:tr>
      <w:tr w:rsidR="00402829" w:rsidRPr="000E7A5A" w14:paraId="004E49BF" w14:textId="77777777" w:rsidTr="00052076">
        <w:trPr>
          <w:cantSplit/>
        </w:trPr>
        <w:tc>
          <w:tcPr>
            <w:tcW w:w="0" w:type="auto"/>
            <w:shd w:val="clear" w:color="auto" w:fill="auto"/>
            <w:tcMar>
              <w:left w:w="28" w:type="dxa"/>
              <w:right w:w="28" w:type="dxa"/>
            </w:tcMar>
          </w:tcPr>
          <w:p w14:paraId="2F97E4C5" w14:textId="64F794B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RP-220954</w:t>
            </w:r>
          </w:p>
        </w:tc>
        <w:tc>
          <w:tcPr>
            <w:tcW w:w="8225" w:type="dxa"/>
            <w:shd w:val="clear" w:color="auto" w:fill="auto"/>
            <w:tcMar>
              <w:left w:w="28" w:type="dxa"/>
              <w:right w:w="28" w:type="dxa"/>
            </w:tcMar>
          </w:tcPr>
          <w:p w14:paraId="71301595" w14:textId="09112A18"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Reply LS to ETSI TC LI(22)P59034r1 = RP-220030 on Location Services for Drones (to: ETSI TC LI; cc: RAN2, SA3 LI; contact: Ericsson)</w:t>
            </w:r>
          </w:p>
        </w:tc>
        <w:tc>
          <w:tcPr>
            <w:tcW w:w="1418" w:type="dxa"/>
            <w:shd w:val="clear" w:color="auto" w:fill="auto"/>
            <w:tcMar>
              <w:left w:w="28" w:type="dxa"/>
              <w:right w:w="28" w:type="dxa"/>
            </w:tcMar>
          </w:tcPr>
          <w:p w14:paraId="5CB8E1EC" w14:textId="728886A0"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ETSI TC LI</w:t>
            </w:r>
          </w:p>
        </w:tc>
        <w:tc>
          <w:tcPr>
            <w:tcW w:w="1134" w:type="dxa"/>
            <w:shd w:val="clear" w:color="auto" w:fill="auto"/>
            <w:tcMar>
              <w:left w:w="28" w:type="dxa"/>
              <w:right w:w="28" w:type="dxa"/>
            </w:tcMar>
          </w:tcPr>
          <w:p w14:paraId="3BC0110C" w14:textId="7AA192E5"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RAN2, SA3 LI</w:t>
            </w:r>
          </w:p>
        </w:tc>
        <w:tc>
          <w:tcPr>
            <w:tcW w:w="2693" w:type="dxa"/>
            <w:shd w:val="clear" w:color="auto" w:fill="auto"/>
            <w:tcMar>
              <w:left w:w="28" w:type="dxa"/>
              <w:right w:w="28" w:type="dxa"/>
            </w:tcMar>
          </w:tcPr>
          <w:p w14:paraId="525ACBEE" w14:textId="77DCFE31"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ETSI TC LI(22)P59034r1</w:t>
            </w:r>
            <w:r>
              <w:rPr>
                <w:rFonts w:ascii="Calibri" w:hAnsi="Calibri" w:cs="Calibri"/>
                <w:color w:val="000000"/>
                <w:sz w:val="22"/>
                <w:szCs w:val="22"/>
              </w:rPr>
              <w:br/>
              <w:t>= RP-220030</w:t>
            </w:r>
          </w:p>
        </w:tc>
      </w:tr>
      <w:tr w:rsidR="00402829" w:rsidRPr="000E7A5A" w14:paraId="384BE1F2" w14:textId="77777777" w:rsidTr="00052076">
        <w:trPr>
          <w:cantSplit/>
        </w:trPr>
        <w:tc>
          <w:tcPr>
            <w:tcW w:w="0" w:type="auto"/>
            <w:shd w:val="clear" w:color="auto" w:fill="auto"/>
            <w:tcMar>
              <w:left w:w="28" w:type="dxa"/>
              <w:right w:w="28" w:type="dxa"/>
            </w:tcMar>
          </w:tcPr>
          <w:p w14:paraId="47CE7A0F" w14:textId="000C4E0C"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RP-220963</w:t>
            </w:r>
          </w:p>
        </w:tc>
        <w:tc>
          <w:tcPr>
            <w:tcW w:w="8225" w:type="dxa"/>
            <w:shd w:val="clear" w:color="auto" w:fill="auto"/>
            <w:tcMar>
              <w:left w:w="28" w:type="dxa"/>
              <w:right w:w="28" w:type="dxa"/>
            </w:tcMar>
          </w:tcPr>
          <w:p w14:paraId="572D7E8B" w14:textId="731AD50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Reply to S2-2201578 = RP-220034 on IAB support of NR satellite access (to: SA2; cc: RAN3; contact: Qualcomm)</w:t>
            </w:r>
          </w:p>
        </w:tc>
        <w:tc>
          <w:tcPr>
            <w:tcW w:w="1418" w:type="dxa"/>
            <w:shd w:val="clear" w:color="auto" w:fill="auto"/>
            <w:tcMar>
              <w:left w:w="28" w:type="dxa"/>
              <w:right w:w="28" w:type="dxa"/>
            </w:tcMar>
          </w:tcPr>
          <w:p w14:paraId="075C8652" w14:textId="676AA5D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SA2</w:t>
            </w:r>
          </w:p>
        </w:tc>
        <w:tc>
          <w:tcPr>
            <w:tcW w:w="1134" w:type="dxa"/>
            <w:shd w:val="clear" w:color="auto" w:fill="auto"/>
            <w:tcMar>
              <w:left w:w="28" w:type="dxa"/>
              <w:right w:w="28" w:type="dxa"/>
            </w:tcMar>
          </w:tcPr>
          <w:p w14:paraId="0399B9E1" w14:textId="0168F0D1"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RAN3</w:t>
            </w:r>
          </w:p>
        </w:tc>
        <w:tc>
          <w:tcPr>
            <w:tcW w:w="2693" w:type="dxa"/>
            <w:shd w:val="clear" w:color="auto" w:fill="auto"/>
            <w:tcMar>
              <w:left w:w="28" w:type="dxa"/>
              <w:right w:w="28" w:type="dxa"/>
            </w:tcMar>
          </w:tcPr>
          <w:p w14:paraId="3B7CA828" w14:textId="31EB2EE2"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RP-220034</w:t>
            </w:r>
          </w:p>
        </w:tc>
      </w:tr>
      <w:tr w:rsidR="00402829" w:rsidRPr="000E7A5A" w14:paraId="5BF6A29E" w14:textId="77777777" w:rsidTr="00052076">
        <w:trPr>
          <w:cantSplit/>
        </w:trPr>
        <w:tc>
          <w:tcPr>
            <w:tcW w:w="0" w:type="auto"/>
            <w:shd w:val="clear" w:color="auto" w:fill="auto"/>
            <w:tcMar>
              <w:left w:w="28" w:type="dxa"/>
              <w:right w:w="28" w:type="dxa"/>
            </w:tcMar>
          </w:tcPr>
          <w:p w14:paraId="4755A36F" w14:textId="26726D58"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lastRenderedPageBreak/>
              <w:t>RP-221014</w:t>
            </w:r>
          </w:p>
        </w:tc>
        <w:tc>
          <w:tcPr>
            <w:tcW w:w="8225" w:type="dxa"/>
            <w:shd w:val="clear" w:color="auto" w:fill="auto"/>
            <w:tcMar>
              <w:left w:w="28" w:type="dxa"/>
              <w:right w:w="28" w:type="dxa"/>
            </w:tcMar>
          </w:tcPr>
          <w:p w14:paraId="3B6BB317" w14:textId="0ED994C3"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to clarify the RSS-195 requirement related to wireless communication service equipment operating in 2305-2320 MHz / 2345-2360MHz frequency range (to: to ISED-Canada; cc: RAN4; contact: Telus)</w:t>
            </w:r>
          </w:p>
        </w:tc>
        <w:tc>
          <w:tcPr>
            <w:tcW w:w="1418" w:type="dxa"/>
            <w:shd w:val="clear" w:color="auto" w:fill="auto"/>
            <w:tcMar>
              <w:left w:w="28" w:type="dxa"/>
              <w:right w:w="28" w:type="dxa"/>
            </w:tcMar>
          </w:tcPr>
          <w:p w14:paraId="2DC2440F" w14:textId="4C2CB91F"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ISED-Canada</w:t>
            </w:r>
          </w:p>
        </w:tc>
        <w:tc>
          <w:tcPr>
            <w:tcW w:w="1134" w:type="dxa"/>
            <w:shd w:val="clear" w:color="auto" w:fill="auto"/>
            <w:tcMar>
              <w:left w:w="28" w:type="dxa"/>
              <w:right w:w="28" w:type="dxa"/>
            </w:tcMar>
          </w:tcPr>
          <w:p w14:paraId="10B9D0F7" w14:textId="6AC6A5E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RAN4</w:t>
            </w:r>
          </w:p>
        </w:tc>
        <w:tc>
          <w:tcPr>
            <w:tcW w:w="2693" w:type="dxa"/>
            <w:shd w:val="clear" w:color="auto" w:fill="auto"/>
            <w:tcMar>
              <w:left w:w="28" w:type="dxa"/>
              <w:right w:w="28" w:type="dxa"/>
            </w:tcMar>
          </w:tcPr>
          <w:p w14:paraId="43923B38" w14:textId="61D76396"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r w:rsidR="00402829" w:rsidRPr="000E7A5A" w14:paraId="4B4A490A" w14:textId="77777777" w:rsidTr="00052076">
        <w:trPr>
          <w:cantSplit/>
        </w:trPr>
        <w:tc>
          <w:tcPr>
            <w:tcW w:w="0" w:type="auto"/>
            <w:shd w:val="clear" w:color="auto" w:fill="auto"/>
            <w:tcMar>
              <w:left w:w="28" w:type="dxa"/>
              <w:right w:w="28" w:type="dxa"/>
            </w:tcMar>
          </w:tcPr>
          <w:p w14:paraId="154782BC" w14:textId="1F145539"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RP-221015</w:t>
            </w:r>
          </w:p>
        </w:tc>
        <w:tc>
          <w:tcPr>
            <w:tcW w:w="8225" w:type="dxa"/>
            <w:shd w:val="clear" w:color="auto" w:fill="auto"/>
            <w:tcMar>
              <w:left w:w="28" w:type="dxa"/>
              <w:right w:w="28" w:type="dxa"/>
            </w:tcMar>
          </w:tcPr>
          <w:p w14:paraId="736F229D" w14:textId="6A163C7A"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LS on 25-series and 34-series Specifications Upgrading (to: SA, CT; cc: -; contact: ZTE)</w:t>
            </w:r>
          </w:p>
        </w:tc>
        <w:tc>
          <w:tcPr>
            <w:tcW w:w="1418" w:type="dxa"/>
            <w:shd w:val="clear" w:color="auto" w:fill="auto"/>
            <w:tcMar>
              <w:left w:w="28" w:type="dxa"/>
              <w:right w:w="28" w:type="dxa"/>
            </w:tcMar>
          </w:tcPr>
          <w:p w14:paraId="098FC358" w14:textId="721B0D2D"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SA, CT</w:t>
            </w:r>
          </w:p>
        </w:tc>
        <w:tc>
          <w:tcPr>
            <w:tcW w:w="1134" w:type="dxa"/>
            <w:shd w:val="clear" w:color="auto" w:fill="auto"/>
            <w:tcMar>
              <w:left w:w="28" w:type="dxa"/>
              <w:right w:w="28" w:type="dxa"/>
            </w:tcMar>
          </w:tcPr>
          <w:p w14:paraId="6B45C66E" w14:textId="12D57707"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c>
          <w:tcPr>
            <w:tcW w:w="2693" w:type="dxa"/>
            <w:shd w:val="clear" w:color="auto" w:fill="auto"/>
            <w:tcMar>
              <w:left w:w="28" w:type="dxa"/>
              <w:right w:w="28" w:type="dxa"/>
            </w:tcMar>
          </w:tcPr>
          <w:p w14:paraId="6EDA6464" w14:textId="22440ECD" w:rsidR="00402829" w:rsidRPr="000E7A5A" w:rsidRDefault="00402829" w:rsidP="00402829">
            <w:pPr>
              <w:widowControl w:val="0"/>
              <w:overflowPunct/>
              <w:autoSpaceDE/>
              <w:autoSpaceDN/>
              <w:adjustRightInd/>
              <w:spacing w:after="0"/>
              <w:textAlignment w:val="auto"/>
              <w:rPr>
                <w:rFonts w:ascii="Arial" w:hAnsi="Arial" w:cs="Arial"/>
                <w:color w:val="000000"/>
                <w:sz w:val="18"/>
                <w:szCs w:val="18"/>
              </w:rPr>
            </w:pPr>
            <w:r>
              <w:rPr>
                <w:rFonts w:ascii="Calibri" w:hAnsi="Calibri" w:cs="Calibri"/>
                <w:color w:val="000000"/>
                <w:sz w:val="22"/>
                <w:szCs w:val="22"/>
              </w:rPr>
              <w:t>-</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98" w:name="_Toc527197951"/>
      <w:bookmarkStart w:id="699" w:name="_Toc2391494"/>
      <w:bookmarkStart w:id="700" w:name="_Toc25787748"/>
      <w:bookmarkStart w:id="701" w:name="_Toc25787948"/>
      <w:bookmarkStart w:id="702" w:name="_Toc27430643"/>
      <w:bookmarkStart w:id="703" w:name="_Toc33140375"/>
      <w:bookmarkStart w:id="704" w:name="_Toc34604906"/>
      <w:bookmarkStart w:id="705" w:name="_Toc34605099"/>
      <w:bookmarkStart w:id="706" w:name="_Toc35697899"/>
      <w:bookmarkStart w:id="707" w:name="_Toc42029394"/>
      <w:bookmarkStart w:id="708" w:name="_Toc62413609"/>
      <w:bookmarkStart w:id="709" w:name="_Toc67153287"/>
      <w:bookmarkStart w:id="710" w:name="_Toc74553805"/>
      <w:bookmarkStart w:id="711" w:name="_Toc82419005"/>
      <w:bookmarkStart w:id="712" w:name="_Toc82457102"/>
      <w:bookmarkStart w:id="713" w:name="_Toc105286054"/>
      <w:r>
        <w:lastRenderedPageBreak/>
        <w:t>Annex D: List of change requests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EB0EBF3" w14:textId="3550C165" w:rsidR="00AB0E2A" w:rsidRPr="00141C55" w:rsidRDefault="005E3794" w:rsidP="00AB0E2A">
      <w:pPr>
        <w:snapToGrid w:val="0"/>
      </w:pPr>
      <w:r>
        <w:t>2018</w:t>
      </w:r>
      <w:r w:rsidR="00AB0E2A" w:rsidRPr="00A02946">
        <w:t xml:space="preserve"> CRs (incl. cat.A CRs and </w:t>
      </w:r>
      <w:r>
        <w:t>34</w:t>
      </w:r>
      <w:r w:rsidR="00AB0E2A" w:rsidRPr="00A02946">
        <w:t xml:space="preserve"> company CRs) were handled at RAN #</w:t>
      </w:r>
      <w:r w:rsidR="000B337C" w:rsidRPr="00A02946">
        <w:t>9</w:t>
      </w:r>
      <w:r>
        <w:t>5</w:t>
      </w:r>
      <w:r w:rsidR="0060399C" w:rsidRPr="00A02946">
        <w:t>e</w:t>
      </w:r>
      <w:r w:rsidR="00AB0E2A" w:rsidRPr="00A02946">
        <w:t xml:space="preserve"> and </w:t>
      </w:r>
      <w:r w:rsidR="00A02946" w:rsidRPr="00A02946">
        <w:t>1</w:t>
      </w:r>
      <w:r>
        <w:t>975</w:t>
      </w:r>
      <w:r w:rsidR="00D467E8" w:rsidRPr="00A02946">
        <w:t xml:space="preserve"> </w:t>
      </w:r>
      <w:r w:rsidR="00AB0E2A" w:rsidRPr="00A02946">
        <w:t>CRs were approved.</w:t>
      </w:r>
    </w:p>
    <w:p w14:paraId="5458913F" w14:textId="57F7B35E"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F453AD">
        <w:t>see</w:t>
      </w:r>
      <w:r w:rsidR="00D34D14">
        <w:t xml:space="preserve"> </w:t>
      </w:r>
      <w:r w:rsidR="00D34D14" w:rsidRPr="00D34D14">
        <w:t>RP-210826</w:t>
      </w:r>
      <w:r w:rsidR="00D34D14">
        <w:t>)</w:t>
      </w:r>
      <w:r w:rsidR="008E09D4">
        <w:t>.</w:t>
      </w:r>
    </w:p>
    <w:p w14:paraId="374F39CB" w14:textId="7F0B7FCB" w:rsidR="00D15FB3" w:rsidRDefault="006929B3" w:rsidP="00945777">
      <w:pPr>
        <w:jc w:val="center"/>
      </w:pPr>
      <w:r>
        <w:pict w14:anchorId="123EB997">
          <v:shape id="_x0000_i1028" type="#_x0000_t75" style="width:531pt;height:321.5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6A9B5F9E" w:rsidR="004C1ED2" w:rsidRDefault="006929B3" w:rsidP="00096339">
      <w:pPr>
        <w:jc w:val="center"/>
      </w:pPr>
      <w:r>
        <w:lastRenderedPageBreak/>
        <w:pict w14:anchorId="5D65FB86">
          <v:shape id="_x0000_i1029" type="#_x0000_t75" style="width:728pt;height:325pt">
            <v:imagedata r:id="rId29" o:title=""/>
          </v:shape>
        </w:pict>
      </w:r>
    </w:p>
    <w:p w14:paraId="588736FB" w14:textId="3B7E7880"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planned for RAN #95</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planned for RAN #9</w:t>
      </w:r>
      <w:r w:rsidR="00B12D7F">
        <w:t>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020F67DC" w:rsidR="00AA696B" w:rsidRDefault="006929B3" w:rsidP="005A7586">
      <w:pPr>
        <w:jc w:val="center"/>
      </w:pPr>
      <w:r>
        <w:lastRenderedPageBreak/>
        <w:pict w14:anchorId="7FCA3ABD">
          <v:shape id="_x0000_i1030" type="#_x0000_t75" style="width:728pt;height:315.5pt">
            <v:imagedata r:id="rId30" o:title=""/>
          </v:shape>
        </w:pict>
      </w:r>
    </w:p>
    <w:p w14:paraId="5140B972" w14:textId="768CEFE8"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planned for RAN #95</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planned for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361191FD" w:rsidR="0082475B" w:rsidRDefault="006929B3" w:rsidP="00055503">
      <w:pPr>
        <w:jc w:val="center"/>
      </w:pPr>
      <w:r>
        <w:lastRenderedPageBreak/>
        <w:pict w14:anchorId="46293756">
          <v:shape id="_x0000_i1031" type="#_x0000_t75" style="width:607pt;height:349pt">
            <v:imagedata r:id="rId31" o:title=""/>
          </v:shape>
        </w:pict>
      </w:r>
    </w:p>
    <w:p w14:paraId="7953E321" w14:textId="4589A3CD"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planned at RAN #95</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planned for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6A5A9A9D" w:rsidR="004E2DF3" w:rsidRDefault="006929B3" w:rsidP="00602B6B">
      <w:pPr>
        <w:jc w:val="center"/>
      </w:pPr>
      <w:r>
        <w:pict w14:anchorId="2FA10818">
          <v:shape id="_x0000_i1032" type="#_x0000_t75" style="width:651pt;height:318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06BB91FB" w:rsidR="00DF7D4F" w:rsidRDefault="006929B3" w:rsidP="00AB0E2A">
      <w:pPr>
        <w:pStyle w:val="TH"/>
      </w:pPr>
      <w:r>
        <w:lastRenderedPageBreak/>
        <w:pict w14:anchorId="0808836E">
          <v:shape id="_x0000_i1033" type="#_x0000_t75" style="width:626pt;height:352.5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714" w:name="_Toc527197952"/>
      <w:bookmarkStart w:id="715" w:name="_Toc2391495"/>
      <w:bookmarkStart w:id="716" w:name="_Toc25787749"/>
      <w:bookmarkStart w:id="717" w:name="_Toc25787949"/>
      <w:bookmarkStart w:id="718" w:name="_Toc27430644"/>
      <w:bookmarkStart w:id="719" w:name="_Toc33140376"/>
      <w:bookmarkStart w:id="720" w:name="_Toc34604907"/>
      <w:bookmarkStart w:id="721" w:name="_Toc34605100"/>
      <w:bookmarkStart w:id="722" w:name="_Toc35697900"/>
      <w:bookmarkStart w:id="723" w:name="_Toc42029395"/>
      <w:bookmarkStart w:id="724" w:name="_Toc62413610"/>
      <w:bookmarkStart w:id="725" w:name="_Toc67153288"/>
      <w:bookmarkStart w:id="726" w:name="_Toc74553806"/>
      <w:bookmarkStart w:id="727" w:name="_Toc82419006"/>
      <w:bookmarkStart w:id="728" w:name="_Toc82457103"/>
      <w:bookmarkStart w:id="729" w:name="_Toc105286055"/>
      <w:r>
        <w:lastRenderedPageBreak/>
        <w:t xml:space="preserve">Annex E: List of draft Technical Specifications and </w:t>
      </w:r>
      <w:r w:rsidR="002D1A10">
        <w:t xml:space="preserve">Technical </w:t>
      </w:r>
      <w:r>
        <w:t>Reports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1D80B52A" w14:textId="72315B99" w:rsidR="00DD37B5" w:rsidRDefault="00A40494" w:rsidP="00AB0E2A">
      <w:r>
        <w:t>2</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418"/>
        <w:gridCol w:w="850"/>
        <w:gridCol w:w="2159"/>
        <w:gridCol w:w="676"/>
      </w:tblGrid>
      <w:tr w:rsidR="001929D3" w:rsidRPr="00620685" w14:paraId="5B694DC1" w14:textId="77777777" w:rsidTr="001929D3">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1E6F6A4D"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34DC631"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B924CF"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EC5FF53"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CE10318"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18"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F4097CC"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C0C2C2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A05984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3AE93D0" w14:textId="77777777" w:rsidR="001929D3" w:rsidRPr="00DD37B5" w:rsidRDefault="001929D3" w:rsidP="000126F7">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A40494" w:rsidRPr="001929D3" w14:paraId="11D2C11C"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A15122" w14:textId="3144A8EB"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B24678" w14:textId="321115B1"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9.6.2.4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6461727" w14:textId="5479E45E"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RP-220323</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F2F76E" w14:textId="633AC569"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TR 37.717-41-11 v1.0.0 on Rel-17 Dual Connectivity (DC) of 4 bands LTE inter-band CA (4DL/1UL) and 1 NR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90AFCA6" w14:textId="60B43020"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8B1CEF" w14:textId="7BA71370"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37.717-41-11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E1D23E" w14:textId="53A1AB65"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B710F" w14:textId="7C391755"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DC_R17_4BLTE_1BNR_5DL2UL-Core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3D32CD" w14:textId="35410952"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1.0.0</w:t>
            </w:r>
          </w:p>
        </w:tc>
      </w:tr>
      <w:tr w:rsidR="00A40494" w:rsidRPr="001929D3" w14:paraId="2D1F8190" w14:textId="77777777" w:rsidTr="001929D3">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314FCD" w14:textId="30F8C5F8"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CF508C" w14:textId="393939A5"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9.6.4.3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520C57" w14:textId="636537D8"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RP-220829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5B01449" w14:textId="3D1C4F8E"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TR 38.841 v1.0.1 on High power UE for NR inter-band Carrier Aggregation with 2 bands downlink and x bands uplink (x =1,2)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071494" w14:textId="0224DE9F"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draft TR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AD465C" w14:textId="5B7D19AE"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38.841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711409" w14:textId="694F1096"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1A6439" w14:textId="193C3C50" w:rsidR="00A40494" w:rsidRPr="00A40494" w:rsidRDefault="00A40494" w:rsidP="00A40494">
            <w:pPr>
              <w:widowControl w:val="0"/>
              <w:spacing w:after="0"/>
              <w:rPr>
                <w:rFonts w:ascii="Arial" w:hAnsi="Arial" w:cs="Arial"/>
                <w:sz w:val="18"/>
                <w:szCs w:val="18"/>
              </w:rPr>
            </w:pPr>
            <w:r w:rsidRPr="00A40494">
              <w:rPr>
                <w:rFonts w:ascii="Arial" w:hAnsi="Arial" w:cs="Arial"/>
                <w:color w:val="000000"/>
                <w:sz w:val="18"/>
                <w:szCs w:val="18"/>
              </w:rPr>
              <w:t>NR_PC2_CA_R17_2BDL_2BUL-Core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B83DF70" w14:textId="36E2792B" w:rsidR="00A40494" w:rsidRPr="00A40494" w:rsidRDefault="00A40494" w:rsidP="00A40494">
            <w:pPr>
              <w:widowControl w:val="0"/>
              <w:spacing w:after="0"/>
              <w:rPr>
                <w:rFonts w:ascii="Arial" w:hAnsi="Arial" w:cs="Arial"/>
                <w:color w:val="000000"/>
                <w:sz w:val="18"/>
                <w:szCs w:val="18"/>
              </w:rPr>
            </w:pPr>
            <w:r w:rsidRPr="00A40494">
              <w:rPr>
                <w:rFonts w:ascii="Arial" w:hAnsi="Arial" w:cs="Arial"/>
                <w:color w:val="000000"/>
                <w:sz w:val="18"/>
                <w:szCs w:val="18"/>
              </w:rPr>
              <w:t>1.0.1</w:t>
            </w:r>
          </w:p>
        </w:tc>
      </w:tr>
    </w:tbl>
    <w:p w14:paraId="0F788ABF" w14:textId="77777777" w:rsidR="001929D3" w:rsidRDefault="001929D3" w:rsidP="00AB0E2A"/>
    <w:p w14:paraId="6DB2C32E" w14:textId="5F0A9647" w:rsidR="007D26EF" w:rsidRDefault="00643DB2" w:rsidP="00AB0E2A">
      <w:pPr>
        <w:rPr>
          <w:highlight w:val="yellow"/>
        </w:rPr>
      </w:pPr>
      <w:r>
        <w:t>22</w:t>
      </w:r>
      <w:r w:rsidR="00095643" w:rsidRPr="00335925">
        <w:t xml:space="preserve"> approved </w:t>
      </w:r>
      <w:r w:rsidR="008D6D32" w:rsidRPr="00335925">
        <w:t>specification</w:t>
      </w:r>
      <w:r w:rsidR="00EB0D24">
        <w:t xml:space="preserve"> </w:t>
      </w:r>
      <w:r w:rsidR="00095643" w:rsidRPr="00335925">
        <w:t xml:space="preserve">that </w:t>
      </w:r>
      <w:r w:rsidR="00F8416C">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276"/>
        <w:gridCol w:w="850"/>
        <w:gridCol w:w="2301"/>
        <w:gridCol w:w="676"/>
      </w:tblGrid>
      <w:tr w:rsidR="00DD37B5" w:rsidRPr="00620685" w14:paraId="606E3C0D" w14:textId="77777777" w:rsidTr="00643DB2">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2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30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643DB2" w:rsidRPr="00643DB2" w14:paraId="66ABDAE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FDDB01" w14:textId="1B2C9A4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DC78983" w14:textId="1926D8B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10.5.3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F33066" w14:textId="02552FF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RP-220860</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94694F" w14:textId="191EBD4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36.779 v1.0.1 on Introduction of upper 700MHz A block E-UTRA band for the US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98D4A4" w14:textId="4B50016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22625C" w14:textId="57525DC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36.779</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242189" w14:textId="0DE560B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72774DC" w14:textId="33BBD46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LTE_upper_700MHz_A-Core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FBB11F0" w14:textId="47D116D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6FA276B5"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44F554" w14:textId="3B6512C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845CAC" w14:textId="2F8D9D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E4256D" w14:textId="66E30F5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RP-220848</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27C92A7" w14:textId="2FCFFE2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37.480 v1.1.0 E1 general aspects and principles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12D228" w14:textId="5956FD6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1518EF" w14:textId="7945532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6A387A" w14:textId="7394ECF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058E3D" w14:textId="3353B73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2EA5FB" w14:textId="2DA9949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1.1.0</w:t>
            </w:r>
          </w:p>
        </w:tc>
      </w:tr>
      <w:tr w:rsidR="00643DB2" w:rsidRPr="00643DB2" w14:paraId="65CAC2AB"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0D80B5" w14:textId="5DB5971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0F9A56" w14:textId="1A71C5A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0A0B560" w14:textId="19B7E33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RP-220796</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5AFF71" w14:textId="3E94AF7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37.481 v1.0.0 E1 layer 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06442E" w14:textId="691D279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72600B" w14:textId="1E84121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DB5CD7" w14:textId="4BB6AE1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856B96" w14:textId="3A42330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7D3E45" w14:textId="18AC58A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76F6EF8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8A2FB2" w14:textId="26D0DE1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54A185" w14:textId="35E5351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C54DB2" w14:textId="3533265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RP-220850</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429289" w14:textId="0653007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37.482 v1.1.0 E1 signalling transport</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FC68B1" w14:textId="3946CBA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48F664" w14:textId="6BFF6C0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22114A1" w14:textId="40E048B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2114BF" w14:textId="7753992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2595F8" w14:textId="5D268DB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1.1.0</w:t>
            </w:r>
          </w:p>
        </w:tc>
      </w:tr>
      <w:tr w:rsidR="00643DB2" w:rsidRPr="00643DB2" w14:paraId="7F6929F7"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5F1693" w14:textId="2B17495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F1EA07" w14:textId="37669B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9.5.3.1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AC0CA6" w14:textId="766B3CF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RP-220851</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6E0AAE" w14:textId="0B0F363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37.483 v1.1.0 E1 Application Protocol (E1AP)</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9C8EE7" w14:textId="619F84F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22F7A7" w14:textId="3FBCDF4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37.483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83A34C" w14:textId="4BCEA80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1C8E73" w14:textId="5211947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LTE_NR_arch_evo_enh-Core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591A4B9" w14:textId="077AB89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1.1.0</w:t>
            </w:r>
          </w:p>
        </w:tc>
      </w:tr>
      <w:tr w:rsidR="00643DB2" w:rsidRPr="00643DB2" w14:paraId="63E6C503"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D22B84" w14:textId="0A07196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DC6A4D" w14:textId="4D67050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9.6.2.10</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3E6F5DA" w14:textId="04397BC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RP-220792</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72528F" w14:textId="2C4E095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37.717-21-22 v1.0.0 Rel-17 Dual Connectivity (DC) of x bands (x=2,3,4) LTE inter-band CA (xDL/1UL) and 1 NR FR1 band (1DL/1UL) and 1 NR FR2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2D611CB" w14:textId="48C8063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975440E" w14:textId="3CA483F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37.717-21-22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C0A679" w14:textId="0E6775D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BF648C" w14:textId="3220B48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DC_R17_xBLTE_2BNR_yDL3UL-Core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0811A9D" w14:textId="2BB9E5A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126E1026"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B3F9D03" w14:textId="15ABE5E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7756FA" w14:textId="7E9F852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9.6.2.5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7509B53" w14:textId="48C489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RP-220791</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638537" w14:textId="36DECD3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37.717-51-11 v1.0.0 Rel-17 Dual Connectivity (DC) of 5 bands LTE inter-band CA (5DL/1UL) and 1 NR band (1DL/1UL)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6FA3C17" w14:textId="1C7326F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8DFFF2B" w14:textId="08A9F0B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37.717-51-11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4CF307" w14:textId="7A83D43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144EA6" w14:textId="2E72713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DC_R17_5BLTE_1BNR_6DL2UL-Core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1A20ED" w14:textId="776D4BD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7E46B239"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87D0FD" w14:textId="3702D47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R3</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694DE8" w14:textId="029E9C8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DE8883" w14:textId="19E8783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RP-220617</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27CB27" w14:textId="0659535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37.817 v2.0.0 on Study on enhancement for data collection for NR and ENDC</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EA96E88" w14:textId="2BDE19C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50266AB" w14:textId="028FA87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37.817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829935A" w14:textId="5C3F519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06A662" w14:textId="0429348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FS_NR_ENDC_data_collect</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029CA68" w14:textId="3BD1958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2.0.0</w:t>
            </w:r>
          </w:p>
        </w:tc>
      </w:tr>
      <w:tr w:rsidR="00643DB2" w:rsidRPr="00643DB2" w14:paraId="69A51E7D"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4B70E3" w14:textId="7263595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368D67" w14:textId="6867B9B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9.6.4.7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DB998F" w14:textId="6E4BBFF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RP-220765</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9EE795" w14:textId="6B118DC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37.828 v1.0.0 on High-power UE operation for fixed-wireless/vehicle-mounted use cases in LTE bands and NR bands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26F06E" w14:textId="1B78D3C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E299BB" w14:textId="0560391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37.828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63078D1" w14:textId="577B77C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C97DA9E" w14:textId="36B0001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LTE_NR_HPUE_FWVM-Core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AAC06F" w14:textId="1901300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33CA3D7D"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7B45D4" w14:textId="5D9D428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329E66" w14:textId="750F27A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9.6.5.2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F3745C" w14:textId="6170813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RP-220789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0C3EE4D" w14:textId="3418FAB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37.867 1.0.0 Downlink interruption for band combinations to conduct dynamic Tx Switching</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99C3A1" w14:textId="3D56DDA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0F2F884" w14:textId="488218B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37.867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34BD16" w14:textId="41FB4ED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46ECBA" w14:textId="610D766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DL_intrpt_combos_TxSW_R17-Core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F47F72" w14:textId="5C856DB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303D2603"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4347E04" w14:textId="05CF0D2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CD32404" w14:textId="73394F5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B1968A6" w14:textId="78A4935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RP-220790</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8D06ED0" w14:textId="5CB5645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38.106 v1.0.0 NR repeater radio transmission and reception</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37F87B" w14:textId="35D85C6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445523" w14:textId="485E286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38.106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582DA03" w14:textId="5F418FD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F264B5" w14:textId="713959A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NR_repeaters-Core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0E2F65" w14:textId="4030DD8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04DBC890"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FB73D5B" w14:textId="2DAFE5C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3B99C27" w14:textId="500FCE2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2A88B0A" w14:textId="096572F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RP-220549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EAD6AD" w14:textId="13F8F0D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38.114 v1.0.0 on NR; Repeaters ElectroMagnetic Compatibility (EMC)</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3A6EBB" w14:textId="503BF99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B6EB81" w14:textId="27E1EF8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38.114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75792C" w14:textId="21AE6B8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B6677F" w14:textId="3B5EF17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NR_repeaters-Core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AD5D29" w14:textId="4461D4D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11BE757B"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EA95839" w14:textId="782E426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AA610C" w14:textId="21B703A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059B0C7" w14:textId="0514C09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RP-220793</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DF643E" w14:textId="082E2CC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38.151 v1.0.0 NR; User Equipment (UE) Multiple Input Multiple Output (MIMO) Over-the-Air (OTA) performance requirements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154D80" w14:textId="6E790E7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04AECD2" w14:textId="352D815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38.151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6BF7B0" w14:textId="2DC8B03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A09F065" w14:textId="071D093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NR_MIMO_OTA-Core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581F88" w14:textId="7FF8728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2C89C446"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B9635D" w14:textId="794D96A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25B217" w14:textId="309A668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9.5.2.11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02DE4E3" w14:textId="2E5D2B3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RP-220794</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BB2ABB6" w14:textId="4750418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TS 38.351 v1.0.0 NR; Sidelink Adaptation Layer Protocol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723763" w14:textId="6CEE189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C3BBBD" w14:textId="0531C56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38.351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061548" w14:textId="616DC50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6B39E8" w14:textId="4B2C462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NR_SL_relay-Core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8994F72" w14:textId="7C8C313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1.0.0</w:t>
            </w:r>
          </w:p>
        </w:tc>
      </w:tr>
      <w:tr w:rsidR="00643DB2" w:rsidRPr="00643DB2" w14:paraId="5A24909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75BC9A" w14:textId="2949E0A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D118D1" w14:textId="123C4B4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B1DE98" w14:textId="2E217A4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RP-220179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B550CD" w14:textId="555CBD3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38.833 v2.0.0: Further enhancement on NR demodulation performance</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E98B4F" w14:textId="61D32B5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92306F" w14:textId="7D326BF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38.833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591140" w14:textId="1264C7E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F7B910" w14:textId="3F550B5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NR_demod_enh2-Perf</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7837B79" w14:textId="3CA09AB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2.0.0</w:t>
            </w:r>
          </w:p>
        </w:tc>
      </w:tr>
      <w:tr w:rsidR="00643DB2" w:rsidRPr="00643DB2" w14:paraId="4A88885E"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BB9EBE" w14:textId="785D1CD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lastRenderedPageBreak/>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C597E4" w14:textId="2728A90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B6100DD" w14:textId="5DE8E5C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6ADB81" w14:textId="4AC3EFA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38.834 v1.0.1 on Measurements of User Equipment (UE) Over-the-Air (OTA) performance for NR FR1; Total Radiated Power (TRP) and Total Radiated Sensitivity (TRS) test methodology</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573A6B3" w14:textId="59CD331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0CEFBC4" w14:textId="302D719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38.834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F9D66C5" w14:textId="5A6A7F5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7C61DE" w14:textId="42A4519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NR_FR1_TRP_TRS-Core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C3545E" w14:textId="34DB336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6844FC87"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AAC23F" w14:textId="584EA6B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EAC2DA" w14:textId="5C5EA73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9.5.4.13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442087A" w14:textId="36413ED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RP-220933</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4BFDA5" w14:textId="0015C7B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38.837 v1.0.1 UE RF requirements for Transparent Tx Diversity (TxD) for NR; for approval</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24E8E2A" w14:textId="5E9B244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AB0B853" w14:textId="00CC64A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38.837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9C248A" w14:textId="3C3D66FB"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9329A8C" w14:textId="1AA473A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NR_RF_TxD-Core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55FD397" w14:textId="31F5325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4ACC044F"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02585A" w14:textId="2698422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E045C79" w14:textId="3A2F1EF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9.6.1.2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5C5776" w14:textId="3CC3140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RP-220327</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9942AF9" w14:textId="22E398B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38.849 v2.0.0 on Introduction of 6GHz NR unlicensed operation</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417BE1" w14:textId="1066BEB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3A5662" w14:textId="50AE125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38.849</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10B9F4" w14:textId="4103955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8BAA301" w14:textId="4184E16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NR_6GHz_unlic_EU-Core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B0C1D46" w14:textId="21C7179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2.0.0</w:t>
            </w:r>
          </w:p>
        </w:tc>
      </w:tr>
      <w:tr w:rsidR="00643DB2" w:rsidRPr="00643DB2" w14:paraId="53991FED"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281B417" w14:textId="6DE19F8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E68C61" w14:textId="03B2C2F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9.5.4.6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BA43DA8" w14:textId="7BED1513"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RP-220918</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DE2D66" w14:textId="514E7A5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38.854 v1.0.1 on NR support for high speed train scenario in frequency range 2 (FR2)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48073F3" w14:textId="4AB7CF3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EED1F92" w14:textId="0896587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38.854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E10C44" w14:textId="0ACD7A8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A05994" w14:textId="07E2024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NR_HST_FR2-Core</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7996A8A" w14:textId="047D4B7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1D54A30C"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522F2C" w14:textId="55C4AB28"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DE8644E" w14:textId="74E70DB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5CDC74" w14:textId="5F0562A5"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RP-220934</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0821900" w14:textId="6CA62CE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38.862 v1.0.1 Study on band combination handling in RAN4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A05B3B9" w14:textId="3E14A4E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CC85D1" w14:textId="3906305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38.862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C367E74" w14:textId="3D7A5DD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9DE9EE" w14:textId="1A6DE256"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FS_NR_ENDC_combo_rules</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224155E" w14:textId="0490B4B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60E1D500"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9742FF" w14:textId="3E70ADA9"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F1E635" w14:textId="03C3118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9.4.6</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6197A96" w14:textId="6D8509F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RP-220861</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80A595" w14:textId="23DB337A"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38.868 v1.0.1 on Study on optimizations of pi/2 BPSK uplink power in NR</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5D1DD9" w14:textId="2B528964"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34EC3B4" w14:textId="186D926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38.868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B6C13C" w14:textId="3E96416D"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11FE366" w14:textId="2558BB6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FS_NR_Opt_pi2BPSK</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63C0A1" w14:textId="581B33B7"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1.0.1</w:t>
            </w:r>
          </w:p>
        </w:tc>
      </w:tr>
      <w:tr w:rsidR="00643DB2" w:rsidRPr="00643DB2" w14:paraId="30F311B2" w14:textId="77777777" w:rsidTr="00643DB2">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EDAF68" w14:textId="269BDBA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R4</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6ECFBE" w14:textId="44459BC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9.4.3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24973F" w14:textId="3D754D60"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RP-220856</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3CB22F5" w14:textId="582624EE"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TR 38.884 v2.0.1 on Study on enhanced test methods for FR2 NR UEs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308C706" w14:textId="4A639C1F"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2C82FF6" w14:textId="6A692D0C"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38.884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4E4B0BB" w14:textId="5FF212C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Rel-18</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5CD0E6" w14:textId="64C65771"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FS_FR2_enhTestMethods</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C6CEA9" w14:textId="28158862" w:rsidR="00643DB2" w:rsidRPr="00643DB2" w:rsidRDefault="00643DB2" w:rsidP="00643DB2">
            <w:pPr>
              <w:widowControl w:val="0"/>
              <w:spacing w:after="0"/>
              <w:rPr>
                <w:rFonts w:ascii="Arial" w:hAnsi="Arial" w:cs="Arial"/>
                <w:color w:val="000000"/>
                <w:sz w:val="18"/>
                <w:szCs w:val="18"/>
              </w:rPr>
            </w:pPr>
            <w:r w:rsidRPr="00643DB2">
              <w:rPr>
                <w:rFonts w:ascii="Arial" w:hAnsi="Arial" w:cs="Arial"/>
                <w:color w:val="000000"/>
                <w:sz w:val="18"/>
                <w:szCs w:val="18"/>
              </w:rPr>
              <w:t>2.0.1</w:t>
            </w:r>
          </w:p>
        </w:tc>
      </w:tr>
    </w:tbl>
    <w:p w14:paraId="45BDF07B" w14:textId="77777777" w:rsidR="00DD37B5" w:rsidRPr="00A35885" w:rsidRDefault="00DD37B5" w:rsidP="00AB0E2A">
      <w:pPr>
        <w:rPr>
          <w:highlight w:val="yellow"/>
        </w:rPr>
      </w:pPr>
    </w:p>
    <w:p w14:paraId="425C2FE0" w14:textId="2F911856" w:rsidR="00E02D92" w:rsidRDefault="00E02D92" w:rsidP="001C35F4">
      <w:r>
        <w:t xml:space="preserve">1 </w:t>
      </w:r>
      <w:r w:rsidRPr="003717FE">
        <w:t>agreed specification version under RAN leadership (handled in RAN via pCRs like a TR maintained in a WG)</w:t>
      </w:r>
      <w:r>
        <w:t>:</w:t>
      </w:r>
    </w:p>
    <w:tbl>
      <w:tblPr>
        <w:tblW w:w="14799" w:type="dxa"/>
        <w:tblInd w:w="113" w:type="dxa"/>
        <w:tblLayout w:type="fixed"/>
        <w:tblLook w:val="04A0" w:firstRow="1" w:lastRow="0" w:firstColumn="1" w:lastColumn="0" w:noHBand="0" w:noVBand="1"/>
      </w:tblPr>
      <w:tblGrid>
        <w:gridCol w:w="743"/>
        <w:gridCol w:w="833"/>
        <w:gridCol w:w="1063"/>
        <w:gridCol w:w="6065"/>
        <w:gridCol w:w="992"/>
        <w:gridCol w:w="1276"/>
        <w:gridCol w:w="850"/>
        <w:gridCol w:w="2301"/>
        <w:gridCol w:w="676"/>
      </w:tblGrid>
      <w:tr w:rsidR="00E02D92" w:rsidRPr="00620685" w14:paraId="131BAD4F" w14:textId="77777777" w:rsidTr="00131939">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44613C6E"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1581596"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B40FC3A"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65"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71903A7"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99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5ADFB8D"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2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E9840EB"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1FF320B"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301"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62F8C16"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91E1BC1" w14:textId="77777777" w:rsidR="00E02D92" w:rsidRPr="00DD37B5" w:rsidRDefault="00E02D92" w:rsidP="00131939">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E02D92" w:rsidRPr="00643DB2" w14:paraId="08FF9E65" w14:textId="77777777" w:rsidTr="00131939">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D45C49" w14:textId="49F86B1B"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RP</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8E512EC" w14:textId="5A31D55B"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9.4.1</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7139644" w14:textId="44D2E923"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RP-220159</w:t>
            </w:r>
          </w:p>
        </w:tc>
        <w:tc>
          <w:tcPr>
            <w:tcW w:w="606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7880D3" w14:textId="6A46BED3"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TR 37.890 v0.15.0 on Feasibility Study on 6 GHz for LTE and NR in Licensed and Unlicensed Operations</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F2FB7C" w14:textId="3713A00F"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draft TR</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A6C647" w14:textId="06F03F83"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37.890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7113994" w14:textId="49C132D2"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Rel-17</w:t>
            </w:r>
          </w:p>
        </w:tc>
        <w:tc>
          <w:tcPr>
            <w:tcW w:w="23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ADACDE9" w14:textId="13C77EE7"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FS_6GHz_LTE_NR</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71A5A1B" w14:textId="675C2ADF" w:rsidR="00E02D92" w:rsidRPr="00E02D92" w:rsidRDefault="00E02D92" w:rsidP="00E02D92">
            <w:pPr>
              <w:widowControl w:val="0"/>
              <w:spacing w:after="0"/>
              <w:rPr>
                <w:rFonts w:ascii="Arial" w:hAnsi="Arial" w:cs="Arial"/>
                <w:color w:val="000000"/>
                <w:sz w:val="18"/>
                <w:szCs w:val="18"/>
              </w:rPr>
            </w:pPr>
            <w:r w:rsidRPr="00E02D92">
              <w:rPr>
                <w:rFonts w:ascii="Arial" w:hAnsi="Arial" w:cs="Arial"/>
                <w:color w:val="000000"/>
                <w:sz w:val="18"/>
                <w:szCs w:val="18"/>
              </w:rPr>
              <w:t>0.15.0</w:t>
            </w:r>
          </w:p>
        </w:tc>
      </w:tr>
    </w:tbl>
    <w:p w14:paraId="17BCE31B" w14:textId="15CA988C" w:rsidR="00E02D92" w:rsidRDefault="00E02D92" w:rsidP="001C35F4"/>
    <w:p w14:paraId="184AE3B7" w14:textId="0AAD320A" w:rsidR="00EA678B" w:rsidRPr="003717FE" w:rsidRDefault="00EA678B" w:rsidP="001C35F4">
      <w:r>
        <w:t>Note: 11 revised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730" w:name="_Toc527197953"/>
      <w:bookmarkStart w:id="731" w:name="_Toc2391496"/>
      <w:bookmarkStart w:id="732" w:name="_Toc25787750"/>
      <w:bookmarkStart w:id="733" w:name="_Toc25787950"/>
      <w:bookmarkStart w:id="734" w:name="_Toc27430645"/>
      <w:bookmarkStart w:id="735" w:name="_Toc33140377"/>
      <w:bookmarkStart w:id="736" w:name="_Toc34604908"/>
      <w:bookmarkStart w:id="737" w:name="_Toc34605101"/>
      <w:bookmarkStart w:id="738" w:name="_Toc35697901"/>
      <w:bookmarkStart w:id="739" w:name="_Toc42029396"/>
      <w:bookmarkStart w:id="740" w:name="_Toc62413611"/>
      <w:bookmarkStart w:id="741" w:name="_Toc67153289"/>
      <w:bookmarkStart w:id="742" w:name="_Toc74553807"/>
      <w:bookmarkStart w:id="743" w:name="_Toc82419007"/>
      <w:bookmarkStart w:id="744" w:name="_Toc82457104"/>
      <w:bookmarkStart w:id="745" w:name="_Toc105286056"/>
      <w:r w:rsidRPr="000A0E83">
        <w:lastRenderedPageBreak/>
        <w:t>Annex F: List of approved new and revised Work Items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4D39E6D0" w14:textId="3AE6AC48" w:rsidR="004E0703" w:rsidRDefault="00560C63" w:rsidP="004E0703">
      <w:r>
        <w:t>4</w:t>
      </w:r>
      <w:r w:rsidR="004E0703">
        <w:t xml:space="preserve"> new SI</w:t>
      </w:r>
      <w:r w:rsidR="003E23EF">
        <w:t>D</w:t>
      </w:r>
      <w:r w:rsidR="00B46376">
        <w:t>s</w:t>
      </w:r>
      <w:r w:rsidR="004E0703">
        <w:t xml:space="preserve">, </w:t>
      </w:r>
      <w:r>
        <w:t>19</w:t>
      </w:r>
      <w:r w:rsidR="004E0703">
        <w:t xml:space="preserve"> new WI</w:t>
      </w:r>
      <w:r w:rsidR="003E23EF">
        <w:t>D</w:t>
      </w:r>
      <w:r w:rsidR="004E0703">
        <w:t xml:space="preserve">s, </w:t>
      </w:r>
      <w:r w:rsidR="005D519F">
        <w:t>5</w:t>
      </w:r>
      <w:r w:rsidR="003377E6">
        <w:t xml:space="preserve"> revised SI</w:t>
      </w:r>
      <w:r w:rsidR="00092BF6">
        <w:t>D</w:t>
      </w:r>
      <w:r w:rsidR="003377E6">
        <w:t>s,</w:t>
      </w:r>
      <w:r w:rsidR="003842CC">
        <w:t xml:space="preserve"> </w:t>
      </w:r>
      <w:r w:rsidR="005D519F">
        <w:t>64</w:t>
      </w:r>
      <w:r w:rsidR="00CC6DB0">
        <w:t xml:space="preserve"> revised WI</w:t>
      </w:r>
      <w:r w:rsidR="00436521">
        <w:t>D</w:t>
      </w:r>
      <w:r w:rsidR="00CC6DB0">
        <w:t>s</w:t>
      </w:r>
      <w:r w:rsidR="00DA1EF6">
        <w:t xml:space="preserve"> (of which 2 introduce new Perf. part WIs</w:t>
      </w:r>
      <w:r w:rsidR="00CF4DA9">
        <w:t xml:space="preserve">: </w:t>
      </w:r>
      <w:r w:rsidR="00CF4DA9" w:rsidRPr="00CF4DA9">
        <w:t>RP-220955</w:t>
      </w:r>
      <w:r w:rsidR="00CF4DA9">
        <w:t xml:space="preserve">, </w:t>
      </w:r>
      <w:r w:rsidR="00CF4DA9" w:rsidRPr="00CF4DA9">
        <w:t>RP-220979</w:t>
      </w:r>
      <w:r w:rsidR="00DA1EF6">
        <w:t>)</w:t>
      </w:r>
      <w:r w:rsidR="00436521">
        <w:t>:</w:t>
      </w:r>
    </w:p>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E74D0D" w:rsidRPr="008E52A0" w14:paraId="193922A9" w14:textId="77777777" w:rsidTr="000126F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028412F9" w14:textId="77777777" w:rsidR="00E74D0D" w:rsidRPr="008E52A0" w:rsidRDefault="00E74D0D" w:rsidP="000126F7">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1FD87DFA" w14:textId="77777777" w:rsidR="00E74D0D" w:rsidRPr="008E52A0" w:rsidRDefault="00E74D0D" w:rsidP="000126F7">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F65970B" w14:textId="77777777" w:rsidR="00E74D0D" w:rsidRPr="008E52A0" w:rsidRDefault="00E74D0D" w:rsidP="000126F7">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7606CD2" w14:textId="77777777" w:rsidR="00E74D0D" w:rsidRPr="008E52A0" w:rsidRDefault="00E74D0D" w:rsidP="000126F7">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193B7661" w14:textId="77777777" w:rsidR="00E74D0D" w:rsidRDefault="00E74D0D" w:rsidP="000126F7">
            <w:pPr>
              <w:pStyle w:val="TAH"/>
              <w:rPr>
                <w:sz w:val="16"/>
                <w:szCs w:val="16"/>
              </w:rPr>
            </w:pPr>
            <w:r>
              <w:rPr>
                <w:sz w:val="16"/>
                <w:szCs w:val="16"/>
              </w:rPr>
              <w:t>WG</w:t>
            </w:r>
          </w:p>
        </w:tc>
      </w:tr>
      <w:tr w:rsidR="00560C63" w:rsidRPr="008F2798" w14:paraId="3E8E2686"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441AC2" w14:textId="5DB677FE" w:rsidR="00560C63" w:rsidRPr="00E74D0D" w:rsidRDefault="00560C63" w:rsidP="00560C63">
            <w:pPr>
              <w:pStyle w:val="TAL"/>
              <w:rPr>
                <w:rFonts w:cs="Arial"/>
                <w:color w:val="000000"/>
                <w:szCs w:val="18"/>
              </w:rPr>
            </w:pPr>
            <w:r>
              <w:rPr>
                <w:rFonts w:cs="Arial"/>
                <w:color w:val="000000"/>
                <w:szCs w:val="18"/>
              </w:rPr>
              <w:t>RP-220956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C376F9" w14:textId="3C2628DC" w:rsidR="00560C63" w:rsidRPr="00E74D0D" w:rsidRDefault="00560C63" w:rsidP="00560C63">
            <w:pPr>
              <w:pStyle w:val="TAL"/>
              <w:rPr>
                <w:rFonts w:cs="Arial"/>
                <w:color w:val="000000"/>
                <w:szCs w:val="18"/>
              </w:rPr>
            </w:pPr>
            <w:r>
              <w:rPr>
                <w:rFonts w:cs="Arial"/>
                <w:color w:val="000000"/>
                <w:szCs w:val="18"/>
              </w:rPr>
              <w:t>New SI: Study on simplification of band combination specification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7D08D" w14:textId="1EFA54BE"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87D81" w14:textId="0491C82E"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68384E5" w14:textId="383A365D" w:rsidR="00560C63" w:rsidRPr="00E74D0D" w:rsidRDefault="00560C63" w:rsidP="00560C63">
            <w:pPr>
              <w:pStyle w:val="TAL"/>
              <w:rPr>
                <w:rFonts w:cs="Arial"/>
                <w:color w:val="000000"/>
                <w:szCs w:val="18"/>
              </w:rPr>
            </w:pPr>
            <w:r>
              <w:rPr>
                <w:rFonts w:cs="Arial"/>
                <w:color w:val="000000"/>
                <w:szCs w:val="18"/>
              </w:rPr>
              <w:t>R4</w:t>
            </w:r>
          </w:p>
        </w:tc>
      </w:tr>
      <w:tr w:rsidR="00560C63" w:rsidRPr="008F2798" w14:paraId="048539E7"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D28E40" w14:textId="49F156D3" w:rsidR="00560C63" w:rsidRPr="00E74D0D" w:rsidRDefault="00560C63" w:rsidP="00560C63">
            <w:pPr>
              <w:pStyle w:val="TAL"/>
              <w:rPr>
                <w:rFonts w:cs="Arial"/>
                <w:color w:val="000000"/>
                <w:szCs w:val="18"/>
              </w:rPr>
            </w:pPr>
            <w:r>
              <w:rPr>
                <w:rFonts w:cs="Arial"/>
                <w:color w:val="000000"/>
                <w:szCs w:val="18"/>
              </w:rPr>
              <w:t>RP-220988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6A7E5AC" w14:textId="4A9CAE2D" w:rsidR="00560C63" w:rsidRPr="00E74D0D" w:rsidRDefault="00560C63" w:rsidP="00560C63">
            <w:pPr>
              <w:pStyle w:val="TAL"/>
              <w:rPr>
                <w:rFonts w:cs="Arial"/>
                <w:color w:val="000000"/>
                <w:szCs w:val="18"/>
              </w:rPr>
            </w:pPr>
            <w:r>
              <w:rPr>
                <w:rFonts w:cs="Arial"/>
                <w:color w:val="000000"/>
                <w:szCs w:val="18"/>
              </w:rPr>
              <w:t>New SI: Study on NR frequency range 2 (FR2) Over-the-Air (OTA) testing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22C8B6" w14:textId="77D2BFCC"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7A9DB3" w14:textId="6B14F1F0"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A009C9D" w14:textId="1D9275B5" w:rsidR="00560C63" w:rsidRPr="00E74D0D" w:rsidRDefault="00560C63" w:rsidP="00560C63">
            <w:pPr>
              <w:pStyle w:val="TAL"/>
              <w:rPr>
                <w:rFonts w:cs="Arial"/>
                <w:color w:val="000000"/>
                <w:szCs w:val="18"/>
              </w:rPr>
            </w:pPr>
            <w:r>
              <w:rPr>
                <w:rFonts w:cs="Arial"/>
                <w:color w:val="000000"/>
                <w:szCs w:val="18"/>
              </w:rPr>
              <w:t>R4</w:t>
            </w:r>
          </w:p>
        </w:tc>
      </w:tr>
      <w:tr w:rsidR="00560C63" w:rsidRPr="008F2798" w14:paraId="2917500B"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F427DA" w14:textId="16BA5B6D" w:rsidR="00560C63" w:rsidRPr="00E74D0D" w:rsidRDefault="00560C63" w:rsidP="00560C63">
            <w:pPr>
              <w:pStyle w:val="TAL"/>
              <w:rPr>
                <w:rFonts w:cs="Arial"/>
                <w:color w:val="000000"/>
                <w:szCs w:val="18"/>
              </w:rPr>
            </w:pPr>
            <w:r>
              <w:rPr>
                <w:rFonts w:cs="Arial"/>
                <w:color w:val="000000"/>
                <w:szCs w:val="18"/>
              </w:rPr>
              <w:t>RP-221001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A9B654" w14:textId="065220B2" w:rsidR="00560C63" w:rsidRPr="00E74D0D" w:rsidRDefault="00560C63" w:rsidP="00560C63">
            <w:pPr>
              <w:pStyle w:val="TAL"/>
              <w:rPr>
                <w:rFonts w:cs="Arial"/>
                <w:color w:val="000000"/>
                <w:szCs w:val="18"/>
              </w:rPr>
            </w:pPr>
            <w:r>
              <w:rPr>
                <w:rFonts w:cs="Arial"/>
                <w:color w:val="000000"/>
                <w:szCs w:val="18"/>
              </w:rPr>
              <w:t>New SI: Study on mmWave MB-BS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C49014" w14:textId="17BCF3B4"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D827C2" w14:textId="46DE0C38"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97A04D0" w14:textId="1C4E6440" w:rsidR="00560C63" w:rsidRPr="00E74D0D" w:rsidRDefault="00560C63" w:rsidP="00560C63">
            <w:pPr>
              <w:pStyle w:val="TAL"/>
              <w:rPr>
                <w:rFonts w:cs="Arial"/>
                <w:color w:val="000000"/>
                <w:szCs w:val="18"/>
              </w:rPr>
            </w:pPr>
            <w:r>
              <w:rPr>
                <w:rFonts w:cs="Arial"/>
                <w:color w:val="000000"/>
                <w:szCs w:val="18"/>
              </w:rPr>
              <w:t>R4</w:t>
            </w:r>
          </w:p>
        </w:tc>
      </w:tr>
      <w:tr w:rsidR="00560C63" w:rsidRPr="008F2798" w14:paraId="0189824E" w14:textId="77777777" w:rsidTr="000126F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E403F6E" w14:textId="1F2A5AA5" w:rsidR="00560C63" w:rsidRPr="00E74D0D" w:rsidRDefault="00560C63" w:rsidP="00560C63">
            <w:pPr>
              <w:pStyle w:val="TAL"/>
              <w:rPr>
                <w:rFonts w:cs="Arial"/>
                <w:color w:val="000000"/>
                <w:szCs w:val="18"/>
              </w:rPr>
            </w:pPr>
            <w:r>
              <w:rPr>
                <w:rFonts w:cs="Arial"/>
                <w:color w:val="000000"/>
                <w:szCs w:val="18"/>
              </w:rPr>
              <w:t>RP-221016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1CE35CE" w14:textId="36E440D6" w:rsidR="00560C63" w:rsidRPr="00E74D0D" w:rsidRDefault="00560C63" w:rsidP="00560C63">
            <w:pPr>
              <w:pStyle w:val="TAL"/>
              <w:rPr>
                <w:rFonts w:cs="Arial"/>
                <w:color w:val="000000"/>
                <w:szCs w:val="18"/>
              </w:rPr>
            </w:pPr>
            <w:r>
              <w:rPr>
                <w:rFonts w:cs="Arial"/>
                <w:color w:val="000000"/>
                <w:szCs w:val="18"/>
              </w:rPr>
              <w:t>New SI: Study on enhancement for 700/800/900MHz band combinations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F2E752" w14:textId="6D9823DC" w:rsidR="00560C63" w:rsidRPr="00E74D0D" w:rsidRDefault="00560C63" w:rsidP="00560C63">
            <w:pPr>
              <w:pStyle w:val="TAL"/>
              <w:rPr>
                <w:rFonts w:cs="Arial"/>
                <w:color w:val="FF0000"/>
                <w:szCs w:val="18"/>
              </w:rPr>
            </w:pPr>
            <w:r w:rsidRPr="00560C63">
              <w:rPr>
                <w:rFonts w:cs="Arial"/>
                <w:color w:val="FF0000"/>
                <w:szCs w:val="18"/>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7A0F334" w14:textId="00A4B220" w:rsidR="00560C63" w:rsidRPr="00E74D0D"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49EF77F" w14:textId="569DE6A0" w:rsidR="00560C63" w:rsidRPr="00E74D0D" w:rsidRDefault="00560C63" w:rsidP="00560C63">
            <w:pPr>
              <w:pStyle w:val="TAL"/>
              <w:rPr>
                <w:rFonts w:cs="Arial"/>
                <w:color w:val="000000"/>
                <w:szCs w:val="18"/>
              </w:rPr>
            </w:pPr>
            <w:r>
              <w:rPr>
                <w:rFonts w:cs="Arial"/>
                <w:color w:val="000000"/>
                <w:szCs w:val="18"/>
              </w:rPr>
              <w:t>R4</w:t>
            </w:r>
          </w:p>
        </w:tc>
      </w:tr>
    </w:tbl>
    <w:p w14:paraId="79E61DF7" w14:textId="0C188046" w:rsidR="00E74D0D" w:rsidRDefault="00E74D0D" w:rsidP="004E0703"/>
    <w:tbl>
      <w:tblPr>
        <w:tblW w:w="10490" w:type="dxa"/>
        <w:tblInd w:w="28" w:type="dxa"/>
        <w:tblLayout w:type="fixed"/>
        <w:tblLook w:val="04A0" w:firstRow="1" w:lastRow="0" w:firstColumn="1" w:lastColumn="0" w:noHBand="0" w:noVBand="1"/>
      </w:tblPr>
      <w:tblGrid>
        <w:gridCol w:w="993"/>
        <w:gridCol w:w="7087"/>
        <w:gridCol w:w="1134"/>
        <w:gridCol w:w="709"/>
        <w:gridCol w:w="567"/>
      </w:tblGrid>
      <w:tr w:rsidR="00B46376" w:rsidRPr="008E52A0" w14:paraId="152E3652" w14:textId="77777777" w:rsidTr="009D1E72">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66A91B1B" w14:textId="77777777" w:rsidR="00B46376" w:rsidRPr="008E52A0" w:rsidRDefault="00B46376" w:rsidP="009D1E72">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081BB8C" w14:textId="77777777" w:rsidR="00B46376" w:rsidRPr="008E52A0" w:rsidRDefault="00B46376" w:rsidP="009D1E72">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0C048A15" w14:textId="77777777" w:rsidR="00B46376" w:rsidRPr="008E52A0" w:rsidRDefault="00B46376" w:rsidP="009D1E72">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2531FF27" w14:textId="77777777" w:rsidR="00B46376" w:rsidRPr="008E52A0" w:rsidRDefault="00B46376" w:rsidP="009D1E72">
            <w:pPr>
              <w:pStyle w:val="TAH"/>
              <w:rPr>
                <w:sz w:val="16"/>
                <w:szCs w:val="16"/>
              </w:rPr>
            </w:pPr>
            <w:r>
              <w:rPr>
                <w:sz w:val="16"/>
                <w:szCs w:val="16"/>
              </w:rPr>
              <w:t>REL</w:t>
            </w:r>
          </w:p>
        </w:tc>
        <w:tc>
          <w:tcPr>
            <w:tcW w:w="567" w:type="dxa"/>
            <w:tcBorders>
              <w:top w:val="single" w:sz="4" w:space="0" w:color="auto"/>
              <w:left w:val="nil"/>
              <w:bottom w:val="single" w:sz="4" w:space="0" w:color="000000"/>
              <w:right w:val="single" w:sz="4" w:space="0" w:color="auto"/>
            </w:tcBorders>
            <w:shd w:val="clear" w:color="000000" w:fill="C0C0C0"/>
          </w:tcPr>
          <w:p w14:paraId="0A165100" w14:textId="77777777" w:rsidR="00B46376" w:rsidRDefault="00B46376" w:rsidP="009D1E72">
            <w:pPr>
              <w:pStyle w:val="TAH"/>
              <w:rPr>
                <w:sz w:val="16"/>
                <w:szCs w:val="16"/>
              </w:rPr>
            </w:pPr>
            <w:r>
              <w:rPr>
                <w:sz w:val="16"/>
                <w:szCs w:val="16"/>
              </w:rPr>
              <w:t>WG</w:t>
            </w:r>
          </w:p>
        </w:tc>
      </w:tr>
      <w:tr w:rsidR="00560C63" w:rsidRPr="008F2798" w14:paraId="0D9F6D3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0F896E5" w14:textId="36F7AFC2" w:rsidR="00560C63" w:rsidRPr="00494DAA" w:rsidRDefault="00560C63" w:rsidP="00560C63">
            <w:pPr>
              <w:pStyle w:val="TAL"/>
              <w:rPr>
                <w:rFonts w:cs="Arial"/>
                <w:color w:val="000000"/>
                <w:szCs w:val="18"/>
              </w:rPr>
            </w:pPr>
            <w:r>
              <w:rPr>
                <w:rFonts w:cs="Arial"/>
                <w:color w:val="000000"/>
                <w:szCs w:val="18"/>
              </w:rPr>
              <w:t>RP-220127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BC1B1BA" w14:textId="571E83F6" w:rsidR="00560C63" w:rsidRPr="00494DAA" w:rsidRDefault="00560C63" w:rsidP="00560C63">
            <w:pPr>
              <w:pStyle w:val="TAL"/>
              <w:rPr>
                <w:rFonts w:cs="Arial"/>
                <w:color w:val="000000"/>
                <w:szCs w:val="18"/>
              </w:rPr>
            </w:pPr>
            <w:r>
              <w:rPr>
                <w:rFonts w:cs="Arial"/>
                <w:color w:val="000000"/>
                <w:szCs w:val="18"/>
              </w:rPr>
              <w:t xml:space="preserve">New WID on UE Conformance - LTE/NR Multi-SIM devices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0CBDAA7" w14:textId="48B95014"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7900758" w14:textId="0841F5B2"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7B768A2A" w14:textId="657B6CC0"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09F5D9C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D3C8BE" w14:textId="4B07FFB4" w:rsidR="00560C63" w:rsidRPr="00494DAA" w:rsidRDefault="00560C63" w:rsidP="00560C63">
            <w:pPr>
              <w:pStyle w:val="TAL"/>
              <w:rPr>
                <w:rFonts w:cs="Arial"/>
                <w:color w:val="000000"/>
                <w:szCs w:val="18"/>
              </w:rPr>
            </w:pPr>
            <w:r>
              <w:rPr>
                <w:rFonts w:cs="Arial"/>
                <w:color w:val="000000"/>
                <w:szCs w:val="18"/>
              </w:rPr>
              <w:t>RP-220423</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DC8DB51" w14:textId="0CE98332" w:rsidR="00560C63" w:rsidRPr="00494DAA" w:rsidRDefault="00560C63" w:rsidP="00560C63">
            <w:pPr>
              <w:pStyle w:val="TAL"/>
              <w:rPr>
                <w:rFonts w:cs="Arial"/>
                <w:color w:val="000000"/>
                <w:szCs w:val="18"/>
              </w:rPr>
            </w:pPr>
            <w:r>
              <w:rPr>
                <w:rFonts w:cs="Arial"/>
                <w:color w:val="000000"/>
                <w:szCs w:val="18"/>
              </w:rPr>
              <w:t>New WID on UE Conformance - NR Multicast and Broadcast Services including CT and SA aspects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D929867" w14:textId="755AD0BB"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BED896C" w14:textId="38067F49"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2BDE48D" w14:textId="6C4DD5FB"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2FBF5EB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F204F60" w14:textId="0116DC73" w:rsidR="00560C63" w:rsidRPr="00494DAA" w:rsidRDefault="00560C63" w:rsidP="00560C63">
            <w:pPr>
              <w:pStyle w:val="TAL"/>
              <w:rPr>
                <w:rFonts w:cs="Arial"/>
                <w:color w:val="000000"/>
                <w:szCs w:val="18"/>
              </w:rPr>
            </w:pPr>
            <w:r>
              <w:rPr>
                <w:rFonts w:cs="Arial"/>
                <w:color w:val="000000"/>
                <w:szCs w:val="18"/>
              </w:rPr>
              <w:t>RP-220424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91CC0D" w14:textId="6513C85F" w:rsidR="00560C63" w:rsidRPr="00494DAA" w:rsidRDefault="00560C63" w:rsidP="00560C63">
            <w:pPr>
              <w:pStyle w:val="TAL"/>
              <w:rPr>
                <w:rFonts w:cs="Arial"/>
                <w:color w:val="000000"/>
                <w:szCs w:val="18"/>
              </w:rPr>
            </w:pPr>
            <w:r>
              <w:rPr>
                <w:rFonts w:cs="Arial"/>
                <w:color w:val="000000"/>
                <w:szCs w:val="18"/>
              </w:rPr>
              <w:t>New WID on UE Conformance - Introduction of FR2 FWA UE with maximum TRP of 23dBm for band n257 and n258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4DE5B7" w14:textId="42FABEE0"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7272E7" w14:textId="28797EED"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9AEBE18" w14:textId="580724FC"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2AEC1B52"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BC0745" w14:textId="2522BE0D" w:rsidR="00560C63" w:rsidRPr="00494DAA" w:rsidRDefault="00560C63" w:rsidP="00560C63">
            <w:pPr>
              <w:pStyle w:val="TAL"/>
              <w:rPr>
                <w:rFonts w:cs="Arial"/>
                <w:color w:val="000000"/>
                <w:szCs w:val="18"/>
              </w:rPr>
            </w:pPr>
            <w:r>
              <w:rPr>
                <w:rFonts w:cs="Arial"/>
                <w:color w:val="000000"/>
                <w:szCs w:val="18"/>
              </w:rPr>
              <w:t>RP-220576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26FBC5B" w14:textId="40E1BEC8" w:rsidR="00560C63" w:rsidRPr="00494DAA" w:rsidRDefault="00560C63" w:rsidP="00560C63">
            <w:pPr>
              <w:pStyle w:val="TAL"/>
              <w:rPr>
                <w:rFonts w:cs="Arial"/>
                <w:color w:val="000000"/>
                <w:szCs w:val="18"/>
              </w:rPr>
            </w:pPr>
            <w:r>
              <w:rPr>
                <w:rFonts w:cs="Arial"/>
                <w:color w:val="000000"/>
                <w:szCs w:val="18"/>
              </w:rPr>
              <w:t>New WID on UE Conformance - NR coverage enhancements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99C42D" w14:textId="2F60D221"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D07D960" w14:textId="3069FCCD"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412B0859" w14:textId="6D1422E1"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42490C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775D42" w14:textId="388B0CD9" w:rsidR="00560C63" w:rsidRPr="00494DAA" w:rsidRDefault="00560C63" w:rsidP="00560C63">
            <w:pPr>
              <w:pStyle w:val="TAL"/>
              <w:rPr>
                <w:rFonts w:cs="Arial"/>
                <w:color w:val="000000"/>
                <w:szCs w:val="18"/>
              </w:rPr>
            </w:pPr>
            <w:r>
              <w:rPr>
                <w:rFonts w:cs="Arial"/>
                <w:color w:val="000000"/>
                <w:szCs w:val="18"/>
              </w:rPr>
              <w:t>RP-220620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9859" w14:textId="4978A517" w:rsidR="00560C63" w:rsidRPr="00494DAA" w:rsidRDefault="00560C63" w:rsidP="00560C63">
            <w:pPr>
              <w:pStyle w:val="TAL"/>
              <w:rPr>
                <w:rFonts w:cs="Arial"/>
                <w:color w:val="000000"/>
                <w:szCs w:val="18"/>
              </w:rPr>
            </w:pPr>
            <w:r>
              <w:rPr>
                <w:rFonts w:cs="Arial"/>
                <w:color w:val="000000"/>
                <w:szCs w:val="18"/>
              </w:rPr>
              <w:t>New WID on UE Conformance - Enhancement of data collection for SON and MDT in NR SA and MR-DC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7E736A" w14:textId="34624F67"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51E5E54" w14:textId="3A8CF969"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915BEE4" w14:textId="1845F9B8"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61F5676A"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B0D332" w14:textId="058D9EDA" w:rsidR="00560C63" w:rsidRPr="00494DAA" w:rsidRDefault="00560C63" w:rsidP="00560C63">
            <w:pPr>
              <w:pStyle w:val="TAL"/>
              <w:rPr>
                <w:rFonts w:cs="Arial"/>
                <w:color w:val="000000"/>
                <w:szCs w:val="18"/>
              </w:rPr>
            </w:pPr>
            <w:r>
              <w:rPr>
                <w:rFonts w:cs="Arial"/>
                <w:color w:val="000000"/>
                <w:szCs w:val="18"/>
              </w:rPr>
              <w:t>RP-220621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A2F542" w14:textId="2513D130" w:rsidR="00560C63" w:rsidRPr="00494DAA" w:rsidRDefault="00560C63" w:rsidP="00560C63">
            <w:pPr>
              <w:pStyle w:val="TAL"/>
              <w:rPr>
                <w:rFonts w:cs="Arial"/>
                <w:color w:val="000000"/>
                <w:szCs w:val="18"/>
              </w:rPr>
            </w:pPr>
            <w:r>
              <w:rPr>
                <w:rFonts w:cs="Arial"/>
                <w:color w:val="000000"/>
                <w:szCs w:val="18"/>
              </w:rPr>
              <w:t>New WID - UE Conformance - Enhancement of Network Slicing Phase 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A7EBD8" w14:textId="044CD690"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80FBBE0" w14:textId="12D007AA"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EA74456" w14:textId="686B6AA1"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4B304EC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4BD6FEF" w14:textId="380591BE" w:rsidR="00560C63" w:rsidRPr="00494DAA" w:rsidRDefault="00560C63" w:rsidP="00560C63">
            <w:pPr>
              <w:pStyle w:val="TAL"/>
              <w:rPr>
                <w:rFonts w:cs="Arial"/>
                <w:color w:val="000000"/>
                <w:szCs w:val="18"/>
              </w:rPr>
            </w:pPr>
            <w:r>
              <w:rPr>
                <w:rFonts w:cs="Arial"/>
                <w:color w:val="000000"/>
                <w:szCs w:val="18"/>
              </w:rPr>
              <w:t>RP-220830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27C19EA" w14:textId="48B4FD9D" w:rsidR="00560C63" w:rsidRPr="00494DAA" w:rsidRDefault="00560C63" w:rsidP="00560C63">
            <w:pPr>
              <w:pStyle w:val="TAL"/>
              <w:rPr>
                <w:rFonts w:cs="Arial"/>
                <w:color w:val="000000"/>
                <w:szCs w:val="18"/>
              </w:rPr>
            </w:pPr>
            <w:r>
              <w:rPr>
                <w:rFonts w:cs="Arial"/>
                <w:color w:val="000000"/>
                <w:szCs w:val="18"/>
              </w:rPr>
              <w:t>New WID on UE Conformance – Support of reduced capability NR devices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FAE3AC" w14:textId="627256D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CFD2A22" w14:textId="577A31AC"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27463371" w14:textId="5795C845" w:rsidR="00560C63" w:rsidRPr="00494DAA" w:rsidRDefault="00560C63" w:rsidP="00560C63">
            <w:pPr>
              <w:pStyle w:val="TAL"/>
              <w:rPr>
                <w:rFonts w:cs="Arial"/>
                <w:color w:val="000000"/>
                <w:szCs w:val="18"/>
              </w:rPr>
            </w:pPr>
            <w:r>
              <w:rPr>
                <w:rFonts w:cs="Arial"/>
                <w:color w:val="000000"/>
                <w:szCs w:val="18"/>
              </w:rPr>
              <w:t>R5</w:t>
            </w:r>
          </w:p>
        </w:tc>
      </w:tr>
      <w:tr w:rsidR="00560C63" w:rsidRPr="008F2798" w14:paraId="43C19A0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E964E1" w14:textId="2A51E00E" w:rsidR="00560C63" w:rsidRPr="00494DAA" w:rsidRDefault="00560C63" w:rsidP="00560C63">
            <w:pPr>
              <w:pStyle w:val="TAL"/>
              <w:rPr>
                <w:rFonts w:cs="Arial"/>
                <w:color w:val="000000"/>
                <w:szCs w:val="18"/>
              </w:rPr>
            </w:pPr>
            <w:r>
              <w:rPr>
                <w:rFonts w:cs="Arial"/>
                <w:color w:val="000000"/>
                <w:szCs w:val="18"/>
              </w:rPr>
              <w:t>RP-220916</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CFDE02" w14:textId="220D4969" w:rsidR="00560C63" w:rsidRPr="00494DAA" w:rsidRDefault="00560C63" w:rsidP="00560C63">
            <w:pPr>
              <w:pStyle w:val="TAL"/>
              <w:rPr>
                <w:rFonts w:cs="Arial"/>
                <w:color w:val="000000"/>
                <w:szCs w:val="18"/>
              </w:rPr>
            </w:pPr>
            <w:r>
              <w:rPr>
                <w:rFonts w:cs="Arial"/>
                <w:color w:val="000000"/>
                <w:szCs w:val="18"/>
              </w:rPr>
              <w:t>New WI: BS/UE EMC enhancements for NR and LTE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84DD7F" w14:textId="72C61031"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0324B33" w14:textId="336819D8"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47B92F4" w14:textId="3BB438A1"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40500FE0"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7DB091" w14:textId="0BED4512" w:rsidR="00560C63" w:rsidRPr="00494DAA" w:rsidRDefault="00560C63" w:rsidP="00560C63">
            <w:pPr>
              <w:pStyle w:val="TAL"/>
              <w:rPr>
                <w:rFonts w:cs="Arial"/>
                <w:color w:val="000000"/>
                <w:szCs w:val="18"/>
              </w:rPr>
            </w:pPr>
            <w:r>
              <w:rPr>
                <w:rFonts w:cs="Arial"/>
                <w:color w:val="000000"/>
                <w:szCs w:val="18"/>
              </w:rPr>
              <w:t>RP-220932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4EB7C47" w14:textId="287F6914" w:rsidR="00560C63" w:rsidRPr="00494DAA" w:rsidRDefault="00560C63" w:rsidP="00560C63">
            <w:pPr>
              <w:pStyle w:val="TAL"/>
              <w:rPr>
                <w:rFonts w:cs="Arial"/>
                <w:color w:val="000000"/>
                <w:szCs w:val="18"/>
              </w:rPr>
            </w:pPr>
            <w:r>
              <w:rPr>
                <w:rFonts w:cs="Arial"/>
                <w:color w:val="000000"/>
                <w:szCs w:val="18"/>
              </w:rPr>
              <w:t>New WI: NR demodulation performance evolution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90B5BD9" w14:textId="3AEEFE2E"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3CF8C8B" w14:textId="7D9A0359"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6C4F7BDF" w14:textId="187F68F7"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24F4139"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CAAD0" w14:textId="6AEA9A7A" w:rsidR="00560C63" w:rsidRPr="00494DAA" w:rsidRDefault="00560C63" w:rsidP="00560C63">
            <w:pPr>
              <w:pStyle w:val="TAL"/>
              <w:rPr>
                <w:rFonts w:cs="Arial"/>
                <w:color w:val="000000"/>
                <w:szCs w:val="18"/>
              </w:rPr>
            </w:pPr>
            <w:r>
              <w:rPr>
                <w:rFonts w:cs="Arial"/>
                <w:color w:val="000000"/>
                <w:szCs w:val="18"/>
              </w:rPr>
              <w:t>RP-220938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F1CD2D" w14:textId="453536DA" w:rsidR="00560C63" w:rsidRPr="00494DAA" w:rsidRDefault="00560C63" w:rsidP="00560C63">
            <w:pPr>
              <w:pStyle w:val="TAL"/>
              <w:rPr>
                <w:rFonts w:cs="Arial"/>
                <w:color w:val="000000"/>
                <w:szCs w:val="18"/>
              </w:rPr>
            </w:pPr>
            <w:r>
              <w:rPr>
                <w:rFonts w:cs="Arial"/>
                <w:color w:val="000000"/>
                <w:szCs w:val="18"/>
              </w:rPr>
              <w:t>New WI: NB-IoT/eMTC core &amp; performance requirements for NTN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558ED9A" w14:textId="25861ED7"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9FCD8A" w14:textId="2559E930"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709D017E" w14:textId="05538A11"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775F74CD"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9FB307" w14:textId="70E4676B" w:rsidR="00560C63" w:rsidRPr="00494DAA" w:rsidRDefault="00560C63" w:rsidP="00560C63">
            <w:pPr>
              <w:pStyle w:val="TAL"/>
              <w:rPr>
                <w:rFonts w:cs="Arial"/>
                <w:color w:val="000000"/>
                <w:szCs w:val="18"/>
              </w:rPr>
            </w:pPr>
            <w:r>
              <w:rPr>
                <w:rFonts w:cs="Arial"/>
                <w:color w:val="000000"/>
                <w:szCs w:val="18"/>
              </w:rPr>
              <w:t>RP-220962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A3DAF3" w14:textId="05606B63" w:rsidR="00560C63" w:rsidRPr="00494DAA" w:rsidRDefault="00560C63" w:rsidP="00560C63">
            <w:pPr>
              <w:pStyle w:val="TAL"/>
              <w:rPr>
                <w:rFonts w:cs="Arial"/>
                <w:color w:val="000000"/>
                <w:szCs w:val="18"/>
              </w:rPr>
            </w:pPr>
            <w:r>
              <w:rPr>
                <w:rFonts w:cs="Arial"/>
                <w:color w:val="000000"/>
                <w:szCs w:val="18"/>
              </w:rPr>
              <w:t>New WI: Air-to-ground network for NR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137A16" w14:textId="5F045DA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93F87B8" w14:textId="45899B58"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05465CB6" w14:textId="73D33BD1"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060E4EAB"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024019" w14:textId="2911709C" w:rsidR="00560C63" w:rsidRPr="00494DAA" w:rsidRDefault="00560C63" w:rsidP="00560C63">
            <w:pPr>
              <w:pStyle w:val="TAL"/>
              <w:rPr>
                <w:rFonts w:cs="Arial"/>
                <w:color w:val="000000"/>
                <w:szCs w:val="18"/>
              </w:rPr>
            </w:pPr>
            <w:r>
              <w:rPr>
                <w:rFonts w:cs="Arial"/>
                <w:color w:val="000000"/>
                <w:szCs w:val="18"/>
              </w:rPr>
              <w:t>RP-220967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61CF08" w14:textId="1D19E4D2" w:rsidR="00560C63" w:rsidRPr="00494DAA" w:rsidRDefault="00560C63" w:rsidP="00560C63">
            <w:pPr>
              <w:pStyle w:val="TAL"/>
              <w:rPr>
                <w:rFonts w:cs="Arial"/>
                <w:color w:val="000000"/>
                <w:szCs w:val="18"/>
              </w:rPr>
            </w:pPr>
            <w:r>
              <w:rPr>
                <w:rFonts w:cs="Arial"/>
                <w:color w:val="000000"/>
                <w:szCs w:val="18"/>
              </w:rPr>
              <w:t>New WI: NR RF requirements enhancement for frequency range 2 (FR2), Phase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650387B" w14:textId="056BFF18"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E93809A" w14:textId="1B25F50B"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BB97D72" w14:textId="1A3658C0"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525AF3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F57FBB5" w14:textId="31F7889B" w:rsidR="00560C63" w:rsidRPr="00494DAA" w:rsidRDefault="00560C63" w:rsidP="00560C63">
            <w:pPr>
              <w:pStyle w:val="TAL"/>
              <w:rPr>
                <w:rFonts w:cs="Arial"/>
                <w:color w:val="000000"/>
                <w:szCs w:val="18"/>
              </w:rPr>
            </w:pPr>
            <w:r>
              <w:rPr>
                <w:rFonts w:cs="Arial"/>
                <w:color w:val="000000"/>
                <w:szCs w:val="18"/>
              </w:rPr>
              <w:t>RP-220971</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D601EC6" w14:textId="00406766" w:rsidR="00560C63" w:rsidRPr="00494DAA" w:rsidRDefault="00560C63" w:rsidP="00560C63">
            <w:pPr>
              <w:pStyle w:val="TAL"/>
              <w:rPr>
                <w:rFonts w:cs="Arial"/>
                <w:color w:val="000000"/>
                <w:szCs w:val="18"/>
              </w:rPr>
            </w:pPr>
            <w:r>
              <w:rPr>
                <w:rFonts w:cs="Arial"/>
                <w:color w:val="000000"/>
                <w:szCs w:val="18"/>
              </w:rPr>
              <w:t>New WI: Introduction of LTE TDD band in 1670-1675 MHz</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8991D4" w14:textId="41CB534D"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7AC749E" w14:textId="30478100"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E029BF4" w14:textId="422C9E90" w:rsidR="00560C63" w:rsidRPr="00494DAA" w:rsidRDefault="00560C63" w:rsidP="00560C63">
            <w:pPr>
              <w:pStyle w:val="TAL"/>
              <w:rPr>
                <w:rFonts w:cs="Arial"/>
                <w:color w:val="000000"/>
                <w:szCs w:val="18"/>
              </w:rPr>
            </w:pPr>
            <w:r>
              <w:rPr>
                <w:rFonts w:cs="Arial"/>
                <w:color w:val="000000"/>
                <w:szCs w:val="18"/>
              </w:rPr>
              <w:t>R4s</w:t>
            </w:r>
          </w:p>
        </w:tc>
      </w:tr>
      <w:tr w:rsidR="00560C63" w:rsidRPr="008F2798" w14:paraId="7F080F1F"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3A697EA" w14:textId="44CBD1AE" w:rsidR="00560C63" w:rsidRPr="00494DAA" w:rsidRDefault="00560C63" w:rsidP="00560C63">
            <w:pPr>
              <w:pStyle w:val="TAL"/>
              <w:rPr>
                <w:rFonts w:cs="Arial"/>
                <w:color w:val="000000"/>
                <w:szCs w:val="18"/>
              </w:rPr>
            </w:pPr>
            <w:r>
              <w:rPr>
                <w:rFonts w:cs="Arial"/>
                <w:color w:val="000000"/>
                <w:szCs w:val="18"/>
              </w:rPr>
              <w:t>RP-220974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EB955" w14:textId="5A37D21B" w:rsidR="00560C63" w:rsidRPr="00494DAA" w:rsidRDefault="00560C63" w:rsidP="00560C63">
            <w:pPr>
              <w:pStyle w:val="TAL"/>
              <w:rPr>
                <w:rFonts w:cs="Arial"/>
                <w:color w:val="000000"/>
                <w:szCs w:val="18"/>
              </w:rPr>
            </w:pPr>
            <w:r>
              <w:rPr>
                <w:rFonts w:cs="Arial"/>
                <w:color w:val="000000"/>
                <w:szCs w:val="18"/>
              </w:rPr>
              <w:t>New WI: Requirement for NR frequency range 2 (FR2) multi-Rx chain DL reception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B8DD1A" w14:textId="2A84441B"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1070597" w14:textId="2F3581AC" w:rsidR="00560C63" w:rsidRPr="00494DAA" w:rsidRDefault="00560C63" w:rsidP="00560C63">
            <w:pPr>
              <w:pStyle w:val="TAL"/>
              <w:rPr>
                <w:rFonts w:cs="Arial"/>
                <w:color w:val="000000"/>
                <w:szCs w:val="18"/>
              </w:rPr>
            </w:pPr>
            <w:r>
              <w:rPr>
                <w:rFonts w:cs="Arial"/>
                <w:color w:val="000000"/>
                <w:szCs w:val="18"/>
              </w:rPr>
              <w:t>-</w:t>
            </w:r>
          </w:p>
        </w:tc>
        <w:tc>
          <w:tcPr>
            <w:tcW w:w="567" w:type="dxa"/>
            <w:tcBorders>
              <w:top w:val="single" w:sz="4" w:space="0" w:color="000000"/>
              <w:left w:val="single" w:sz="4" w:space="0" w:color="000000"/>
              <w:bottom w:val="single" w:sz="4" w:space="0" w:color="000000"/>
              <w:right w:val="single" w:sz="4" w:space="0" w:color="000000"/>
            </w:tcBorders>
          </w:tcPr>
          <w:p w14:paraId="556E2ED9" w14:textId="32BC705D"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19E5A475"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1DC94C" w14:textId="022F6134" w:rsidR="00560C63" w:rsidRPr="00494DAA" w:rsidRDefault="00560C63" w:rsidP="00560C63">
            <w:pPr>
              <w:pStyle w:val="TAL"/>
              <w:rPr>
                <w:rFonts w:cs="Arial"/>
                <w:color w:val="000000"/>
                <w:szCs w:val="18"/>
              </w:rPr>
            </w:pPr>
            <w:r>
              <w:rPr>
                <w:rFonts w:cs="Arial"/>
                <w:color w:val="000000"/>
                <w:szCs w:val="18"/>
              </w:rPr>
              <w:t>RP-220977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C061B3" w14:textId="6EB0AAF4" w:rsidR="00560C63" w:rsidRPr="00494DAA" w:rsidRDefault="00560C63" w:rsidP="00560C63">
            <w:pPr>
              <w:pStyle w:val="TAL"/>
              <w:rPr>
                <w:rFonts w:cs="Arial"/>
                <w:color w:val="000000"/>
                <w:szCs w:val="18"/>
              </w:rPr>
            </w:pPr>
            <w:r>
              <w:rPr>
                <w:rFonts w:cs="Arial"/>
                <w:color w:val="000000"/>
                <w:szCs w:val="18"/>
              </w:rPr>
              <w:t>New WI: Rel-18 even Further RRM enhancement for NR and MR-DC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D70B186" w14:textId="0A9B532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7571C94" w14:textId="03D190A1"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33F00467" w14:textId="19A63054"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7FD23254"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44121CC" w14:textId="1798D711" w:rsidR="00560C63" w:rsidRPr="00494DAA" w:rsidRDefault="00560C63" w:rsidP="00560C63">
            <w:pPr>
              <w:pStyle w:val="TAL"/>
              <w:rPr>
                <w:rFonts w:cs="Arial"/>
                <w:color w:val="000000"/>
                <w:szCs w:val="18"/>
              </w:rPr>
            </w:pPr>
            <w:r>
              <w:rPr>
                <w:rFonts w:cs="Arial"/>
                <w:color w:val="000000"/>
                <w:szCs w:val="18"/>
              </w:rPr>
              <w:t>RP-220985</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BA7ED5" w14:textId="5D7F64C4" w:rsidR="00560C63" w:rsidRPr="00494DAA" w:rsidRDefault="00560C63" w:rsidP="00560C63">
            <w:pPr>
              <w:pStyle w:val="TAL"/>
              <w:rPr>
                <w:rFonts w:cs="Arial"/>
                <w:color w:val="000000"/>
                <w:szCs w:val="18"/>
              </w:rPr>
            </w:pPr>
            <w:r>
              <w:rPr>
                <w:rFonts w:cs="Arial"/>
                <w:color w:val="000000"/>
                <w:szCs w:val="18"/>
              </w:rPr>
              <w:t>New WI: Enhanced NR support for high speed train scenario in frequency range 2 (FR2)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A05E42" w14:textId="7B4998E1"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4D029E" w14:textId="517ADC3C"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166A1C73" w14:textId="7A28F60C"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BC9E20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5FF58C" w14:textId="01F814DB" w:rsidR="00560C63" w:rsidRPr="00494DAA" w:rsidRDefault="00560C63" w:rsidP="00560C63">
            <w:pPr>
              <w:pStyle w:val="TAL"/>
              <w:rPr>
                <w:rFonts w:cs="Arial"/>
                <w:color w:val="000000"/>
                <w:szCs w:val="18"/>
              </w:rPr>
            </w:pPr>
            <w:r>
              <w:rPr>
                <w:rFonts w:cs="Arial"/>
                <w:color w:val="000000"/>
                <w:szCs w:val="18"/>
              </w:rPr>
              <w:t>RP-220987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E5BBEFF" w14:textId="2544CE22" w:rsidR="00560C63" w:rsidRPr="00494DAA" w:rsidRDefault="00560C63" w:rsidP="00560C63">
            <w:pPr>
              <w:pStyle w:val="TAL"/>
              <w:rPr>
                <w:rFonts w:cs="Arial"/>
                <w:color w:val="000000"/>
                <w:szCs w:val="18"/>
              </w:rPr>
            </w:pPr>
            <w:r>
              <w:rPr>
                <w:rFonts w:cs="Arial"/>
                <w:color w:val="000000"/>
                <w:szCs w:val="18"/>
              </w:rPr>
              <w:t>New WI: RF requirements enhancement for NR frequency range 1 (FR1)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0BB0CE3" w14:textId="5BA4A726"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EA288B" w14:textId="56AD4182"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4C2252A8" w14:textId="4FB6F6DC"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2F8BDCAC"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3A728DC" w14:textId="39293F92" w:rsidR="00560C63" w:rsidRPr="00494DAA" w:rsidRDefault="00560C63" w:rsidP="00560C63">
            <w:pPr>
              <w:pStyle w:val="TAL"/>
              <w:rPr>
                <w:rFonts w:cs="Arial"/>
                <w:color w:val="000000"/>
                <w:szCs w:val="18"/>
              </w:rPr>
            </w:pPr>
            <w:r>
              <w:rPr>
                <w:rFonts w:cs="Arial"/>
                <w:color w:val="000000"/>
                <w:szCs w:val="18"/>
              </w:rPr>
              <w:t>RP-221012</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ED77449" w14:textId="7E78A238" w:rsidR="00560C63" w:rsidRPr="00494DAA" w:rsidRDefault="00560C63" w:rsidP="00560C63">
            <w:pPr>
              <w:pStyle w:val="TAL"/>
              <w:rPr>
                <w:rFonts w:cs="Arial"/>
                <w:color w:val="000000"/>
                <w:szCs w:val="18"/>
              </w:rPr>
            </w:pPr>
            <w:r>
              <w:rPr>
                <w:rFonts w:cs="Arial"/>
                <w:color w:val="000000"/>
                <w:szCs w:val="18"/>
              </w:rPr>
              <w:t>New WI: Support of intra-band non-collocated EN-DC/NR-CA deployment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A94F1BB" w14:textId="74F44AE8"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F0A6B45" w14:textId="5AEA9D31" w:rsidR="00560C63" w:rsidRPr="00494DAA" w:rsidRDefault="00560C63" w:rsidP="00560C63">
            <w:pPr>
              <w:pStyle w:val="TAL"/>
              <w:rPr>
                <w:rFonts w:cs="Arial"/>
                <w:color w:val="000000"/>
                <w:szCs w:val="18"/>
              </w:rPr>
            </w:pPr>
            <w:r>
              <w:rPr>
                <w:rFonts w:cs="Arial"/>
                <w:color w:val="000000"/>
                <w:szCs w:val="18"/>
              </w:rPr>
              <w:t>-</w:t>
            </w:r>
          </w:p>
        </w:tc>
        <w:tc>
          <w:tcPr>
            <w:tcW w:w="567" w:type="dxa"/>
            <w:tcBorders>
              <w:top w:val="single" w:sz="4" w:space="0" w:color="000000"/>
              <w:left w:val="single" w:sz="4" w:space="0" w:color="000000"/>
              <w:bottom w:val="single" w:sz="4" w:space="0" w:color="000000"/>
              <w:right w:val="single" w:sz="4" w:space="0" w:color="000000"/>
            </w:tcBorders>
          </w:tcPr>
          <w:p w14:paraId="4DC23C30" w14:textId="1BC3A04C"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11AE7E07"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219A54" w14:textId="2D6665AA" w:rsidR="00560C63" w:rsidRPr="00494DAA" w:rsidRDefault="00560C63" w:rsidP="00560C63">
            <w:pPr>
              <w:pStyle w:val="TAL"/>
              <w:rPr>
                <w:rFonts w:cs="Arial"/>
                <w:color w:val="000000"/>
                <w:szCs w:val="18"/>
              </w:rPr>
            </w:pPr>
            <w:r>
              <w:rPr>
                <w:rFonts w:cs="Arial"/>
                <w:color w:val="000000"/>
                <w:szCs w:val="18"/>
              </w:rPr>
              <w:t>RP-221018</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F2A74A3" w14:textId="4C56ECEB" w:rsidR="00560C63" w:rsidRPr="00494DAA" w:rsidRDefault="00560C63" w:rsidP="00560C63">
            <w:pPr>
              <w:pStyle w:val="TAL"/>
              <w:rPr>
                <w:rFonts w:cs="Arial"/>
                <w:color w:val="000000"/>
                <w:szCs w:val="18"/>
              </w:rPr>
            </w:pPr>
            <w:r>
              <w:rPr>
                <w:rFonts w:cs="Arial"/>
                <w:color w:val="000000"/>
                <w:szCs w:val="18"/>
              </w:rPr>
              <w:t>New WI: Further enhancements on NR and MR-DC Measurement Gaps and measurements requirements without gaps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AC96F2C" w14:textId="3DCBDC1F"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BAE2A4" w14:textId="50C8688D" w:rsidR="00560C63" w:rsidRPr="00494DAA" w:rsidRDefault="00560C63" w:rsidP="00560C63">
            <w:pPr>
              <w:pStyle w:val="TAL"/>
              <w:rPr>
                <w:rFonts w:cs="Arial"/>
                <w:color w:val="000000"/>
                <w:szCs w:val="18"/>
              </w:rPr>
            </w:pPr>
            <w:r>
              <w:rPr>
                <w:rFonts w:cs="Arial"/>
                <w:color w:val="000000"/>
                <w:szCs w:val="18"/>
              </w:rPr>
              <w:t>Rel-18</w:t>
            </w:r>
          </w:p>
        </w:tc>
        <w:tc>
          <w:tcPr>
            <w:tcW w:w="567" w:type="dxa"/>
            <w:tcBorders>
              <w:top w:val="single" w:sz="4" w:space="0" w:color="000000"/>
              <w:left w:val="single" w:sz="4" w:space="0" w:color="000000"/>
              <w:bottom w:val="single" w:sz="4" w:space="0" w:color="000000"/>
              <w:right w:val="single" w:sz="4" w:space="0" w:color="000000"/>
            </w:tcBorders>
          </w:tcPr>
          <w:p w14:paraId="2895B0DB" w14:textId="335FDA84" w:rsidR="00560C63" w:rsidRPr="00494DAA" w:rsidRDefault="00560C63" w:rsidP="00560C63">
            <w:pPr>
              <w:pStyle w:val="TAL"/>
              <w:rPr>
                <w:rFonts w:cs="Arial"/>
                <w:color w:val="000000"/>
                <w:szCs w:val="18"/>
              </w:rPr>
            </w:pPr>
            <w:r>
              <w:rPr>
                <w:rFonts w:cs="Arial"/>
                <w:color w:val="000000"/>
                <w:szCs w:val="18"/>
              </w:rPr>
              <w:t>R4</w:t>
            </w:r>
          </w:p>
        </w:tc>
      </w:tr>
      <w:tr w:rsidR="00560C63" w:rsidRPr="008F2798" w14:paraId="549D3D98" w14:textId="77777777" w:rsidTr="008F2798">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ACBDC7C" w14:textId="7F4EC600" w:rsidR="00560C63" w:rsidRPr="00494DAA" w:rsidRDefault="00560C63" w:rsidP="00560C63">
            <w:pPr>
              <w:pStyle w:val="TAL"/>
              <w:rPr>
                <w:rFonts w:cs="Arial"/>
                <w:color w:val="000000"/>
                <w:szCs w:val="18"/>
              </w:rPr>
            </w:pPr>
            <w:r>
              <w:rPr>
                <w:rFonts w:cs="Arial"/>
                <w:color w:val="000000"/>
                <w:szCs w:val="18"/>
              </w:rPr>
              <w:t>RP-220127</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D67D80" w14:textId="0C0EFC38" w:rsidR="00560C63" w:rsidRPr="00494DAA" w:rsidRDefault="00560C63" w:rsidP="00560C63">
            <w:pPr>
              <w:pStyle w:val="TAL"/>
              <w:rPr>
                <w:rFonts w:cs="Arial"/>
                <w:color w:val="000000"/>
                <w:szCs w:val="18"/>
              </w:rPr>
            </w:pPr>
            <w:r>
              <w:rPr>
                <w:rFonts w:cs="Arial"/>
                <w:color w:val="000000"/>
                <w:szCs w:val="18"/>
              </w:rPr>
              <w:t xml:space="preserve">New WID on UE Conformance - LTE/NR Multi-SIM devices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4998C77" w14:textId="35EE9A88" w:rsidR="00560C63" w:rsidRPr="00494DAA" w:rsidRDefault="00560C63" w:rsidP="00560C63">
            <w:pPr>
              <w:pStyle w:val="TAL"/>
              <w:rPr>
                <w:rFonts w:cs="Arial"/>
                <w:color w:val="FF0000"/>
                <w:szCs w:val="18"/>
              </w:rPr>
            </w:pPr>
            <w:r w:rsidRPr="00560C63">
              <w:rPr>
                <w:rFonts w:cs="Arial"/>
                <w:color w:val="FF0000"/>
                <w:szCs w:val="18"/>
              </w:rPr>
              <w:t>WID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1AE798A" w14:textId="1DAB1100" w:rsidR="00560C63" w:rsidRPr="00494DAA" w:rsidRDefault="00560C63" w:rsidP="00560C63">
            <w:pPr>
              <w:pStyle w:val="TAL"/>
              <w:rPr>
                <w:rFonts w:cs="Arial"/>
                <w:color w:val="000000"/>
                <w:szCs w:val="18"/>
              </w:rPr>
            </w:pPr>
            <w:r>
              <w:rPr>
                <w:rFonts w:cs="Arial"/>
                <w:color w:val="000000"/>
                <w:szCs w:val="18"/>
              </w:rPr>
              <w:t>Rel-17</w:t>
            </w:r>
          </w:p>
        </w:tc>
        <w:tc>
          <w:tcPr>
            <w:tcW w:w="567" w:type="dxa"/>
            <w:tcBorders>
              <w:top w:val="single" w:sz="4" w:space="0" w:color="000000"/>
              <w:left w:val="single" w:sz="4" w:space="0" w:color="000000"/>
              <w:bottom w:val="single" w:sz="4" w:space="0" w:color="000000"/>
              <w:right w:val="single" w:sz="4" w:space="0" w:color="000000"/>
            </w:tcBorders>
          </w:tcPr>
          <w:p w14:paraId="1D79617A" w14:textId="46B7EC50" w:rsidR="00560C63" w:rsidRPr="00494DAA" w:rsidRDefault="00560C63" w:rsidP="00560C63">
            <w:pPr>
              <w:pStyle w:val="TAL"/>
              <w:rPr>
                <w:rFonts w:cs="Arial"/>
                <w:color w:val="000000"/>
                <w:szCs w:val="18"/>
              </w:rPr>
            </w:pPr>
            <w:r>
              <w:rPr>
                <w:rFonts w:cs="Arial"/>
                <w:color w:val="000000"/>
                <w:szCs w:val="18"/>
              </w:rPr>
              <w:t>R5</w:t>
            </w:r>
          </w:p>
        </w:tc>
      </w:tr>
    </w:tbl>
    <w:p w14:paraId="704AC024" w14:textId="7EBA0702" w:rsidR="00B46376" w:rsidRDefault="00B46376" w:rsidP="004E0703"/>
    <w:tbl>
      <w:tblPr>
        <w:tblW w:w="10485" w:type="dxa"/>
        <w:tblInd w:w="113" w:type="dxa"/>
        <w:tblLook w:val="04A0" w:firstRow="1" w:lastRow="0" w:firstColumn="1" w:lastColumn="0" w:noHBand="0" w:noVBand="1"/>
      </w:tblPr>
      <w:tblGrid>
        <w:gridCol w:w="987"/>
        <w:gridCol w:w="7070"/>
        <w:gridCol w:w="1133"/>
        <w:gridCol w:w="738"/>
        <w:gridCol w:w="557"/>
      </w:tblGrid>
      <w:tr w:rsidR="00B46376" w:rsidRPr="00D52B10" w14:paraId="5822060A" w14:textId="77777777" w:rsidTr="009D1E72">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1BA4048C"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7E4F2D59"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3E8B9BE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0CE8CE67"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c>
          <w:tcPr>
            <w:tcW w:w="537" w:type="dxa"/>
            <w:tcBorders>
              <w:top w:val="single" w:sz="4" w:space="0" w:color="auto"/>
              <w:left w:val="nil"/>
              <w:bottom w:val="single" w:sz="4" w:space="0" w:color="auto"/>
              <w:right w:val="single" w:sz="4" w:space="0" w:color="auto"/>
            </w:tcBorders>
            <w:shd w:val="clear" w:color="000000" w:fill="C0C0C0"/>
          </w:tcPr>
          <w:p w14:paraId="5A4304F5" w14:textId="77777777" w:rsidR="00B46376" w:rsidRPr="00D52B10" w:rsidRDefault="00B46376" w:rsidP="009D1E72">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WG</w:t>
            </w:r>
          </w:p>
        </w:tc>
      </w:tr>
      <w:tr w:rsidR="00DD5B95" w:rsidRPr="005B490B" w14:paraId="710DA989"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CF8F98" w14:textId="4BA08F42" w:rsidR="00DD5B95" w:rsidRPr="005B490B" w:rsidRDefault="00DD5B95" w:rsidP="00DD5B95">
            <w:pPr>
              <w:pStyle w:val="TAL"/>
              <w:rPr>
                <w:rFonts w:cs="Arial"/>
                <w:color w:val="000000"/>
                <w:szCs w:val="18"/>
              </w:rPr>
            </w:pPr>
            <w:r>
              <w:rPr>
                <w:rFonts w:cs="Arial"/>
                <w:color w:val="000000"/>
                <w:szCs w:val="18"/>
              </w:rPr>
              <w:t>RP-220157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A4FE" w14:textId="69A4C319" w:rsidR="00DD5B95" w:rsidRPr="005B490B" w:rsidRDefault="00DD5B95" w:rsidP="00DD5B95">
            <w:pPr>
              <w:pStyle w:val="TAL"/>
              <w:rPr>
                <w:rFonts w:cs="Arial"/>
                <w:color w:val="000000"/>
                <w:szCs w:val="18"/>
              </w:rPr>
            </w:pPr>
            <w:r>
              <w:rPr>
                <w:rFonts w:cs="Arial"/>
                <w:color w:val="000000"/>
                <w:szCs w:val="18"/>
              </w:rPr>
              <w:t>Revised SID: Feasibility Study on 6 GHz for LTE and NR in Licensed and Unlicensed Operations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A77F8" w14:textId="70DD740A"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D93AD0" w14:textId="7AB99B4A" w:rsidR="00DD5B95" w:rsidRPr="005B490B" w:rsidRDefault="00DD5B95" w:rsidP="00DD5B95">
            <w:pPr>
              <w:pStyle w:val="TAL"/>
              <w:rPr>
                <w:rFonts w:cs="Arial"/>
                <w:color w:val="000000"/>
                <w:szCs w:val="18"/>
              </w:rPr>
            </w:pPr>
            <w:r>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53B20F9C" w14:textId="3D87693C" w:rsidR="00DD5B95" w:rsidRPr="005B490B" w:rsidRDefault="00DD5B95" w:rsidP="00DD5B95">
            <w:pPr>
              <w:pStyle w:val="TAL"/>
              <w:rPr>
                <w:rFonts w:cs="Arial"/>
                <w:color w:val="000000"/>
                <w:szCs w:val="18"/>
              </w:rPr>
            </w:pPr>
            <w:r>
              <w:rPr>
                <w:rFonts w:cs="Arial"/>
                <w:color w:val="000000"/>
                <w:szCs w:val="18"/>
              </w:rPr>
              <w:t>RPs</w:t>
            </w:r>
          </w:p>
        </w:tc>
      </w:tr>
      <w:tr w:rsidR="00DD5B95" w:rsidRPr="005B490B" w14:paraId="6FFB9996"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576FC" w14:textId="0EDCE650" w:rsidR="00DD5B95" w:rsidRPr="005B490B" w:rsidRDefault="00DD5B95" w:rsidP="00DD5B95">
            <w:pPr>
              <w:pStyle w:val="TAL"/>
              <w:rPr>
                <w:rFonts w:cs="Arial"/>
                <w:color w:val="000000"/>
                <w:szCs w:val="18"/>
              </w:rPr>
            </w:pPr>
            <w:r>
              <w:rPr>
                <w:rFonts w:cs="Arial"/>
                <w:color w:val="000000"/>
                <w:szCs w:val="18"/>
              </w:rPr>
              <w:t>RP-220285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1293E3" w14:textId="4B7C316D" w:rsidR="00DD5B95" w:rsidRPr="005B490B" w:rsidRDefault="00DD5B95" w:rsidP="00DD5B95">
            <w:pPr>
              <w:pStyle w:val="TAL"/>
              <w:rPr>
                <w:rFonts w:cs="Arial"/>
                <w:color w:val="000000"/>
                <w:szCs w:val="18"/>
              </w:rPr>
            </w:pPr>
            <w:r>
              <w:rPr>
                <w:rFonts w:cs="Arial"/>
                <w:color w:val="000000"/>
                <w:szCs w:val="18"/>
              </w:rPr>
              <w:t>Revised SID : Study on XR Enhancements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C04C80" w14:textId="7680FC6F"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438697" w14:textId="4D61265C" w:rsidR="00DD5B95" w:rsidRPr="005B490B" w:rsidRDefault="00DD5B95" w:rsidP="00DD5B95">
            <w:pPr>
              <w:pStyle w:val="TAL"/>
              <w:rPr>
                <w:rFonts w:cs="Arial"/>
                <w:color w:val="000000"/>
                <w:szCs w:val="18"/>
              </w:rPr>
            </w:pPr>
            <w:r>
              <w:rPr>
                <w:rFonts w:cs="Arial"/>
                <w:color w:val="000000"/>
                <w:szCs w:val="18"/>
              </w:rPr>
              <w:t>Rel-18</w:t>
            </w:r>
          </w:p>
        </w:tc>
        <w:tc>
          <w:tcPr>
            <w:tcW w:w="537" w:type="dxa"/>
            <w:tcBorders>
              <w:top w:val="single" w:sz="4" w:space="0" w:color="auto"/>
              <w:left w:val="nil"/>
              <w:bottom w:val="single" w:sz="4" w:space="0" w:color="auto"/>
              <w:right w:val="single" w:sz="4" w:space="0" w:color="auto"/>
            </w:tcBorders>
          </w:tcPr>
          <w:p w14:paraId="018F42A0" w14:textId="230970F7" w:rsidR="00DD5B95" w:rsidRPr="005B490B" w:rsidRDefault="00DD5B95" w:rsidP="00DD5B95">
            <w:pPr>
              <w:pStyle w:val="TAL"/>
              <w:rPr>
                <w:rFonts w:cs="Arial"/>
                <w:color w:val="000000"/>
                <w:szCs w:val="18"/>
              </w:rPr>
            </w:pPr>
            <w:r>
              <w:rPr>
                <w:rFonts w:cs="Arial"/>
                <w:color w:val="000000"/>
                <w:szCs w:val="18"/>
              </w:rPr>
              <w:t>R2</w:t>
            </w:r>
          </w:p>
        </w:tc>
      </w:tr>
      <w:tr w:rsidR="00DD5B95" w:rsidRPr="005B490B" w14:paraId="3CEEC962"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D63793" w14:textId="3C3F6988" w:rsidR="00DD5B95" w:rsidRPr="005B490B" w:rsidRDefault="00DD5B95" w:rsidP="00DD5B95">
            <w:pPr>
              <w:pStyle w:val="TAL"/>
              <w:rPr>
                <w:rFonts w:cs="Arial"/>
                <w:color w:val="000000"/>
                <w:szCs w:val="18"/>
              </w:rPr>
            </w:pPr>
            <w:r>
              <w:rPr>
                <w:rFonts w:cs="Arial"/>
                <w:color w:val="000000"/>
                <w:szCs w:val="18"/>
              </w:rPr>
              <w:t>RP-220297</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1EF4BE" w14:textId="67C049EA" w:rsidR="00DD5B95" w:rsidRPr="005B490B" w:rsidRDefault="00DD5B95" w:rsidP="00DD5B95">
            <w:pPr>
              <w:pStyle w:val="TAL"/>
              <w:rPr>
                <w:rFonts w:cs="Arial"/>
                <w:color w:val="000000"/>
                <w:szCs w:val="18"/>
              </w:rPr>
            </w:pPr>
            <w:r>
              <w:rPr>
                <w:rFonts w:cs="Arial"/>
                <w:color w:val="000000"/>
                <w:szCs w:val="18"/>
              </w:rPr>
              <w:t>Revised SID: Study on network energy savings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9FFE0F" w14:textId="56E08919"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E2418B" w14:textId="7EF85DEB" w:rsidR="00DD5B95" w:rsidRPr="005B490B" w:rsidRDefault="00DD5B95" w:rsidP="00DD5B95">
            <w:pPr>
              <w:pStyle w:val="TAL"/>
              <w:rPr>
                <w:rFonts w:cs="Arial"/>
                <w:color w:val="000000"/>
                <w:szCs w:val="18"/>
              </w:rPr>
            </w:pPr>
            <w:r>
              <w:rPr>
                <w:rFonts w:cs="Arial"/>
                <w:color w:val="000000"/>
                <w:szCs w:val="18"/>
              </w:rPr>
              <w:t>Rel-18</w:t>
            </w:r>
          </w:p>
        </w:tc>
        <w:tc>
          <w:tcPr>
            <w:tcW w:w="537" w:type="dxa"/>
            <w:tcBorders>
              <w:top w:val="single" w:sz="4" w:space="0" w:color="auto"/>
              <w:left w:val="nil"/>
              <w:bottom w:val="single" w:sz="4" w:space="0" w:color="auto"/>
              <w:right w:val="single" w:sz="4" w:space="0" w:color="auto"/>
            </w:tcBorders>
          </w:tcPr>
          <w:p w14:paraId="68F93EE5" w14:textId="1937F869" w:rsidR="00DD5B95" w:rsidRPr="005B490B" w:rsidRDefault="00DD5B95" w:rsidP="00DD5B95">
            <w:pPr>
              <w:pStyle w:val="TAL"/>
              <w:rPr>
                <w:rFonts w:cs="Arial"/>
                <w:color w:val="000000"/>
                <w:szCs w:val="18"/>
              </w:rPr>
            </w:pPr>
            <w:r>
              <w:rPr>
                <w:rFonts w:cs="Arial"/>
                <w:color w:val="000000"/>
                <w:szCs w:val="18"/>
              </w:rPr>
              <w:t>R1</w:t>
            </w:r>
          </w:p>
        </w:tc>
      </w:tr>
      <w:tr w:rsidR="00DD5B95" w:rsidRPr="005B490B" w14:paraId="76B1BC78"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5498E5" w14:textId="13418753" w:rsidR="00DD5B95" w:rsidRPr="005B490B" w:rsidRDefault="00DD5B95" w:rsidP="00DD5B95">
            <w:pPr>
              <w:pStyle w:val="TAL"/>
              <w:rPr>
                <w:rFonts w:cs="Arial"/>
                <w:color w:val="000000"/>
                <w:szCs w:val="18"/>
              </w:rPr>
            </w:pPr>
            <w:r>
              <w:rPr>
                <w:rFonts w:cs="Arial"/>
                <w:color w:val="000000"/>
                <w:szCs w:val="18"/>
              </w:rPr>
              <w:t>RP-220461</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7A4BBB" w14:textId="53F130F3" w:rsidR="00DD5B95" w:rsidRPr="005B490B" w:rsidRDefault="00DD5B95" w:rsidP="00DD5B95">
            <w:pPr>
              <w:pStyle w:val="TAL"/>
              <w:rPr>
                <w:rFonts w:cs="Arial"/>
                <w:color w:val="000000"/>
                <w:szCs w:val="18"/>
              </w:rPr>
            </w:pPr>
            <w:r>
              <w:rPr>
                <w:rFonts w:cs="Arial"/>
                <w:color w:val="000000"/>
                <w:szCs w:val="18"/>
              </w:rPr>
              <w:t>Revised SID: Study on efficient utilization of licensed spectrum that is not aligned with existing NR channel bandwidths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803CD" w14:textId="66EFC426"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769228" w14:textId="1744D8E6" w:rsidR="00DD5B95" w:rsidRPr="005B490B" w:rsidRDefault="00DD5B95" w:rsidP="00DD5B95">
            <w:pPr>
              <w:pStyle w:val="TAL"/>
              <w:rPr>
                <w:rFonts w:cs="Arial"/>
                <w:color w:val="000000"/>
                <w:szCs w:val="18"/>
              </w:rPr>
            </w:pPr>
            <w:r>
              <w:rPr>
                <w:rFonts w:cs="Arial"/>
                <w:color w:val="000000"/>
                <w:szCs w:val="18"/>
              </w:rPr>
              <w:t>Rel-17</w:t>
            </w:r>
          </w:p>
        </w:tc>
        <w:tc>
          <w:tcPr>
            <w:tcW w:w="537" w:type="dxa"/>
            <w:tcBorders>
              <w:top w:val="single" w:sz="4" w:space="0" w:color="auto"/>
              <w:left w:val="nil"/>
              <w:bottom w:val="single" w:sz="4" w:space="0" w:color="auto"/>
              <w:right w:val="single" w:sz="4" w:space="0" w:color="auto"/>
            </w:tcBorders>
          </w:tcPr>
          <w:p w14:paraId="34D1FBB2" w14:textId="4741A308" w:rsidR="00DD5B95" w:rsidRPr="005B490B" w:rsidRDefault="00DD5B95" w:rsidP="00DD5B95">
            <w:pPr>
              <w:pStyle w:val="TAL"/>
              <w:rPr>
                <w:rFonts w:cs="Arial"/>
                <w:color w:val="000000"/>
                <w:szCs w:val="18"/>
              </w:rPr>
            </w:pPr>
            <w:r>
              <w:rPr>
                <w:rFonts w:cs="Arial"/>
                <w:color w:val="000000"/>
                <w:szCs w:val="18"/>
              </w:rPr>
              <w:t>R4</w:t>
            </w:r>
          </w:p>
        </w:tc>
      </w:tr>
      <w:tr w:rsidR="00DD5B95" w:rsidRPr="005B490B" w14:paraId="1EFBD0E3" w14:textId="77777777" w:rsidTr="007A6831">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661CB" w14:textId="3C183B94" w:rsidR="00DD5B95" w:rsidRPr="005B490B" w:rsidRDefault="00DD5B95" w:rsidP="00DD5B95">
            <w:pPr>
              <w:pStyle w:val="TAL"/>
              <w:rPr>
                <w:rFonts w:cs="Arial"/>
                <w:color w:val="000000"/>
                <w:szCs w:val="18"/>
              </w:rPr>
            </w:pPr>
            <w:r>
              <w:rPr>
                <w:rFonts w:cs="Arial"/>
                <w:color w:val="000000"/>
                <w:szCs w:val="18"/>
              </w:rPr>
              <w:t>RP-220633</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E29DB6" w14:textId="08B27629" w:rsidR="00DD5B95" w:rsidRPr="005B490B" w:rsidRDefault="00DD5B95" w:rsidP="00DD5B95">
            <w:pPr>
              <w:pStyle w:val="TAL"/>
              <w:rPr>
                <w:rFonts w:cs="Arial"/>
                <w:color w:val="000000"/>
                <w:szCs w:val="18"/>
              </w:rPr>
            </w:pPr>
            <w:r>
              <w:rPr>
                <w:rFonts w:cs="Arial"/>
                <w:color w:val="000000"/>
                <w:szCs w:val="18"/>
              </w:rPr>
              <w:t>Revised SID: Study on evolution of NR duplex operation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C91759" w14:textId="416BAAC2" w:rsidR="00DD5B95" w:rsidRPr="005B490B" w:rsidRDefault="00DD5B95" w:rsidP="00DD5B95">
            <w:pPr>
              <w:pStyle w:val="TAL"/>
              <w:rPr>
                <w:rFonts w:cs="Arial"/>
                <w:color w:val="000000"/>
                <w:szCs w:val="18"/>
              </w:rPr>
            </w:pPr>
            <w:r>
              <w:rPr>
                <w:rFonts w:cs="Arial"/>
                <w:color w:val="000000"/>
                <w:szCs w:val="18"/>
              </w:rPr>
              <w:t>SID revised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918F11" w14:textId="5A82A03A" w:rsidR="00DD5B95" w:rsidRPr="005B490B" w:rsidRDefault="00DD5B95" w:rsidP="00DD5B95">
            <w:pPr>
              <w:pStyle w:val="TAL"/>
              <w:rPr>
                <w:rFonts w:cs="Arial"/>
                <w:color w:val="000000"/>
                <w:szCs w:val="18"/>
              </w:rPr>
            </w:pPr>
            <w:r>
              <w:rPr>
                <w:rFonts w:cs="Arial"/>
                <w:color w:val="000000"/>
                <w:szCs w:val="18"/>
              </w:rPr>
              <w:t>Rel-18</w:t>
            </w:r>
          </w:p>
        </w:tc>
        <w:tc>
          <w:tcPr>
            <w:tcW w:w="537" w:type="dxa"/>
            <w:tcBorders>
              <w:top w:val="single" w:sz="4" w:space="0" w:color="auto"/>
              <w:left w:val="nil"/>
              <w:bottom w:val="single" w:sz="4" w:space="0" w:color="auto"/>
              <w:right w:val="single" w:sz="4" w:space="0" w:color="auto"/>
            </w:tcBorders>
          </w:tcPr>
          <w:p w14:paraId="322A61EF" w14:textId="6049C369" w:rsidR="00DD5B95" w:rsidRPr="005B490B" w:rsidRDefault="00DD5B95" w:rsidP="00DD5B95">
            <w:pPr>
              <w:pStyle w:val="TAL"/>
              <w:rPr>
                <w:rFonts w:cs="Arial"/>
                <w:color w:val="000000"/>
                <w:szCs w:val="18"/>
              </w:rPr>
            </w:pPr>
            <w:r>
              <w:rPr>
                <w:rFonts w:cs="Arial"/>
                <w:color w:val="000000"/>
                <w:szCs w:val="18"/>
              </w:rPr>
              <w:t>R1</w:t>
            </w:r>
          </w:p>
        </w:tc>
      </w:tr>
    </w:tbl>
    <w:p w14:paraId="10D3D370" w14:textId="77777777" w:rsidR="00363B6D" w:rsidRDefault="00363B6D" w:rsidP="00436521">
      <w:pPr>
        <w:spacing w:after="0"/>
      </w:pPr>
    </w:p>
    <w:tbl>
      <w:tblPr>
        <w:tblW w:w="10409" w:type="dxa"/>
        <w:tblInd w:w="113" w:type="dxa"/>
        <w:tblLook w:val="04A0" w:firstRow="1" w:lastRow="0" w:firstColumn="1" w:lastColumn="0" w:noHBand="0" w:noVBand="1"/>
      </w:tblPr>
      <w:tblGrid>
        <w:gridCol w:w="981"/>
        <w:gridCol w:w="6931"/>
        <w:gridCol w:w="1121"/>
        <w:gridCol w:w="700"/>
        <w:gridCol w:w="676"/>
      </w:tblGrid>
      <w:tr w:rsidR="00BF5AB9" w:rsidRPr="009D1E72" w14:paraId="08534320" w14:textId="16FF6B44" w:rsidTr="001C72D0">
        <w:trPr>
          <w:cantSplit/>
          <w:tblHeader/>
        </w:trPr>
        <w:tc>
          <w:tcPr>
            <w:tcW w:w="98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sz w:val="16"/>
                <w:szCs w:val="16"/>
              </w:rPr>
              <w:t xml:space="preserve"> </w:t>
            </w:r>
            <w:r w:rsidRPr="009D1E72">
              <w:rPr>
                <w:rFonts w:ascii="Arial" w:hAnsi="Arial" w:cs="Arial"/>
                <w:color w:val="000000"/>
                <w:sz w:val="16"/>
                <w:szCs w:val="16"/>
              </w:rPr>
              <w:t>Tdoc</w:t>
            </w:r>
          </w:p>
        </w:tc>
        <w:tc>
          <w:tcPr>
            <w:tcW w:w="693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Title</w:t>
            </w:r>
          </w:p>
        </w:tc>
        <w:tc>
          <w:tcPr>
            <w:tcW w:w="112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Doc-type</w:t>
            </w:r>
          </w:p>
        </w:tc>
        <w:tc>
          <w:tcPr>
            <w:tcW w:w="70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REL</w:t>
            </w:r>
          </w:p>
        </w:tc>
        <w:tc>
          <w:tcPr>
            <w:tcW w:w="676" w:type="dxa"/>
            <w:tcBorders>
              <w:top w:val="single" w:sz="4" w:space="0" w:color="auto"/>
              <w:left w:val="nil"/>
              <w:bottom w:val="single" w:sz="4" w:space="0" w:color="auto"/>
              <w:right w:val="single" w:sz="4" w:space="0" w:color="auto"/>
            </w:tcBorders>
            <w:shd w:val="clear" w:color="000000" w:fill="C0C0C0"/>
          </w:tcPr>
          <w:p w14:paraId="5FC2D1F0" w14:textId="5AD1A471" w:rsidR="00BF5AB9" w:rsidRPr="009D1E72" w:rsidRDefault="00BF5AB9" w:rsidP="00B85D2A">
            <w:pPr>
              <w:widowControl w:val="0"/>
              <w:overflowPunct/>
              <w:autoSpaceDE/>
              <w:autoSpaceDN/>
              <w:adjustRightInd/>
              <w:spacing w:after="0"/>
              <w:textAlignment w:val="auto"/>
              <w:rPr>
                <w:rFonts w:ascii="Arial" w:hAnsi="Arial" w:cs="Arial"/>
                <w:color w:val="000000"/>
                <w:sz w:val="16"/>
                <w:szCs w:val="16"/>
              </w:rPr>
            </w:pPr>
            <w:r w:rsidRPr="009D1E72">
              <w:rPr>
                <w:rFonts w:ascii="Arial" w:hAnsi="Arial" w:cs="Arial"/>
                <w:color w:val="000000"/>
                <w:sz w:val="16"/>
                <w:szCs w:val="16"/>
              </w:rPr>
              <w:t>WG</w:t>
            </w:r>
          </w:p>
        </w:tc>
      </w:tr>
      <w:tr w:rsidR="00DD5B95" w:rsidRPr="001C72D0" w14:paraId="28A1FF94"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30AFD4" w14:textId="2329306D" w:rsidR="00DD5B95" w:rsidRPr="001C72D0" w:rsidRDefault="00DD5B95" w:rsidP="00DD5B95">
            <w:pPr>
              <w:pStyle w:val="TAL"/>
              <w:keepNext w:val="0"/>
              <w:keepLines w:val="0"/>
              <w:widowControl w:val="0"/>
              <w:rPr>
                <w:rFonts w:cs="Arial"/>
                <w:color w:val="000000"/>
                <w:szCs w:val="18"/>
              </w:rPr>
            </w:pPr>
            <w:r>
              <w:rPr>
                <w:rFonts w:cs="Arial"/>
                <w:color w:val="000000"/>
                <w:szCs w:val="18"/>
              </w:rPr>
              <w:t>RP-220124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D63D3F" w14:textId="7E3381C3"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 UE Conformance Test Aspects - 29 dBm UE Power Class for LTE Band 41and NR Band n41 </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F85C94" w14:textId="1906109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044034" w14:textId="18B69F43"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091FEBB4" w14:textId="3108883C"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18C6395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B6AC" w14:textId="2F5F36CC" w:rsidR="00DD5B95" w:rsidRPr="001C72D0" w:rsidRDefault="00DD5B95" w:rsidP="00DD5B95">
            <w:pPr>
              <w:pStyle w:val="TAL"/>
              <w:keepNext w:val="0"/>
              <w:keepLines w:val="0"/>
              <w:widowControl w:val="0"/>
              <w:rPr>
                <w:rFonts w:cs="Arial"/>
                <w:color w:val="000000"/>
                <w:szCs w:val="18"/>
              </w:rPr>
            </w:pPr>
            <w:r>
              <w:rPr>
                <w:rFonts w:cs="Arial"/>
                <w:color w:val="000000"/>
                <w:szCs w:val="18"/>
              </w:rPr>
              <w:t>RP-220140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3B184" w14:textId="72C5F12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Uplink Data Compression (UDC)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9DBDF1" w14:textId="2EC10BC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8C87BD" w14:textId="3EECD9E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640388C" w14:textId="1F71721B"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D81E81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5D915F" w14:textId="5E3325D6" w:rsidR="00DD5B95" w:rsidRPr="001C72D0" w:rsidRDefault="00DD5B95" w:rsidP="00DD5B95">
            <w:pPr>
              <w:pStyle w:val="TAL"/>
              <w:keepNext w:val="0"/>
              <w:keepLines w:val="0"/>
              <w:widowControl w:val="0"/>
              <w:rPr>
                <w:rFonts w:cs="Arial"/>
                <w:color w:val="000000"/>
                <w:szCs w:val="18"/>
              </w:rPr>
            </w:pPr>
            <w:r>
              <w:rPr>
                <w:rFonts w:cs="Arial"/>
                <w:color w:val="000000"/>
                <w:szCs w:val="18"/>
              </w:rPr>
              <w:t>RP-220144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EB44B" w14:textId="6B3F6D2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NR Inter-band Carrier Aggregation/Dual Connectivity  for 2 bands DL with x bands UL (x=1,2)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75F5C" w14:textId="7B4AD53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923C83" w14:textId="00E2A8C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928639B" w14:textId="12718F45"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490F1EA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3DC60" w14:textId="29920DA8" w:rsidR="00DD5B95" w:rsidRPr="001C72D0" w:rsidRDefault="00DD5B95" w:rsidP="00DD5B95">
            <w:pPr>
              <w:pStyle w:val="TAL"/>
              <w:keepNext w:val="0"/>
              <w:keepLines w:val="0"/>
              <w:widowControl w:val="0"/>
              <w:rPr>
                <w:rFonts w:cs="Arial"/>
                <w:color w:val="000000"/>
                <w:szCs w:val="18"/>
              </w:rPr>
            </w:pPr>
            <w:r>
              <w:rPr>
                <w:rFonts w:cs="Arial"/>
                <w:color w:val="000000"/>
                <w:szCs w:val="18"/>
              </w:rPr>
              <w:t>RP-220146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B9FDC9" w14:textId="63229ED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NR Inter-band Carrier Aggregation/Dual Connectivity for 3 bands DL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49B042" w14:textId="423568A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B9C35" w14:textId="15FCA11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A47AFE" w14:textId="17BCC1B4"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D006F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143C4" w14:textId="3F5FE1C5" w:rsidR="00DD5B95" w:rsidRPr="001C72D0" w:rsidRDefault="00DD5B95" w:rsidP="00DD5B95">
            <w:pPr>
              <w:pStyle w:val="TAL"/>
              <w:keepNext w:val="0"/>
              <w:keepLines w:val="0"/>
              <w:widowControl w:val="0"/>
              <w:rPr>
                <w:rFonts w:cs="Arial"/>
                <w:color w:val="000000"/>
                <w:szCs w:val="18"/>
              </w:rPr>
            </w:pPr>
            <w:r>
              <w:rPr>
                <w:rFonts w:cs="Arial"/>
                <w:color w:val="000000"/>
                <w:szCs w:val="18"/>
              </w:rPr>
              <w:t>RP-220152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177EA" w14:textId="5C65121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Enhanced Industrial Internet of Things (IoT) and ultra-reliable and low latency communication (URLLC) support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C2314F" w14:textId="2C72E54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EA93B7" w14:textId="4ED38D9E"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31C286" w14:textId="24ECCDA7"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BF479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266EBD" w14:textId="2B9A3EAF" w:rsidR="00DD5B95" w:rsidRPr="001C72D0" w:rsidRDefault="00DD5B95" w:rsidP="00DD5B95">
            <w:pPr>
              <w:pStyle w:val="TAL"/>
              <w:keepNext w:val="0"/>
              <w:keepLines w:val="0"/>
              <w:widowControl w:val="0"/>
              <w:rPr>
                <w:rFonts w:cs="Arial"/>
                <w:color w:val="000000"/>
                <w:szCs w:val="18"/>
              </w:rPr>
            </w:pPr>
            <w:r>
              <w:rPr>
                <w:rFonts w:cs="Arial"/>
                <w:color w:val="000000"/>
                <w:szCs w:val="18"/>
              </w:rPr>
              <w:t>RP-220160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3031B" w14:textId="57639032" w:rsidR="00DD5B95" w:rsidRPr="001C72D0" w:rsidRDefault="00DD5B95" w:rsidP="00DD5B95">
            <w:pPr>
              <w:pStyle w:val="TAL"/>
              <w:keepNext w:val="0"/>
              <w:keepLines w:val="0"/>
              <w:widowControl w:val="0"/>
              <w:rPr>
                <w:rFonts w:cs="Arial"/>
                <w:color w:val="000000"/>
                <w:szCs w:val="18"/>
              </w:rPr>
            </w:pPr>
            <w:r>
              <w:rPr>
                <w:rFonts w:cs="Arial"/>
                <w:color w:val="000000"/>
                <w:szCs w:val="18"/>
              </w:rPr>
              <w:t>Revised Basket WID: adding new channel bandwidth(s) support to existing NR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4AF05D" w14:textId="219FB91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F3D32F" w14:textId="078C628D"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8F9A325" w14:textId="2FAD81BB"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2C3C835"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9475F" w14:textId="2E56B9DA" w:rsidR="00DD5B95" w:rsidRPr="001C72D0" w:rsidRDefault="00DD5B95" w:rsidP="00DD5B95">
            <w:pPr>
              <w:pStyle w:val="TAL"/>
              <w:keepNext w:val="0"/>
              <w:keepLines w:val="0"/>
              <w:widowControl w:val="0"/>
              <w:rPr>
                <w:rFonts w:cs="Arial"/>
                <w:color w:val="000000"/>
                <w:szCs w:val="18"/>
              </w:rPr>
            </w:pPr>
            <w:r>
              <w:rPr>
                <w:rFonts w:cs="Arial"/>
                <w:color w:val="000000"/>
                <w:szCs w:val="18"/>
              </w:rPr>
              <w:t>RP-220175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53DF53" w14:textId="5024AEA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LTE Advanced inter-band CA Rel-17 for x bands DL (x=4, 5, 6)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AB6EDC" w14:textId="2A4CD09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C8C37E" w14:textId="5FEB638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007CE3" w14:textId="645746F4"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AF20D7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954DFB" w14:textId="0349EEF6" w:rsidR="00DD5B95" w:rsidRPr="001C72D0" w:rsidRDefault="00DD5B95" w:rsidP="00DD5B95">
            <w:pPr>
              <w:pStyle w:val="TAL"/>
              <w:keepNext w:val="0"/>
              <w:keepLines w:val="0"/>
              <w:widowControl w:val="0"/>
              <w:rPr>
                <w:rFonts w:cs="Arial"/>
                <w:color w:val="000000"/>
                <w:szCs w:val="18"/>
              </w:rPr>
            </w:pPr>
            <w:r>
              <w:rPr>
                <w:rFonts w:cs="Arial"/>
                <w:color w:val="000000"/>
                <w:szCs w:val="18"/>
              </w:rPr>
              <w:t>RP-220202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DD7005" w14:textId="4661118F"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Dual Connectivity (DC) of x bands (x=1,2) LTE inter-band CA (xDL/xUL) and y bands (y=3-x) NR inter-band CA (yDL/yUL)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1F67D9" w14:textId="14EB6BA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DFEF95" w14:textId="268DA1D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8F71BCB" w14:textId="2286631D"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1A3ABA4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EFC6EB" w14:textId="1895173F" w:rsidR="00DD5B95" w:rsidRPr="001C72D0" w:rsidRDefault="00DD5B95" w:rsidP="00DD5B95">
            <w:pPr>
              <w:pStyle w:val="TAL"/>
              <w:keepNext w:val="0"/>
              <w:keepLines w:val="0"/>
              <w:widowControl w:val="0"/>
              <w:rPr>
                <w:rFonts w:cs="Arial"/>
                <w:color w:val="000000"/>
                <w:szCs w:val="18"/>
              </w:rPr>
            </w:pPr>
            <w:r>
              <w:rPr>
                <w:rFonts w:cs="Arial"/>
                <w:color w:val="000000"/>
                <w:szCs w:val="18"/>
              </w:rPr>
              <w:t>RP-220205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AF2846" w14:textId="2AA978D8"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on Rel-17 Dual Connectivity (DC) of x bands (x=1,2,3) LTE inter-band </w:t>
            </w:r>
            <w:r>
              <w:rPr>
                <w:rFonts w:cs="Arial"/>
                <w:color w:val="000000"/>
                <w:szCs w:val="18"/>
              </w:rPr>
              <w:lastRenderedPageBreak/>
              <w:t>CA (xDL/1UL) and 3 bands NR inter-band CA (3DL/1UL)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8C57F" w14:textId="428DCFB5" w:rsidR="00DD5B95" w:rsidRPr="001C72D0" w:rsidRDefault="00DD5B95" w:rsidP="00DD5B95">
            <w:pPr>
              <w:pStyle w:val="TAL"/>
              <w:keepNext w:val="0"/>
              <w:keepLines w:val="0"/>
              <w:widowControl w:val="0"/>
              <w:rPr>
                <w:rFonts w:cs="Arial"/>
                <w:color w:val="000000"/>
                <w:szCs w:val="18"/>
              </w:rPr>
            </w:pPr>
            <w:r>
              <w:rPr>
                <w:rFonts w:cs="Arial"/>
                <w:color w:val="000000"/>
                <w:szCs w:val="18"/>
              </w:rPr>
              <w:lastRenderedPageBreak/>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AD5839" w14:textId="5566396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11E80A9" w14:textId="4DB51EC6"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F24275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217297" w14:textId="386A8386" w:rsidR="00DD5B95" w:rsidRPr="001C72D0" w:rsidRDefault="00DD5B95" w:rsidP="00DD5B95">
            <w:pPr>
              <w:pStyle w:val="TAL"/>
              <w:keepNext w:val="0"/>
              <w:keepLines w:val="0"/>
              <w:widowControl w:val="0"/>
              <w:rPr>
                <w:rFonts w:cs="Arial"/>
                <w:color w:val="000000"/>
                <w:szCs w:val="18"/>
              </w:rPr>
            </w:pPr>
            <w:r>
              <w:rPr>
                <w:rFonts w:cs="Arial"/>
                <w:color w:val="000000"/>
                <w:szCs w:val="18"/>
              </w:rPr>
              <w:t>RP-220208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35D149" w14:textId="69446D3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Solutions for NR to support non-terrestrial networks (NTN)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AAAD3D6" w14:textId="011FBAE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8D6506" w14:textId="39518EBA"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9697E6F" w14:textId="08DD3D82"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2AD97D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D32A5" w14:textId="2A8D4B31" w:rsidR="00DD5B95" w:rsidRPr="001C72D0" w:rsidRDefault="00DD5B95" w:rsidP="00DD5B95">
            <w:pPr>
              <w:pStyle w:val="TAL"/>
              <w:keepNext w:val="0"/>
              <w:keepLines w:val="0"/>
              <w:widowControl w:val="0"/>
              <w:rPr>
                <w:rFonts w:cs="Arial"/>
                <w:color w:val="000000"/>
                <w:szCs w:val="18"/>
              </w:rPr>
            </w:pPr>
            <w:r>
              <w:rPr>
                <w:rFonts w:cs="Arial"/>
                <w:color w:val="000000"/>
                <w:szCs w:val="18"/>
              </w:rPr>
              <w:t>RP-220295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4CD0A9" w14:textId="098A5BA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Rel-17 LTE inter-band Carrier Aggregation for x bands DL (x= 3, 4, 5) with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EDD2BC" w14:textId="1BEB397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BA735B" w14:textId="2A084041"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823AE" w14:textId="1995D60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87CA3F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D8A94" w14:textId="2440B146" w:rsidR="00DD5B95" w:rsidRPr="001C72D0" w:rsidRDefault="00DD5B95" w:rsidP="00DD5B95">
            <w:pPr>
              <w:pStyle w:val="TAL"/>
              <w:keepNext w:val="0"/>
              <w:keepLines w:val="0"/>
              <w:widowControl w:val="0"/>
              <w:rPr>
                <w:rFonts w:cs="Arial"/>
                <w:color w:val="000000"/>
                <w:szCs w:val="18"/>
              </w:rPr>
            </w:pPr>
            <w:r>
              <w:rPr>
                <w:rFonts w:cs="Arial"/>
                <w:color w:val="000000"/>
                <w:szCs w:val="18"/>
              </w:rPr>
              <w:t>RP-220300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8A37C5" w14:textId="60DD7F0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sidelink evolution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8A3889" w14:textId="2C5F1D0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A7D3E9" w14:textId="57E8E464"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567959F3" w14:textId="1C8EA42D"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79EBD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88C5BE" w14:textId="273D0FA4" w:rsidR="00DD5B95" w:rsidRPr="001C72D0" w:rsidRDefault="00DD5B95" w:rsidP="00DD5B95">
            <w:pPr>
              <w:pStyle w:val="TAL"/>
              <w:keepNext w:val="0"/>
              <w:keepLines w:val="0"/>
              <w:widowControl w:val="0"/>
              <w:rPr>
                <w:rFonts w:cs="Arial"/>
                <w:color w:val="000000"/>
                <w:szCs w:val="18"/>
              </w:rPr>
            </w:pPr>
            <w:r>
              <w:rPr>
                <w:rFonts w:cs="Arial"/>
                <w:color w:val="000000"/>
                <w:szCs w:val="18"/>
              </w:rPr>
              <w:t>RP-220302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16F3D2" w14:textId="6C8DD061"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on Rel-17 Dual Connectivity (DC) of x bands (x=1,2,3,4) LTE inter-band CA (xDL/1UL) and 2 bands NR inter-band CA (2DL/1UL) </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94AB6A" w14:textId="1780163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80B92D" w14:textId="27E13B4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4CF1FA" w14:textId="06AC2A4D"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1CF6A48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A0FB8" w14:textId="15DF8A17" w:rsidR="00DD5B95" w:rsidRPr="001C72D0" w:rsidRDefault="00DD5B95" w:rsidP="00DD5B95">
            <w:pPr>
              <w:pStyle w:val="TAL"/>
              <w:keepNext w:val="0"/>
              <w:keepLines w:val="0"/>
              <w:widowControl w:val="0"/>
              <w:rPr>
                <w:rFonts w:cs="Arial"/>
                <w:color w:val="000000"/>
                <w:szCs w:val="18"/>
              </w:rPr>
            </w:pPr>
            <w:r>
              <w:rPr>
                <w:rFonts w:cs="Arial"/>
                <w:color w:val="000000"/>
                <w:szCs w:val="18"/>
              </w:rPr>
              <w:t>RP-220388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9A1509" w14:textId="3BC15E1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High power UE (power class 2) for EN-DC with 1 LTE band + 1 NR TDD band</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25B23E" w14:textId="044341A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933C24C" w14:textId="233A0DA4"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1B1CC48" w14:textId="052A16FC"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EBD3E2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8CC8D" w14:textId="3AC0832F" w:rsidR="00DD5B95" w:rsidRPr="001C72D0" w:rsidRDefault="00DD5B95" w:rsidP="00DD5B95">
            <w:pPr>
              <w:pStyle w:val="TAL"/>
              <w:keepNext w:val="0"/>
              <w:keepLines w:val="0"/>
              <w:widowControl w:val="0"/>
              <w:rPr>
                <w:rFonts w:cs="Arial"/>
                <w:color w:val="000000"/>
                <w:szCs w:val="18"/>
              </w:rPr>
            </w:pPr>
            <w:r>
              <w:rPr>
                <w:rFonts w:cs="Arial"/>
                <w:color w:val="000000"/>
                <w:szCs w:val="18"/>
              </w:rPr>
              <w:t>RP-220395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7C39D4" w14:textId="0675806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4Rx support for NR band n8</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C3568D" w14:textId="64CC09EB"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C4594" w14:textId="02A56B0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C65F6E3" w14:textId="1F08435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A55B24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2DE050" w14:textId="1B0C18E2" w:rsidR="00DD5B95" w:rsidRPr="001C72D0" w:rsidRDefault="00DD5B95" w:rsidP="00DD5B95">
            <w:pPr>
              <w:pStyle w:val="TAL"/>
              <w:keepNext w:val="0"/>
              <w:keepLines w:val="0"/>
              <w:widowControl w:val="0"/>
              <w:rPr>
                <w:rFonts w:cs="Arial"/>
                <w:color w:val="000000"/>
                <w:szCs w:val="18"/>
              </w:rPr>
            </w:pPr>
            <w:r>
              <w:rPr>
                <w:rFonts w:cs="Arial"/>
                <w:color w:val="000000"/>
                <w:szCs w:val="18"/>
              </w:rPr>
              <w:t>RP-220398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035459" w14:textId="3A234A0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Dual Connectivity (DC) of 1 band LTE (1DL/1UL)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C7BAC5" w14:textId="76DBC3A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4C246" w14:textId="67EE116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0ADE5CE" w14:textId="331F2CC9"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8B8A1A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A76FE" w14:textId="4E05D89C" w:rsidR="00DD5B95" w:rsidRPr="001C72D0" w:rsidRDefault="00DD5B95" w:rsidP="00DD5B95">
            <w:pPr>
              <w:pStyle w:val="TAL"/>
              <w:keepNext w:val="0"/>
              <w:keepLines w:val="0"/>
              <w:widowControl w:val="0"/>
              <w:rPr>
                <w:rFonts w:cs="Arial"/>
                <w:color w:val="000000"/>
                <w:szCs w:val="18"/>
              </w:rPr>
            </w:pPr>
            <w:r>
              <w:rPr>
                <w:rFonts w:cs="Arial"/>
                <w:color w:val="000000"/>
                <w:szCs w:val="18"/>
              </w:rPr>
              <w:t>RP-220401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63B7EE" w14:textId="5153BE59"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support for dedicated spectrum less than 5MHz for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93EE25" w14:textId="14BA48D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3BC44" w14:textId="4988C774"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3AFA205F" w14:textId="1F589033"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0D3A945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3CF205" w14:textId="23A0ACF3" w:rsidR="00DD5B95" w:rsidRPr="001C72D0" w:rsidRDefault="00DD5B95" w:rsidP="00DD5B95">
            <w:pPr>
              <w:pStyle w:val="TAL"/>
              <w:keepNext w:val="0"/>
              <w:keepLines w:val="0"/>
              <w:widowControl w:val="0"/>
              <w:rPr>
                <w:rFonts w:cs="Arial"/>
                <w:color w:val="000000"/>
                <w:szCs w:val="18"/>
              </w:rPr>
            </w:pPr>
            <w:r>
              <w:rPr>
                <w:rFonts w:cs="Arial"/>
                <w:color w:val="000000"/>
                <w:szCs w:val="18"/>
              </w:rPr>
              <w:t>RP-220428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D7413" w14:textId="6617B77F"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Core part: NR multicast and broadcast services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FAC79C" w14:textId="36E77F7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C862D2" w14:textId="6A10F90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B83E023" w14:textId="282D64DF"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7F5FCF8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AA5E0" w14:textId="708379C1" w:rsidR="00DD5B95" w:rsidRPr="001C72D0" w:rsidRDefault="00DD5B95" w:rsidP="00DD5B95">
            <w:pPr>
              <w:pStyle w:val="TAL"/>
              <w:keepNext w:val="0"/>
              <w:keepLines w:val="0"/>
              <w:widowControl w:val="0"/>
              <w:rPr>
                <w:rFonts w:cs="Arial"/>
                <w:color w:val="000000"/>
                <w:szCs w:val="18"/>
              </w:rPr>
            </w:pPr>
            <w:r>
              <w:rPr>
                <w:rFonts w:cs="Arial"/>
                <w:color w:val="000000"/>
                <w:szCs w:val="18"/>
              </w:rPr>
              <w:t>RP-220434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40C9" w14:textId="7EE2CA89"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 UE Conformance Test Aspects - Optimisations on UE radio capability signalling – NR/E-UTRA</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346AFC" w14:textId="5D80D97C"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F92B14" w14:textId="332463A8"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42F65676" w14:textId="160FF64E"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5219DC0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7FF5A" w14:textId="7D68D2BE" w:rsidR="00DD5B95" w:rsidRPr="001C72D0" w:rsidRDefault="00DD5B95" w:rsidP="00DD5B95">
            <w:pPr>
              <w:pStyle w:val="TAL"/>
              <w:keepNext w:val="0"/>
              <w:keepLines w:val="0"/>
              <w:widowControl w:val="0"/>
              <w:rPr>
                <w:rFonts w:cs="Arial"/>
                <w:color w:val="000000"/>
                <w:szCs w:val="18"/>
              </w:rPr>
            </w:pPr>
            <w:r>
              <w:rPr>
                <w:rFonts w:cs="Arial"/>
                <w:color w:val="000000"/>
                <w:szCs w:val="18"/>
              </w:rPr>
              <w:t>RP-220518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8BDF3D" w14:textId="3969BD0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for New bands and bandwidth allocation for 5G terrestrial broadcast (part 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FFDBD6" w14:textId="2884C47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16ED1" w14:textId="0872527E"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69252C1A" w14:textId="24D35AE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765302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FBE7D" w14:textId="5B53336C" w:rsidR="00DD5B95" w:rsidRPr="001C72D0" w:rsidRDefault="00DD5B95" w:rsidP="00DD5B95">
            <w:pPr>
              <w:pStyle w:val="TAL"/>
              <w:keepNext w:val="0"/>
              <w:keepLines w:val="0"/>
              <w:widowControl w:val="0"/>
              <w:rPr>
                <w:rFonts w:cs="Arial"/>
                <w:color w:val="000000"/>
                <w:szCs w:val="18"/>
              </w:rPr>
            </w:pPr>
            <w:r>
              <w:rPr>
                <w:rFonts w:cs="Arial"/>
                <w:color w:val="000000"/>
                <w:szCs w:val="18"/>
              </w:rPr>
              <w:t>RP-220529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1BC5AA" w14:textId="21E89878"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Additional  enhancements for NB-IoT and LTE-MTC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7AAECC" w14:textId="732DEC1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90B01D" w14:textId="43C7068C"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6C10EE5" w14:textId="4552FAC2"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724C31E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0859E4" w14:textId="1B6AAC69" w:rsidR="00DD5B95" w:rsidRPr="001C72D0" w:rsidRDefault="00DD5B95" w:rsidP="00DD5B95">
            <w:pPr>
              <w:pStyle w:val="TAL"/>
              <w:keepNext w:val="0"/>
              <w:keepLines w:val="0"/>
              <w:widowControl w:val="0"/>
              <w:rPr>
                <w:rFonts w:cs="Arial"/>
                <w:color w:val="000000"/>
                <w:szCs w:val="18"/>
              </w:rPr>
            </w:pPr>
            <w:r>
              <w:rPr>
                <w:rFonts w:cs="Arial"/>
                <w:color w:val="000000"/>
                <w:szCs w:val="18"/>
              </w:rPr>
              <w:t>RP-220552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6D346E" w14:textId="6664FA01"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LTE inter-band CA for 2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812712" w14:textId="4AD7EB9A" w:rsidR="00DD5B95" w:rsidRPr="001C72D0" w:rsidRDefault="00DD5B95" w:rsidP="00DD5B95">
            <w:pPr>
              <w:pStyle w:val="TAL"/>
              <w:keepNext w:val="0"/>
              <w:keepLines w:val="0"/>
              <w:widowControl w:val="0"/>
              <w:rPr>
                <w:rFonts w:cs="Arial"/>
                <w:color w:val="FF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C49F7A" w14:textId="58765AB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426DF2A" w14:textId="4F8334A3"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CD7EE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DA0A56" w14:textId="77872B5A" w:rsidR="00DD5B95" w:rsidRPr="001C72D0" w:rsidRDefault="00DD5B95" w:rsidP="00DD5B95">
            <w:pPr>
              <w:pStyle w:val="TAL"/>
              <w:keepNext w:val="0"/>
              <w:keepLines w:val="0"/>
              <w:widowControl w:val="0"/>
              <w:rPr>
                <w:rFonts w:cs="Arial"/>
                <w:color w:val="000000"/>
                <w:szCs w:val="18"/>
              </w:rPr>
            </w:pPr>
            <w:r>
              <w:rPr>
                <w:rFonts w:cs="Arial"/>
                <w:color w:val="000000"/>
                <w:szCs w:val="18"/>
              </w:rPr>
              <w:t>RP-220567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CB44DB" w14:textId="1797093E"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High power UE for NR inter-band Carrier Aggregation with 2 bands downlink and x bands uplink (x =1,2)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1D6791" w14:textId="184A589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1AEFA0" w14:textId="7735036C"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A67D80A" w14:textId="47D14862"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927351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402299" w14:textId="42D2C512" w:rsidR="00DD5B95" w:rsidRPr="001C72D0" w:rsidRDefault="00DD5B95" w:rsidP="00DD5B95">
            <w:pPr>
              <w:pStyle w:val="TAL"/>
              <w:keepNext w:val="0"/>
              <w:keepLines w:val="0"/>
              <w:widowControl w:val="0"/>
              <w:rPr>
                <w:rFonts w:cs="Arial"/>
                <w:color w:val="000000"/>
                <w:szCs w:val="18"/>
              </w:rPr>
            </w:pPr>
            <w:r>
              <w:rPr>
                <w:rFonts w:cs="Arial"/>
                <w:color w:val="000000"/>
                <w:szCs w:val="18"/>
              </w:rPr>
              <w:t>RP-220635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27C2ACA" w14:textId="2ADF2BD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Artificial Intelligence (AI)/Machine Learning (ML) for NG-RAN</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824DBE" w14:textId="4EA1AAF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ED3B00" w14:textId="2B280FE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34FD6C0E" w14:textId="3AF80DA1"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7864FD2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8C7FCE" w14:textId="592FB01B" w:rsidR="00DD5B95" w:rsidRPr="001C72D0" w:rsidRDefault="00DD5B95" w:rsidP="00DD5B95">
            <w:pPr>
              <w:pStyle w:val="TAL"/>
              <w:keepNext w:val="0"/>
              <w:keepLines w:val="0"/>
              <w:widowControl w:val="0"/>
              <w:rPr>
                <w:rFonts w:cs="Arial"/>
                <w:color w:val="000000"/>
                <w:szCs w:val="18"/>
              </w:rPr>
            </w:pPr>
            <w:r>
              <w:rPr>
                <w:rFonts w:cs="Arial"/>
                <w:color w:val="000000"/>
                <w:szCs w:val="18"/>
              </w:rPr>
              <w:t>RP-220672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0FE0FE" w14:textId="1583D4C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DC 5BLTE and 1BNR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F376455" w14:textId="7D85948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111EF2" w14:textId="089FE38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ADCEC61" w14:textId="78E8557B"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1BD4BD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2677D" w14:textId="04244CAB" w:rsidR="00DD5B95" w:rsidRPr="001C72D0" w:rsidRDefault="00DD5B95" w:rsidP="00DD5B95">
            <w:pPr>
              <w:pStyle w:val="TAL"/>
              <w:keepNext w:val="0"/>
              <w:keepLines w:val="0"/>
              <w:widowControl w:val="0"/>
              <w:rPr>
                <w:rFonts w:cs="Arial"/>
                <w:color w:val="000000"/>
                <w:szCs w:val="18"/>
              </w:rPr>
            </w:pPr>
            <w:r>
              <w:rPr>
                <w:rFonts w:cs="Arial"/>
                <w:color w:val="000000"/>
                <w:szCs w:val="18"/>
              </w:rPr>
              <w:t>RP-220674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A92351" w14:textId="7F9DEEB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DC of xBLTE_2BNR_yDL3UL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BCAC79" w14:textId="68DB13CE"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F3173D4" w14:textId="3793AA7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73545A3" w14:textId="36FF6EE6"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BA9678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F1973" w14:textId="004E34F7" w:rsidR="00DD5B95" w:rsidRPr="001C72D0" w:rsidRDefault="00DD5B95" w:rsidP="00DD5B95">
            <w:pPr>
              <w:pStyle w:val="TAL"/>
              <w:keepNext w:val="0"/>
              <w:keepLines w:val="0"/>
              <w:widowControl w:val="0"/>
              <w:rPr>
                <w:rFonts w:cs="Arial"/>
                <w:color w:val="000000"/>
                <w:szCs w:val="18"/>
              </w:rPr>
            </w:pPr>
            <w:r>
              <w:rPr>
                <w:rFonts w:cs="Arial"/>
                <w:color w:val="000000"/>
                <w:szCs w:val="18"/>
              </w:rPr>
              <w:t>RP-220676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105121" w14:textId="53529F2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NR CA/DC with 4DL/2UL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053EAC" w14:textId="23B16B1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2249A" w14:textId="68658514"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582F2CC" w14:textId="19AF2D8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B2B20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FDAE53" w14:textId="70735987" w:rsidR="00DD5B95" w:rsidRPr="001C72D0" w:rsidRDefault="00DD5B95" w:rsidP="00DD5B95">
            <w:pPr>
              <w:pStyle w:val="TAL"/>
              <w:keepNext w:val="0"/>
              <w:keepLines w:val="0"/>
              <w:widowControl w:val="0"/>
              <w:rPr>
                <w:rFonts w:cs="Arial"/>
                <w:color w:val="000000"/>
                <w:szCs w:val="18"/>
              </w:rPr>
            </w:pPr>
            <w:r>
              <w:rPr>
                <w:rFonts w:cs="Arial"/>
                <w:color w:val="000000"/>
                <w:szCs w:val="18"/>
              </w:rPr>
              <w:t>RP-220681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15AD66" w14:textId="143E920C"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RF requirements enhancement for NR frequency range 1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AA9F6A5" w14:textId="3F758F88"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5681AEA" w14:textId="1C101E9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5DD7054" w14:textId="31723397"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5E7C295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EB4580" w14:textId="0531EC32" w:rsidR="00DD5B95" w:rsidRPr="001C72D0" w:rsidRDefault="00DD5B95" w:rsidP="00DD5B95">
            <w:pPr>
              <w:pStyle w:val="TAL"/>
              <w:keepNext w:val="0"/>
              <w:keepLines w:val="0"/>
              <w:widowControl w:val="0"/>
              <w:rPr>
                <w:rFonts w:cs="Arial"/>
                <w:color w:val="000000"/>
                <w:szCs w:val="18"/>
              </w:rPr>
            </w:pPr>
            <w:r>
              <w:rPr>
                <w:rFonts w:cs="Arial"/>
                <w:color w:val="000000"/>
                <w:szCs w:val="18"/>
              </w:rPr>
              <w:t>RP-220686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D6257A" w14:textId="673EE07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introduction of 6GHz NR licensed bands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689B53" w14:textId="72359502" w:rsidR="00DD5B95" w:rsidRPr="001C72D0" w:rsidRDefault="00DD5B95" w:rsidP="00DD5B95">
            <w:pPr>
              <w:pStyle w:val="TAL"/>
              <w:keepNext w:val="0"/>
              <w:keepLines w:val="0"/>
              <w:widowControl w:val="0"/>
              <w:rPr>
                <w:rFonts w:cs="Arial"/>
                <w:color w:val="FF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1BAF78" w14:textId="0CA269E3"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2277339" w14:textId="4DC4DC31"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05D2DB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A5C25A" w14:textId="14401C85" w:rsidR="00DD5B95" w:rsidRPr="001C72D0" w:rsidRDefault="00DD5B95" w:rsidP="00DD5B95">
            <w:pPr>
              <w:pStyle w:val="TAL"/>
              <w:keepNext w:val="0"/>
              <w:keepLines w:val="0"/>
              <w:widowControl w:val="0"/>
              <w:rPr>
                <w:rFonts w:cs="Arial"/>
                <w:color w:val="000000"/>
                <w:szCs w:val="18"/>
              </w:rPr>
            </w:pPr>
            <w:r>
              <w:rPr>
                <w:rFonts w:cs="Arial"/>
                <w:color w:val="000000"/>
                <w:szCs w:val="18"/>
              </w:rPr>
              <w:t>RP-220689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61DAC6B" w14:textId="7A92D03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Dual Connectivity (DC) of 2 bands LTE inter-band CA (2DL/1UL)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6C67C7" w14:textId="6D49B24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D60E24" w14:textId="3F493CE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E9548B" w14:textId="77B29ED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4ADBCE5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598F7" w14:textId="1A859DE4" w:rsidR="00DD5B95" w:rsidRPr="001C72D0" w:rsidRDefault="00DD5B95" w:rsidP="00DD5B95">
            <w:pPr>
              <w:pStyle w:val="TAL"/>
              <w:keepNext w:val="0"/>
              <w:keepLines w:val="0"/>
              <w:widowControl w:val="0"/>
              <w:rPr>
                <w:rFonts w:cs="Arial"/>
                <w:color w:val="000000"/>
                <w:szCs w:val="18"/>
              </w:rPr>
            </w:pPr>
            <w:r>
              <w:rPr>
                <w:rFonts w:cs="Arial"/>
                <w:color w:val="000000"/>
                <w:szCs w:val="18"/>
              </w:rPr>
              <w:t>RP-220692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5A2515" w14:textId="1306F56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NR inter-band CA for 5 bands DL with x  bands UL (x=1, 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C4D58F1" w14:textId="0D00D4B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9E5DF" w14:textId="73EC828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9D4916C" w14:textId="5359963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619BD44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79579" w14:textId="2EE5B0C0" w:rsidR="00DD5B95" w:rsidRPr="001C72D0" w:rsidRDefault="00DD5B95" w:rsidP="00DD5B95">
            <w:pPr>
              <w:pStyle w:val="TAL"/>
              <w:keepNext w:val="0"/>
              <w:keepLines w:val="0"/>
              <w:widowControl w:val="0"/>
              <w:rPr>
                <w:rFonts w:cs="Arial"/>
                <w:color w:val="000000"/>
                <w:szCs w:val="18"/>
              </w:rPr>
            </w:pPr>
            <w:r>
              <w:rPr>
                <w:rFonts w:cs="Arial"/>
                <w:color w:val="000000"/>
                <w:szCs w:val="18"/>
              </w:rPr>
              <w:t>RP-220695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E0F9D" w14:textId="3CBA82A1"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Band combinations for SA NR supplementary uplink (SUL), NSA NR SUL, NSA NR SUL with UL sharing from the UE perspective (ULSUP)</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4B9A68B" w14:textId="5A321BE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36F84A" w14:textId="4F65365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4E007E6" w14:textId="78E2CE7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2471C9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2CDD16" w14:textId="3017BF24" w:rsidR="00DD5B95" w:rsidRPr="001C72D0" w:rsidRDefault="00DD5B95" w:rsidP="00DD5B95">
            <w:pPr>
              <w:pStyle w:val="TAL"/>
              <w:keepNext w:val="0"/>
              <w:keepLines w:val="0"/>
              <w:widowControl w:val="0"/>
              <w:rPr>
                <w:rFonts w:cs="Arial"/>
                <w:color w:val="000000"/>
                <w:szCs w:val="18"/>
              </w:rPr>
            </w:pPr>
            <w:r>
              <w:rPr>
                <w:rFonts w:cs="Arial"/>
                <w:color w:val="000000"/>
                <w:szCs w:val="18"/>
              </w:rPr>
              <w:t>RP-220701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2A7966" w14:textId="1A0C912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Power Class 2 UE for NR inter-band Carrier Aggregation/Dual Connectivity with or without SUL configurations with x (6&gt;=x&gt;2) bands DL and y (y=1, 2) bands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8000D0" w14:textId="6F28A30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AC25B3" w14:textId="050285E2"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12EFA59" w14:textId="4CD6CFD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D562B9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7E5D9" w14:textId="67F079C4" w:rsidR="00DD5B95" w:rsidRPr="001C72D0" w:rsidRDefault="00DD5B95" w:rsidP="00DD5B95">
            <w:pPr>
              <w:pStyle w:val="TAL"/>
              <w:keepNext w:val="0"/>
              <w:keepLines w:val="0"/>
              <w:widowControl w:val="0"/>
              <w:rPr>
                <w:rFonts w:cs="Arial"/>
                <w:color w:val="000000"/>
                <w:szCs w:val="18"/>
              </w:rPr>
            </w:pPr>
            <w:r>
              <w:rPr>
                <w:rFonts w:cs="Arial"/>
                <w:color w:val="000000"/>
                <w:szCs w:val="18"/>
              </w:rPr>
              <w:t>RP-220704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5995AB" w14:textId="0F7C4E6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Additional NR bands for UL-MIMO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CF80E2" w14:textId="2ED8F5C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904E0C" w14:textId="545A8347"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30EE439" w14:textId="2F6B1169"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5341DD0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33E8DE" w14:textId="3987C216" w:rsidR="00DD5B95" w:rsidRPr="001C72D0" w:rsidRDefault="00DD5B95" w:rsidP="00DD5B95">
            <w:pPr>
              <w:pStyle w:val="TAL"/>
              <w:keepNext w:val="0"/>
              <w:keepLines w:val="0"/>
              <w:widowControl w:val="0"/>
              <w:rPr>
                <w:rFonts w:cs="Arial"/>
                <w:color w:val="000000"/>
                <w:szCs w:val="18"/>
              </w:rPr>
            </w:pPr>
            <w:r>
              <w:rPr>
                <w:rFonts w:cs="Arial"/>
                <w:color w:val="000000"/>
                <w:szCs w:val="18"/>
              </w:rPr>
              <w:t>RP-220707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797326" w14:textId="282D90C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Simultaneous Rx/Tx band combinations for NR CA/DC, NR SUL and LTE/NR DC</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43653B" w14:textId="7717BA0B"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58F359D" w14:textId="6449281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208B62D" w14:textId="6593CA01"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8041E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198BE" w14:textId="71B9656C" w:rsidR="00DD5B95" w:rsidRPr="001C72D0" w:rsidRDefault="00DD5B95" w:rsidP="00DD5B95">
            <w:pPr>
              <w:pStyle w:val="TAL"/>
              <w:keepNext w:val="0"/>
              <w:keepLines w:val="0"/>
              <w:widowControl w:val="0"/>
              <w:rPr>
                <w:rFonts w:cs="Arial"/>
                <w:color w:val="000000"/>
                <w:szCs w:val="18"/>
              </w:rPr>
            </w:pPr>
            <w:r>
              <w:rPr>
                <w:rFonts w:cs="Arial"/>
                <w:color w:val="000000"/>
                <w:szCs w:val="18"/>
              </w:rPr>
              <w:t>RP-220709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CD8B17" w14:textId="7074D10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 of MSD (Maximum Sensitivity Degradation) for inter-band EN-DC combinations (1 band LTE+1 band NR FR1) due to added channel bandwidths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5DB191" w14:textId="4C82D513"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71FB11" w14:textId="52351F4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BB98A86" w14:textId="5AFDDDC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75E0209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3D6E97" w14:textId="58320637" w:rsidR="00DD5B95" w:rsidRPr="001C72D0" w:rsidRDefault="00DD5B95" w:rsidP="00DD5B95">
            <w:pPr>
              <w:pStyle w:val="TAL"/>
              <w:keepNext w:val="0"/>
              <w:keepLines w:val="0"/>
              <w:widowControl w:val="0"/>
              <w:rPr>
                <w:rFonts w:cs="Arial"/>
                <w:color w:val="000000"/>
                <w:szCs w:val="18"/>
              </w:rPr>
            </w:pPr>
            <w:r>
              <w:rPr>
                <w:rFonts w:cs="Arial"/>
                <w:color w:val="000000"/>
                <w:szCs w:val="18"/>
              </w:rPr>
              <w:t>RP-220712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C8411D" w14:textId="12254D8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DC of x bands (x=1,2) LTE inter-band CA (xDL/1UL) and 4 bands NR inter-band CA (4DL/1UL)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D76E075" w14:textId="3C1C6DA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48DCA22" w14:textId="29A7037F"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E906E31" w14:textId="073DED9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26DEE4D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4D890" w14:textId="6DD07426" w:rsidR="00DD5B95" w:rsidRPr="001C72D0" w:rsidRDefault="00DD5B95" w:rsidP="00DD5B95">
            <w:pPr>
              <w:pStyle w:val="TAL"/>
              <w:keepNext w:val="0"/>
              <w:keepLines w:val="0"/>
              <w:widowControl w:val="0"/>
              <w:rPr>
                <w:rFonts w:cs="Arial"/>
                <w:color w:val="000000"/>
                <w:szCs w:val="18"/>
              </w:rPr>
            </w:pPr>
            <w:r>
              <w:rPr>
                <w:rFonts w:cs="Arial"/>
                <w:color w:val="000000"/>
                <w:szCs w:val="18"/>
              </w:rPr>
              <w:t>RP-220715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24CAA8" w14:textId="7104BBC8"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LTE inter-band CA for 3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7F474D" w14:textId="5DA4C9BC"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3DF3EA0" w14:textId="15DC28A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6723819" w14:textId="3A109C6F"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5D487F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F919" w14:textId="2A4E1B47" w:rsidR="00DD5B95" w:rsidRPr="001C72D0" w:rsidRDefault="00DD5B95" w:rsidP="00DD5B95">
            <w:pPr>
              <w:pStyle w:val="TAL"/>
              <w:keepNext w:val="0"/>
              <w:keepLines w:val="0"/>
              <w:widowControl w:val="0"/>
              <w:rPr>
                <w:rFonts w:cs="Arial"/>
                <w:color w:val="000000"/>
                <w:szCs w:val="18"/>
              </w:rPr>
            </w:pPr>
            <w:r>
              <w:rPr>
                <w:rFonts w:cs="Arial"/>
                <w:color w:val="000000"/>
                <w:szCs w:val="18"/>
              </w:rPr>
              <w:t>RP-220718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D50D07" w14:textId="11793B2D"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LTE inter-band CA for 2 bands DL with 2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6169F6" w14:textId="72DFF2A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2AC07C" w14:textId="146CF18C"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6271EC6" w14:textId="327B4B85"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AB9539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EAC8" w14:textId="3F0D07FB" w:rsidR="00DD5B95" w:rsidRPr="001C72D0" w:rsidRDefault="00DD5B95" w:rsidP="00DD5B95">
            <w:pPr>
              <w:pStyle w:val="TAL"/>
              <w:keepNext w:val="0"/>
              <w:keepLines w:val="0"/>
              <w:widowControl w:val="0"/>
              <w:rPr>
                <w:rFonts w:cs="Arial"/>
                <w:color w:val="000000"/>
                <w:szCs w:val="18"/>
              </w:rPr>
            </w:pPr>
            <w:r>
              <w:rPr>
                <w:rFonts w:cs="Arial"/>
                <w:color w:val="000000"/>
                <w:szCs w:val="18"/>
              </w:rPr>
              <w:t>RP-220738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74F0307" w14:textId="71F7F9C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for Rel-17 NR inter-band Carrier Aggregation for 3DL1UL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D33ED80" w14:textId="5136401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2B05B0" w14:textId="2945119D"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49862800" w14:textId="59C17F69"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5351961"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585C8" w14:textId="6F41D501" w:rsidR="00DD5B95" w:rsidRPr="001C72D0" w:rsidRDefault="00DD5B95" w:rsidP="00DD5B95">
            <w:pPr>
              <w:pStyle w:val="TAL"/>
              <w:keepNext w:val="0"/>
              <w:keepLines w:val="0"/>
              <w:widowControl w:val="0"/>
              <w:rPr>
                <w:rFonts w:cs="Arial"/>
                <w:color w:val="000000"/>
                <w:szCs w:val="18"/>
              </w:rPr>
            </w:pPr>
            <w:r>
              <w:rPr>
                <w:rFonts w:cs="Arial"/>
                <w:color w:val="000000"/>
                <w:szCs w:val="18"/>
              </w:rPr>
              <w:t>RP-220744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BA3314" w14:textId="4B957CD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conformance test aspects for 5G V2X with NR sidelink</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4675FC" w14:textId="40E389D7"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2917CA" w14:textId="742BE45B"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38829905" w14:textId="52E45C70"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24A8C3D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AC4C3F" w14:textId="1DBB0563" w:rsidR="00DD5B95" w:rsidRPr="001C72D0" w:rsidRDefault="00DD5B95" w:rsidP="00DD5B95">
            <w:pPr>
              <w:pStyle w:val="TAL"/>
              <w:keepNext w:val="0"/>
              <w:keepLines w:val="0"/>
              <w:widowControl w:val="0"/>
              <w:rPr>
                <w:rFonts w:cs="Arial"/>
                <w:color w:val="000000"/>
                <w:szCs w:val="18"/>
              </w:rPr>
            </w:pPr>
            <w:r>
              <w:rPr>
                <w:rFonts w:cs="Arial"/>
                <w:color w:val="000000"/>
                <w:szCs w:val="18"/>
              </w:rPr>
              <w:t>RP-220745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F5EC46" w14:textId="2ACA727F"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Conformance - Additional NR bands for UL-MIMO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75F5AC" w14:textId="3397293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EA2D3" w14:textId="4914C38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F993C3D" w14:textId="3C9CD8E5"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1132C77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BB82C0" w14:textId="6839A966" w:rsidR="00DD5B95" w:rsidRPr="001C72D0" w:rsidRDefault="00DD5B95" w:rsidP="00DD5B95">
            <w:pPr>
              <w:pStyle w:val="TAL"/>
              <w:keepNext w:val="0"/>
              <w:keepLines w:val="0"/>
              <w:widowControl w:val="0"/>
              <w:rPr>
                <w:rFonts w:cs="Arial"/>
                <w:color w:val="000000"/>
                <w:szCs w:val="18"/>
              </w:rPr>
            </w:pPr>
            <w:r>
              <w:rPr>
                <w:rFonts w:cs="Arial"/>
                <w:color w:val="000000"/>
                <w:szCs w:val="18"/>
              </w:rPr>
              <w:t>RP-220748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93C25D" w14:textId="0724909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Power Saving Enhancements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942F9E" w14:textId="20CB9ED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F3A554" w14:textId="3E9A4BFE"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41A54C4" w14:textId="40622298"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1CFEFD3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0A9FA5" w14:textId="0FD5FA76" w:rsidR="00DD5B95" w:rsidRPr="001C72D0" w:rsidRDefault="00DD5B95" w:rsidP="00DD5B95">
            <w:pPr>
              <w:pStyle w:val="TAL"/>
              <w:keepNext w:val="0"/>
              <w:keepLines w:val="0"/>
              <w:widowControl w:val="0"/>
              <w:rPr>
                <w:rFonts w:cs="Arial"/>
                <w:color w:val="000000"/>
                <w:szCs w:val="18"/>
              </w:rPr>
            </w:pPr>
            <w:r>
              <w:rPr>
                <w:rFonts w:cs="Arial"/>
                <w:color w:val="000000"/>
                <w:szCs w:val="18"/>
              </w:rPr>
              <w:t>RP-220767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9B525D" w14:textId="1EF64128"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High-power UE operation for fixed-wireless/vehicle-mounted use cases in LTE bands and NR bandsHigh</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B36FF5" w14:textId="682E6F8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3DAF05C" w14:textId="58795945"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0143B18C" w14:textId="426293FE"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6C7629F"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D07AFC" w14:textId="5AD44EA3" w:rsidR="00DD5B95" w:rsidRPr="001C72D0" w:rsidRDefault="00DD5B95" w:rsidP="00DD5B95">
            <w:pPr>
              <w:pStyle w:val="TAL"/>
              <w:keepNext w:val="0"/>
              <w:keepLines w:val="0"/>
              <w:widowControl w:val="0"/>
              <w:rPr>
                <w:rFonts w:cs="Arial"/>
                <w:color w:val="000000"/>
                <w:szCs w:val="18"/>
              </w:rPr>
            </w:pPr>
            <w:r>
              <w:rPr>
                <w:rFonts w:cs="Arial"/>
                <w:color w:val="000000"/>
                <w:szCs w:val="18"/>
              </w:rPr>
              <w:t>RP-220772</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0AE81D" w14:textId="1DD9BB7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 and MR-DC Measurement Gap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77A72F" w14:textId="44F9FF40"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8557949" w14:textId="45C2227A"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621ABCBC" w14:textId="43B16F32"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6E945B36"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86502F" w14:textId="0903B8F2" w:rsidR="00DD5B95" w:rsidRPr="001C72D0" w:rsidRDefault="00DD5B95" w:rsidP="00DD5B95">
            <w:pPr>
              <w:pStyle w:val="TAL"/>
              <w:keepNext w:val="0"/>
              <w:keepLines w:val="0"/>
              <w:widowControl w:val="0"/>
              <w:rPr>
                <w:rFonts w:cs="Arial"/>
                <w:color w:val="000000"/>
                <w:szCs w:val="18"/>
              </w:rPr>
            </w:pPr>
            <w:r>
              <w:rPr>
                <w:rFonts w:cs="Arial"/>
                <w:color w:val="000000"/>
                <w:szCs w:val="18"/>
              </w:rPr>
              <w:t>RP-220801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BEDE22" w14:textId="6EDABEF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UE Conformance Test Aspects - LTE-NR &amp; NR-NR Dual Connectivity and NR CA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B5CADFE" w14:textId="58DD7D52"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D8BDBFD" w14:textId="441DA069" w:rsidR="00DD5B95" w:rsidRPr="001C72D0" w:rsidRDefault="00DD5B95" w:rsidP="00DD5B95">
            <w:pPr>
              <w:pStyle w:val="TAL"/>
              <w:keepNext w:val="0"/>
              <w:keepLines w:val="0"/>
              <w:widowControl w:val="0"/>
              <w:rPr>
                <w:rFonts w:cs="Arial"/>
                <w:color w:val="000000"/>
                <w:szCs w:val="18"/>
              </w:rPr>
            </w:pPr>
            <w:r>
              <w:rPr>
                <w:rFonts w:cs="Arial"/>
                <w:color w:val="000000"/>
                <w:szCs w:val="18"/>
              </w:rPr>
              <w:t>Rel-16</w:t>
            </w:r>
          </w:p>
        </w:tc>
        <w:tc>
          <w:tcPr>
            <w:tcW w:w="676" w:type="dxa"/>
            <w:tcBorders>
              <w:top w:val="single" w:sz="4" w:space="0" w:color="auto"/>
              <w:left w:val="nil"/>
              <w:bottom w:val="single" w:sz="4" w:space="0" w:color="auto"/>
              <w:right w:val="single" w:sz="4" w:space="0" w:color="auto"/>
            </w:tcBorders>
          </w:tcPr>
          <w:p w14:paraId="69835658" w14:textId="3F9FAC05" w:rsidR="00DD5B95" w:rsidRPr="001C72D0" w:rsidRDefault="00DD5B95" w:rsidP="00DD5B95">
            <w:pPr>
              <w:pStyle w:val="TAL"/>
              <w:keepNext w:val="0"/>
              <w:keepLines w:val="0"/>
              <w:widowControl w:val="0"/>
              <w:rPr>
                <w:rFonts w:cs="Arial"/>
                <w:color w:val="000000"/>
                <w:szCs w:val="18"/>
              </w:rPr>
            </w:pPr>
            <w:r>
              <w:rPr>
                <w:rFonts w:cs="Arial"/>
                <w:color w:val="000000"/>
                <w:szCs w:val="18"/>
              </w:rPr>
              <w:t>R5</w:t>
            </w:r>
          </w:p>
        </w:tc>
      </w:tr>
      <w:tr w:rsidR="00DD5B95" w:rsidRPr="001C72D0" w14:paraId="69A483A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BF0381" w14:textId="6B97076B" w:rsidR="00DD5B95" w:rsidRPr="001C72D0" w:rsidRDefault="00DD5B95" w:rsidP="00DD5B95">
            <w:pPr>
              <w:pStyle w:val="TAL"/>
              <w:keepNext w:val="0"/>
              <w:keepLines w:val="0"/>
              <w:widowControl w:val="0"/>
              <w:rPr>
                <w:rFonts w:cs="Arial"/>
                <w:color w:val="000000"/>
                <w:szCs w:val="18"/>
              </w:rPr>
            </w:pPr>
            <w:r>
              <w:rPr>
                <w:rFonts w:cs="Arial"/>
                <w:color w:val="000000"/>
                <w:szCs w:val="18"/>
              </w:rPr>
              <w:t>RP-220816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F67701" w14:textId="1C04784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Additional LTE bands for UE categories M1/M2/NB1/NB2 in Rel-17</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40470A" w14:textId="7286FE8D"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F23721" w14:textId="3FE0615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E39C76D" w14:textId="1E03BCE6"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58DFF2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526680" w14:textId="1072790F" w:rsidR="00DD5B95" w:rsidRPr="001C72D0" w:rsidRDefault="00DD5B95" w:rsidP="00DD5B95">
            <w:pPr>
              <w:pStyle w:val="TAL"/>
              <w:keepNext w:val="0"/>
              <w:keepLines w:val="0"/>
              <w:widowControl w:val="0"/>
              <w:rPr>
                <w:rFonts w:cs="Arial"/>
                <w:color w:val="000000"/>
                <w:szCs w:val="18"/>
              </w:rPr>
            </w:pPr>
            <w:r>
              <w:rPr>
                <w:rFonts w:cs="Arial"/>
                <w:color w:val="000000"/>
                <w:szCs w:val="18"/>
              </w:rPr>
              <w:t>RP-220821</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332267" w14:textId="129ADC17"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Enhancement of data collection for SON (Self-Organising Networks)/MDT (Minimization of Drive Tests) in NR standalone and MR-DC (Multi-Radio Dual Connectivity)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BBA475" w14:textId="59FA153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A0EA94" w14:textId="6A0C443B"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55413F1" w14:textId="73A26B30"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418F33EB"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E47BD" w14:textId="38F715E3" w:rsidR="00DD5B95" w:rsidRPr="001C72D0" w:rsidRDefault="00DD5B95" w:rsidP="00DD5B95">
            <w:pPr>
              <w:pStyle w:val="TAL"/>
              <w:keepNext w:val="0"/>
              <w:keepLines w:val="0"/>
              <w:widowControl w:val="0"/>
              <w:rPr>
                <w:rFonts w:cs="Arial"/>
                <w:color w:val="000000"/>
                <w:szCs w:val="18"/>
              </w:rPr>
            </w:pPr>
            <w:r>
              <w:rPr>
                <w:rFonts w:cs="Arial"/>
                <w:color w:val="000000"/>
                <w:szCs w:val="18"/>
              </w:rPr>
              <w:t>RP-220825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42DFD4" w14:textId="7A0F6C4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NR intra band Carrier Aggregation for xCC DL/yCC UL including contiguous and non-contiguous spectrum (x&gt;=y)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917B0C" w14:textId="3CB985DB"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2A2338" w14:textId="345106E3"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2960D76" w14:textId="2382149F"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63E8761C"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4EF66F" w14:textId="505DEFA7" w:rsidR="00DD5B95" w:rsidRPr="001C72D0" w:rsidRDefault="00DD5B95" w:rsidP="00DD5B95">
            <w:pPr>
              <w:pStyle w:val="TAL"/>
              <w:keepNext w:val="0"/>
              <w:keepLines w:val="0"/>
              <w:widowControl w:val="0"/>
              <w:rPr>
                <w:rFonts w:cs="Arial"/>
                <w:color w:val="000000"/>
                <w:szCs w:val="18"/>
              </w:rPr>
            </w:pPr>
            <w:r>
              <w:rPr>
                <w:rFonts w:cs="Arial"/>
                <w:color w:val="000000"/>
                <w:szCs w:val="18"/>
              </w:rPr>
              <w:t>RP-220826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50EAA5" w14:textId="3EBFB5FB"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Dual Connectivity (DC) of 3 bands LTE inter-band CA (3DL/1UL) and 1 NR band (1DL/1UL)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46B28D" w14:textId="5BB52FA1"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C3CB9AB" w14:textId="50F11E56"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50ABA512" w14:textId="4D25A3D4"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4E530B5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CCDA22" w14:textId="380AED02" w:rsidR="00DD5B95" w:rsidRPr="001C72D0" w:rsidRDefault="00DD5B95" w:rsidP="00DD5B95">
            <w:pPr>
              <w:pStyle w:val="TAL"/>
              <w:keepNext w:val="0"/>
              <w:keepLines w:val="0"/>
              <w:widowControl w:val="0"/>
              <w:rPr>
                <w:rFonts w:cs="Arial"/>
                <w:color w:val="000000"/>
                <w:szCs w:val="18"/>
              </w:rPr>
            </w:pPr>
            <w:r>
              <w:rPr>
                <w:rFonts w:cs="Arial"/>
                <w:color w:val="000000"/>
                <w:szCs w:val="18"/>
              </w:rPr>
              <w:t>RP-220827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D91F3F" w14:textId="16333C4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NR inter-band Carrier Aggregation for 4 bands DL with 1 band UL</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908602" w14:textId="469BF50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71D791" w14:textId="68144F88"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B678B2C" w14:textId="6E3BF882"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3B253CB9"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ED070" w14:textId="0DB986D8" w:rsidR="00DD5B95" w:rsidRPr="001C72D0" w:rsidRDefault="00DD5B95" w:rsidP="00DD5B95">
            <w:pPr>
              <w:pStyle w:val="TAL"/>
              <w:keepNext w:val="0"/>
              <w:keepLines w:val="0"/>
              <w:widowControl w:val="0"/>
              <w:rPr>
                <w:rFonts w:cs="Arial"/>
                <w:color w:val="000000"/>
                <w:szCs w:val="18"/>
              </w:rPr>
            </w:pPr>
            <w:r>
              <w:rPr>
                <w:rFonts w:cs="Arial"/>
                <w:color w:val="000000"/>
                <w:szCs w:val="18"/>
              </w:rPr>
              <w:t>RP-220828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FF24AA" w14:textId="2176CA70" w:rsidR="00DD5B95" w:rsidRPr="001C72D0" w:rsidRDefault="00DD5B95" w:rsidP="00DD5B95">
            <w:pPr>
              <w:pStyle w:val="TAL"/>
              <w:keepNext w:val="0"/>
              <w:keepLines w:val="0"/>
              <w:widowControl w:val="0"/>
              <w:rPr>
                <w:rFonts w:cs="Arial"/>
                <w:color w:val="000000"/>
                <w:szCs w:val="18"/>
              </w:rPr>
            </w:pPr>
            <w:r>
              <w:rPr>
                <w:rFonts w:cs="Arial"/>
                <w:color w:val="000000"/>
                <w:szCs w:val="18"/>
              </w:rPr>
              <w:t xml:space="preserve">Revised WID: Rel-17 Power Class 2 for EN-DC with x LTE bands + y NR band(s) in </w:t>
            </w:r>
            <w:r>
              <w:rPr>
                <w:rFonts w:cs="Arial"/>
                <w:color w:val="000000"/>
                <w:szCs w:val="18"/>
              </w:rPr>
              <w:lastRenderedPageBreak/>
              <w:t>DL and with 1 LTE band +1 TDD NR band in UL (either x= 2, 3, y=1 or x=1, 2, y=2)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2E6EA4" w14:textId="6540E67A" w:rsidR="00DD5B95" w:rsidRPr="001C72D0" w:rsidRDefault="00DD5B95" w:rsidP="00DD5B95">
            <w:pPr>
              <w:pStyle w:val="TAL"/>
              <w:keepNext w:val="0"/>
              <w:keepLines w:val="0"/>
              <w:widowControl w:val="0"/>
              <w:rPr>
                <w:rFonts w:cs="Arial"/>
                <w:color w:val="000000"/>
                <w:szCs w:val="18"/>
              </w:rPr>
            </w:pPr>
            <w:r>
              <w:rPr>
                <w:rFonts w:cs="Arial"/>
                <w:color w:val="000000"/>
                <w:szCs w:val="18"/>
              </w:rPr>
              <w:lastRenderedPageBreak/>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E575E18" w14:textId="05D6D494"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78C1BAB9" w14:textId="1DA5E7B7"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1CB6EE2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D6A63" w14:textId="00B728EF" w:rsidR="00DD5B95" w:rsidRPr="001C72D0" w:rsidRDefault="00DD5B95" w:rsidP="00DD5B95">
            <w:pPr>
              <w:pStyle w:val="TAL"/>
              <w:keepNext w:val="0"/>
              <w:keepLines w:val="0"/>
              <w:widowControl w:val="0"/>
              <w:rPr>
                <w:rFonts w:cs="Arial"/>
                <w:color w:val="000000"/>
                <w:szCs w:val="18"/>
              </w:rPr>
            </w:pPr>
            <w:r>
              <w:rPr>
                <w:rFonts w:cs="Arial"/>
                <w:color w:val="000000"/>
                <w:szCs w:val="18"/>
              </w:rPr>
              <w:t>RP-220834</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A7400B" w14:textId="0DA9F6F3"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Multi-carrier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50A4F1" w14:textId="4C737C81"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454D9" w14:textId="057C36F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24C7B6A7" w14:textId="0956936E"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36A62937"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888DD" w14:textId="59629EAD" w:rsidR="00DD5B95" w:rsidRPr="001C72D0" w:rsidRDefault="00DD5B95" w:rsidP="00DD5B95">
            <w:pPr>
              <w:pStyle w:val="TAL"/>
              <w:keepNext w:val="0"/>
              <w:keepLines w:val="0"/>
              <w:widowControl w:val="0"/>
              <w:rPr>
                <w:rFonts w:cs="Arial"/>
                <w:color w:val="000000"/>
                <w:szCs w:val="18"/>
              </w:rPr>
            </w:pPr>
            <w:r>
              <w:rPr>
                <w:rFonts w:cs="Arial"/>
                <w:color w:val="000000"/>
                <w:szCs w:val="18"/>
              </w:rPr>
              <w:t>RP-220843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7E740BA" w14:textId="376E4A2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Mobile IAB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AB137C" w14:textId="1D1EDAC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71755D1" w14:textId="43BC2218"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2543D745" w14:textId="2374BABA"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0239E44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171156" w14:textId="502C3A66" w:rsidR="00DD5B95" w:rsidRPr="001C72D0" w:rsidRDefault="00DD5B95" w:rsidP="00DD5B95">
            <w:pPr>
              <w:pStyle w:val="TAL"/>
              <w:keepNext w:val="0"/>
              <w:keepLines w:val="0"/>
              <w:widowControl w:val="0"/>
              <w:rPr>
                <w:rFonts w:cs="Arial"/>
                <w:color w:val="000000"/>
                <w:szCs w:val="18"/>
              </w:rPr>
            </w:pPr>
            <w:r>
              <w:rPr>
                <w:rFonts w:cs="Arial"/>
                <w:color w:val="000000"/>
                <w:szCs w:val="18"/>
              </w:rPr>
              <w:t>RP-220930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00F0D4" w14:textId="4BC94A2C"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High power UE for NR TDD intra-band Carrier Aggregation in frequency range FR1</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23ADBC" w14:textId="042F6224"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CF265" w14:textId="28D49EA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2D7BD227" w14:textId="7FD625A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29F13E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A7CDA4" w14:textId="556F8D73" w:rsidR="00DD5B95" w:rsidRPr="001C72D0" w:rsidRDefault="00DD5B95" w:rsidP="00DD5B95">
            <w:pPr>
              <w:pStyle w:val="TAL"/>
              <w:keepNext w:val="0"/>
              <w:keepLines w:val="0"/>
              <w:widowControl w:val="0"/>
              <w:rPr>
                <w:rFonts w:cs="Arial"/>
                <w:color w:val="000000"/>
                <w:szCs w:val="18"/>
              </w:rPr>
            </w:pPr>
            <w:r>
              <w:rPr>
                <w:rFonts w:cs="Arial"/>
                <w:color w:val="000000"/>
                <w:szCs w:val="18"/>
              </w:rPr>
              <w:t>RP-220937</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88EDAF" w14:textId="33925284"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further NR coverage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0133C00" w14:textId="0F744E5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F19547" w14:textId="7BEE6F3D"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0AF8B75D" w14:textId="052E7F3C"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7A9DE63A"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D56CF4" w14:textId="63D3CEE0" w:rsidR="00DD5B95" w:rsidRPr="001C72D0" w:rsidRDefault="00DD5B95" w:rsidP="00DD5B95">
            <w:pPr>
              <w:pStyle w:val="TAL"/>
              <w:keepNext w:val="0"/>
              <w:keepLines w:val="0"/>
              <w:widowControl w:val="0"/>
              <w:rPr>
                <w:rFonts w:cs="Arial"/>
                <w:color w:val="000000"/>
                <w:szCs w:val="18"/>
              </w:rPr>
            </w:pPr>
            <w:r>
              <w:rPr>
                <w:rFonts w:cs="Arial"/>
                <w:color w:val="000000"/>
                <w:szCs w:val="18"/>
              </w:rPr>
              <w:t>RP-220953</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3C19A1F" w14:textId="4FB45C6A"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NR-NTN-enh</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54243B3" w14:textId="554A1DB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A2BD27D" w14:textId="1762825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5E36E28B" w14:textId="39303348"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089B7CC2"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1AC289" w14:textId="092C108D" w:rsidR="00DD5B95" w:rsidRPr="001C72D0" w:rsidRDefault="00DD5B95" w:rsidP="00DD5B95">
            <w:pPr>
              <w:pStyle w:val="TAL"/>
              <w:keepNext w:val="0"/>
              <w:keepLines w:val="0"/>
              <w:widowControl w:val="0"/>
              <w:rPr>
                <w:rFonts w:cs="Arial"/>
                <w:color w:val="000000"/>
                <w:szCs w:val="18"/>
              </w:rPr>
            </w:pPr>
            <w:r>
              <w:rPr>
                <w:rFonts w:cs="Arial"/>
                <w:color w:val="000000"/>
                <w:szCs w:val="18"/>
              </w:rPr>
              <w:t>RP-220955</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A5C4D5" w14:textId="7A8397F5"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Dual Transmission/Reception (Tx/Rx) Multi-SIM for NR</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97CE8A8" w14:textId="25698EB0"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F66799" w14:textId="5D93B301"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52F12815" w14:textId="064708A1"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4F3E38E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8D410D" w14:textId="6E22C51A" w:rsidR="00DD5B95" w:rsidRPr="001C72D0" w:rsidRDefault="00DD5B95" w:rsidP="00DD5B95">
            <w:pPr>
              <w:pStyle w:val="TAL"/>
              <w:keepNext w:val="0"/>
              <w:keepLines w:val="0"/>
              <w:widowControl w:val="0"/>
              <w:rPr>
                <w:rFonts w:cs="Arial"/>
                <w:color w:val="000000"/>
                <w:szCs w:val="18"/>
              </w:rPr>
            </w:pPr>
            <w:r>
              <w:rPr>
                <w:rFonts w:cs="Arial"/>
                <w:color w:val="000000"/>
                <w:szCs w:val="18"/>
              </w:rPr>
              <w:t>RP-220966</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572A2" w14:textId="46F074A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support of reduced capability NR devices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90B5B57" w14:textId="11B6F37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3BBCBB4" w14:textId="32A7182A"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682B3F3" w14:textId="4F56C75E" w:rsidR="00DD5B95" w:rsidRPr="001C72D0" w:rsidRDefault="00DD5B95" w:rsidP="00DD5B95">
            <w:pPr>
              <w:pStyle w:val="TAL"/>
              <w:keepNext w:val="0"/>
              <w:keepLines w:val="0"/>
              <w:widowControl w:val="0"/>
              <w:rPr>
                <w:rFonts w:cs="Arial"/>
                <w:color w:val="000000"/>
                <w:szCs w:val="18"/>
              </w:rPr>
            </w:pPr>
            <w:r>
              <w:rPr>
                <w:rFonts w:cs="Arial"/>
                <w:color w:val="000000"/>
                <w:szCs w:val="18"/>
              </w:rPr>
              <w:t>R1</w:t>
            </w:r>
          </w:p>
        </w:tc>
      </w:tr>
      <w:tr w:rsidR="00DD5B95" w:rsidRPr="001C72D0" w14:paraId="5E21758D"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B7A80E" w14:textId="4F2B3F42" w:rsidR="00DD5B95" w:rsidRPr="001C72D0" w:rsidRDefault="00DD5B95" w:rsidP="00DD5B95">
            <w:pPr>
              <w:pStyle w:val="TAL"/>
              <w:keepNext w:val="0"/>
              <w:keepLines w:val="0"/>
              <w:widowControl w:val="0"/>
              <w:rPr>
                <w:rFonts w:cs="Arial"/>
                <w:color w:val="000000"/>
                <w:szCs w:val="18"/>
              </w:rPr>
            </w:pPr>
            <w:r>
              <w:rPr>
                <w:rFonts w:cs="Arial"/>
                <w:color w:val="000000"/>
                <w:szCs w:val="18"/>
              </w:rPr>
              <w:t>RP-220968</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4B70558" w14:textId="4926A63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Further enhancements of NR RF requirements for frequency range 2 (FR2)</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54B5CC" w14:textId="6AC33A49"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8CF08C1" w14:textId="5E9FE619"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398FD66A" w14:textId="374B3648" w:rsidR="00DD5B95" w:rsidRPr="001C72D0" w:rsidRDefault="00DD5B95" w:rsidP="00DD5B95">
            <w:pPr>
              <w:pStyle w:val="TAL"/>
              <w:keepNext w:val="0"/>
              <w:keepLines w:val="0"/>
              <w:widowControl w:val="0"/>
              <w:rPr>
                <w:rFonts w:cs="Arial"/>
                <w:color w:val="000000"/>
                <w:szCs w:val="18"/>
              </w:rPr>
            </w:pPr>
            <w:r>
              <w:rPr>
                <w:rFonts w:cs="Arial"/>
                <w:color w:val="000000"/>
                <w:szCs w:val="18"/>
              </w:rPr>
              <w:t>R4</w:t>
            </w:r>
          </w:p>
        </w:tc>
      </w:tr>
      <w:tr w:rsidR="00DD5B95" w:rsidRPr="001C72D0" w14:paraId="27349A33"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DF305D" w14:textId="5B6E42E5" w:rsidR="00DD5B95" w:rsidRPr="001C72D0" w:rsidRDefault="00DD5B95" w:rsidP="00DD5B95">
            <w:pPr>
              <w:pStyle w:val="TAL"/>
              <w:keepNext w:val="0"/>
              <w:keepLines w:val="0"/>
              <w:widowControl w:val="0"/>
              <w:rPr>
                <w:rFonts w:cs="Arial"/>
                <w:color w:val="000000"/>
                <w:szCs w:val="18"/>
              </w:rPr>
            </w:pPr>
            <w:r>
              <w:rPr>
                <w:rFonts w:cs="Arial"/>
                <w:color w:val="000000"/>
                <w:szCs w:val="18"/>
              </w:rPr>
              <w:t>RP-220979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4F39A0" w14:textId="300923C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IoT NTN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280CB" w14:textId="69AD97C6"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1F3EB81" w14:textId="43A48004"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059E5BCE" w14:textId="18CFE150"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r w:rsidR="00DD5B95" w:rsidRPr="001C72D0" w14:paraId="2D15463E"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923CEE" w14:textId="7A0374F4" w:rsidR="00DD5B95" w:rsidRPr="001C72D0" w:rsidRDefault="00DD5B95" w:rsidP="00DD5B95">
            <w:pPr>
              <w:pStyle w:val="TAL"/>
              <w:keepNext w:val="0"/>
              <w:keepLines w:val="0"/>
              <w:widowControl w:val="0"/>
              <w:rPr>
                <w:rFonts w:cs="Arial"/>
                <w:color w:val="000000"/>
                <w:szCs w:val="18"/>
              </w:rPr>
            </w:pPr>
            <w:r>
              <w:rPr>
                <w:rFonts w:cs="Arial"/>
                <w:color w:val="000000"/>
                <w:szCs w:val="18"/>
              </w:rPr>
              <w:t>RP-220999</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84FA0" w14:textId="71AAAC00"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Rel-17 DC of 4 bands LTE inter-band CA (4DL1UL) and 1 NR band (1DL1U)</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D538CD0" w14:textId="3B95637A"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4DB950" w14:textId="6D161350" w:rsidR="00DD5B95" w:rsidRPr="001C72D0" w:rsidRDefault="00DD5B95" w:rsidP="00DD5B95">
            <w:pPr>
              <w:pStyle w:val="TAL"/>
              <w:keepNext w:val="0"/>
              <w:keepLines w:val="0"/>
              <w:widowControl w:val="0"/>
              <w:rPr>
                <w:rFonts w:cs="Arial"/>
                <w:color w:val="000000"/>
                <w:szCs w:val="18"/>
              </w:rPr>
            </w:pPr>
            <w:r>
              <w:rPr>
                <w:rFonts w:cs="Arial"/>
                <w:color w:val="000000"/>
                <w:szCs w:val="18"/>
              </w:rPr>
              <w:t>Rel-17</w:t>
            </w:r>
          </w:p>
        </w:tc>
        <w:tc>
          <w:tcPr>
            <w:tcW w:w="676" w:type="dxa"/>
            <w:tcBorders>
              <w:top w:val="single" w:sz="4" w:space="0" w:color="auto"/>
              <w:left w:val="nil"/>
              <w:bottom w:val="single" w:sz="4" w:space="0" w:color="auto"/>
              <w:right w:val="single" w:sz="4" w:space="0" w:color="auto"/>
            </w:tcBorders>
          </w:tcPr>
          <w:p w14:paraId="15CB2348" w14:textId="02EFD5A8" w:rsidR="00DD5B95" w:rsidRPr="001C72D0" w:rsidRDefault="00DD5B95" w:rsidP="00DD5B95">
            <w:pPr>
              <w:pStyle w:val="TAL"/>
              <w:keepNext w:val="0"/>
              <w:keepLines w:val="0"/>
              <w:widowControl w:val="0"/>
              <w:rPr>
                <w:rFonts w:cs="Arial"/>
                <w:color w:val="000000"/>
                <w:szCs w:val="18"/>
              </w:rPr>
            </w:pPr>
            <w:r>
              <w:rPr>
                <w:rFonts w:cs="Arial"/>
                <w:color w:val="000000"/>
                <w:szCs w:val="18"/>
              </w:rPr>
              <w:t>R4s</w:t>
            </w:r>
          </w:p>
        </w:tc>
      </w:tr>
      <w:tr w:rsidR="00DD5B95" w:rsidRPr="001C72D0" w14:paraId="0CCDA4D8"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970D8" w14:textId="45E44F98" w:rsidR="00DD5B95" w:rsidRPr="001C72D0" w:rsidRDefault="00DD5B95" w:rsidP="00DD5B95">
            <w:pPr>
              <w:pStyle w:val="TAL"/>
              <w:keepNext w:val="0"/>
              <w:keepLines w:val="0"/>
              <w:widowControl w:val="0"/>
              <w:rPr>
                <w:rFonts w:cs="Arial"/>
                <w:color w:val="000000"/>
                <w:szCs w:val="18"/>
              </w:rPr>
            </w:pPr>
            <w:r>
              <w:rPr>
                <w:rFonts w:cs="Arial"/>
                <w:color w:val="000000"/>
                <w:szCs w:val="18"/>
              </w:rPr>
              <w:t>RP-221000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0AFBB8" w14:textId="62CE5196"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Further enhancement of data collection for SON (Self-Organising Networks)/MDT (Minimization of Drive Tests) in NR standalone and MR-DC (Multi-Radio Dual Connectivity)</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76EE0" w14:textId="201CD06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156794" w14:textId="0C73718F"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3933A1A9" w14:textId="43D83DA3" w:rsidR="00DD5B95" w:rsidRPr="001C72D0" w:rsidRDefault="00DD5B95" w:rsidP="00DD5B95">
            <w:pPr>
              <w:pStyle w:val="TAL"/>
              <w:keepNext w:val="0"/>
              <w:keepLines w:val="0"/>
              <w:widowControl w:val="0"/>
              <w:rPr>
                <w:rFonts w:cs="Arial"/>
                <w:color w:val="000000"/>
                <w:szCs w:val="18"/>
              </w:rPr>
            </w:pPr>
            <w:r>
              <w:rPr>
                <w:rFonts w:cs="Arial"/>
                <w:color w:val="000000"/>
                <w:szCs w:val="18"/>
              </w:rPr>
              <w:t>R3</w:t>
            </w:r>
          </w:p>
        </w:tc>
      </w:tr>
      <w:tr w:rsidR="00DD5B95" w:rsidRPr="001C72D0" w14:paraId="5C4C82E0" w14:textId="77777777" w:rsidTr="001C72D0">
        <w:tc>
          <w:tcPr>
            <w:tcW w:w="98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047F9" w14:textId="59C16304" w:rsidR="00DD5B95" w:rsidRPr="001C72D0" w:rsidRDefault="00DD5B95" w:rsidP="00DD5B95">
            <w:pPr>
              <w:pStyle w:val="TAL"/>
              <w:keepNext w:val="0"/>
              <w:keepLines w:val="0"/>
              <w:widowControl w:val="0"/>
              <w:rPr>
                <w:rFonts w:cs="Arial"/>
                <w:color w:val="000000"/>
                <w:szCs w:val="18"/>
              </w:rPr>
            </w:pPr>
            <w:r>
              <w:rPr>
                <w:rFonts w:cs="Arial"/>
                <w:color w:val="000000"/>
                <w:szCs w:val="18"/>
              </w:rPr>
              <w:t>RP-221010</w:t>
            </w:r>
          </w:p>
        </w:tc>
        <w:tc>
          <w:tcPr>
            <w:tcW w:w="693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95EC28" w14:textId="6B007142" w:rsidR="00DD5B95" w:rsidRPr="001C72D0" w:rsidRDefault="00DD5B95" w:rsidP="00DD5B95">
            <w:pPr>
              <w:pStyle w:val="TAL"/>
              <w:keepNext w:val="0"/>
              <w:keepLines w:val="0"/>
              <w:widowControl w:val="0"/>
              <w:rPr>
                <w:rFonts w:cs="Arial"/>
                <w:color w:val="000000"/>
                <w:szCs w:val="18"/>
              </w:rPr>
            </w:pPr>
            <w:r>
              <w:rPr>
                <w:rFonts w:cs="Arial"/>
                <w:color w:val="000000"/>
                <w:szCs w:val="18"/>
              </w:rPr>
              <w:t>Revised WID on NR sidelink relay enhancements</w:t>
            </w:r>
          </w:p>
        </w:tc>
        <w:tc>
          <w:tcPr>
            <w:tcW w:w="11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91860F" w14:textId="0B05E4E5" w:rsidR="00DD5B95" w:rsidRPr="001C72D0" w:rsidRDefault="00DD5B95" w:rsidP="00DD5B95">
            <w:pPr>
              <w:pStyle w:val="TAL"/>
              <w:keepNext w:val="0"/>
              <w:keepLines w:val="0"/>
              <w:widowControl w:val="0"/>
              <w:rPr>
                <w:rFonts w:cs="Arial"/>
                <w:color w:val="000000"/>
                <w:szCs w:val="18"/>
              </w:rPr>
            </w:pPr>
            <w:r>
              <w:rPr>
                <w:rFonts w:cs="Arial"/>
                <w:color w:val="000000"/>
                <w:szCs w:val="18"/>
              </w:rPr>
              <w:t>WID revised</w:t>
            </w:r>
          </w:p>
        </w:tc>
        <w:tc>
          <w:tcPr>
            <w:tcW w:w="700"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D0CAE2" w14:textId="7C2AD8AA" w:rsidR="00DD5B95" w:rsidRPr="001C72D0" w:rsidRDefault="00DD5B95" w:rsidP="00DD5B95">
            <w:pPr>
              <w:pStyle w:val="TAL"/>
              <w:keepNext w:val="0"/>
              <w:keepLines w:val="0"/>
              <w:widowControl w:val="0"/>
              <w:rPr>
                <w:rFonts w:cs="Arial"/>
                <w:color w:val="000000"/>
                <w:szCs w:val="18"/>
              </w:rPr>
            </w:pPr>
            <w:r>
              <w:rPr>
                <w:rFonts w:cs="Arial"/>
                <w:color w:val="000000"/>
                <w:szCs w:val="18"/>
              </w:rPr>
              <w:t>Rel-18</w:t>
            </w:r>
          </w:p>
        </w:tc>
        <w:tc>
          <w:tcPr>
            <w:tcW w:w="676" w:type="dxa"/>
            <w:tcBorders>
              <w:top w:val="single" w:sz="4" w:space="0" w:color="auto"/>
              <w:left w:val="nil"/>
              <w:bottom w:val="single" w:sz="4" w:space="0" w:color="auto"/>
              <w:right w:val="single" w:sz="4" w:space="0" w:color="auto"/>
            </w:tcBorders>
          </w:tcPr>
          <w:p w14:paraId="15042D5A" w14:textId="12C6E9CC" w:rsidR="00DD5B95" w:rsidRPr="001C72D0" w:rsidRDefault="00DD5B95" w:rsidP="00DD5B95">
            <w:pPr>
              <w:pStyle w:val="TAL"/>
              <w:keepNext w:val="0"/>
              <w:keepLines w:val="0"/>
              <w:widowControl w:val="0"/>
              <w:rPr>
                <w:rFonts w:cs="Arial"/>
                <w:color w:val="000000"/>
                <w:szCs w:val="18"/>
              </w:rPr>
            </w:pPr>
            <w:r>
              <w:rPr>
                <w:rFonts w:cs="Arial"/>
                <w:color w:val="000000"/>
                <w:szCs w:val="18"/>
              </w:rPr>
              <w:t>R2</w:t>
            </w:r>
          </w:p>
        </w:tc>
      </w:tr>
    </w:tbl>
    <w:p w14:paraId="0D42258B" w14:textId="77777777" w:rsidR="00B6393E" w:rsidRDefault="00B6393E" w:rsidP="004E0703"/>
    <w:p w14:paraId="551ECAE3" w14:textId="77777777"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lastRenderedPageBreak/>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lastRenderedPageBreak/>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46" w:name="_Toc527197954"/>
      <w:bookmarkStart w:id="747" w:name="_Toc2391497"/>
      <w:bookmarkStart w:id="748" w:name="_Toc25787751"/>
      <w:bookmarkStart w:id="749" w:name="_Toc25787951"/>
      <w:bookmarkStart w:id="750" w:name="_Toc27430646"/>
      <w:bookmarkStart w:id="751" w:name="_Toc33140378"/>
      <w:bookmarkStart w:id="752" w:name="_Toc34604909"/>
      <w:bookmarkStart w:id="753" w:name="_Toc34605102"/>
      <w:bookmarkStart w:id="754" w:name="_Toc35697902"/>
      <w:bookmarkStart w:id="755" w:name="_Toc42029397"/>
      <w:bookmarkStart w:id="756" w:name="_Toc62413612"/>
      <w:bookmarkStart w:id="757" w:name="_Toc67153290"/>
      <w:bookmarkStart w:id="758" w:name="_Toc74553808"/>
      <w:bookmarkStart w:id="759" w:name="_Toc82419008"/>
      <w:bookmarkStart w:id="760" w:name="_Toc82457105"/>
      <w:bookmarkStart w:id="761" w:name="_Toc105286057"/>
      <w:r>
        <w:lastRenderedPageBreak/>
        <w:t>Annex G: List of RAN meetings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E96F4F" w14:paraId="74628B60" w14:textId="77777777" w:rsidTr="00AB0E2A">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551"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559"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E96F4F" w14:paraId="7E8E46F6" w14:textId="77777777" w:rsidTr="003D465B">
        <w:trPr>
          <w:trHeight w:val="70"/>
          <w:tblCellSpacing w:w="0" w:type="dxa"/>
        </w:trPr>
        <w:tc>
          <w:tcPr>
            <w:tcW w:w="2987" w:type="dxa"/>
            <w:shd w:val="clear" w:color="auto" w:fill="auto"/>
          </w:tcPr>
          <w:p w14:paraId="5FD4F180" w14:textId="23432E47" w:rsidR="006E48F1" w:rsidRPr="00E96F4F" w:rsidRDefault="006E48F1" w:rsidP="003D465B">
            <w:pPr>
              <w:pStyle w:val="Doc-title"/>
              <w:adjustRightInd w:val="0"/>
              <w:snapToGrid w:val="0"/>
              <w:rPr>
                <w:rFonts w:cs="Arial"/>
                <w:b/>
                <w:bCs/>
                <w:lang w:val="en-US"/>
              </w:rPr>
            </w:pPr>
            <w:r w:rsidRPr="00E96F4F">
              <w:rPr>
                <w:rFonts w:cs="Arial"/>
                <w:b/>
                <w:bCs/>
                <w:lang w:val="en-US"/>
              </w:rPr>
              <w:t>RAN #95e</w:t>
            </w:r>
            <w:r w:rsidR="00CE1D56" w:rsidRPr="00E96F4F">
              <w:rPr>
                <w:rFonts w:cs="Arial"/>
                <w:b/>
                <w:bCs/>
                <w:lang w:val="en-US"/>
              </w:rPr>
              <w:t xml:space="preserve"> ****</w:t>
            </w:r>
            <w:r w:rsidRPr="00E96F4F">
              <w:rPr>
                <w:rFonts w:cs="Arial"/>
                <w:b/>
                <w:bCs/>
                <w:lang w:val="en-US"/>
              </w:rPr>
              <w:t xml:space="preserve"> &amp;7</w:t>
            </w:r>
          </w:p>
        </w:tc>
        <w:tc>
          <w:tcPr>
            <w:tcW w:w="2552" w:type="dxa"/>
            <w:shd w:val="clear" w:color="auto" w:fill="auto"/>
          </w:tcPr>
          <w:p w14:paraId="0741B02B" w14:textId="7CBF46BD" w:rsidR="006E48F1" w:rsidRPr="00E96F4F" w:rsidRDefault="006E48F1" w:rsidP="003D465B">
            <w:pPr>
              <w:pStyle w:val="Doc-title"/>
              <w:adjustRightInd w:val="0"/>
              <w:snapToGrid w:val="0"/>
              <w:rPr>
                <w:rFonts w:cs="Arial"/>
                <w:b/>
                <w:bCs/>
                <w:lang w:val="en-US"/>
              </w:rPr>
            </w:pPr>
            <w:r w:rsidRPr="00E96F4F">
              <w:rPr>
                <w:rFonts w:cs="Arial"/>
                <w:b/>
                <w:bCs/>
                <w:lang w:val="en-US"/>
              </w:rPr>
              <w:t>17 March - 23 March 2022</w:t>
            </w:r>
          </w:p>
        </w:tc>
        <w:tc>
          <w:tcPr>
            <w:tcW w:w="2551" w:type="dxa"/>
            <w:shd w:val="clear" w:color="auto" w:fill="auto"/>
          </w:tcPr>
          <w:p w14:paraId="7E100DFA" w14:textId="09928A7E" w:rsidR="006E48F1" w:rsidRPr="00E96F4F" w:rsidRDefault="006E48F1" w:rsidP="003D465B">
            <w:pPr>
              <w:pStyle w:val="Doc-title"/>
              <w:adjustRightInd w:val="0"/>
              <w:snapToGrid w:val="0"/>
              <w:ind w:left="0" w:firstLine="0"/>
              <w:rPr>
                <w:rFonts w:cs="Arial"/>
                <w:b/>
                <w:bCs/>
              </w:rPr>
            </w:pPr>
            <w:r w:rsidRPr="00E96F4F">
              <w:rPr>
                <w:rFonts w:cs="Arial"/>
                <w:b/>
                <w:bCs/>
              </w:rPr>
              <w:t>Electronic Meeting</w:t>
            </w:r>
          </w:p>
        </w:tc>
        <w:tc>
          <w:tcPr>
            <w:tcW w:w="1559" w:type="dxa"/>
            <w:shd w:val="clear" w:color="auto" w:fill="auto"/>
          </w:tcPr>
          <w:p w14:paraId="48F51E0A" w14:textId="55D7BDFE" w:rsidR="006E48F1" w:rsidRPr="00E96F4F" w:rsidRDefault="006E48F1" w:rsidP="003D465B">
            <w:pPr>
              <w:pStyle w:val="Doc-title"/>
              <w:adjustRightInd w:val="0"/>
              <w:snapToGrid w:val="0"/>
              <w:rPr>
                <w:rFonts w:cs="Arial"/>
                <w:b/>
                <w:bCs/>
              </w:rPr>
            </w:pPr>
            <w:r w:rsidRPr="00E96F4F">
              <w:rPr>
                <w:rFonts w:cs="Arial"/>
                <w:b/>
                <w:bCs/>
              </w:rPr>
              <w:t>-</w:t>
            </w:r>
          </w:p>
        </w:tc>
      </w:tr>
      <w:tr w:rsidR="00F53EBB" w:rsidRPr="00EE434E" w14:paraId="5AC4ECB3" w14:textId="77777777" w:rsidTr="003D465B">
        <w:trPr>
          <w:trHeight w:val="70"/>
          <w:tblCellSpacing w:w="0" w:type="dxa"/>
        </w:trPr>
        <w:tc>
          <w:tcPr>
            <w:tcW w:w="2987" w:type="dxa"/>
            <w:shd w:val="clear" w:color="auto" w:fill="auto"/>
          </w:tcPr>
          <w:p w14:paraId="40429316" w14:textId="66683046"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r w:rsidR="00102DE3">
              <w:rPr>
                <w:rFonts w:cs="Arial"/>
                <w:lang w:val="en-US"/>
              </w:rPr>
              <w:t xml:space="preserve"> &amp;</w:t>
            </w:r>
            <w:r w:rsidR="0031483B">
              <w:rPr>
                <w:rFonts w:cs="Arial"/>
                <w:lang w:val="en-US"/>
              </w:rPr>
              <w:t>8</w:t>
            </w:r>
            <w:r w:rsidR="008B6C92">
              <w:rPr>
                <w:rFonts w:cs="Arial"/>
                <w:lang w:val="en-US"/>
              </w:rPr>
              <w:t>, &amp;9</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7A444BBE" w:rsidR="00F53EBB" w:rsidRDefault="002A77CF" w:rsidP="003D465B">
            <w:pPr>
              <w:pStyle w:val="Doc-title"/>
              <w:adjustRightInd w:val="0"/>
              <w:snapToGrid w:val="0"/>
              <w:ind w:left="0" w:firstLine="0"/>
              <w:rPr>
                <w:rFonts w:cs="Arial"/>
              </w:rPr>
            </w:pPr>
            <w:r>
              <w:rPr>
                <w:rFonts w:cs="Arial"/>
              </w:rPr>
              <w:t>Budapest</w:t>
            </w:r>
            <w:r w:rsidR="005452A1">
              <w:rPr>
                <w:rFonts w:cs="Arial"/>
              </w:rPr>
              <w:t xml:space="preserve">, </w:t>
            </w:r>
            <w:r>
              <w:rPr>
                <w:rFonts w:cs="Arial"/>
              </w:rPr>
              <w:t>Hungary</w:t>
            </w:r>
          </w:p>
        </w:tc>
        <w:tc>
          <w:tcPr>
            <w:tcW w:w="1559" w:type="dxa"/>
            <w:shd w:val="clear" w:color="auto" w:fill="auto"/>
          </w:tcPr>
          <w:p w14:paraId="4D5541AA" w14:textId="045D1302" w:rsidR="00F53EBB" w:rsidRDefault="005452A1" w:rsidP="003D465B">
            <w:pPr>
              <w:pStyle w:val="Doc-title"/>
              <w:adjustRightInd w:val="0"/>
              <w:snapToGrid w:val="0"/>
              <w:rPr>
                <w:rFonts w:cs="Arial"/>
              </w:rPr>
            </w:pPr>
            <w:r>
              <w:rPr>
                <w:rFonts w:cs="Arial"/>
              </w:rPr>
              <w:t>E</w:t>
            </w:r>
            <w:r w:rsidR="00E96F4F">
              <w:rPr>
                <w:rFonts w:cs="Arial"/>
              </w:rPr>
              <w:t>F3</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538B9DD"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EE434E" w14:paraId="0B0EC70E" w14:textId="77777777" w:rsidTr="003D465B">
        <w:trPr>
          <w:trHeight w:val="70"/>
          <w:tblCellSpacing w:w="0" w:type="dxa"/>
        </w:trPr>
        <w:tc>
          <w:tcPr>
            <w:tcW w:w="2987" w:type="dxa"/>
            <w:shd w:val="clear" w:color="auto" w:fill="auto"/>
          </w:tcPr>
          <w:p w14:paraId="2B2BC771" w14:textId="228626DA" w:rsidR="008B6C92" w:rsidRDefault="008B6C92" w:rsidP="003D465B">
            <w:pPr>
              <w:pStyle w:val="Doc-title"/>
              <w:adjustRightInd w:val="0"/>
              <w:snapToGrid w:val="0"/>
              <w:rPr>
                <w:rFonts w:cs="Arial"/>
                <w:lang w:val="en-US"/>
              </w:rPr>
            </w:pPr>
            <w:r>
              <w:rPr>
                <w:rFonts w:cs="Arial"/>
                <w:lang w:val="en-US"/>
              </w:rPr>
              <w:t>RAN #97e ** &amp;9</w:t>
            </w:r>
          </w:p>
        </w:tc>
        <w:tc>
          <w:tcPr>
            <w:tcW w:w="2552" w:type="dxa"/>
            <w:shd w:val="clear" w:color="auto" w:fill="auto"/>
          </w:tcPr>
          <w:p w14:paraId="498EF35F" w14:textId="3B443DD6" w:rsidR="008B6C92" w:rsidRPr="003A55DF" w:rsidRDefault="00AB1D7C" w:rsidP="003D465B">
            <w:pPr>
              <w:pStyle w:val="Doc-title"/>
              <w:adjustRightInd w:val="0"/>
              <w:snapToGrid w:val="0"/>
              <w:rPr>
                <w:rFonts w:cs="Arial"/>
                <w:lang w:val="en-US"/>
              </w:rPr>
            </w:pPr>
            <w:r w:rsidRPr="003A55DF">
              <w:rPr>
                <w:rFonts w:cs="Arial"/>
                <w:lang w:val="en-US"/>
              </w:rPr>
              <w:t>12 Sep. - 16 Sep. 2022</w:t>
            </w:r>
          </w:p>
        </w:tc>
        <w:tc>
          <w:tcPr>
            <w:tcW w:w="2551" w:type="dxa"/>
            <w:shd w:val="clear" w:color="auto" w:fill="auto"/>
          </w:tcPr>
          <w:p w14:paraId="0C1B5BA2" w14:textId="3E2A5F40" w:rsidR="008B6C92" w:rsidRDefault="008B6C92"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1096FA58" w14:textId="7A94DECE" w:rsidR="008B6C92" w:rsidRDefault="008B6C92" w:rsidP="003D465B">
            <w:pPr>
              <w:pStyle w:val="Doc-title"/>
              <w:adjustRightInd w:val="0"/>
              <w:snapToGrid w:val="0"/>
              <w:rPr>
                <w:rFonts w:cs="Arial"/>
              </w:rPr>
            </w:pPr>
            <w:r>
              <w:rPr>
                <w:rFonts w:cs="Arial"/>
              </w:rPr>
              <w:t>-</w:t>
            </w:r>
          </w:p>
        </w:tc>
      </w:tr>
      <w:tr w:rsidR="00F53EBB" w:rsidRPr="00EE434E" w14:paraId="0861F509" w14:textId="77777777" w:rsidTr="003D465B">
        <w:trPr>
          <w:trHeight w:val="70"/>
          <w:tblCellSpacing w:w="0" w:type="dxa"/>
        </w:trPr>
        <w:tc>
          <w:tcPr>
            <w:tcW w:w="2987" w:type="dxa"/>
            <w:shd w:val="clear" w:color="auto" w:fill="auto"/>
          </w:tcPr>
          <w:p w14:paraId="07FA2795" w14:textId="342BE253"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r w:rsidR="00195AA2">
              <w:rPr>
                <w:rFonts w:cs="Arial"/>
                <w:lang w:val="en-US"/>
              </w:rPr>
              <w:t xml:space="preserve"> &amp;9</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0603C6E5" w:rsidR="00F53EBB" w:rsidRDefault="00195AA2" w:rsidP="003D465B">
            <w:pPr>
              <w:pStyle w:val="Doc-title"/>
              <w:adjustRightInd w:val="0"/>
              <w:snapToGrid w:val="0"/>
              <w:ind w:left="0" w:firstLine="0"/>
              <w:rPr>
                <w:rFonts w:cs="Arial"/>
              </w:rPr>
            </w:pPr>
            <w:r>
              <w:rPr>
                <w:rFonts w:cs="Arial"/>
              </w:rPr>
              <w:t>Seville, Spain</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r w:rsidR="00F221B7" w:rsidRPr="0094717B" w14:paraId="5DBA91E3" w14:textId="77777777" w:rsidTr="00F221B7">
        <w:trPr>
          <w:trHeight w:val="70"/>
          <w:tblCellSpacing w:w="0" w:type="dxa"/>
        </w:trPr>
        <w:tc>
          <w:tcPr>
            <w:tcW w:w="2987" w:type="dxa"/>
            <w:shd w:val="clear" w:color="auto" w:fill="auto"/>
          </w:tcPr>
          <w:p w14:paraId="136D1160" w14:textId="37389E28" w:rsidR="00F221B7" w:rsidRDefault="00F93394" w:rsidP="00AB0E2A">
            <w:pPr>
              <w:pStyle w:val="Doc-title"/>
              <w:adjustRightInd w:val="0"/>
              <w:snapToGrid w:val="0"/>
              <w:rPr>
                <w:rFonts w:cs="Arial"/>
                <w:lang w:val="en-US"/>
              </w:rPr>
            </w:pPr>
            <w:r>
              <w:rPr>
                <w:rFonts w:cs="Arial"/>
                <w:lang w:val="en-US"/>
              </w:rPr>
              <w:t>RAN #103 **</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1830C184" w:rsidR="00F221B7" w:rsidRDefault="004012F6" w:rsidP="00AB0E2A">
            <w:pPr>
              <w:pStyle w:val="Doc-title"/>
              <w:adjustRightInd w:val="0"/>
              <w:snapToGrid w:val="0"/>
              <w:rPr>
                <w:rFonts w:cs="Arial"/>
              </w:rPr>
            </w:pPr>
            <w:r>
              <w:rPr>
                <w:rFonts w:cs="Arial"/>
              </w:rPr>
              <w:t>tbd</w:t>
            </w:r>
          </w:p>
        </w:tc>
        <w:tc>
          <w:tcPr>
            <w:tcW w:w="1559" w:type="dxa"/>
            <w:shd w:val="clear" w:color="auto" w:fill="auto"/>
          </w:tcPr>
          <w:p w14:paraId="3FDB5E39" w14:textId="77777777" w:rsidR="00F221B7" w:rsidRDefault="00F221B7" w:rsidP="00AB0E2A">
            <w:pPr>
              <w:pStyle w:val="Doc-title"/>
              <w:adjustRightInd w:val="0"/>
              <w:snapToGrid w:val="0"/>
              <w:rPr>
                <w:rFonts w:cs="Arial"/>
              </w:rPr>
            </w:pPr>
          </w:p>
        </w:tc>
      </w:tr>
      <w:tr w:rsidR="00F93394" w:rsidRPr="0094717B" w14:paraId="78769231" w14:textId="77777777" w:rsidTr="00F221B7">
        <w:trPr>
          <w:trHeight w:val="70"/>
          <w:tblCellSpacing w:w="0" w:type="dxa"/>
        </w:trPr>
        <w:tc>
          <w:tcPr>
            <w:tcW w:w="2987" w:type="dxa"/>
            <w:shd w:val="clear" w:color="auto" w:fill="auto"/>
          </w:tcPr>
          <w:p w14:paraId="5B4B54BE" w14:textId="208F7B06" w:rsidR="00F93394" w:rsidRDefault="00F93394" w:rsidP="00AB0E2A">
            <w:pPr>
              <w:pStyle w:val="Doc-title"/>
              <w:adjustRightInd w:val="0"/>
              <w:snapToGrid w:val="0"/>
              <w:rPr>
                <w:rFonts w:cs="Arial"/>
                <w:lang w:val="en-US"/>
              </w:rPr>
            </w:pPr>
            <w:r>
              <w:rPr>
                <w:rFonts w:cs="Arial"/>
                <w:lang w:val="en-US"/>
              </w:rPr>
              <w:t>RAN #104 **</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0D16234A"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3ABFF87" w14:textId="77777777" w:rsidR="00F93394" w:rsidRDefault="00F93394" w:rsidP="00AB0E2A">
            <w:pPr>
              <w:pStyle w:val="Doc-title"/>
              <w:adjustRightInd w:val="0"/>
              <w:snapToGrid w:val="0"/>
              <w:rPr>
                <w:rFonts w:cs="Arial"/>
              </w:rPr>
            </w:pPr>
          </w:p>
        </w:tc>
      </w:tr>
      <w:tr w:rsidR="00F93394" w:rsidRPr="0094717B" w14:paraId="1522A752" w14:textId="77777777" w:rsidTr="00F221B7">
        <w:trPr>
          <w:trHeight w:val="70"/>
          <w:tblCellSpacing w:w="0" w:type="dxa"/>
        </w:trPr>
        <w:tc>
          <w:tcPr>
            <w:tcW w:w="2987" w:type="dxa"/>
            <w:shd w:val="clear" w:color="auto" w:fill="auto"/>
          </w:tcPr>
          <w:p w14:paraId="077A6429" w14:textId="64A19D36" w:rsidR="00F93394" w:rsidRDefault="00F93394" w:rsidP="00AB0E2A">
            <w:pPr>
              <w:pStyle w:val="Doc-title"/>
              <w:adjustRightInd w:val="0"/>
              <w:snapToGrid w:val="0"/>
              <w:rPr>
                <w:rFonts w:cs="Arial"/>
                <w:lang w:val="en-US"/>
              </w:rPr>
            </w:pPr>
            <w:r>
              <w:rPr>
                <w:rFonts w:cs="Arial"/>
                <w:lang w:val="en-US"/>
              </w:rPr>
              <w:t>RAN #105 **</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6FA22F4D"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7102D7EE" w14:textId="77777777" w:rsidR="00F93394" w:rsidRDefault="00F93394" w:rsidP="00AB0E2A">
            <w:pPr>
              <w:pStyle w:val="Doc-title"/>
              <w:adjustRightInd w:val="0"/>
              <w:snapToGrid w:val="0"/>
              <w:rPr>
                <w:rFonts w:cs="Arial"/>
              </w:rPr>
            </w:pPr>
          </w:p>
        </w:tc>
      </w:tr>
      <w:tr w:rsidR="00F93394" w:rsidRPr="0094717B" w14:paraId="537485A2" w14:textId="77777777" w:rsidTr="00F221B7">
        <w:trPr>
          <w:trHeight w:val="70"/>
          <w:tblCellSpacing w:w="0" w:type="dxa"/>
        </w:trPr>
        <w:tc>
          <w:tcPr>
            <w:tcW w:w="2987" w:type="dxa"/>
            <w:shd w:val="clear" w:color="auto" w:fill="auto"/>
          </w:tcPr>
          <w:p w14:paraId="7E13664C" w14:textId="798FD4CF" w:rsidR="00F93394" w:rsidRDefault="00F93394" w:rsidP="00AB0E2A">
            <w:pPr>
              <w:pStyle w:val="Doc-title"/>
              <w:adjustRightInd w:val="0"/>
              <w:snapToGrid w:val="0"/>
              <w:rPr>
                <w:rFonts w:cs="Arial"/>
                <w:lang w:val="en-US"/>
              </w:rPr>
            </w:pPr>
            <w:r>
              <w:rPr>
                <w:rFonts w:cs="Arial"/>
                <w:lang w:val="en-US"/>
              </w:rPr>
              <w:t>RAN #106 **</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68D43B15" w:rsidR="00F93394" w:rsidRDefault="004012F6" w:rsidP="00AB0E2A">
            <w:pPr>
              <w:pStyle w:val="Doc-title"/>
              <w:adjustRightInd w:val="0"/>
              <w:snapToGrid w:val="0"/>
              <w:rPr>
                <w:rFonts w:cs="Arial"/>
              </w:rPr>
            </w:pPr>
            <w:r>
              <w:rPr>
                <w:rFonts w:cs="Arial"/>
              </w:rPr>
              <w:t>tbd</w:t>
            </w:r>
          </w:p>
        </w:tc>
        <w:tc>
          <w:tcPr>
            <w:tcW w:w="1559" w:type="dxa"/>
            <w:shd w:val="clear" w:color="auto" w:fill="auto"/>
          </w:tcPr>
          <w:p w14:paraId="0ABEC411" w14:textId="77777777" w:rsidR="00F93394" w:rsidRDefault="00F93394" w:rsidP="00AB0E2A">
            <w:pPr>
              <w:pStyle w:val="Doc-title"/>
              <w:adjustRightInd w:val="0"/>
              <w:snapToGrid w:val="0"/>
              <w:rPr>
                <w:rFonts w:cs="Arial"/>
              </w:rPr>
            </w:pP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71FB7367"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087143F2" w:rsidR="00BB62F6" w:rsidRDefault="00BB62F6" w:rsidP="008E62DC">
      <w:pPr>
        <w:snapToGrid w:val="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75DD29E5" w14:textId="77777777" w:rsidR="00AB0E2A" w:rsidRDefault="00AB0E2A" w:rsidP="00AB0E2A">
      <w:pPr>
        <w:pStyle w:val="Heading2"/>
      </w:pPr>
      <w:bookmarkStart w:id="762" w:name="_Toc527197955"/>
      <w:bookmarkStart w:id="763" w:name="_Toc2391498"/>
      <w:bookmarkStart w:id="764" w:name="_Toc25787752"/>
      <w:bookmarkStart w:id="765" w:name="_Toc25787952"/>
      <w:bookmarkStart w:id="766" w:name="_Toc27430647"/>
      <w:bookmarkStart w:id="767" w:name="_Toc33140379"/>
      <w:bookmarkStart w:id="768" w:name="_Toc34604910"/>
      <w:bookmarkStart w:id="769" w:name="_Toc34605103"/>
      <w:bookmarkStart w:id="770" w:name="_Toc35697903"/>
      <w:bookmarkStart w:id="771" w:name="_Toc42029398"/>
      <w:bookmarkStart w:id="772" w:name="_Toc62413613"/>
      <w:bookmarkStart w:id="773" w:name="_Toc67153291"/>
      <w:bookmarkStart w:id="774" w:name="_Toc74553809"/>
      <w:bookmarkStart w:id="775" w:name="_Toc82419009"/>
      <w:bookmarkStart w:id="776" w:name="_Toc82457106"/>
      <w:bookmarkStart w:id="777" w:name="_Toc105286058"/>
      <w:r>
        <w:lastRenderedPageBreak/>
        <w:t xml:space="preserve">Annex </w:t>
      </w:r>
      <w:r w:rsidR="00E048C0">
        <w:t>H</w:t>
      </w:r>
      <w:r>
        <w:t>: List of action items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409D399E" w14:textId="77777777" w:rsidR="00AB0E2A" w:rsidRDefault="00AB0E2A" w:rsidP="00AB0E2A">
      <w:r>
        <w:t>Nothing to report</w:t>
      </w:r>
    </w:p>
    <w:p w14:paraId="36A15C37" w14:textId="4174A8B2" w:rsidR="00AB0E2A" w:rsidRDefault="00AB0E2A" w:rsidP="00AB0E2A">
      <w:pPr>
        <w:pStyle w:val="Heading2"/>
      </w:pPr>
      <w:bookmarkStart w:id="778" w:name="_Toc527197956"/>
      <w:bookmarkStart w:id="779" w:name="_Toc2391499"/>
      <w:bookmarkStart w:id="780" w:name="_Toc25787753"/>
      <w:bookmarkStart w:id="781" w:name="_Toc25787953"/>
      <w:bookmarkStart w:id="782" w:name="_Toc27430648"/>
      <w:bookmarkStart w:id="783" w:name="_Toc33140380"/>
      <w:bookmarkStart w:id="784" w:name="_Toc34604911"/>
      <w:bookmarkStart w:id="785" w:name="_Toc34605104"/>
      <w:bookmarkStart w:id="786" w:name="_Toc35697904"/>
      <w:bookmarkStart w:id="787" w:name="_Toc42029399"/>
      <w:bookmarkStart w:id="788" w:name="_Toc62413614"/>
      <w:bookmarkStart w:id="789" w:name="_Toc67153292"/>
      <w:bookmarkStart w:id="790" w:name="_Toc74553810"/>
      <w:bookmarkStart w:id="791" w:name="_Toc82419010"/>
      <w:bookmarkStart w:id="792" w:name="_Toc82457107"/>
      <w:bookmarkStart w:id="793" w:name="_Toc105286059"/>
      <w:r>
        <w:t xml:space="preserve">Annex </w:t>
      </w:r>
      <w:r w:rsidR="00E048C0">
        <w:t>I</w:t>
      </w:r>
      <w:r>
        <w:t>: List of email discussions after RAN #</w:t>
      </w:r>
      <w:bookmarkEnd w:id="778"/>
      <w:bookmarkEnd w:id="779"/>
      <w:bookmarkEnd w:id="780"/>
      <w:bookmarkEnd w:id="781"/>
      <w:bookmarkEnd w:id="782"/>
      <w:r w:rsidR="00D801C6">
        <w:t>9</w:t>
      </w:r>
      <w:bookmarkEnd w:id="783"/>
      <w:bookmarkEnd w:id="784"/>
      <w:bookmarkEnd w:id="785"/>
      <w:bookmarkEnd w:id="786"/>
      <w:bookmarkEnd w:id="787"/>
      <w:bookmarkEnd w:id="788"/>
      <w:bookmarkEnd w:id="789"/>
      <w:bookmarkEnd w:id="790"/>
      <w:bookmarkEnd w:id="791"/>
      <w:bookmarkEnd w:id="792"/>
      <w:r w:rsidR="00A43FFB">
        <w:t>5e</w:t>
      </w:r>
      <w:bookmarkEnd w:id="793"/>
    </w:p>
    <w:p w14:paraId="694E7EA8" w14:textId="73AFF567" w:rsidR="003E121C" w:rsidRDefault="003E121C" w:rsidP="00570CCE">
      <w:pPr>
        <w:spacing w:after="0"/>
      </w:pPr>
      <w:r>
        <w:t>RP-2</w:t>
      </w:r>
      <w:r w:rsidR="0091118D">
        <w:t>21019</w:t>
      </w:r>
      <w:r>
        <w:tab/>
      </w:r>
      <w:r w:rsidRPr="003E121C">
        <w:t>Status of time budgets for RAN1/2/3/4 ongoing and new WIs/SIs after RAN #9</w:t>
      </w:r>
      <w:r w:rsidR="0091118D">
        <w:t>5</w:t>
      </w:r>
      <w:r w:rsidRPr="003E121C">
        <w:t>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65EF2958" w:rsidR="00570CCE" w:rsidRDefault="00570CCE" w:rsidP="00570CCE">
      <w:pPr>
        <w:spacing w:after="0"/>
      </w:pPr>
      <w:r>
        <w:tab/>
      </w:r>
      <w:r>
        <w:tab/>
      </w:r>
      <w:r>
        <w:tab/>
      </w:r>
      <w:r>
        <w:tab/>
        <w:t xml:space="preserve">The discussion was kicked off by the RAN4 Chair on </w:t>
      </w:r>
      <w:r w:rsidR="00D83F06">
        <w:t>3</w:t>
      </w:r>
      <w:r>
        <w:t>0.0</w:t>
      </w:r>
      <w:r w:rsidR="00D83F06">
        <w:t>3</w:t>
      </w:r>
      <w:r>
        <w:t>.2022 on the RAN email reflector.</w:t>
      </w:r>
    </w:p>
    <w:p w14:paraId="2A0FF2F3" w14:textId="63ED5B20" w:rsidR="00570CCE" w:rsidRDefault="00570CCE" w:rsidP="00DF5F16">
      <w:r>
        <w:tab/>
      </w:r>
      <w:r>
        <w:tab/>
      </w:r>
      <w:r>
        <w:tab/>
      </w:r>
      <w:r>
        <w:tab/>
        <w:t>The final version was provided by the RAN</w:t>
      </w:r>
      <w:r w:rsidR="00D83F06">
        <w:t>4</w:t>
      </w:r>
      <w:r>
        <w:t xml:space="preserve"> Chair on </w:t>
      </w:r>
      <w:r w:rsidR="00D83F06">
        <w:t>13</w:t>
      </w:r>
      <w:r>
        <w:t>.0</w:t>
      </w:r>
      <w:r w:rsidR="00D83F06">
        <w:t>4</w:t>
      </w:r>
      <w:r>
        <w:t>.2022 and RP-2</w:t>
      </w:r>
      <w:r w:rsidR="00D83F06">
        <w:t>21019</w:t>
      </w:r>
      <w:r>
        <w:t xml:space="preserve"> was considered </w:t>
      </w:r>
      <w:r>
        <w:tab/>
      </w:r>
      <w:r>
        <w:tab/>
      </w:r>
      <w:r>
        <w:tab/>
      </w:r>
      <w:r>
        <w:tab/>
      </w:r>
      <w:r>
        <w:tab/>
      </w:r>
      <w:r>
        <w:tab/>
        <w:t>endorsed.</w:t>
      </w:r>
    </w:p>
    <w:p w14:paraId="7515C7BA" w14:textId="2F16C811" w:rsidR="00415E44" w:rsidRDefault="00415E44" w:rsidP="00415E44">
      <w:pPr>
        <w:pStyle w:val="Heading2"/>
      </w:pPr>
      <w:bookmarkStart w:id="794" w:name="_Toc105286060"/>
      <w:r>
        <w:t xml:space="preserve">Annex J: </w:t>
      </w:r>
      <w:r w:rsidR="0005191B">
        <w:t>Voting list</w:t>
      </w:r>
      <w:bookmarkEnd w:id="79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56784D6D" w:rsidR="005B7E05" w:rsidRDefault="005B7E05" w:rsidP="00DF5F16">
      <w:r>
        <w:t>Therefore a corresponding voting list is attached to this report.</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795" w:name="_Toc527197957"/>
      <w:bookmarkStart w:id="796" w:name="_Toc2391500"/>
      <w:bookmarkStart w:id="797" w:name="_Toc25787754"/>
      <w:bookmarkStart w:id="798" w:name="_Toc25787954"/>
      <w:bookmarkStart w:id="799" w:name="_Toc27430649"/>
      <w:bookmarkStart w:id="800" w:name="_Toc33140381"/>
      <w:bookmarkStart w:id="801" w:name="_Toc34604912"/>
      <w:bookmarkStart w:id="802" w:name="_Toc34605105"/>
      <w:bookmarkStart w:id="803" w:name="_Toc35697905"/>
      <w:bookmarkStart w:id="804" w:name="_Toc42029400"/>
      <w:bookmarkStart w:id="805" w:name="_Toc62413615"/>
      <w:bookmarkStart w:id="806" w:name="_Toc67153293"/>
      <w:bookmarkStart w:id="807" w:name="_Toc74553811"/>
      <w:bookmarkStart w:id="808" w:name="_Toc82419011"/>
      <w:bookmarkStart w:id="809" w:name="_Toc82457108"/>
      <w:bookmarkStart w:id="810" w:name="_Toc105286061"/>
      <w:r>
        <w:lastRenderedPageBreak/>
        <w:t xml:space="preserve">Annex </w:t>
      </w:r>
      <w:r w:rsidR="00415E44">
        <w:t>K</w:t>
      </w:r>
      <w:r>
        <w:t>: History</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6A5144C7" w:rsidR="00AB0E2A" w:rsidRDefault="00A43FFB" w:rsidP="00AB0E2A">
            <w:pPr>
              <w:pStyle w:val="TAL"/>
              <w:snapToGrid w:val="0"/>
              <w:spacing w:before="120" w:after="120"/>
              <w:jc w:val="center"/>
            </w:pPr>
            <w:r>
              <w:t>23</w:t>
            </w:r>
            <w:r w:rsidR="00AB0E2A">
              <w:t>.</w:t>
            </w:r>
            <w:r>
              <w:t>03</w:t>
            </w:r>
            <w:r w:rsidR="00AB0E2A">
              <w:t>.20</w:t>
            </w:r>
            <w:r w:rsidR="000B5D0F">
              <w:t>2</w:t>
            </w:r>
            <w:r>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9FF1368" w:rsidR="00AB0E2A" w:rsidRDefault="00AB0E2A" w:rsidP="00AB0E2A">
            <w:pPr>
              <w:pStyle w:val="TAL"/>
              <w:snapToGrid w:val="0"/>
              <w:spacing w:before="120" w:after="120"/>
            </w:pPr>
            <w:r w:rsidRPr="008B51CD">
              <w:t>Draft report of RAN #</w:t>
            </w:r>
            <w:r w:rsidR="00D801C6">
              <w:t>9</w:t>
            </w:r>
            <w:r w:rsidR="00A43FFB">
              <w:t>5</w:t>
            </w:r>
            <w:r w:rsidR="00FF0EB5">
              <w:t>e</w:t>
            </w:r>
            <w:r w:rsidRPr="008B51CD">
              <w:t xml:space="preserve"> provided </w:t>
            </w:r>
            <w:r w:rsidR="004A3AB0">
              <w:t xml:space="preserve">directly </w:t>
            </w:r>
            <w:r w:rsidRPr="008B51CD">
              <w:t>after RAN #</w:t>
            </w:r>
            <w:r w:rsidR="00D801C6">
              <w:t>9</w:t>
            </w:r>
            <w:r w:rsidR="00A43FFB">
              <w:t>5</w:t>
            </w:r>
            <w:r w:rsidR="000B5D0F">
              <w:t>e</w:t>
            </w:r>
          </w:p>
        </w:tc>
      </w:tr>
      <w:tr w:rsidR="008E1EE5" w14:paraId="155A0365" w14:textId="77777777" w:rsidTr="00AB0E2A">
        <w:trPr>
          <w:cantSplit/>
        </w:trPr>
        <w:tc>
          <w:tcPr>
            <w:tcW w:w="1134" w:type="dxa"/>
            <w:shd w:val="solid" w:color="FFFFFF" w:fill="auto"/>
          </w:tcPr>
          <w:p w14:paraId="116C642F" w14:textId="5DFA15CA" w:rsidR="008E1EE5" w:rsidRPr="00B57BFB" w:rsidRDefault="00B57BFB" w:rsidP="00AB0E2A">
            <w:pPr>
              <w:pStyle w:val="TAL"/>
              <w:snapToGrid w:val="0"/>
              <w:spacing w:before="120" w:after="120"/>
              <w:jc w:val="center"/>
            </w:pPr>
            <w:r w:rsidRPr="00B57BFB">
              <w:t>03</w:t>
            </w:r>
            <w:r w:rsidR="008E1EE5" w:rsidRPr="00B57BFB">
              <w:t>.</w:t>
            </w:r>
            <w:r w:rsidR="00221A7B" w:rsidRPr="00B57BFB">
              <w:t>0</w:t>
            </w:r>
            <w:r w:rsidR="00A43FFB" w:rsidRPr="00B57BFB">
              <w:t>6</w:t>
            </w:r>
            <w:r w:rsidR="008E1EE5" w:rsidRPr="00B57BFB">
              <w:t>.20</w:t>
            </w:r>
            <w:r w:rsidR="002F43B3" w:rsidRPr="00B57BFB">
              <w:t>2</w:t>
            </w:r>
            <w:r w:rsidR="00221A7B" w:rsidRPr="00B57BFB">
              <w:t>2</w:t>
            </w:r>
          </w:p>
        </w:tc>
        <w:tc>
          <w:tcPr>
            <w:tcW w:w="1701" w:type="dxa"/>
            <w:shd w:val="solid" w:color="FFFFFF" w:fill="auto"/>
          </w:tcPr>
          <w:p w14:paraId="064C0F42" w14:textId="74C928BF" w:rsidR="008E1EE5" w:rsidRPr="00B57BFB" w:rsidRDefault="008E1EE5" w:rsidP="00AB0E2A">
            <w:pPr>
              <w:pStyle w:val="TAL"/>
              <w:snapToGrid w:val="0"/>
              <w:spacing w:before="120" w:after="120"/>
              <w:jc w:val="center"/>
            </w:pPr>
            <w:r w:rsidRPr="00B57BFB">
              <w:t>RP-</w:t>
            </w:r>
            <w:r w:rsidR="002F43B3" w:rsidRPr="00B57BFB">
              <w:t>2</w:t>
            </w:r>
            <w:r w:rsidR="00221A7B" w:rsidRPr="00B57BFB">
              <w:t>2</w:t>
            </w:r>
            <w:r w:rsidR="00A43FFB" w:rsidRPr="00B57BFB">
              <w:t>1022</w:t>
            </w:r>
          </w:p>
        </w:tc>
        <w:tc>
          <w:tcPr>
            <w:tcW w:w="6521" w:type="dxa"/>
            <w:shd w:val="solid" w:color="FFFFFF" w:fill="auto"/>
          </w:tcPr>
          <w:p w14:paraId="2EF20296" w14:textId="340EB96B" w:rsidR="008E1EE5" w:rsidRPr="008B51CD" w:rsidRDefault="008E1EE5" w:rsidP="00AB0E2A">
            <w:pPr>
              <w:pStyle w:val="TAL"/>
              <w:snapToGrid w:val="0"/>
              <w:spacing w:before="120" w:after="120"/>
            </w:pPr>
            <w:r w:rsidRPr="00B57BFB">
              <w:t xml:space="preserve">Draft report of RAN </w:t>
            </w:r>
            <w:r w:rsidR="00D801C6" w:rsidRPr="00B57BFB">
              <w:t>#9</w:t>
            </w:r>
            <w:r w:rsidR="00A43FFB" w:rsidRPr="00B57BFB">
              <w:t>5</w:t>
            </w:r>
            <w:r w:rsidR="000B5D0F" w:rsidRPr="00B57BFB">
              <w:t>e</w:t>
            </w:r>
            <w:r w:rsidRPr="00B57BFB">
              <w:t xml:space="preserve"> as submitted to RAN #</w:t>
            </w:r>
            <w:r w:rsidR="003B0BBB" w:rsidRPr="00B57BFB">
              <w:t>9</w:t>
            </w:r>
            <w:r w:rsidR="00A43FFB" w:rsidRPr="00B57BFB">
              <w:t>6</w:t>
            </w:r>
          </w:p>
        </w:tc>
      </w:tr>
      <w:tr w:rsidR="007F2F91" w14:paraId="51237E38" w14:textId="77777777" w:rsidTr="00AB0E2A">
        <w:trPr>
          <w:cantSplit/>
        </w:trPr>
        <w:tc>
          <w:tcPr>
            <w:tcW w:w="1134" w:type="dxa"/>
            <w:shd w:val="solid" w:color="FFFFFF" w:fill="auto"/>
          </w:tcPr>
          <w:p w14:paraId="79D55F15" w14:textId="211273CC" w:rsidR="007F2F91" w:rsidRPr="008E09D4" w:rsidRDefault="006929B3" w:rsidP="00AB0E2A">
            <w:pPr>
              <w:pStyle w:val="TAL"/>
              <w:snapToGrid w:val="0"/>
              <w:spacing w:before="120" w:after="120"/>
              <w:jc w:val="center"/>
            </w:pPr>
            <w:r>
              <w:t>09.06.2022</w:t>
            </w:r>
          </w:p>
        </w:tc>
        <w:tc>
          <w:tcPr>
            <w:tcW w:w="1701" w:type="dxa"/>
            <w:shd w:val="solid" w:color="FFFFFF" w:fill="auto"/>
          </w:tcPr>
          <w:p w14:paraId="09AD920F" w14:textId="511DD6EC" w:rsidR="007F2F91" w:rsidRPr="00CD52AC" w:rsidRDefault="006929B3" w:rsidP="00AB0E2A">
            <w:pPr>
              <w:pStyle w:val="TAL"/>
              <w:snapToGrid w:val="0"/>
              <w:spacing w:before="120" w:after="120"/>
              <w:jc w:val="center"/>
            </w:pPr>
            <w:r>
              <w:t>RP-221776</w:t>
            </w:r>
          </w:p>
        </w:tc>
        <w:tc>
          <w:tcPr>
            <w:tcW w:w="6521" w:type="dxa"/>
            <w:shd w:val="solid" w:color="FFFFFF" w:fill="auto"/>
          </w:tcPr>
          <w:p w14:paraId="62C8EC70" w14:textId="01A84812" w:rsidR="007F2F91" w:rsidRPr="008B51CD" w:rsidRDefault="006929B3" w:rsidP="00AB0E2A">
            <w:pPr>
              <w:pStyle w:val="TAL"/>
              <w:snapToGrid w:val="0"/>
              <w:spacing w:before="120" w:after="120"/>
            </w:pPr>
            <w:r>
              <w:t>R</w:t>
            </w:r>
            <w:r w:rsidRPr="00B57BFB">
              <w:t xml:space="preserve">eport of RAN #95e as </w:t>
            </w:r>
            <w:r>
              <w:t>approved at</w:t>
            </w:r>
            <w:r w:rsidRPr="00B57BFB">
              <w:t xml:space="preserve"> RAN #96</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217B" w14:textId="77777777" w:rsidR="00DD3CA3" w:rsidRDefault="00DD3CA3">
      <w:pPr>
        <w:spacing w:after="0"/>
      </w:pPr>
      <w:r>
        <w:separator/>
      </w:r>
    </w:p>
  </w:endnote>
  <w:endnote w:type="continuationSeparator" w:id="0">
    <w:p w14:paraId="06D47084" w14:textId="77777777" w:rsidR="00DD3CA3" w:rsidRDefault="00DD3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51596" w14:textId="77777777" w:rsidR="00DD3CA3" w:rsidRDefault="00DD3CA3">
      <w:pPr>
        <w:spacing w:after="0"/>
      </w:pPr>
      <w:r>
        <w:separator/>
      </w:r>
    </w:p>
  </w:footnote>
  <w:footnote w:type="continuationSeparator" w:id="0">
    <w:p w14:paraId="54B49B1E" w14:textId="77777777" w:rsidR="00DD3CA3" w:rsidRDefault="00DD3C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7E242E7" w:rsidR="008C1599" w:rsidRDefault="008C1599" w:rsidP="00401DFE">
    <w:pPr>
      <w:pStyle w:val="Header"/>
      <w:jc w:val="center"/>
    </w:pPr>
    <w:r>
      <w:rPr>
        <w:b w:val="0"/>
      </w:rPr>
      <w:t>R</w:t>
    </w:r>
    <w:r w:rsidRPr="00E76734">
      <w:rPr>
        <w:b w:val="0"/>
      </w:rPr>
      <w:t xml:space="preserve">eport </w:t>
    </w:r>
    <w:r>
      <w:rPr>
        <w:b w:val="0"/>
      </w:rPr>
      <w:t>of RAN #9</w:t>
    </w:r>
    <w:r w:rsidR="00C742FB">
      <w:rPr>
        <w:b w:val="0"/>
      </w:rPr>
      <w:t>5</w:t>
    </w:r>
    <w:r>
      <w:rPr>
        <w:b w:val="0"/>
      </w:rPr>
      <w:t xml:space="preserve">e, Electronic Meeting, </w:t>
    </w:r>
    <w:r w:rsidR="00C742FB">
      <w:rPr>
        <w:b w:val="0"/>
      </w:rPr>
      <w:t>March 17</w:t>
    </w:r>
    <w:r>
      <w:rPr>
        <w:b w:val="0"/>
      </w:rPr>
      <w:t xml:space="preserve"> - </w:t>
    </w:r>
    <w:r w:rsidR="00C742FB">
      <w:rPr>
        <w:b w:val="0"/>
      </w:rPr>
      <w:t>23</w:t>
    </w:r>
    <w:r>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2CC1"/>
    <w:rsid w:val="00004727"/>
    <w:rsid w:val="00005EAC"/>
    <w:rsid w:val="0000605A"/>
    <w:rsid w:val="00006071"/>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52A"/>
    <w:rsid w:val="00017A23"/>
    <w:rsid w:val="0002042A"/>
    <w:rsid w:val="0002154B"/>
    <w:rsid w:val="00022BC6"/>
    <w:rsid w:val="00023C1D"/>
    <w:rsid w:val="00025D35"/>
    <w:rsid w:val="0002710E"/>
    <w:rsid w:val="00030393"/>
    <w:rsid w:val="000303B9"/>
    <w:rsid w:val="00030FE7"/>
    <w:rsid w:val="00031479"/>
    <w:rsid w:val="000317F9"/>
    <w:rsid w:val="00031B52"/>
    <w:rsid w:val="000328D3"/>
    <w:rsid w:val="00032D6C"/>
    <w:rsid w:val="00032DD3"/>
    <w:rsid w:val="00032FC4"/>
    <w:rsid w:val="00032FCF"/>
    <w:rsid w:val="00033142"/>
    <w:rsid w:val="000351F4"/>
    <w:rsid w:val="000354E0"/>
    <w:rsid w:val="00037A72"/>
    <w:rsid w:val="000403DB"/>
    <w:rsid w:val="000404BA"/>
    <w:rsid w:val="000412AC"/>
    <w:rsid w:val="00041983"/>
    <w:rsid w:val="00041D38"/>
    <w:rsid w:val="000422DA"/>
    <w:rsid w:val="00042A66"/>
    <w:rsid w:val="00042BB8"/>
    <w:rsid w:val="00042F2E"/>
    <w:rsid w:val="0004301A"/>
    <w:rsid w:val="00043C6A"/>
    <w:rsid w:val="00043ED3"/>
    <w:rsid w:val="00044E80"/>
    <w:rsid w:val="00045234"/>
    <w:rsid w:val="00045719"/>
    <w:rsid w:val="00046849"/>
    <w:rsid w:val="00050439"/>
    <w:rsid w:val="00050E26"/>
    <w:rsid w:val="0005191B"/>
    <w:rsid w:val="00051CA8"/>
    <w:rsid w:val="00052076"/>
    <w:rsid w:val="0005256D"/>
    <w:rsid w:val="0005275B"/>
    <w:rsid w:val="00052E22"/>
    <w:rsid w:val="00053DED"/>
    <w:rsid w:val="00055080"/>
    <w:rsid w:val="00055503"/>
    <w:rsid w:val="00055550"/>
    <w:rsid w:val="00055EC7"/>
    <w:rsid w:val="0005621B"/>
    <w:rsid w:val="00056775"/>
    <w:rsid w:val="00056BDD"/>
    <w:rsid w:val="00056ED8"/>
    <w:rsid w:val="00057A54"/>
    <w:rsid w:val="00060468"/>
    <w:rsid w:val="000614B3"/>
    <w:rsid w:val="00061CE5"/>
    <w:rsid w:val="00062124"/>
    <w:rsid w:val="00063367"/>
    <w:rsid w:val="00064320"/>
    <w:rsid w:val="00064CC8"/>
    <w:rsid w:val="00064CD7"/>
    <w:rsid w:val="00064DD0"/>
    <w:rsid w:val="00065CB9"/>
    <w:rsid w:val="0006600F"/>
    <w:rsid w:val="00066FA6"/>
    <w:rsid w:val="00067562"/>
    <w:rsid w:val="00067F11"/>
    <w:rsid w:val="00070218"/>
    <w:rsid w:val="00071749"/>
    <w:rsid w:val="00071778"/>
    <w:rsid w:val="00072764"/>
    <w:rsid w:val="000736AE"/>
    <w:rsid w:val="00073AE9"/>
    <w:rsid w:val="0007587D"/>
    <w:rsid w:val="00077ED1"/>
    <w:rsid w:val="0008062A"/>
    <w:rsid w:val="00081C54"/>
    <w:rsid w:val="00082E73"/>
    <w:rsid w:val="0008353D"/>
    <w:rsid w:val="00083579"/>
    <w:rsid w:val="00085176"/>
    <w:rsid w:val="000856BD"/>
    <w:rsid w:val="00085752"/>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A067C"/>
    <w:rsid w:val="000A0742"/>
    <w:rsid w:val="000A0B49"/>
    <w:rsid w:val="000A0E83"/>
    <w:rsid w:val="000A1BD9"/>
    <w:rsid w:val="000A1EBD"/>
    <w:rsid w:val="000A24D6"/>
    <w:rsid w:val="000A2717"/>
    <w:rsid w:val="000A3A62"/>
    <w:rsid w:val="000A3B00"/>
    <w:rsid w:val="000A3F20"/>
    <w:rsid w:val="000A5FF8"/>
    <w:rsid w:val="000A6442"/>
    <w:rsid w:val="000A7786"/>
    <w:rsid w:val="000A7B4C"/>
    <w:rsid w:val="000B1A36"/>
    <w:rsid w:val="000B2550"/>
    <w:rsid w:val="000B2C51"/>
    <w:rsid w:val="000B337C"/>
    <w:rsid w:val="000B3B37"/>
    <w:rsid w:val="000B4693"/>
    <w:rsid w:val="000B4F48"/>
    <w:rsid w:val="000B5B9C"/>
    <w:rsid w:val="000B5D0F"/>
    <w:rsid w:val="000B5DD4"/>
    <w:rsid w:val="000B604C"/>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3DA8"/>
    <w:rsid w:val="000E45EE"/>
    <w:rsid w:val="000E6238"/>
    <w:rsid w:val="000E762E"/>
    <w:rsid w:val="000E7723"/>
    <w:rsid w:val="000E7A5A"/>
    <w:rsid w:val="000F06E7"/>
    <w:rsid w:val="000F0A62"/>
    <w:rsid w:val="000F0C98"/>
    <w:rsid w:val="000F1420"/>
    <w:rsid w:val="000F2B79"/>
    <w:rsid w:val="000F311B"/>
    <w:rsid w:val="000F363B"/>
    <w:rsid w:val="000F36E1"/>
    <w:rsid w:val="000F394C"/>
    <w:rsid w:val="000F44D3"/>
    <w:rsid w:val="000F4839"/>
    <w:rsid w:val="000F4BC1"/>
    <w:rsid w:val="000F5446"/>
    <w:rsid w:val="000F7383"/>
    <w:rsid w:val="000F756F"/>
    <w:rsid w:val="000F7721"/>
    <w:rsid w:val="000F7AC2"/>
    <w:rsid w:val="00100546"/>
    <w:rsid w:val="00100DB9"/>
    <w:rsid w:val="001010A3"/>
    <w:rsid w:val="0010234F"/>
    <w:rsid w:val="00102781"/>
    <w:rsid w:val="00102DE3"/>
    <w:rsid w:val="00104275"/>
    <w:rsid w:val="00104AA0"/>
    <w:rsid w:val="00104BC9"/>
    <w:rsid w:val="00104CE3"/>
    <w:rsid w:val="001056C3"/>
    <w:rsid w:val="00105B43"/>
    <w:rsid w:val="00106E9B"/>
    <w:rsid w:val="00110C9E"/>
    <w:rsid w:val="00110F0B"/>
    <w:rsid w:val="0011123A"/>
    <w:rsid w:val="00111E45"/>
    <w:rsid w:val="00112167"/>
    <w:rsid w:val="001142F0"/>
    <w:rsid w:val="001144BB"/>
    <w:rsid w:val="00115BF6"/>
    <w:rsid w:val="001172DB"/>
    <w:rsid w:val="00117626"/>
    <w:rsid w:val="00117B37"/>
    <w:rsid w:val="001202B9"/>
    <w:rsid w:val="00120479"/>
    <w:rsid w:val="00120FEB"/>
    <w:rsid w:val="0012111B"/>
    <w:rsid w:val="00122588"/>
    <w:rsid w:val="00125111"/>
    <w:rsid w:val="00125A09"/>
    <w:rsid w:val="00126D5F"/>
    <w:rsid w:val="00126E3C"/>
    <w:rsid w:val="0012730F"/>
    <w:rsid w:val="00130C88"/>
    <w:rsid w:val="00132322"/>
    <w:rsid w:val="00132D15"/>
    <w:rsid w:val="001339F8"/>
    <w:rsid w:val="001347F4"/>
    <w:rsid w:val="00135444"/>
    <w:rsid w:val="0013673A"/>
    <w:rsid w:val="001367FD"/>
    <w:rsid w:val="00136DBB"/>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7703"/>
    <w:rsid w:val="00150F08"/>
    <w:rsid w:val="001518D9"/>
    <w:rsid w:val="00151FDC"/>
    <w:rsid w:val="00152313"/>
    <w:rsid w:val="00152E0D"/>
    <w:rsid w:val="00153E7D"/>
    <w:rsid w:val="00153E84"/>
    <w:rsid w:val="00153E91"/>
    <w:rsid w:val="00155159"/>
    <w:rsid w:val="0015728E"/>
    <w:rsid w:val="00157BB9"/>
    <w:rsid w:val="00160056"/>
    <w:rsid w:val="001607D4"/>
    <w:rsid w:val="0016144D"/>
    <w:rsid w:val="001616AA"/>
    <w:rsid w:val="001616B5"/>
    <w:rsid w:val="00161D1C"/>
    <w:rsid w:val="00162E96"/>
    <w:rsid w:val="0016451B"/>
    <w:rsid w:val="00165AB1"/>
    <w:rsid w:val="00166237"/>
    <w:rsid w:val="001664EF"/>
    <w:rsid w:val="001667C6"/>
    <w:rsid w:val="00166C79"/>
    <w:rsid w:val="00167887"/>
    <w:rsid w:val="00167D1D"/>
    <w:rsid w:val="001701D4"/>
    <w:rsid w:val="001703EB"/>
    <w:rsid w:val="001734AD"/>
    <w:rsid w:val="00173EF2"/>
    <w:rsid w:val="00174C25"/>
    <w:rsid w:val="00175BFE"/>
    <w:rsid w:val="00175DB9"/>
    <w:rsid w:val="001763AA"/>
    <w:rsid w:val="00176DD5"/>
    <w:rsid w:val="001774B5"/>
    <w:rsid w:val="00177ADB"/>
    <w:rsid w:val="0018030C"/>
    <w:rsid w:val="0018033B"/>
    <w:rsid w:val="001808EE"/>
    <w:rsid w:val="00180B85"/>
    <w:rsid w:val="00181EE5"/>
    <w:rsid w:val="00182193"/>
    <w:rsid w:val="001826EB"/>
    <w:rsid w:val="001836D7"/>
    <w:rsid w:val="001838F7"/>
    <w:rsid w:val="00184698"/>
    <w:rsid w:val="00184DDA"/>
    <w:rsid w:val="00184F81"/>
    <w:rsid w:val="00185E4A"/>
    <w:rsid w:val="00185F38"/>
    <w:rsid w:val="00186778"/>
    <w:rsid w:val="00186C0E"/>
    <w:rsid w:val="00187A88"/>
    <w:rsid w:val="001911E6"/>
    <w:rsid w:val="0019162B"/>
    <w:rsid w:val="00192647"/>
    <w:rsid w:val="001929D3"/>
    <w:rsid w:val="00193BC1"/>
    <w:rsid w:val="00193F1F"/>
    <w:rsid w:val="00195AA2"/>
    <w:rsid w:val="0019601B"/>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AA5"/>
    <w:rsid w:val="001A7EEE"/>
    <w:rsid w:val="001B02A2"/>
    <w:rsid w:val="001B12D9"/>
    <w:rsid w:val="001B1EAB"/>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14C"/>
    <w:rsid w:val="001C35F4"/>
    <w:rsid w:val="001C4605"/>
    <w:rsid w:val="001C48DD"/>
    <w:rsid w:val="001C5D47"/>
    <w:rsid w:val="001C72D0"/>
    <w:rsid w:val="001D08AA"/>
    <w:rsid w:val="001D0E32"/>
    <w:rsid w:val="001D1338"/>
    <w:rsid w:val="001D15E9"/>
    <w:rsid w:val="001D197B"/>
    <w:rsid w:val="001D19D9"/>
    <w:rsid w:val="001D3991"/>
    <w:rsid w:val="001D64C5"/>
    <w:rsid w:val="001D6C13"/>
    <w:rsid w:val="001E0E59"/>
    <w:rsid w:val="001E199D"/>
    <w:rsid w:val="001E1B9F"/>
    <w:rsid w:val="001E1EDA"/>
    <w:rsid w:val="001E2F68"/>
    <w:rsid w:val="001E34B1"/>
    <w:rsid w:val="001E48F0"/>
    <w:rsid w:val="001E49D6"/>
    <w:rsid w:val="001E4ED2"/>
    <w:rsid w:val="001E5152"/>
    <w:rsid w:val="001E53B4"/>
    <w:rsid w:val="001E65DD"/>
    <w:rsid w:val="001E6703"/>
    <w:rsid w:val="001E6B66"/>
    <w:rsid w:val="001E6D05"/>
    <w:rsid w:val="001E6DA2"/>
    <w:rsid w:val="001F002E"/>
    <w:rsid w:val="001F13C4"/>
    <w:rsid w:val="001F233B"/>
    <w:rsid w:val="001F34A3"/>
    <w:rsid w:val="001F46FF"/>
    <w:rsid w:val="001F5BBF"/>
    <w:rsid w:val="001F5D8E"/>
    <w:rsid w:val="001F6F8E"/>
    <w:rsid w:val="001F7160"/>
    <w:rsid w:val="001F7587"/>
    <w:rsid w:val="00200DAA"/>
    <w:rsid w:val="0020553A"/>
    <w:rsid w:val="002055D8"/>
    <w:rsid w:val="002058DF"/>
    <w:rsid w:val="00205C92"/>
    <w:rsid w:val="0020600C"/>
    <w:rsid w:val="002061EA"/>
    <w:rsid w:val="00206239"/>
    <w:rsid w:val="0020664E"/>
    <w:rsid w:val="00206769"/>
    <w:rsid w:val="00207011"/>
    <w:rsid w:val="002130D4"/>
    <w:rsid w:val="002167EB"/>
    <w:rsid w:val="00216A7D"/>
    <w:rsid w:val="00216C97"/>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31885"/>
    <w:rsid w:val="002319FD"/>
    <w:rsid w:val="00232B8D"/>
    <w:rsid w:val="00234EB3"/>
    <w:rsid w:val="00235B33"/>
    <w:rsid w:val="002370FC"/>
    <w:rsid w:val="002406D1"/>
    <w:rsid w:val="00240E5C"/>
    <w:rsid w:val="00241581"/>
    <w:rsid w:val="00242289"/>
    <w:rsid w:val="00243395"/>
    <w:rsid w:val="00243CBA"/>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797"/>
    <w:rsid w:val="00263558"/>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C23"/>
    <w:rsid w:val="00282D18"/>
    <w:rsid w:val="00283816"/>
    <w:rsid w:val="00283A81"/>
    <w:rsid w:val="0028426F"/>
    <w:rsid w:val="00284CDF"/>
    <w:rsid w:val="002851DD"/>
    <w:rsid w:val="00285B8E"/>
    <w:rsid w:val="002867AF"/>
    <w:rsid w:val="002868E4"/>
    <w:rsid w:val="00286D64"/>
    <w:rsid w:val="002903C7"/>
    <w:rsid w:val="00291367"/>
    <w:rsid w:val="00292CE6"/>
    <w:rsid w:val="00294CDB"/>
    <w:rsid w:val="002959CC"/>
    <w:rsid w:val="002963E7"/>
    <w:rsid w:val="00296E2E"/>
    <w:rsid w:val="002A1A0A"/>
    <w:rsid w:val="002A1B74"/>
    <w:rsid w:val="002A1E6C"/>
    <w:rsid w:val="002A20F7"/>
    <w:rsid w:val="002A215F"/>
    <w:rsid w:val="002A2EBD"/>
    <w:rsid w:val="002A34E3"/>
    <w:rsid w:val="002A3B85"/>
    <w:rsid w:val="002A4201"/>
    <w:rsid w:val="002A451D"/>
    <w:rsid w:val="002A46BE"/>
    <w:rsid w:val="002A4790"/>
    <w:rsid w:val="002A5FA7"/>
    <w:rsid w:val="002A667F"/>
    <w:rsid w:val="002A6A53"/>
    <w:rsid w:val="002A6BEF"/>
    <w:rsid w:val="002A77CF"/>
    <w:rsid w:val="002B04FE"/>
    <w:rsid w:val="002B0B93"/>
    <w:rsid w:val="002B1113"/>
    <w:rsid w:val="002B1F68"/>
    <w:rsid w:val="002B2850"/>
    <w:rsid w:val="002B29D2"/>
    <w:rsid w:val="002B2AED"/>
    <w:rsid w:val="002B383E"/>
    <w:rsid w:val="002B38B5"/>
    <w:rsid w:val="002B5769"/>
    <w:rsid w:val="002B5A38"/>
    <w:rsid w:val="002B5EB8"/>
    <w:rsid w:val="002C0520"/>
    <w:rsid w:val="002C0703"/>
    <w:rsid w:val="002C1A35"/>
    <w:rsid w:val="002C332F"/>
    <w:rsid w:val="002C3423"/>
    <w:rsid w:val="002C3CF2"/>
    <w:rsid w:val="002C4437"/>
    <w:rsid w:val="002C5D8B"/>
    <w:rsid w:val="002C6209"/>
    <w:rsid w:val="002C6358"/>
    <w:rsid w:val="002C6AB5"/>
    <w:rsid w:val="002C6F11"/>
    <w:rsid w:val="002D0059"/>
    <w:rsid w:val="002D06F6"/>
    <w:rsid w:val="002D1145"/>
    <w:rsid w:val="002D1A10"/>
    <w:rsid w:val="002D1A3B"/>
    <w:rsid w:val="002D2867"/>
    <w:rsid w:val="002D2AE1"/>
    <w:rsid w:val="002D2CBB"/>
    <w:rsid w:val="002D50CC"/>
    <w:rsid w:val="002D5E65"/>
    <w:rsid w:val="002D6025"/>
    <w:rsid w:val="002D64A7"/>
    <w:rsid w:val="002E1F46"/>
    <w:rsid w:val="002E355D"/>
    <w:rsid w:val="002E4E5C"/>
    <w:rsid w:val="002E600E"/>
    <w:rsid w:val="002E6761"/>
    <w:rsid w:val="002E7ED6"/>
    <w:rsid w:val="002F124B"/>
    <w:rsid w:val="002F1EE0"/>
    <w:rsid w:val="002F22E5"/>
    <w:rsid w:val="002F3772"/>
    <w:rsid w:val="002F3EC9"/>
    <w:rsid w:val="002F43B3"/>
    <w:rsid w:val="002F47AC"/>
    <w:rsid w:val="002F4B02"/>
    <w:rsid w:val="002F4C00"/>
    <w:rsid w:val="002F5264"/>
    <w:rsid w:val="002F5B65"/>
    <w:rsid w:val="002F694E"/>
    <w:rsid w:val="002F6C61"/>
    <w:rsid w:val="00300B8F"/>
    <w:rsid w:val="003015BA"/>
    <w:rsid w:val="00301DCE"/>
    <w:rsid w:val="0030224E"/>
    <w:rsid w:val="00302D16"/>
    <w:rsid w:val="00302D74"/>
    <w:rsid w:val="00303101"/>
    <w:rsid w:val="00303962"/>
    <w:rsid w:val="00304028"/>
    <w:rsid w:val="0030515B"/>
    <w:rsid w:val="00305C95"/>
    <w:rsid w:val="00310A61"/>
    <w:rsid w:val="0031144E"/>
    <w:rsid w:val="00311604"/>
    <w:rsid w:val="00312DD6"/>
    <w:rsid w:val="00313450"/>
    <w:rsid w:val="0031353F"/>
    <w:rsid w:val="00314741"/>
    <w:rsid w:val="0031483B"/>
    <w:rsid w:val="00315729"/>
    <w:rsid w:val="00315B1F"/>
    <w:rsid w:val="00315B4A"/>
    <w:rsid w:val="00317F9F"/>
    <w:rsid w:val="00321253"/>
    <w:rsid w:val="0032199B"/>
    <w:rsid w:val="003219AD"/>
    <w:rsid w:val="003225F6"/>
    <w:rsid w:val="00322A0E"/>
    <w:rsid w:val="00323FE9"/>
    <w:rsid w:val="00324C0A"/>
    <w:rsid w:val="003255B9"/>
    <w:rsid w:val="00326108"/>
    <w:rsid w:val="003302CA"/>
    <w:rsid w:val="0033104E"/>
    <w:rsid w:val="003311AD"/>
    <w:rsid w:val="00333394"/>
    <w:rsid w:val="0033380B"/>
    <w:rsid w:val="0033407E"/>
    <w:rsid w:val="00334523"/>
    <w:rsid w:val="00334E38"/>
    <w:rsid w:val="00335925"/>
    <w:rsid w:val="00336042"/>
    <w:rsid w:val="00336316"/>
    <w:rsid w:val="003370DC"/>
    <w:rsid w:val="003377E6"/>
    <w:rsid w:val="00337EE7"/>
    <w:rsid w:val="0034029B"/>
    <w:rsid w:val="003404D5"/>
    <w:rsid w:val="00341037"/>
    <w:rsid w:val="003421B1"/>
    <w:rsid w:val="00342266"/>
    <w:rsid w:val="0034269B"/>
    <w:rsid w:val="003432DD"/>
    <w:rsid w:val="00343343"/>
    <w:rsid w:val="003439BD"/>
    <w:rsid w:val="0034471B"/>
    <w:rsid w:val="00345561"/>
    <w:rsid w:val="00345F8B"/>
    <w:rsid w:val="003466D0"/>
    <w:rsid w:val="00346B2A"/>
    <w:rsid w:val="00347E06"/>
    <w:rsid w:val="0035039C"/>
    <w:rsid w:val="00350F40"/>
    <w:rsid w:val="00350FCB"/>
    <w:rsid w:val="00352029"/>
    <w:rsid w:val="0035362E"/>
    <w:rsid w:val="0035486C"/>
    <w:rsid w:val="00354CE4"/>
    <w:rsid w:val="003551C9"/>
    <w:rsid w:val="003572D0"/>
    <w:rsid w:val="003628E7"/>
    <w:rsid w:val="00362C6F"/>
    <w:rsid w:val="00362E45"/>
    <w:rsid w:val="00363B6D"/>
    <w:rsid w:val="00364179"/>
    <w:rsid w:val="00364F75"/>
    <w:rsid w:val="00365746"/>
    <w:rsid w:val="003717FE"/>
    <w:rsid w:val="00371C52"/>
    <w:rsid w:val="00371DE3"/>
    <w:rsid w:val="003723D6"/>
    <w:rsid w:val="00372D57"/>
    <w:rsid w:val="003730E0"/>
    <w:rsid w:val="00374D33"/>
    <w:rsid w:val="00375D0E"/>
    <w:rsid w:val="00375D36"/>
    <w:rsid w:val="00375F3C"/>
    <w:rsid w:val="003765FC"/>
    <w:rsid w:val="00376E71"/>
    <w:rsid w:val="003770B7"/>
    <w:rsid w:val="0038109A"/>
    <w:rsid w:val="00382AA4"/>
    <w:rsid w:val="00383F22"/>
    <w:rsid w:val="003842CC"/>
    <w:rsid w:val="003850CC"/>
    <w:rsid w:val="0038554E"/>
    <w:rsid w:val="00387864"/>
    <w:rsid w:val="003879F2"/>
    <w:rsid w:val="003906ED"/>
    <w:rsid w:val="003908E7"/>
    <w:rsid w:val="00390D0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55DF"/>
    <w:rsid w:val="003A66B2"/>
    <w:rsid w:val="003A6932"/>
    <w:rsid w:val="003A7361"/>
    <w:rsid w:val="003A7A91"/>
    <w:rsid w:val="003A7FBD"/>
    <w:rsid w:val="003B0471"/>
    <w:rsid w:val="003B0555"/>
    <w:rsid w:val="003B055B"/>
    <w:rsid w:val="003B0BBB"/>
    <w:rsid w:val="003B1257"/>
    <w:rsid w:val="003B2192"/>
    <w:rsid w:val="003B5A19"/>
    <w:rsid w:val="003B5CD0"/>
    <w:rsid w:val="003B5D52"/>
    <w:rsid w:val="003B6257"/>
    <w:rsid w:val="003B6335"/>
    <w:rsid w:val="003B6852"/>
    <w:rsid w:val="003C0426"/>
    <w:rsid w:val="003C0623"/>
    <w:rsid w:val="003C0B1B"/>
    <w:rsid w:val="003C0D95"/>
    <w:rsid w:val="003C2D90"/>
    <w:rsid w:val="003C2E42"/>
    <w:rsid w:val="003C3E0E"/>
    <w:rsid w:val="003C40D7"/>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F11"/>
    <w:rsid w:val="003E0A1D"/>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F02D2"/>
    <w:rsid w:val="003F1197"/>
    <w:rsid w:val="003F1399"/>
    <w:rsid w:val="003F1B0F"/>
    <w:rsid w:val="003F27C3"/>
    <w:rsid w:val="003F2B29"/>
    <w:rsid w:val="003F3846"/>
    <w:rsid w:val="003F3B41"/>
    <w:rsid w:val="003F3EC9"/>
    <w:rsid w:val="003F4190"/>
    <w:rsid w:val="003F4198"/>
    <w:rsid w:val="003F5268"/>
    <w:rsid w:val="003F7260"/>
    <w:rsid w:val="00400305"/>
    <w:rsid w:val="004008DA"/>
    <w:rsid w:val="004012F6"/>
    <w:rsid w:val="004018A6"/>
    <w:rsid w:val="00401DFE"/>
    <w:rsid w:val="00402829"/>
    <w:rsid w:val="00402D1D"/>
    <w:rsid w:val="00403E41"/>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5E44"/>
    <w:rsid w:val="004164B2"/>
    <w:rsid w:val="0041716A"/>
    <w:rsid w:val="004208DF"/>
    <w:rsid w:val="00420FB8"/>
    <w:rsid w:val="00421F42"/>
    <w:rsid w:val="004220FF"/>
    <w:rsid w:val="00422354"/>
    <w:rsid w:val="0042237B"/>
    <w:rsid w:val="00422AA3"/>
    <w:rsid w:val="004246E6"/>
    <w:rsid w:val="004247C8"/>
    <w:rsid w:val="004251EB"/>
    <w:rsid w:val="00425902"/>
    <w:rsid w:val="00425C89"/>
    <w:rsid w:val="004260E1"/>
    <w:rsid w:val="00426194"/>
    <w:rsid w:val="00426680"/>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9F"/>
    <w:rsid w:val="004427B7"/>
    <w:rsid w:val="00442928"/>
    <w:rsid w:val="00443CBF"/>
    <w:rsid w:val="00444B45"/>
    <w:rsid w:val="0044672A"/>
    <w:rsid w:val="00446E6A"/>
    <w:rsid w:val="0044785A"/>
    <w:rsid w:val="0045080E"/>
    <w:rsid w:val="00450EB5"/>
    <w:rsid w:val="00451028"/>
    <w:rsid w:val="004512DD"/>
    <w:rsid w:val="004513CA"/>
    <w:rsid w:val="0045191A"/>
    <w:rsid w:val="004519BD"/>
    <w:rsid w:val="00451CF9"/>
    <w:rsid w:val="00453BAC"/>
    <w:rsid w:val="00454E14"/>
    <w:rsid w:val="00455B1D"/>
    <w:rsid w:val="00456028"/>
    <w:rsid w:val="0045631D"/>
    <w:rsid w:val="004575C5"/>
    <w:rsid w:val="004579DB"/>
    <w:rsid w:val="004601B2"/>
    <w:rsid w:val="00460761"/>
    <w:rsid w:val="00462BE2"/>
    <w:rsid w:val="004635BF"/>
    <w:rsid w:val="00463AA0"/>
    <w:rsid w:val="00464DC4"/>
    <w:rsid w:val="00464FD5"/>
    <w:rsid w:val="0046517B"/>
    <w:rsid w:val="0046583A"/>
    <w:rsid w:val="00465ED9"/>
    <w:rsid w:val="00470824"/>
    <w:rsid w:val="00470AA0"/>
    <w:rsid w:val="00471888"/>
    <w:rsid w:val="00472E1B"/>
    <w:rsid w:val="00473991"/>
    <w:rsid w:val="00475251"/>
    <w:rsid w:val="0047539F"/>
    <w:rsid w:val="00475C79"/>
    <w:rsid w:val="00476634"/>
    <w:rsid w:val="00483222"/>
    <w:rsid w:val="00484ABA"/>
    <w:rsid w:val="00485B39"/>
    <w:rsid w:val="00485FAD"/>
    <w:rsid w:val="004866A3"/>
    <w:rsid w:val="00486E83"/>
    <w:rsid w:val="0048770A"/>
    <w:rsid w:val="00492039"/>
    <w:rsid w:val="004924F0"/>
    <w:rsid w:val="00492CE2"/>
    <w:rsid w:val="004945C7"/>
    <w:rsid w:val="004948A3"/>
    <w:rsid w:val="00494DAA"/>
    <w:rsid w:val="004963D5"/>
    <w:rsid w:val="0049662B"/>
    <w:rsid w:val="004966C5"/>
    <w:rsid w:val="00496AF7"/>
    <w:rsid w:val="00496F7D"/>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51F"/>
    <w:rsid w:val="004A5805"/>
    <w:rsid w:val="004A7844"/>
    <w:rsid w:val="004A7FD5"/>
    <w:rsid w:val="004B06BA"/>
    <w:rsid w:val="004B0874"/>
    <w:rsid w:val="004B2639"/>
    <w:rsid w:val="004B362C"/>
    <w:rsid w:val="004B3EF6"/>
    <w:rsid w:val="004B4231"/>
    <w:rsid w:val="004B4A88"/>
    <w:rsid w:val="004B4CCC"/>
    <w:rsid w:val="004B55EE"/>
    <w:rsid w:val="004B5732"/>
    <w:rsid w:val="004B5753"/>
    <w:rsid w:val="004B5D7E"/>
    <w:rsid w:val="004B5ECF"/>
    <w:rsid w:val="004B6910"/>
    <w:rsid w:val="004B73EC"/>
    <w:rsid w:val="004B77FE"/>
    <w:rsid w:val="004B7A4B"/>
    <w:rsid w:val="004B7D2B"/>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4962"/>
    <w:rsid w:val="004D4FE5"/>
    <w:rsid w:val="004D6BB0"/>
    <w:rsid w:val="004D78C0"/>
    <w:rsid w:val="004D7EC2"/>
    <w:rsid w:val="004E0703"/>
    <w:rsid w:val="004E0DFF"/>
    <w:rsid w:val="004E2221"/>
    <w:rsid w:val="004E275A"/>
    <w:rsid w:val="004E2DF3"/>
    <w:rsid w:val="004E343E"/>
    <w:rsid w:val="004E4113"/>
    <w:rsid w:val="004E48CD"/>
    <w:rsid w:val="004E6BDD"/>
    <w:rsid w:val="004E7430"/>
    <w:rsid w:val="004F151D"/>
    <w:rsid w:val="004F1ECF"/>
    <w:rsid w:val="004F571C"/>
    <w:rsid w:val="004F58C9"/>
    <w:rsid w:val="004F7882"/>
    <w:rsid w:val="00500A88"/>
    <w:rsid w:val="00501093"/>
    <w:rsid w:val="0050187A"/>
    <w:rsid w:val="00502FED"/>
    <w:rsid w:val="0050384D"/>
    <w:rsid w:val="00503B11"/>
    <w:rsid w:val="00503C71"/>
    <w:rsid w:val="005047E1"/>
    <w:rsid w:val="00504BEB"/>
    <w:rsid w:val="00505F14"/>
    <w:rsid w:val="00506840"/>
    <w:rsid w:val="005078F4"/>
    <w:rsid w:val="00510F44"/>
    <w:rsid w:val="005117E1"/>
    <w:rsid w:val="00512850"/>
    <w:rsid w:val="00513B99"/>
    <w:rsid w:val="00513CBE"/>
    <w:rsid w:val="00515F6C"/>
    <w:rsid w:val="00517111"/>
    <w:rsid w:val="005200DD"/>
    <w:rsid w:val="005209CC"/>
    <w:rsid w:val="005209D3"/>
    <w:rsid w:val="00520C9A"/>
    <w:rsid w:val="00520D6F"/>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5C2"/>
    <w:rsid w:val="00532B85"/>
    <w:rsid w:val="00532C3A"/>
    <w:rsid w:val="00532DCF"/>
    <w:rsid w:val="005336DF"/>
    <w:rsid w:val="00533750"/>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509CE"/>
    <w:rsid w:val="00551830"/>
    <w:rsid w:val="00551B1F"/>
    <w:rsid w:val="00551B73"/>
    <w:rsid w:val="00552364"/>
    <w:rsid w:val="005528DB"/>
    <w:rsid w:val="005539AA"/>
    <w:rsid w:val="00554BBD"/>
    <w:rsid w:val="00554CA2"/>
    <w:rsid w:val="005551B5"/>
    <w:rsid w:val="005555B2"/>
    <w:rsid w:val="005557C2"/>
    <w:rsid w:val="00556380"/>
    <w:rsid w:val="00557B0E"/>
    <w:rsid w:val="00557B59"/>
    <w:rsid w:val="00560C63"/>
    <w:rsid w:val="0056120F"/>
    <w:rsid w:val="00561475"/>
    <w:rsid w:val="00561829"/>
    <w:rsid w:val="00562100"/>
    <w:rsid w:val="00562380"/>
    <w:rsid w:val="00562645"/>
    <w:rsid w:val="00562B32"/>
    <w:rsid w:val="00564528"/>
    <w:rsid w:val="00566235"/>
    <w:rsid w:val="005669FA"/>
    <w:rsid w:val="00566F0F"/>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629"/>
    <w:rsid w:val="00575C15"/>
    <w:rsid w:val="00575CC0"/>
    <w:rsid w:val="00576531"/>
    <w:rsid w:val="00576573"/>
    <w:rsid w:val="00577BFD"/>
    <w:rsid w:val="0058014D"/>
    <w:rsid w:val="005819FC"/>
    <w:rsid w:val="0058250E"/>
    <w:rsid w:val="00582524"/>
    <w:rsid w:val="00582985"/>
    <w:rsid w:val="00585464"/>
    <w:rsid w:val="00585984"/>
    <w:rsid w:val="00585B1A"/>
    <w:rsid w:val="00587040"/>
    <w:rsid w:val="0058721D"/>
    <w:rsid w:val="00591953"/>
    <w:rsid w:val="00591F84"/>
    <w:rsid w:val="00592663"/>
    <w:rsid w:val="00595340"/>
    <w:rsid w:val="0059586C"/>
    <w:rsid w:val="00595CFE"/>
    <w:rsid w:val="005969A0"/>
    <w:rsid w:val="005A140C"/>
    <w:rsid w:val="005A161F"/>
    <w:rsid w:val="005A40A7"/>
    <w:rsid w:val="005A5EBE"/>
    <w:rsid w:val="005A6880"/>
    <w:rsid w:val="005A72B5"/>
    <w:rsid w:val="005A7586"/>
    <w:rsid w:val="005A7799"/>
    <w:rsid w:val="005B075D"/>
    <w:rsid w:val="005B0834"/>
    <w:rsid w:val="005B189D"/>
    <w:rsid w:val="005B1F3D"/>
    <w:rsid w:val="005B270F"/>
    <w:rsid w:val="005B3D93"/>
    <w:rsid w:val="005B4661"/>
    <w:rsid w:val="005B4869"/>
    <w:rsid w:val="005B490B"/>
    <w:rsid w:val="005B4D6E"/>
    <w:rsid w:val="005B6534"/>
    <w:rsid w:val="005B67D2"/>
    <w:rsid w:val="005B6DC0"/>
    <w:rsid w:val="005B7A8F"/>
    <w:rsid w:val="005B7E05"/>
    <w:rsid w:val="005C0677"/>
    <w:rsid w:val="005C0C8C"/>
    <w:rsid w:val="005C16CA"/>
    <w:rsid w:val="005C1A6D"/>
    <w:rsid w:val="005C225A"/>
    <w:rsid w:val="005C2FD7"/>
    <w:rsid w:val="005C3284"/>
    <w:rsid w:val="005C4D90"/>
    <w:rsid w:val="005C54CC"/>
    <w:rsid w:val="005C55DF"/>
    <w:rsid w:val="005C581D"/>
    <w:rsid w:val="005C5FDB"/>
    <w:rsid w:val="005C638C"/>
    <w:rsid w:val="005D08A4"/>
    <w:rsid w:val="005D094D"/>
    <w:rsid w:val="005D16DC"/>
    <w:rsid w:val="005D18D8"/>
    <w:rsid w:val="005D1FB3"/>
    <w:rsid w:val="005D23BC"/>
    <w:rsid w:val="005D299B"/>
    <w:rsid w:val="005D3136"/>
    <w:rsid w:val="005D4691"/>
    <w:rsid w:val="005D4C3D"/>
    <w:rsid w:val="005D519F"/>
    <w:rsid w:val="005D52FC"/>
    <w:rsid w:val="005D7B84"/>
    <w:rsid w:val="005E048D"/>
    <w:rsid w:val="005E2030"/>
    <w:rsid w:val="005E268D"/>
    <w:rsid w:val="005E3794"/>
    <w:rsid w:val="005E405E"/>
    <w:rsid w:val="005E5D0D"/>
    <w:rsid w:val="005E68CB"/>
    <w:rsid w:val="005E6B5A"/>
    <w:rsid w:val="005F0D01"/>
    <w:rsid w:val="005F15B2"/>
    <w:rsid w:val="005F22EB"/>
    <w:rsid w:val="005F31A6"/>
    <w:rsid w:val="005F35F5"/>
    <w:rsid w:val="005F45ED"/>
    <w:rsid w:val="005F4DAD"/>
    <w:rsid w:val="005F54AD"/>
    <w:rsid w:val="005F58A3"/>
    <w:rsid w:val="005F77F0"/>
    <w:rsid w:val="005F7C4B"/>
    <w:rsid w:val="005F7FE0"/>
    <w:rsid w:val="00601DAC"/>
    <w:rsid w:val="00602B6B"/>
    <w:rsid w:val="006036A8"/>
    <w:rsid w:val="0060399C"/>
    <w:rsid w:val="006044D7"/>
    <w:rsid w:val="006046BA"/>
    <w:rsid w:val="0060513C"/>
    <w:rsid w:val="006056C9"/>
    <w:rsid w:val="006066BC"/>
    <w:rsid w:val="00606716"/>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520"/>
    <w:rsid w:val="0062553F"/>
    <w:rsid w:val="00625982"/>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944"/>
    <w:rsid w:val="00646AB3"/>
    <w:rsid w:val="00646DF9"/>
    <w:rsid w:val="00647B5B"/>
    <w:rsid w:val="00647E6F"/>
    <w:rsid w:val="00650274"/>
    <w:rsid w:val="00650687"/>
    <w:rsid w:val="00652AC7"/>
    <w:rsid w:val="0065472F"/>
    <w:rsid w:val="00656143"/>
    <w:rsid w:val="00656564"/>
    <w:rsid w:val="00660689"/>
    <w:rsid w:val="006606F6"/>
    <w:rsid w:val="006614FF"/>
    <w:rsid w:val="006624E7"/>
    <w:rsid w:val="006628E4"/>
    <w:rsid w:val="00662C0A"/>
    <w:rsid w:val="00663262"/>
    <w:rsid w:val="006643A4"/>
    <w:rsid w:val="00665197"/>
    <w:rsid w:val="0066549A"/>
    <w:rsid w:val="00666648"/>
    <w:rsid w:val="0066744C"/>
    <w:rsid w:val="0067040F"/>
    <w:rsid w:val="006715CE"/>
    <w:rsid w:val="00672261"/>
    <w:rsid w:val="00672499"/>
    <w:rsid w:val="00673849"/>
    <w:rsid w:val="00673DB1"/>
    <w:rsid w:val="00674595"/>
    <w:rsid w:val="00675EB3"/>
    <w:rsid w:val="00675F38"/>
    <w:rsid w:val="006769CE"/>
    <w:rsid w:val="00677FE6"/>
    <w:rsid w:val="006807EC"/>
    <w:rsid w:val="006810BD"/>
    <w:rsid w:val="0068145A"/>
    <w:rsid w:val="006814EC"/>
    <w:rsid w:val="00681A07"/>
    <w:rsid w:val="0068208A"/>
    <w:rsid w:val="0068457F"/>
    <w:rsid w:val="006846EF"/>
    <w:rsid w:val="00684A0B"/>
    <w:rsid w:val="0068566A"/>
    <w:rsid w:val="00685F6B"/>
    <w:rsid w:val="00686281"/>
    <w:rsid w:val="00686DE4"/>
    <w:rsid w:val="00687B69"/>
    <w:rsid w:val="00687F7E"/>
    <w:rsid w:val="006912B6"/>
    <w:rsid w:val="00691487"/>
    <w:rsid w:val="006915FB"/>
    <w:rsid w:val="0069204C"/>
    <w:rsid w:val="00692953"/>
    <w:rsid w:val="006929B3"/>
    <w:rsid w:val="00692E4F"/>
    <w:rsid w:val="00693129"/>
    <w:rsid w:val="0069407C"/>
    <w:rsid w:val="0069417F"/>
    <w:rsid w:val="006945FB"/>
    <w:rsid w:val="0069533B"/>
    <w:rsid w:val="00695A82"/>
    <w:rsid w:val="00695BEA"/>
    <w:rsid w:val="00695EB9"/>
    <w:rsid w:val="00696B3F"/>
    <w:rsid w:val="00696EAA"/>
    <w:rsid w:val="00696F1D"/>
    <w:rsid w:val="006970E4"/>
    <w:rsid w:val="00697327"/>
    <w:rsid w:val="006975D8"/>
    <w:rsid w:val="00697A6E"/>
    <w:rsid w:val="006A026F"/>
    <w:rsid w:val="006A139E"/>
    <w:rsid w:val="006A13D1"/>
    <w:rsid w:val="006A188D"/>
    <w:rsid w:val="006A23B1"/>
    <w:rsid w:val="006A3DC9"/>
    <w:rsid w:val="006A49CB"/>
    <w:rsid w:val="006A4F77"/>
    <w:rsid w:val="006A523D"/>
    <w:rsid w:val="006A5680"/>
    <w:rsid w:val="006A57D0"/>
    <w:rsid w:val="006A6273"/>
    <w:rsid w:val="006A72A0"/>
    <w:rsid w:val="006A7463"/>
    <w:rsid w:val="006A7616"/>
    <w:rsid w:val="006B28C3"/>
    <w:rsid w:val="006B338B"/>
    <w:rsid w:val="006B3998"/>
    <w:rsid w:val="006B3AED"/>
    <w:rsid w:val="006B4D78"/>
    <w:rsid w:val="006B5A7C"/>
    <w:rsid w:val="006B5C88"/>
    <w:rsid w:val="006B5D54"/>
    <w:rsid w:val="006B6717"/>
    <w:rsid w:val="006B70B8"/>
    <w:rsid w:val="006B72BA"/>
    <w:rsid w:val="006C0C70"/>
    <w:rsid w:val="006C0FDB"/>
    <w:rsid w:val="006C27B9"/>
    <w:rsid w:val="006C3266"/>
    <w:rsid w:val="006C4E84"/>
    <w:rsid w:val="006C5595"/>
    <w:rsid w:val="006C63E4"/>
    <w:rsid w:val="006C68CC"/>
    <w:rsid w:val="006D1112"/>
    <w:rsid w:val="006D21DC"/>
    <w:rsid w:val="006D2B24"/>
    <w:rsid w:val="006D51CD"/>
    <w:rsid w:val="006D6385"/>
    <w:rsid w:val="006D6474"/>
    <w:rsid w:val="006D69FB"/>
    <w:rsid w:val="006D6EFD"/>
    <w:rsid w:val="006D7018"/>
    <w:rsid w:val="006D7327"/>
    <w:rsid w:val="006E14B7"/>
    <w:rsid w:val="006E3F1D"/>
    <w:rsid w:val="006E42FC"/>
    <w:rsid w:val="006E48F1"/>
    <w:rsid w:val="006E4FD1"/>
    <w:rsid w:val="006E5158"/>
    <w:rsid w:val="006E53CB"/>
    <w:rsid w:val="006E61BD"/>
    <w:rsid w:val="006F0670"/>
    <w:rsid w:val="006F090D"/>
    <w:rsid w:val="006F1005"/>
    <w:rsid w:val="006F17D7"/>
    <w:rsid w:val="006F284D"/>
    <w:rsid w:val="006F2DAD"/>
    <w:rsid w:val="006F46AC"/>
    <w:rsid w:val="006F4B91"/>
    <w:rsid w:val="006F4E50"/>
    <w:rsid w:val="006F59C0"/>
    <w:rsid w:val="007004AE"/>
    <w:rsid w:val="00700BDC"/>
    <w:rsid w:val="0070101D"/>
    <w:rsid w:val="00701611"/>
    <w:rsid w:val="00701FA5"/>
    <w:rsid w:val="00702625"/>
    <w:rsid w:val="00702847"/>
    <w:rsid w:val="00703649"/>
    <w:rsid w:val="007037CE"/>
    <w:rsid w:val="007056F9"/>
    <w:rsid w:val="007058A4"/>
    <w:rsid w:val="00705CE6"/>
    <w:rsid w:val="00705FF7"/>
    <w:rsid w:val="00706026"/>
    <w:rsid w:val="007065D0"/>
    <w:rsid w:val="007067EB"/>
    <w:rsid w:val="00706816"/>
    <w:rsid w:val="00706FAA"/>
    <w:rsid w:val="007076C2"/>
    <w:rsid w:val="007100A4"/>
    <w:rsid w:val="007102F1"/>
    <w:rsid w:val="00710EA6"/>
    <w:rsid w:val="0071166C"/>
    <w:rsid w:val="0071519A"/>
    <w:rsid w:val="00715CD0"/>
    <w:rsid w:val="00715D5B"/>
    <w:rsid w:val="00715DF7"/>
    <w:rsid w:val="007200B5"/>
    <w:rsid w:val="00720240"/>
    <w:rsid w:val="00721DA2"/>
    <w:rsid w:val="007231C3"/>
    <w:rsid w:val="007233C2"/>
    <w:rsid w:val="00723411"/>
    <w:rsid w:val="0072396A"/>
    <w:rsid w:val="007239D5"/>
    <w:rsid w:val="00723C7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31"/>
    <w:rsid w:val="00735A14"/>
    <w:rsid w:val="00735CD4"/>
    <w:rsid w:val="00735DBB"/>
    <w:rsid w:val="00735F33"/>
    <w:rsid w:val="0073754B"/>
    <w:rsid w:val="007379C3"/>
    <w:rsid w:val="007417BB"/>
    <w:rsid w:val="00741B7D"/>
    <w:rsid w:val="00741BDF"/>
    <w:rsid w:val="007422BD"/>
    <w:rsid w:val="0074443F"/>
    <w:rsid w:val="00744780"/>
    <w:rsid w:val="007449F1"/>
    <w:rsid w:val="00747F24"/>
    <w:rsid w:val="0075160C"/>
    <w:rsid w:val="007524B3"/>
    <w:rsid w:val="00752ADE"/>
    <w:rsid w:val="00752AEF"/>
    <w:rsid w:val="00753524"/>
    <w:rsid w:val="0075678C"/>
    <w:rsid w:val="00756D41"/>
    <w:rsid w:val="00757114"/>
    <w:rsid w:val="007573A9"/>
    <w:rsid w:val="0076046C"/>
    <w:rsid w:val="00760577"/>
    <w:rsid w:val="00760D36"/>
    <w:rsid w:val="00761533"/>
    <w:rsid w:val="00761808"/>
    <w:rsid w:val="00762555"/>
    <w:rsid w:val="00762E70"/>
    <w:rsid w:val="00764491"/>
    <w:rsid w:val="00764565"/>
    <w:rsid w:val="0076538B"/>
    <w:rsid w:val="0076657F"/>
    <w:rsid w:val="007666EA"/>
    <w:rsid w:val="00766F62"/>
    <w:rsid w:val="0076796A"/>
    <w:rsid w:val="00767DAE"/>
    <w:rsid w:val="00770450"/>
    <w:rsid w:val="007711BB"/>
    <w:rsid w:val="007714EB"/>
    <w:rsid w:val="007719ED"/>
    <w:rsid w:val="007727F1"/>
    <w:rsid w:val="00774F63"/>
    <w:rsid w:val="0077507A"/>
    <w:rsid w:val="007756EF"/>
    <w:rsid w:val="0077591F"/>
    <w:rsid w:val="00775954"/>
    <w:rsid w:val="00775F8F"/>
    <w:rsid w:val="0078067D"/>
    <w:rsid w:val="0078080F"/>
    <w:rsid w:val="00780AE9"/>
    <w:rsid w:val="00780D48"/>
    <w:rsid w:val="00782C3E"/>
    <w:rsid w:val="00784359"/>
    <w:rsid w:val="0078460B"/>
    <w:rsid w:val="007854A8"/>
    <w:rsid w:val="007854D6"/>
    <w:rsid w:val="007859DD"/>
    <w:rsid w:val="00786BF8"/>
    <w:rsid w:val="007872AE"/>
    <w:rsid w:val="00787CEB"/>
    <w:rsid w:val="0079021B"/>
    <w:rsid w:val="00790D36"/>
    <w:rsid w:val="00792EB3"/>
    <w:rsid w:val="00794665"/>
    <w:rsid w:val="00794EE6"/>
    <w:rsid w:val="0079509A"/>
    <w:rsid w:val="0079723D"/>
    <w:rsid w:val="007A065E"/>
    <w:rsid w:val="007A0B7B"/>
    <w:rsid w:val="007A0FC0"/>
    <w:rsid w:val="007A1642"/>
    <w:rsid w:val="007A2A3F"/>
    <w:rsid w:val="007A2BAC"/>
    <w:rsid w:val="007A404A"/>
    <w:rsid w:val="007A4A06"/>
    <w:rsid w:val="007A4A46"/>
    <w:rsid w:val="007A5D0B"/>
    <w:rsid w:val="007A6247"/>
    <w:rsid w:val="007A7059"/>
    <w:rsid w:val="007A72D8"/>
    <w:rsid w:val="007A760A"/>
    <w:rsid w:val="007A792B"/>
    <w:rsid w:val="007A7D96"/>
    <w:rsid w:val="007B0B43"/>
    <w:rsid w:val="007B17AB"/>
    <w:rsid w:val="007B440C"/>
    <w:rsid w:val="007B50D4"/>
    <w:rsid w:val="007B5E04"/>
    <w:rsid w:val="007B6786"/>
    <w:rsid w:val="007B72E8"/>
    <w:rsid w:val="007B79BC"/>
    <w:rsid w:val="007C085D"/>
    <w:rsid w:val="007C0C90"/>
    <w:rsid w:val="007C1B33"/>
    <w:rsid w:val="007C2474"/>
    <w:rsid w:val="007C2846"/>
    <w:rsid w:val="007C2A83"/>
    <w:rsid w:val="007C3798"/>
    <w:rsid w:val="007C492D"/>
    <w:rsid w:val="007C4F50"/>
    <w:rsid w:val="007C5E02"/>
    <w:rsid w:val="007C660F"/>
    <w:rsid w:val="007C6B54"/>
    <w:rsid w:val="007C7ADC"/>
    <w:rsid w:val="007D0BE1"/>
    <w:rsid w:val="007D19BD"/>
    <w:rsid w:val="007D23DE"/>
    <w:rsid w:val="007D252D"/>
    <w:rsid w:val="007D2538"/>
    <w:rsid w:val="007D26EF"/>
    <w:rsid w:val="007D2A80"/>
    <w:rsid w:val="007D2D3B"/>
    <w:rsid w:val="007D4189"/>
    <w:rsid w:val="007D4550"/>
    <w:rsid w:val="007D4760"/>
    <w:rsid w:val="007D49AA"/>
    <w:rsid w:val="007D5F88"/>
    <w:rsid w:val="007D7431"/>
    <w:rsid w:val="007E0154"/>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DFC"/>
    <w:rsid w:val="00801F8E"/>
    <w:rsid w:val="00802268"/>
    <w:rsid w:val="00803B62"/>
    <w:rsid w:val="00805155"/>
    <w:rsid w:val="0080661A"/>
    <w:rsid w:val="00806E16"/>
    <w:rsid w:val="008075EF"/>
    <w:rsid w:val="0080761A"/>
    <w:rsid w:val="008138CF"/>
    <w:rsid w:val="00813B38"/>
    <w:rsid w:val="00813CA6"/>
    <w:rsid w:val="00814015"/>
    <w:rsid w:val="00814C35"/>
    <w:rsid w:val="00817D82"/>
    <w:rsid w:val="00817FB4"/>
    <w:rsid w:val="008211EC"/>
    <w:rsid w:val="00821A09"/>
    <w:rsid w:val="00822BA0"/>
    <w:rsid w:val="00823611"/>
    <w:rsid w:val="0082475B"/>
    <w:rsid w:val="0082517B"/>
    <w:rsid w:val="00825D14"/>
    <w:rsid w:val="00826757"/>
    <w:rsid w:val="008267FD"/>
    <w:rsid w:val="00826F9E"/>
    <w:rsid w:val="0082761B"/>
    <w:rsid w:val="00827F6C"/>
    <w:rsid w:val="0083005C"/>
    <w:rsid w:val="00830AA9"/>
    <w:rsid w:val="00831F27"/>
    <w:rsid w:val="00832228"/>
    <w:rsid w:val="00832578"/>
    <w:rsid w:val="00832A74"/>
    <w:rsid w:val="00834E0E"/>
    <w:rsid w:val="00834EF3"/>
    <w:rsid w:val="008351F3"/>
    <w:rsid w:val="008365EB"/>
    <w:rsid w:val="008370BD"/>
    <w:rsid w:val="008371A8"/>
    <w:rsid w:val="00837C85"/>
    <w:rsid w:val="00840616"/>
    <w:rsid w:val="008407AF"/>
    <w:rsid w:val="00844044"/>
    <w:rsid w:val="0084573C"/>
    <w:rsid w:val="0084623A"/>
    <w:rsid w:val="008465D9"/>
    <w:rsid w:val="008468A3"/>
    <w:rsid w:val="008471F1"/>
    <w:rsid w:val="00847596"/>
    <w:rsid w:val="00847750"/>
    <w:rsid w:val="00847BB3"/>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19AE"/>
    <w:rsid w:val="008624D9"/>
    <w:rsid w:val="00863BF9"/>
    <w:rsid w:val="0086491E"/>
    <w:rsid w:val="00866289"/>
    <w:rsid w:val="00872213"/>
    <w:rsid w:val="00872293"/>
    <w:rsid w:val="00873219"/>
    <w:rsid w:val="00873288"/>
    <w:rsid w:val="00874147"/>
    <w:rsid w:val="00874F18"/>
    <w:rsid w:val="00877687"/>
    <w:rsid w:val="00880C59"/>
    <w:rsid w:val="00881258"/>
    <w:rsid w:val="00881B74"/>
    <w:rsid w:val="00882712"/>
    <w:rsid w:val="00883515"/>
    <w:rsid w:val="00883E07"/>
    <w:rsid w:val="00884FC4"/>
    <w:rsid w:val="00884FE2"/>
    <w:rsid w:val="008851F3"/>
    <w:rsid w:val="00886A5E"/>
    <w:rsid w:val="0088785F"/>
    <w:rsid w:val="00887B73"/>
    <w:rsid w:val="0089002E"/>
    <w:rsid w:val="0089014E"/>
    <w:rsid w:val="008917FD"/>
    <w:rsid w:val="00892126"/>
    <w:rsid w:val="0089220C"/>
    <w:rsid w:val="00892FF5"/>
    <w:rsid w:val="00893080"/>
    <w:rsid w:val="0089363A"/>
    <w:rsid w:val="00893960"/>
    <w:rsid w:val="00893A13"/>
    <w:rsid w:val="00893B53"/>
    <w:rsid w:val="0089434B"/>
    <w:rsid w:val="008952EC"/>
    <w:rsid w:val="008957F8"/>
    <w:rsid w:val="008964D0"/>
    <w:rsid w:val="00897B6B"/>
    <w:rsid w:val="008A02BF"/>
    <w:rsid w:val="008A181B"/>
    <w:rsid w:val="008A19FF"/>
    <w:rsid w:val="008A5008"/>
    <w:rsid w:val="008A70D6"/>
    <w:rsid w:val="008A74CF"/>
    <w:rsid w:val="008B08B6"/>
    <w:rsid w:val="008B0C42"/>
    <w:rsid w:val="008B1824"/>
    <w:rsid w:val="008B5B36"/>
    <w:rsid w:val="008B5EBF"/>
    <w:rsid w:val="008B6A98"/>
    <w:rsid w:val="008B6B65"/>
    <w:rsid w:val="008B6C92"/>
    <w:rsid w:val="008B6D5A"/>
    <w:rsid w:val="008B7104"/>
    <w:rsid w:val="008C016B"/>
    <w:rsid w:val="008C0536"/>
    <w:rsid w:val="008C1599"/>
    <w:rsid w:val="008C30F5"/>
    <w:rsid w:val="008C3983"/>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AE6"/>
    <w:rsid w:val="008E7DD5"/>
    <w:rsid w:val="008E7F27"/>
    <w:rsid w:val="008F02A0"/>
    <w:rsid w:val="008F08DF"/>
    <w:rsid w:val="008F09DB"/>
    <w:rsid w:val="008F1236"/>
    <w:rsid w:val="008F2222"/>
    <w:rsid w:val="008F268B"/>
    <w:rsid w:val="008F2798"/>
    <w:rsid w:val="008F3B97"/>
    <w:rsid w:val="008F50EE"/>
    <w:rsid w:val="008F5D24"/>
    <w:rsid w:val="008F5FA9"/>
    <w:rsid w:val="008F66E1"/>
    <w:rsid w:val="009001D0"/>
    <w:rsid w:val="00900EF8"/>
    <w:rsid w:val="00902BB3"/>
    <w:rsid w:val="00903A00"/>
    <w:rsid w:val="00904924"/>
    <w:rsid w:val="00904E5A"/>
    <w:rsid w:val="00904F60"/>
    <w:rsid w:val="009052B1"/>
    <w:rsid w:val="00905804"/>
    <w:rsid w:val="009073AD"/>
    <w:rsid w:val="00907CA0"/>
    <w:rsid w:val="0091035B"/>
    <w:rsid w:val="00910480"/>
    <w:rsid w:val="0091118D"/>
    <w:rsid w:val="009113AD"/>
    <w:rsid w:val="0091184B"/>
    <w:rsid w:val="00911DE0"/>
    <w:rsid w:val="00912FD4"/>
    <w:rsid w:val="009134F5"/>
    <w:rsid w:val="00913614"/>
    <w:rsid w:val="00913AC7"/>
    <w:rsid w:val="009151B7"/>
    <w:rsid w:val="00917776"/>
    <w:rsid w:val="00917C92"/>
    <w:rsid w:val="00917FF9"/>
    <w:rsid w:val="00922D44"/>
    <w:rsid w:val="00922E33"/>
    <w:rsid w:val="00923A42"/>
    <w:rsid w:val="00924125"/>
    <w:rsid w:val="009246F6"/>
    <w:rsid w:val="009249B8"/>
    <w:rsid w:val="009249E4"/>
    <w:rsid w:val="00925631"/>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7086"/>
    <w:rsid w:val="00941543"/>
    <w:rsid w:val="009422AE"/>
    <w:rsid w:val="0094247A"/>
    <w:rsid w:val="00943780"/>
    <w:rsid w:val="00943FD6"/>
    <w:rsid w:val="00945742"/>
    <w:rsid w:val="00945777"/>
    <w:rsid w:val="00945FCB"/>
    <w:rsid w:val="00947DE3"/>
    <w:rsid w:val="0095119F"/>
    <w:rsid w:val="0095271B"/>
    <w:rsid w:val="009527AB"/>
    <w:rsid w:val="00953FD9"/>
    <w:rsid w:val="009548AA"/>
    <w:rsid w:val="0095597F"/>
    <w:rsid w:val="0095604B"/>
    <w:rsid w:val="00956E5C"/>
    <w:rsid w:val="009576F5"/>
    <w:rsid w:val="00960A55"/>
    <w:rsid w:val="00960ED9"/>
    <w:rsid w:val="00961586"/>
    <w:rsid w:val="00961DFF"/>
    <w:rsid w:val="00962D79"/>
    <w:rsid w:val="009630A0"/>
    <w:rsid w:val="00964080"/>
    <w:rsid w:val="00964380"/>
    <w:rsid w:val="009655E5"/>
    <w:rsid w:val="00970FBE"/>
    <w:rsid w:val="0097263E"/>
    <w:rsid w:val="00972F97"/>
    <w:rsid w:val="0097309A"/>
    <w:rsid w:val="0097347B"/>
    <w:rsid w:val="00974158"/>
    <w:rsid w:val="0097707C"/>
    <w:rsid w:val="009802AF"/>
    <w:rsid w:val="009804CD"/>
    <w:rsid w:val="00981132"/>
    <w:rsid w:val="00981EFE"/>
    <w:rsid w:val="009836A8"/>
    <w:rsid w:val="00984133"/>
    <w:rsid w:val="009856F4"/>
    <w:rsid w:val="00985725"/>
    <w:rsid w:val="00985838"/>
    <w:rsid w:val="00985B6E"/>
    <w:rsid w:val="00986F9B"/>
    <w:rsid w:val="009906B3"/>
    <w:rsid w:val="009915FE"/>
    <w:rsid w:val="00992196"/>
    <w:rsid w:val="00992941"/>
    <w:rsid w:val="00992F61"/>
    <w:rsid w:val="009940BB"/>
    <w:rsid w:val="00994EB0"/>
    <w:rsid w:val="00994F0A"/>
    <w:rsid w:val="0099504B"/>
    <w:rsid w:val="00995C79"/>
    <w:rsid w:val="00995F21"/>
    <w:rsid w:val="009973CB"/>
    <w:rsid w:val="009A015F"/>
    <w:rsid w:val="009A01BA"/>
    <w:rsid w:val="009A03B2"/>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67BF"/>
    <w:rsid w:val="009A72C6"/>
    <w:rsid w:val="009A7715"/>
    <w:rsid w:val="009B056E"/>
    <w:rsid w:val="009B0D8A"/>
    <w:rsid w:val="009B0E5B"/>
    <w:rsid w:val="009B0F65"/>
    <w:rsid w:val="009B1CB7"/>
    <w:rsid w:val="009B23A2"/>
    <w:rsid w:val="009B2E50"/>
    <w:rsid w:val="009B6A1F"/>
    <w:rsid w:val="009B6CBF"/>
    <w:rsid w:val="009B76D9"/>
    <w:rsid w:val="009B7FB2"/>
    <w:rsid w:val="009B7FFD"/>
    <w:rsid w:val="009C1186"/>
    <w:rsid w:val="009C1191"/>
    <w:rsid w:val="009C1C01"/>
    <w:rsid w:val="009C1D43"/>
    <w:rsid w:val="009C39DF"/>
    <w:rsid w:val="009C494C"/>
    <w:rsid w:val="009C638E"/>
    <w:rsid w:val="009C697C"/>
    <w:rsid w:val="009C7399"/>
    <w:rsid w:val="009D0597"/>
    <w:rsid w:val="009D0883"/>
    <w:rsid w:val="009D0CD4"/>
    <w:rsid w:val="009D1093"/>
    <w:rsid w:val="009D117C"/>
    <w:rsid w:val="009D1873"/>
    <w:rsid w:val="009D1C69"/>
    <w:rsid w:val="009D1E72"/>
    <w:rsid w:val="009D1F07"/>
    <w:rsid w:val="009D231F"/>
    <w:rsid w:val="009D2691"/>
    <w:rsid w:val="009D2801"/>
    <w:rsid w:val="009D2C87"/>
    <w:rsid w:val="009D2F4D"/>
    <w:rsid w:val="009D3E09"/>
    <w:rsid w:val="009D4741"/>
    <w:rsid w:val="009D5EC2"/>
    <w:rsid w:val="009D7881"/>
    <w:rsid w:val="009D7D84"/>
    <w:rsid w:val="009E041F"/>
    <w:rsid w:val="009E1D24"/>
    <w:rsid w:val="009E2659"/>
    <w:rsid w:val="009E3128"/>
    <w:rsid w:val="009E394D"/>
    <w:rsid w:val="009E3DD9"/>
    <w:rsid w:val="009E42F4"/>
    <w:rsid w:val="009E4906"/>
    <w:rsid w:val="009E5D14"/>
    <w:rsid w:val="009E65A9"/>
    <w:rsid w:val="009E6680"/>
    <w:rsid w:val="009E7439"/>
    <w:rsid w:val="009E792A"/>
    <w:rsid w:val="009E7DC8"/>
    <w:rsid w:val="009F0AA0"/>
    <w:rsid w:val="009F259C"/>
    <w:rsid w:val="009F2726"/>
    <w:rsid w:val="009F2A77"/>
    <w:rsid w:val="009F38B6"/>
    <w:rsid w:val="009F471F"/>
    <w:rsid w:val="009F5A95"/>
    <w:rsid w:val="009F5F6A"/>
    <w:rsid w:val="009F60E0"/>
    <w:rsid w:val="009F6A26"/>
    <w:rsid w:val="009F7531"/>
    <w:rsid w:val="009F7784"/>
    <w:rsid w:val="009F7866"/>
    <w:rsid w:val="00A002A9"/>
    <w:rsid w:val="00A00D78"/>
    <w:rsid w:val="00A01342"/>
    <w:rsid w:val="00A021A8"/>
    <w:rsid w:val="00A02946"/>
    <w:rsid w:val="00A03787"/>
    <w:rsid w:val="00A054B5"/>
    <w:rsid w:val="00A05609"/>
    <w:rsid w:val="00A06581"/>
    <w:rsid w:val="00A06AA3"/>
    <w:rsid w:val="00A06B2C"/>
    <w:rsid w:val="00A07031"/>
    <w:rsid w:val="00A07620"/>
    <w:rsid w:val="00A07CEB"/>
    <w:rsid w:val="00A07D11"/>
    <w:rsid w:val="00A10ADC"/>
    <w:rsid w:val="00A1233D"/>
    <w:rsid w:val="00A12413"/>
    <w:rsid w:val="00A1363F"/>
    <w:rsid w:val="00A13981"/>
    <w:rsid w:val="00A158A3"/>
    <w:rsid w:val="00A15A4A"/>
    <w:rsid w:val="00A15EEF"/>
    <w:rsid w:val="00A16AAE"/>
    <w:rsid w:val="00A17459"/>
    <w:rsid w:val="00A17E47"/>
    <w:rsid w:val="00A21760"/>
    <w:rsid w:val="00A21887"/>
    <w:rsid w:val="00A21C0C"/>
    <w:rsid w:val="00A21E16"/>
    <w:rsid w:val="00A22737"/>
    <w:rsid w:val="00A2303D"/>
    <w:rsid w:val="00A2352D"/>
    <w:rsid w:val="00A238D6"/>
    <w:rsid w:val="00A24B20"/>
    <w:rsid w:val="00A2562C"/>
    <w:rsid w:val="00A263ED"/>
    <w:rsid w:val="00A26EDC"/>
    <w:rsid w:val="00A309C4"/>
    <w:rsid w:val="00A3185A"/>
    <w:rsid w:val="00A318B5"/>
    <w:rsid w:val="00A3392D"/>
    <w:rsid w:val="00A3535B"/>
    <w:rsid w:val="00A35885"/>
    <w:rsid w:val="00A36A44"/>
    <w:rsid w:val="00A36C77"/>
    <w:rsid w:val="00A375B3"/>
    <w:rsid w:val="00A37AD8"/>
    <w:rsid w:val="00A40494"/>
    <w:rsid w:val="00A40696"/>
    <w:rsid w:val="00A407C2"/>
    <w:rsid w:val="00A419C1"/>
    <w:rsid w:val="00A42CC6"/>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5CE"/>
    <w:rsid w:val="00A61703"/>
    <w:rsid w:val="00A61D5B"/>
    <w:rsid w:val="00A6201C"/>
    <w:rsid w:val="00A6274E"/>
    <w:rsid w:val="00A62A0D"/>
    <w:rsid w:val="00A62A5E"/>
    <w:rsid w:val="00A62CB2"/>
    <w:rsid w:val="00A63110"/>
    <w:rsid w:val="00A64C8F"/>
    <w:rsid w:val="00A654B9"/>
    <w:rsid w:val="00A66909"/>
    <w:rsid w:val="00A674EE"/>
    <w:rsid w:val="00A67D82"/>
    <w:rsid w:val="00A70381"/>
    <w:rsid w:val="00A71443"/>
    <w:rsid w:val="00A71509"/>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64F"/>
    <w:rsid w:val="00A85C38"/>
    <w:rsid w:val="00A85C5A"/>
    <w:rsid w:val="00A85D1E"/>
    <w:rsid w:val="00A8644B"/>
    <w:rsid w:val="00A87FA5"/>
    <w:rsid w:val="00A90508"/>
    <w:rsid w:val="00A9050E"/>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B40"/>
    <w:rsid w:val="00AA7D4E"/>
    <w:rsid w:val="00AB0393"/>
    <w:rsid w:val="00AB0613"/>
    <w:rsid w:val="00AB0D52"/>
    <w:rsid w:val="00AB0E2A"/>
    <w:rsid w:val="00AB1D7C"/>
    <w:rsid w:val="00AB38D1"/>
    <w:rsid w:val="00AB3E1E"/>
    <w:rsid w:val="00AB4275"/>
    <w:rsid w:val="00AB5555"/>
    <w:rsid w:val="00AB5639"/>
    <w:rsid w:val="00AB6470"/>
    <w:rsid w:val="00AB6F54"/>
    <w:rsid w:val="00AB6FD3"/>
    <w:rsid w:val="00AC0720"/>
    <w:rsid w:val="00AC0942"/>
    <w:rsid w:val="00AC2CBE"/>
    <w:rsid w:val="00AC3ED2"/>
    <w:rsid w:val="00AC3EF9"/>
    <w:rsid w:val="00AC443D"/>
    <w:rsid w:val="00AC5EA7"/>
    <w:rsid w:val="00AC60CE"/>
    <w:rsid w:val="00AC7DD6"/>
    <w:rsid w:val="00AD03FD"/>
    <w:rsid w:val="00AD0773"/>
    <w:rsid w:val="00AD08E5"/>
    <w:rsid w:val="00AD0BC2"/>
    <w:rsid w:val="00AD108A"/>
    <w:rsid w:val="00AD15C2"/>
    <w:rsid w:val="00AD2AFB"/>
    <w:rsid w:val="00AD2D87"/>
    <w:rsid w:val="00AD30C4"/>
    <w:rsid w:val="00AD4819"/>
    <w:rsid w:val="00AD48C6"/>
    <w:rsid w:val="00AD4A33"/>
    <w:rsid w:val="00AD5A1D"/>
    <w:rsid w:val="00AD5AD6"/>
    <w:rsid w:val="00AE01C4"/>
    <w:rsid w:val="00AE0A21"/>
    <w:rsid w:val="00AE13CF"/>
    <w:rsid w:val="00AE18EC"/>
    <w:rsid w:val="00AE1C64"/>
    <w:rsid w:val="00AE2BEF"/>
    <w:rsid w:val="00AE31A4"/>
    <w:rsid w:val="00AE36DD"/>
    <w:rsid w:val="00AE3B16"/>
    <w:rsid w:val="00AE3F0B"/>
    <w:rsid w:val="00AE3F5B"/>
    <w:rsid w:val="00AE4471"/>
    <w:rsid w:val="00AE50D1"/>
    <w:rsid w:val="00AE664F"/>
    <w:rsid w:val="00AE781F"/>
    <w:rsid w:val="00AE7BFD"/>
    <w:rsid w:val="00AF0187"/>
    <w:rsid w:val="00AF0237"/>
    <w:rsid w:val="00AF03AB"/>
    <w:rsid w:val="00AF0830"/>
    <w:rsid w:val="00AF09CA"/>
    <w:rsid w:val="00AF0FD0"/>
    <w:rsid w:val="00AF20B0"/>
    <w:rsid w:val="00AF5164"/>
    <w:rsid w:val="00AF66D5"/>
    <w:rsid w:val="00AF6877"/>
    <w:rsid w:val="00AF6D2C"/>
    <w:rsid w:val="00B00CA2"/>
    <w:rsid w:val="00B01FA8"/>
    <w:rsid w:val="00B040FB"/>
    <w:rsid w:val="00B043C1"/>
    <w:rsid w:val="00B04913"/>
    <w:rsid w:val="00B07812"/>
    <w:rsid w:val="00B07D5E"/>
    <w:rsid w:val="00B07E10"/>
    <w:rsid w:val="00B10499"/>
    <w:rsid w:val="00B105D0"/>
    <w:rsid w:val="00B1074A"/>
    <w:rsid w:val="00B108ED"/>
    <w:rsid w:val="00B10958"/>
    <w:rsid w:val="00B10BAE"/>
    <w:rsid w:val="00B11C84"/>
    <w:rsid w:val="00B12D7F"/>
    <w:rsid w:val="00B14D3A"/>
    <w:rsid w:val="00B14E0E"/>
    <w:rsid w:val="00B15025"/>
    <w:rsid w:val="00B16C9E"/>
    <w:rsid w:val="00B1736F"/>
    <w:rsid w:val="00B21210"/>
    <w:rsid w:val="00B2199E"/>
    <w:rsid w:val="00B21A5A"/>
    <w:rsid w:val="00B21D90"/>
    <w:rsid w:val="00B22174"/>
    <w:rsid w:val="00B23134"/>
    <w:rsid w:val="00B23682"/>
    <w:rsid w:val="00B23D28"/>
    <w:rsid w:val="00B23DC4"/>
    <w:rsid w:val="00B250B9"/>
    <w:rsid w:val="00B266CC"/>
    <w:rsid w:val="00B269D8"/>
    <w:rsid w:val="00B273F4"/>
    <w:rsid w:val="00B301A7"/>
    <w:rsid w:val="00B3043D"/>
    <w:rsid w:val="00B304CB"/>
    <w:rsid w:val="00B3083D"/>
    <w:rsid w:val="00B33079"/>
    <w:rsid w:val="00B3354E"/>
    <w:rsid w:val="00B33755"/>
    <w:rsid w:val="00B34148"/>
    <w:rsid w:val="00B34313"/>
    <w:rsid w:val="00B35F6C"/>
    <w:rsid w:val="00B36541"/>
    <w:rsid w:val="00B369F7"/>
    <w:rsid w:val="00B373F8"/>
    <w:rsid w:val="00B377EB"/>
    <w:rsid w:val="00B4041B"/>
    <w:rsid w:val="00B414CF"/>
    <w:rsid w:val="00B417DC"/>
    <w:rsid w:val="00B43246"/>
    <w:rsid w:val="00B441B0"/>
    <w:rsid w:val="00B4497C"/>
    <w:rsid w:val="00B4497F"/>
    <w:rsid w:val="00B4533F"/>
    <w:rsid w:val="00B453EC"/>
    <w:rsid w:val="00B456F1"/>
    <w:rsid w:val="00B46376"/>
    <w:rsid w:val="00B47EA3"/>
    <w:rsid w:val="00B500FF"/>
    <w:rsid w:val="00B5040F"/>
    <w:rsid w:val="00B50E8E"/>
    <w:rsid w:val="00B51602"/>
    <w:rsid w:val="00B529FC"/>
    <w:rsid w:val="00B52DA1"/>
    <w:rsid w:val="00B531D2"/>
    <w:rsid w:val="00B54812"/>
    <w:rsid w:val="00B56424"/>
    <w:rsid w:val="00B5656B"/>
    <w:rsid w:val="00B56948"/>
    <w:rsid w:val="00B57BFB"/>
    <w:rsid w:val="00B57DC9"/>
    <w:rsid w:val="00B60F0F"/>
    <w:rsid w:val="00B61D3F"/>
    <w:rsid w:val="00B62AB5"/>
    <w:rsid w:val="00B632F1"/>
    <w:rsid w:val="00B6393E"/>
    <w:rsid w:val="00B63DAE"/>
    <w:rsid w:val="00B64B7B"/>
    <w:rsid w:val="00B64C7D"/>
    <w:rsid w:val="00B65572"/>
    <w:rsid w:val="00B67216"/>
    <w:rsid w:val="00B73A6B"/>
    <w:rsid w:val="00B73C74"/>
    <w:rsid w:val="00B74225"/>
    <w:rsid w:val="00B7484A"/>
    <w:rsid w:val="00B74990"/>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A46"/>
    <w:rsid w:val="00B90199"/>
    <w:rsid w:val="00B90259"/>
    <w:rsid w:val="00B90501"/>
    <w:rsid w:val="00B9078B"/>
    <w:rsid w:val="00B90F74"/>
    <w:rsid w:val="00B91424"/>
    <w:rsid w:val="00B91E43"/>
    <w:rsid w:val="00B91F2F"/>
    <w:rsid w:val="00B9200A"/>
    <w:rsid w:val="00B92FA0"/>
    <w:rsid w:val="00B936EF"/>
    <w:rsid w:val="00B9375F"/>
    <w:rsid w:val="00B93ED2"/>
    <w:rsid w:val="00B949F8"/>
    <w:rsid w:val="00B95800"/>
    <w:rsid w:val="00B96694"/>
    <w:rsid w:val="00B9746D"/>
    <w:rsid w:val="00BA016F"/>
    <w:rsid w:val="00BA032E"/>
    <w:rsid w:val="00BA13C8"/>
    <w:rsid w:val="00BA1B16"/>
    <w:rsid w:val="00BA23FB"/>
    <w:rsid w:val="00BA2A08"/>
    <w:rsid w:val="00BA3A8E"/>
    <w:rsid w:val="00BA3EAA"/>
    <w:rsid w:val="00BA3EC8"/>
    <w:rsid w:val="00BA5049"/>
    <w:rsid w:val="00BA524C"/>
    <w:rsid w:val="00BA5315"/>
    <w:rsid w:val="00BA556F"/>
    <w:rsid w:val="00BA578F"/>
    <w:rsid w:val="00BA5973"/>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E023A"/>
    <w:rsid w:val="00BE2E15"/>
    <w:rsid w:val="00BE3783"/>
    <w:rsid w:val="00BE3C6F"/>
    <w:rsid w:val="00BE4658"/>
    <w:rsid w:val="00BE4BB6"/>
    <w:rsid w:val="00BE4E23"/>
    <w:rsid w:val="00BE600C"/>
    <w:rsid w:val="00BE6B8B"/>
    <w:rsid w:val="00BE7232"/>
    <w:rsid w:val="00BF0DCF"/>
    <w:rsid w:val="00BF1631"/>
    <w:rsid w:val="00BF164D"/>
    <w:rsid w:val="00BF3391"/>
    <w:rsid w:val="00BF54B2"/>
    <w:rsid w:val="00BF5AB9"/>
    <w:rsid w:val="00BF62E8"/>
    <w:rsid w:val="00BF6937"/>
    <w:rsid w:val="00C00D7A"/>
    <w:rsid w:val="00C01AD8"/>
    <w:rsid w:val="00C02F55"/>
    <w:rsid w:val="00C0332B"/>
    <w:rsid w:val="00C036E2"/>
    <w:rsid w:val="00C03933"/>
    <w:rsid w:val="00C03D01"/>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7AF"/>
    <w:rsid w:val="00C163D8"/>
    <w:rsid w:val="00C17BCA"/>
    <w:rsid w:val="00C20C03"/>
    <w:rsid w:val="00C20DF8"/>
    <w:rsid w:val="00C212F0"/>
    <w:rsid w:val="00C213A6"/>
    <w:rsid w:val="00C22804"/>
    <w:rsid w:val="00C22D68"/>
    <w:rsid w:val="00C22D71"/>
    <w:rsid w:val="00C23553"/>
    <w:rsid w:val="00C2472B"/>
    <w:rsid w:val="00C24C9D"/>
    <w:rsid w:val="00C252B7"/>
    <w:rsid w:val="00C301AE"/>
    <w:rsid w:val="00C30A93"/>
    <w:rsid w:val="00C317C7"/>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7E0C"/>
    <w:rsid w:val="00C37F76"/>
    <w:rsid w:val="00C409B8"/>
    <w:rsid w:val="00C416C5"/>
    <w:rsid w:val="00C418F5"/>
    <w:rsid w:val="00C43650"/>
    <w:rsid w:val="00C43D69"/>
    <w:rsid w:val="00C4573B"/>
    <w:rsid w:val="00C458DA"/>
    <w:rsid w:val="00C45F17"/>
    <w:rsid w:val="00C47342"/>
    <w:rsid w:val="00C47BA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23C5"/>
    <w:rsid w:val="00C62745"/>
    <w:rsid w:val="00C62B11"/>
    <w:rsid w:val="00C62BBC"/>
    <w:rsid w:val="00C62CC5"/>
    <w:rsid w:val="00C63451"/>
    <w:rsid w:val="00C669AE"/>
    <w:rsid w:val="00C6715B"/>
    <w:rsid w:val="00C6775E"/>
    <w:rsid w:val="00C677A9"/>
    <w:rsid w:val="00C67B8D"/>
    <w:rsid w:val="00C71F0F"/>
    <w:rsid w:val="00C73E69"/>
    <w:rsid w:val="00C73ED1"/>
    <w:rsid w:val="00C742FB"/>
    <w:rsid w:val="00C7500B"/>
    <w:rsid w:val="00C75A94"/>
    <w:rsid w:val="00C76262"/>
    <w:rsid w:val="00C76EED"/>
    <w:rsid w:val="00C770E1"/>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26E4"/>
    <w:rsid w:val="00C9276B"/>
    <w:rsid w:val="00C93225"/>
    <w:rsid w:val="00C934DA"/>
    <w:rsid w:val="00C93C04"/>
    <w:rsid w:val="00C93CB6"/>
    <w:rsid w:val="00C93F23"/>
    <w:rsid w:val="00C96748"/>
    <w:rsid w:val="00C97B88"/>
    <w:rsid w:val="00C97C5A"/>
    <w:rsid w:val="00CA0460"/>
    <w:rsid w:val="00CA1107"/>
    <w:rsid w:val="00CA26A1"/>
    <w:rsid w:val="00CA3097"/>
    <w:rsid w:val="00CA34D8"/>
    <w:rsid w:val="00CA36A4"/>
    <w:rsid w:val="00CA5274"/>
    <w:rsid w:val="00CA534C"/>
    <w:rsid w:val="00CA5D4C"/>
    <w:rsid w:val="00CA5F5B"/>
    <w:rsid w:val="00CA60CD"/>
    <w:rsid w:val="00CA687B"/>
    <w:rsid w:val="00CA6D7B"/>
    <w:rsid w:val="00CA71C5"/>
    <w:rsid w:val="00CA7B7D"/>
    <w:rsid w:val="00CB05AF"/>
    <w:rsid w:val="00CB0C54"/>
    <w:rsid w:val="00CB1F57"/>
    <w:rsid w:val="00CB224F"/>
    <w:rsid w:val="00CB27BB"/>
    <w:rsid w:val="00CB2901"/>
    <w:rsid w:val="00CB5F65"/>
    <w:rsid w:val="00CB776A"/>
    <w:rsid w:val="00CC0AAD"/>
    <w:rsid w:val="00CC1AF3"/>
    <w:rsid w:val="00CC1F21"/>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8DF"/>
    <w:rsid w:val="00CD23B7"/>
    <w:rsid w:val="00CD42BE"/>
    <w:rsid w:val="00CD4707"/>
    <w:rsid w:val="00CD4799"/>
    <w:rsid w:val="00CD52AC"/>
    <w:rsid w:val="00CD5D87"/>
    <w:rsid w:val="00CD628A"/>
    <w:rsid w:val="00CD6412"/>
    <w:rsid w:val="00CD6D08"/>
    <w:rsid w:val="00CE0F35"/>
    <w:rsid w:val="00CE1D56"/>
    <w:rsid w:val="00CE2780"/>
    <w:rsid w:val="00CE31CE"/>
    <w:rsid w:val="00CE3352"/>
    <w:rsid w:val="00CE4D52"/>
    <w:rsid w:val="00CE4F7B"/>
    <w:rsid w:val="00CE6746"/>
    <w:rsid w:val="00CE6C1B"/>
    <w:rsid w:val="00CE713C"/>
    <w:rsid w:val="00CE740D"/>
    <w:rsid w:val="00CE7CCE"/>
    <w:rsid w:val="00CF0044"/>
    <w:rsid w:val="00CF0234"/>
    <w:rsid w:val="00CF0A98"/>
    <w:rsid w:val="00CF0B56"/>
    <w:rsid w:val="00CF0E4D"/>
    <w:rsid w:val="00CF18F8"/>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C70"/>
    <w:rsid w:val="00D006F0"/>
    <w:rsid w:val="00D018F6"/>
    <w:rsid w:val="00D027C1"/>
    <w:rsid w:val="00D04917"/>
    <w:rsid w:val="00D06566"/>
    <w:rsid w:val="00D06E31"/>
    <w:rsid w:val="00D07351"/>
    <w:rsid w:val="00D077FC"/>
    <w:rsid w:val="00D10C96"/>
    <w:rsid w:val="00D110BF"/>
    <w:rsid w:val="00D1136E"/>
    <w:rsid w:val="00D126C2"/>
    <w:rsid w:val="00D127ED"/>
    <w:rsid w:val="00D12A66"/>
    <w:rsid w:val="00D13F45"/>
    <w:rsid w:val="00D140A5"/>
    <w:rsid w:val="00D14B6D"/>
    <w:rsid w:val="00D15557"/>
    <w:rsid w:val="00D1564D"/>
    <w:rsid w:val="00D159EE"/>
    <w:rsid w:val="00D15FB3"/>
    <w:rsid w:val="00D16356"/>
    <w:rsid w:val="00D172E9"/>
    <w:rsid w:val="00D177B0"/>
    <w:rsid w:val="00D17D2F"/>
    <w:rsid w:val="00D2033E"/>
    <w:rsid w:val="00D203A3"/>
    <w:rsid w:val="00D20E18"/>
    <w:rsid w:val="00D21975"/>
    <w:rsid w:val="00D2198A"/>
    <w:rsid w:val="00D2199D"/>
    <w:rsid w:val="00D227F2"/>
    <w:rsid w:val="00D22C7A"/>
    <w:rsid w:val="00D2682B"/>
    <w:rsid w:val="00D26F1B"/>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142F"/>
    <w:rsid w:val="00D51A02"/>
    <w:rsid w:val="00D52B10"/>
    <w:rsid w:val="00D55589"/>
    <w:rsid w:val="00D5571B"/>
    <w:rsid w:val="00D56073"/>
    <w:rsid w:val="00D60845"/>
    <w:rsid w:val="00D610CB"/>
    <w:rsid w:val="00D61884"/>
    <w:rsid w:val="00D669BE"/>
    <w:rsid w:val="00D6740E"/>
    <w:rsid w:val="00D67BA7"/>
    <w:rsid w:val="00D70D9D"/>
    <w:rsid w:val="00D70DB0"/>
    <w:rsid w:val="00D71E56"/>
    <w:rsid w:val="00D720A1"/>
    <w:rsid w:val="00D723AE"/>
    <w:rsid w:val="00D7257E"/>
    <w:rsid w:val="00D726D1"/>
    <w:rsid w:val="00D737C0"/>
    <w:rsid w:val="00D73987"/>
    <w:rsid w:val="00D74C56"/>
    <w:rsid w:val="00D75A7B"/>
    <w:rsid w:val="00D76222"/>
    <w:rsid w:val="00D7744C"/>
    <w:rsid w:val="00D775E1"/>
    <w:rsid w:val="00D77628"/>
    <w:rsid w:val="00D7771F"/>
    <w:rsid w:val="00D77DD5"/>
    <w:rsid w:val="00D801C6"/>
    <w:rsid w:val="00D82211"/>
    <w:rsid w:val="00D82E86"/>
    <w:rsid w:val="00D82F1F"/>
    <w:rsid w:val="00D830C6"/>
    <w:rsid w:val="00D8370F"/>
    <w:rsid w:val="00D83F06"/>
    <w:rsid w:val="00D83F30"/>
    <w:rsid w:val="00D842BA"/>
    <w:rsid w:val="00D84B36"/>
    <w:rsid w:val="00D84E75"/>
    <w:rsid w:val="00D84FA0"/>
    <w:rsid w:val="00D858D0"/>
    <w:rsid w:val="00D8652D"/>
    <w:rsid w:val="00D90389"/>
    <w:rsid w:val="00D90B3B"/>
    <w:rsid w:val="00D90B5A"/>
    <w:rsid w:val="00D90C22"/>
    <w:rsid w:val="00D9102C"/>
    <w:rsid w:val="00D912CF"/>
    <w:rsid w:val="00D9357B"/>
    <w:rsid w:val="00D938A7"/>
    <w:rsid w:val="00D93B97"/>
    <w:rsid w:val="00D93F52"/>
    <w:rsid w:val="00D94854"/>
    <w:rsid w:val="00D95AF5"/>
    <w:rsid w:val="00D95BF4"/>
    <w:rsid w:val="00D95C99"/>
    <w:rsid w:val="00D96279"/>
    <w:rsid w:val="00D965FD"/>
    <w:rsid w:val="00D978F6"/>
    <w:rsid w:val="00D97E51"/>
    <w:rsid w:val="00D97ED0"/>
    <w:rsid w:val="00DA01D0"/>
    <w:rsid w:val="00DA0CF8"/>
    <w:rsid w:val="00DA1431"/>
    <w:rsid w:val="00DA1A06"/>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760E"/>
    <w:rsid w:val="00DC78DE"/>
    <w:rsid w:val="00DC791A"/>
    <w:rsid w:val="00DC7970"/>
    <w:rsid w:val="00DD014F"/>
    <w:rsid w:val="00DD0B3B"/>
    <w:rsid w:val="00DD11D7"/>
    <w:rsid w:val="00DD18D8"/>
    <w:rsid w:val="00DD1A04"/>
    <w:rsid w:val="00DD2182"/>
    <w:rsid w:val="00DD22B3"/>
    <w:rsid w:val="00DD37B5"/>
    <w:rsid w:val="00DD3CA3"/>
    <w:rsid w:val="00DD4F7A"/>
    <w:rsid w:val="00DD5B95"/>
    <w:rsid w:val="00DD5EBF"/>
    <w:rsid w:val="00DD5FD9"/>
    <w:rsid w:val="00DD716F"/>
    <w:rsid w:val="00DD7B07"/>
    <w:rsid w:val="00DD7C33"/>
    <w:rsid w:val="00DE02C7"/>
    <w:rsid w:val="00DE09BE"/>
    <w:rsid w:val="00DE0EDB"/>
    <w:rsid w:val="00DE21C4"/>
    <w:rsid w:val="00DE23C9"/>
    <w:rsid w:val="00DE292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ADA"/>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54F"/>
    <w:rsid w:val="00E02D92"/>
    <w:rsid w:val="00E02F0F"/>
    <w:rsid w:val="00E04083"/>
    <w:rsid w:val="00E048C0"/>
    <w:rsid w:val="00E056CC"/>
    <w:rsid w:val="00E05DF7"/>
    <w:rsid w:val="00E0636C"/>
    <w:rsid w:val="00E068F9"/>
    <w:rsid w:val="00E073B3"/>
    <w:rsid w:val="00E07B90"/>
    <w:rsid w:val="00E11280"/>
    <w:rsid w:val="00E11475"/>
    <w:rsid w:val="00E11B4C"/>
    <w:rsid w:val="00E124A3"/>
    <w:rsid w:val="00E12532"/>
    <w:rsid w:val="00E1277E"/>
    <w:rsid w:val="00E128B2"/>
    <w:rsid w:val="00E13E4D"/>
    <w:rsid w:val="00E1451B"/>
    <w:rsid w:val="00E14F31"/>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919"/>
    <w:rsid w:val="00E27489"/>
    <w:rsid w:val="00E27537"/>
    <w:rsid w:val="00E32319"/>
    <w:rsid w:val="00E32EAE"/>
    <w:rsid w:val="00E331EC"/>
    <w:rsid w:val="00E34CC3"/>
    <w:rsid w:val="00E3518A"/>
    <w:rsid w:val="00E3518E"/>
    <w:rsid w:val="00E37168"/>
    <w:rsid w:val="00E37FDA"/>
    <w:rsid w:val="00E41021"/>
    <w:rsid w:val="00E42431"/>
    <w:rsid w:val="00E43AB1"/>
    <w:rsid w:val="00E43D58"/>
    <w:rsid w:val="00E44112"/>
    <w:rsid w:val="00E44734"/>
    <w:rsid w:val="00E44D7C"/>
    <w:rsid w:val="00E45757"/>
    <w:rsid w:val="00E46EA8"/>
    <w:rsid w:val="00E47133"/>
    <w:rsid w:val="00E47402"/>
    <w:rsid w:val="00E47776"/>
    <w:rsid w:val="00E47B92"/>
    <w:rsid w:val="00E47E20"/>
    <w:rsid w:val="00E47E88"/>
    <w:rsid w:val="00E50547"/>
    <w:rsid w:val="00E51609"/>
    <w:rsid w:val="00E52374"/>
    <w:rsid w:val="00E52AB0"/>
    <w:rsid w:val="00E531D9"/>
    <w:rsid w:val="00E5359F"/>
    <w:rsid w:val="00E53AD1"/>
    <w:rsid w:val="00E5409E"/>
    <w:rsid w:val="00E55669"/>
    <w:rsid w:val="00E55CBE"/>
    <w:rsid w:val="00E55CC1"/>
    <w:rsid w:val="00E56338"/>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8AC"/>
    <w:rsid w:val="00E71BC6"/>
    <w:rsid w:val="00E71F0D"/>
    <w:rsid w:val="00E7247C"/>
    <w:rsid w:val="00E74104"/>
    <w:rsid w:val="00E74D0D"/>
    <w:rsid w:val="00E76A1F"/>
    <w:rsid w:val="00E76CDB"/>
    <w:rsid w:val="00E8067B"/>
    <w:rsid w:val="00E80864"/>
    <w:rsid w:val="00E82B21"/>
    <w:rsid w:val="00E82E9C"/>
    <w:rsid w:val="00E84621"/>
    <w:rsid w:val="00E8509C"/>
    <w:rsid w:val="00E859DC"/>
    <w:rsid w:val="00E874DD"/>
    <w:rsid w:val="00E8759A"/>
    <w:rsid w:val="00E913FB"/>
    <w:rsid w:val="00E928CA"/>
    <w:rsid w:val="00E930FD"/>
    <w:rsid w:val="00E93FB7"/>
    <w:rsid w:val="00E94B97"/>
    <w:rsid w:val="00E94EF6"/>
    <w:rsid w:val="00E95221"/>
    <w:rsid w:val="00E9573F"/>
    <w:rsid w:val="00E96F4F"/>
    <w:rsid w:val="00E973E3"/>
    <w:rsid w:val="00E97C3D"/>
    <w:rsid w:val="00E97E28"/>
    <w:rsid w:val="00EA086B"/>
    <w:rsid w:val="00EA0F98"/>
    <w:rsid w:val="00EA1320"/>
    <w:rsid w:val="00EA16F8"/>
    <w:rsid w:val="00EA46A3"/>
    <w:rsid w:val="00EA4F92"/>
    <w:rsid w:val="00EA678B"/>
    <w:rsid w:val="00EA6BD2"/>
    <w:rsid w:val="00EA7BF1"/>
    <w:rsid w:val="00EB0193"/>
    <w:rsid w:val="00EB07C2"/>
    <w:rsid w:val="00EB0D24"/>
    <w:rsid w:val="00EB0E16"/>
    <w:rsid w:val="00EB149F"/>
    <w:rsid w:val="00EB3509"/>
    <w:rsid w:val="00EB3936"/>
    <w:rsid w:val="00EB4726"/>
    <w:rsid w:val="00EB4B63"/>
    <w:rsid w:val="00EB4FD6"/>
    <w:rsid w:val="00EB7BEB"/>
    <w:rsid w:val="00EC00FD"/>
    <w:rsid w:val="00EC0536"/>
    <w:rsid w:val="00EC0FBA"/>
    <w:rsid w:val="00EC2AAD"/>
    <w:rsid w:val="00EC32D0"/>
    <w:rsid w:val="00EC42F9"/>
    <w:rsid w:val="00EC4C34"/>
    <w:rsid w:val="00EC4EE7"/>
    <w:rsid w:val="00EC51E9"/>
    <w:rsid w:val="00EC5390"/>
    <w:rsid w:val="00EC552D"/>
    <w:rsid w:val="00EC6597"/>
    <w:rsid w:val="00EC67C6"/>
    <w:rsid w:val="00EC708D"/>
    <w:rsid w:val="00EC7C75"/>
    <w:rsid w:val="00ED0155"/>
    <w:rsid w:val="00ED0C26"/>
    <w:rsid w:val="00ED0D75"/>
    <w:rsid w:val="00ED0F09"/>
    <w:rsid w:val="00ED2662"/>
    <w:rsid w:val="00ED2FF4"/>
    <w:rsid w:val="00ED3108"/>
    <w:rsid w:val="00ED381B"/>
    <w:rsid w:val="00ED3970"/>
    <w:rsid w:val="00ED3D2D"/>
    <w:rsid w:val="00ED3E72"/>
    <w:rsid w:val="00ED4789"/>
    <w:rsid w:val="00ED4D3A"/>
    <w:rsid w:val="00ED674B"/>
    <w:rsid w:val="00ED7136"/>
    <w:rsid w:val="00ED7E1F"/>
    <w:rsid w:val="00EE18EB"/>
    <w:rsid w:val="00EE1933"/>
    <w:rsid w:val="00EE2848"/>
    <w:rsid w:val="00EE2B41"/>
    <w:rsid w:val="00EE3B29"/>
    <w:rsid w:val="00EE505B"/>
    <w:rsid w:val="00EE5824"/>
    <w:rsid w:val="00EE5DF5"/>
    <w:rsid w:val="00EE5EA3"/>
    <w:rsid w:val="00EE6FB0"/>
    <w:rsid w:val="00EE7672"/>
    <w:rsid w:val="00EF0B3A"/>
    <w:rsid w:val="00EF331E"/>
    <w:rsid w:val="00EF5D84"/>
    <w:rsid w:val="00EF647D"/>
    <w:rsid w:val="00EF6590"/>
    <w:rsid w:val="00EF6AD8"/>
    <w:rsid w:val="00EF73C8"/>
    <w:rsid w:val="00EF77F0"/>
    <w:rsid w:val="00F0106B"/>
    <w:rsid w:val="00F02383"/>
    <w:rsid w:val="00F04A66"/>
    <w:rsid w:val="00F04FC3"/>
    <w:rsid w:val="00F06769"/>
    <w:rsid w:val="00F07395"/>
    <w:rsid w:val="00F07CA1"/>
    <w:rsid w:val="00F10A0C"/>
    <w:rsid w:val="00F121E3"/>
    <w:rsid w:val="00F12434"/>
    <w:rsid w:val="00F1295A"/>
    <w:rsid w:val="00F130BB"/>
    <w:rsid w:val="00F14646"/>
    <w:rsid w:val="00F15578"/>
    <w:rsid w:val="00F15682"/>
    <w:rsid w:val="00F15700"/>
    <w:rsid w:val="00F16B56"/>
    <w:rsid w:val="00F17414"/>
    <w:rsid w:val="00F1765C"/>
    <w:rsid w:val="00F204C2"/>
    <w:rsid w:val="00F21336"/>
    <w:rsid w:val="00F21D01"/>
    <w:rsid w:val="00F2208F"/>
    <w:rsid w:val="00F221B7"/>
    <w:rsid w:val="00F237B6"/>
    <w:rsid w:val="00F2398E"/>
    <w:rsid w:val="00F241CE"/>
    <w:rsid w:val="00F242D4"/>
    <w:rsid w:val="00F2529D"/>
    <w:rsid w:val="00F255AA"/>
    <w:rsid w:val="00F25610"/>
    <w:rsid w:val="00F27930"/>
    <w:rsid w:val="00F27FC5"/>
    <w:rsid w:val="00F30ECF"/>
    <w:rsid w:val="00F32EA1"/>
    <w:rsid w:val="00F33997"/>
    <w:rsid w:val="00F33EFB"/>
    <w:rsid w:val="00F3423B"/>
    <w:rsid w:val="00F34B5F"/>
    <w:rsid w:val="00F3567B"/>
    <w:rsid w:val="00F3704B"/>
    <w:rsid w:val="00F3763A"/>
    <w:rsid w:val="00F37A46"/>
    <w:rsid w:val="00F42C0D"/>
    <w:rsid w:val="00F43406"/>
    <w:rsid w:val="00F453AD"/>
    <w:rsid w:val="00F457AB"/>
    <w:rsid w:val="00F457F7"/>
    <w:rsid w:val="00F4601D"/>
    <w:rsid w:val="00F46842"/>
    <w:rsid w:val="00F47622"/>
    <w:rsid w:val="00F47A3B"/>
    <w:rsid w:val="00F50925"/>
    <w:rsid w:val="00F519FD"/>
    <w:rsid w:val="00F5289F"/>
    <w:rsid w:val="00F53049"/>
    <w:rsid w:val="00F53358"/>
    <w:rsid w:val="00F537B0"/>
    <w:rsid w:val="00F53EBB"/>
    <w:rsid w:val="00F5490F"/>
    <w:rsid w:val="00F54CC7"/>
    <w:rsid w:val="00F54E92"/>
    <w:rsid w:val="00F5501B"/>
    <w:rsid w:val="00F55ACC"/>
    <w:rsid w:val="00F5731B"/>
    <w:rsid w:val="00F6076D"/>
    <w:rsid w:val="00F63135"/>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BD0"/>
    <w:rsid w:val="00F830D5"/>
    <w:rsid w:val="00F837A7"/>
    <w:rsid w:val="00F839C1"/>
    <w:rsid w:val="00F8416C"/>
    <w:rsid w:val="00F8419A"/>
    <w:rsid w:val="00F84446"/>
    <w:rsid w:val="00F84CCD"/>
    <w:rsid w:val="00F85121"/>
    <w:rsid w:val="00F8747A"/>
    <w:rsid w:val="00F901DC"/>
    <w:rsid w:val="00F90250"/>
    <w:rsid w:val="00F90300"/>
    <w:rsid w:val="00F9278D"/>
    <w:rsid w:val="00F93394"/>
    <w:rsid w:val="00F93E9D"/>
    <w:rsid w:val="00F9457B"/>
    <w:rsid w:val="00F949A7"/>
    <w:rsid w:val="00F94AE9"/>
    <w:rsid w:val="00F94AFE"/>
    <w:rsid w:val="00F94C41"/>
    <w:rsid w:val="00F9637E"/>
    <w:rsid w:val="00F965FD"/>
    <w:rsid w:val="00F97C89"/>
    <w:rsid w:val="00FA0E42"/>
    <w:rsid w:val="00FA2865"/>
    <w:rsid w:val="00FA3279"/>
    <w:rsid w:val="00FA3A97"/>
    <w:rsid w:val="00FA3D24"/>
    <w:rsid w:val="00FA3E40"/>
    <w:rsid w:val="00FA4CE7"/>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F50"/>
    <w:rsid w:val="00FD1716"/>
    <w:rsid w:val="00FD2710"/>
    <w:rsid w:val="00FD2A8F"/>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3F7"/>
    <w:rsid w:val="00FE7321"/>
    <w:rsid w:val="00FE7C9A"/>
    <w:rsid w:val="00FF0EB5"/>
    <w:rsid w:val="00FF1609"/>
    <w:rsid w:val="00FF1788"/>
    <w:rsid w:val="00FF2742"/>
    <w:rsid w:val="00FF2E6F"/>
    <w:rsid w:val="00FF3146"/>
    <w:rsid w:val="00FF3B55"/>
    <w:rsid w:val="00FF3D65"/>
    <w:rsid w:val="00FF40FD"/>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38"/>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9B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69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929B3"/>
    <w:pPr>
      <w:pBdr>
        <w:top w:val="none" w:sz="0" w:space="0" w:color="auto"/>
      </w:pBdr>
      <w:spacing w:before="180"/>
      <w:outlineLvl w:val="1"/>
    </w:pPr>
    <w:rPr>
      <w:sz w:val="32"/>
    </w:rPr>
  </w:style>
  <w:style w:type="paragraph" w:styleId="Heading3">
    <w:name w:val="heading 3"/>
    <w:basedOn w:val="Heading2"/>
    <w:next w:val="Normal"/>
    <w:qFormat/>
    <w:rsid w:val="006929B3"/>
    <w:pPr>
      <w:spacing w:before="120"/>
      <w:outlineLvl w:val="2"/>
    </w:pPr>
    <w:rPr>
      <w:sz w:val="28"/>
    </w:rPr>
  </w:style>
  <w:style w:type="paragraph" w:styleId="Heading4">
    <w:name w:val="heading 4"/>
    <w:basedOn w:val="Heading3"/>
    <w:next w:val="Normal"/>
    <w:qFormat/>
    <w:rsid w:val="006929B3"/>
    <w:pPr>
      <w:ind w:left="1418" w:hanging="1418"/>
      <w:outlineLvl w:val="3"/>
    </w:pPr>
    <w:rPr>
      <w:sz w:val="24"/>
    </w:rPr>
  </w:style>
  <w:style w:type="paragraph" w:styleId="Heading5">
    <w:name w:val="heading 5"/>
    <w:basedOn w:val="Heading4"/>
    <w:next w:val="Normal"/>
    <w:qFormat/>
    <w:rsid w:val="006929B3"/>
    <w:pPr>
      <w:ind w:left="1701" w:hanging="1701"/>
      <w:outlineLvl w:val="4"/>
    </w:pPr>
    <w:rPr>
      <w:sz w:val="22"/>
    </w:rPr>
  </w:style>
  <w:style w:type="paragraph" w:styleId="Heading6">
    <w:name w:val="heading 6"/>
    <w:basedOn w:val="H6"/>
    <w:next w:val="Normal"/>
    <w:qFormat/>
    <w:rsid w:val="006929B3"/>
    <w:pPr>
      <w:outlineLvl w:val="5"/>
    </w:pPr>
  </w:style>
  <w:style w:type="paragraph" w:styleId="Heading7">
    <w:name w:val="heading 7"/>
    <w:basedOn w:val="H6"/>
    <w:next w:val="Normal"/>
    <w:qFormat/>
    <w:rsid w:val="006929B3"/>
    <w:pPr>
      <w:outlineLvl w:val="6"/>
    </w:pPr>
  </w:style>
  <w:style w:type="paragraph" w:styleId="Heading8">
    <w:name w:val="heading 8"/>
    <w:basedOn w:val="Heading1"/>
    <w:next w:val="Normal"/>
    <w:qFormat/>
    <w:rsid w:val="006929B3"/>
    <w:pPr>
      <w:ind w:left="0" w:firstLine="0"/>
      <w:outlineLvl w:val="7"/>
    </w:pPr>
  </w:style>
  <w:style w:type="paragraph" w:styleId="Heading9">
    <w:name w:val="heading 9"/>
    <w:basedOn w:val="Heading8"/>
    <w:next w:val="Normal"/>
    <w:qFormat/>
    <w:rsid w:val="006929B3"/>
    <w:pPr>
      <w:outlineLvl w:val="8"/>
    </w:pPr>
  </w:style>
  <w:style w:type="character" w:default="1" w:styleId="DefaultParagraphFont">
    <w:name w:val="Default Paragraph Font"/>
    <w:semiHidden/>
    <w:rsid w:val="006929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9B3"/>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6929B3"/>
    <w:pPr>
      <w:ind w:left="1985" w:hanging="1985"/>
      <w:outlineLvl w:val="9"/>
    </w:pPr>
    <w:rPr>
      <w:sz w:val="20"/>
    </w:rPr>
  </w:style>
  <w:style w:type="paragraph" w:styleId="TOC8">
    <w:name w:val="toc 8"/>
    <w:basedOn w:val="TOC1"/>
    <w:rsid w:val="006929B3"/>
    <w:pPr>
      <w:spacing w:before="180"/>
      <w:ind w:left="2693" w:hanging="2693"/>
    </w:pPr>
    <w:rPr>
      <w:b/>
    </w:rPr>
  </w:style>
  <w:style w:type="paragraph" w:styleId="TOC1">
    <w:name w:val="toc 1"/>
    <w:rsid w:val="006929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9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929B3"/>
    <w:pPr>
      <w:ind w:left="1701" w:hanging="1701"/>
    </w:pPr>
  </w:style>
  <w:style w:type="paragraph" w:styleId="TOC4">
    <w:name w:val="toc 4"/>
    <w:basedOn w:val="TOC3"/>
    <w:rsid w:val="006929B3"/>
    <w:pPr>
      <w:ind w:left="1418" w:hanging="1418"/>
    </w:pPr>
  </w:style>
  <w:style w:type="paragraph" w:styleId="TOC3">
    <w:name w:val="toc 3"/>
    <w:basedOn w:val="TOC2"/>
    <w:rsid w:val="006929B3"/>
    <w:pPr>
      <w:ind w:left="1134" w:hanging="1134"/>
    </w:pPr>
  </w:style>
  <w:style w:type="paragraph" w:styleId="TOC2">
    <w:name w:val="toc 2"/>
    <w:basedOn w:val="TOC1"/>
    <w:rsid w:val="006929B3"/>
    <w:pPr>
      <w:keepNext w:val="0"/>
      <w:spacing w:before="0"/>
      <w:ind w:left="851" w:hanging="851"/>
    </w:pPr>
    <w:rPr>
      <w:sz w:val="20"/>
    </w:rPr>
  </w:style>
  <w:style w:type="paragraph" w:styleId="Index2">
    <w:name w:val="index 2"/>
    <w:basedOn w:val="Index1"/>
    <w:semiHidden/>
    <w:rsid w:val="006929B3"/>
    <w:pPr>
      <w:ind w:left="284"/>
    </w:pPr>
  </w:style>
  <w:style w:type="paragraph" w:styleId="Index1">
    <w:name w:val="index 1"/>
    <w:basedOn w:val="Normal"/>
    <w:semiHidden/>
    <w:rsid w:val="006929B3"/>
    <w:pPr>
      <w:keepLines/>
      <w:spacing w:after="0"/>
    </w:pPr>
  </w:style>
  <w:style w:type="paragraph" w:customStyle="1" w:styleId="ZH">
    <w:name w:val="ZH"/>
    <w:rsid w:val="0069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929B3"/>
    <w:pPr>
      <w:outlineLvl w:val="9"/>
    </w:pPr>
  </w:style>
  <w:style w:type="paragraph" w:styleId="ListNumber2">
    <w:name w:val="List Number 2"/>
    <w:basedOn w:val="ListNumber"/>
    <w:semiHidden/>
    <w:rsid w:val="006929B3"/>
    <w:pPr>
      <w:ind w:left="851"/>
    </w:pPr>
  </w:style>
  <w:style w:type="paragraph" w:styleId="ListNumber">
    <w:name w:val="List Number"/>
    <w:basedOn w:val="List"/>
    <w:semiHidden/>
    <w:rsid w:val="006929B3"/>
  </w:style>
  <w:style w:type="paragraph" w:styleId="List">
    <w:name w:val="List"/>
    <w:basedOn w:val="Normal"/>
    <w:semiHidden/>
    <w:rsid w:val="006929B3"/>
    <w:pPr>
      <w:ind w:left="568" w:hanging="284"/>
    </w:pPr>
  </w:style>
  <w:style w:type="paragraph" w:styleId="Header">
    <w:name w:val="header"/>
    <w:semiHidden/>
    <w:rsid w:val="006929B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929B3"/>
    <w:rPr>
      <w:b/>
      <w:position w:val="6"/>
      <w:sz w:val="16"/>
    </w:rPr>
  </w:style>
  <w:style w:type="paragraph" w:styleId="FootnoteText">
    <w:name w:val="footnote text"/>
    <w:basedOn w:val="Normal"/>
    <w:semiHidden/>
    <w:rsid w:val="006929B3"/>
    <w:pPr>
      <w:keepLines/>
      <w:spacing w:after="0"/>
      <w:ind w:left="454" w:hanging="454"/>
    </w:pPr>
    <w:rPr>
      <w:sz w:val="16"/>
    </w:rPr>
  </w:style>
  <w:style w:type="paragraph" w:customStyle="1" w:styleId="TAH">
    <w:name w:val="TAH"/>
    <w:basedOn w:val="TAC"/>
    <w:rsid w:val="006929B3"/>
    <w:rPr>
      <w:b/>
    </w:rPr>
  </w:style>
  <w:style w:type="paragraph" w:customStyle="1" w:styleId="TAC">
    <w:name w:val="TAC"/>
    <w:basedOn w:val="TAL"/>
    <w:rsid w:val="006929B3"/>
    <w:pPr>
      <w:jc w:val="center"/>
    </w:pPr>
  </w:style>
  <w:style w:type="paragraph" w:customStyle="1" w:styleId="TAL">
    <w:name w:val="TAL"/>
    <w:basedOn w:val="Normal"/>
    <w:link w:val="TALChar"/>
    <w:rsid w:val="006929B3"/>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6929B3"/>
    <w:pPr>
      <w:keepNext w:val="0"/>
      <w:spacing w:before="0" w:after="240"/>
    </w:pPr>
  </w:style>
  <w:style w:type="paragraph" w:customStyle="1" w:styleId="TH">
    <w:name w:val="TH"/>
    <w:basedOn w:val="Normal"/>
    <w:link w:val="THChar"/>
    <w:rsid w:val="006929B3"/>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6929B3"/>
    <w:pPr>
      <w:keepLines/>
      <w:ind w:left="1135" w:hanging="851"/>
    </w:pPr>
  </w:style>
  <w:style w:type="paragraph" w:styleId="TOC9">
    <w:name w:val="toc 9"/>
    <w:basedOn w:val="TOC8"/>
    <w:rsid w:val="006929B3"/>
    <w:pPr>
      <w:ind w:left="1418" w:hanging="1418"/>
    </w:pPr>
  </w:style>
  <w:style w:type="paragraph" w:customStyle="1" w:styleId="EX">
    <w:name w:val="EX"/>
    <w:basedOn w:val="Normal"/>
    <w:rsid w:val="006929B3"/>
    <w:pPr>
      <w:keepLines/>
      <w:ind w:left="1702" w:hanging="1418"/>
    </w:pPr>
  </w:style>
  <w:style w:type="paragraph" w:customStyle="1" w:styleId="FP">
    <w:name w:val="FP"/>
    <w:basedOn w:val="Normal"/>
    <w:rsid w:val="006929B3"/>
    <w:pPr>
      <w:spacing w:after="0"/>
    </w:pPr>
  </w:style>
  <w:style w:type="paragraph" w:customStyle="1" w:styleId="LD">
    <w:name w:val="LD"/>
    <w:rsid w:val="006929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929B3"/>
    <w:pPr>
      <w:spacing w:after="0"/>
    </w:pPr>
  </w:style>
  <w:style w:type="paragraph" w:customStyle="1" w:styleId="EW">
    <w:name w:val="EW"/>
    <w:basedOn w:val="EX"/>
    <w:rsid w:val="006929B3"/>
    <w:pPr>
      <w:spacing w:after="0"/>
    </w:pPr>
  </w:style>
  <w:style w:type="paragraph" w:styleId="TOC6">
    <w:name w:val="toc 6"/>
    <w:basedOn w:val="TOC5"/>
    <w:next w:val="Normal"/>
    <w:rsid w:val="006929B3"/>
    <w:pPr>
      <w:ind w:left="1985" w:hanging="1985"/>
    </w:pPr>
  </w:style>
  <w:style w:type="paragraph" w:styleId="TOC7">
    <w:name w:val="toc 7"/>
    <w:basedOn w:val="TOC6"/>
    <w:next w:val="Normal"/>
    <w:rsid w:val="006929B3"/>
    <w:pPr>
      <w:ind w:left="2268" w:hanging="2268"/>
    </w:pPr>
  </w:style>
  <w:style w:type="paragraph" w:styleId="ListBullet2">
    <w:name w:val="List Bullet 2"/>
    <w:basedOn w:val="ListBullet"/>
    <w:semiHidden/>
    <w:rsid w:val="006929B3"/>
    <w:pPr>
      <w:ind w:left="851"/>
    </w:pPr>
  </w:style>
  <w:style w:type="paragraph" w:styleId="ListBullet">
    <w:name w:val="List Bullet"/>
    <w:basedOn w:val="List"/>
    <w:semiHidden/>
    <w:rsid w:val="006929B3"/>
  </w:style>
  <w:style w:type="paragraph" w:styleId="ListBullet3">
    <w:name w:val="List Bullet 3"/>
    <w:basedOn w:val="ListBullet2"/>
    <w:semiHidden/>
    <w:rsid w:val="006929B3"/>
    <w:pPr>
      <w:ind w:left="1135"/>
    </w:pPr>
  </w:style>
  <w:style w:type="paragraph" w:customStyle="1" w:styleId="EQ">
    <w:name w:val="EQ"/>
    <w:basedOn w:val="Normal"/>
    <w:next w:val="Normal"/>
    <w:rsid w:val="006929B3"/>
    <w:pPr>
      <w:keepLines/>
      <w:tabs>
        <w:tab w:val="center" w:pos="4536"/>
        <w:tab w:val="right" w:pos="9072"/>
      </w:tabs>
    </w:pPr>
    <w:rPr>
      <w:noProof/>
    </w:rPr>
  </w:style>
  <w:style w:type="paragraph" w:customStyle="1" w:styleId="NF">
    <w:name w:val="NF"/>
    <w:basedOn w:val="NO"/>
    <w:rsid w:val="006929B3"/>
    <w:pPr>
      <w:keepNext/>
      <w:spacing w:after="0"/>
    </w:pPr>
    <w:rPr>
      <w:rFonts w:ascii="Arial" w:hAnsi="Arial"/>
      <w:sz w:val="18"/>
    </w:rPr>
  </w:style>
  <w:style w:type="paragraph" w:customStyle="1" w:styleId="PL">
    <w:name w:val="PL"/>
    <w:rsid w:val="0069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929B3"/>
    <w:pPr>
      <w:jc w:val="right"/>
    </w:pPr>
  </w:style>
  <w:style w:type="paragraph" w:customStyle="1" w:styleId="TAN">
    <w:name w:val="TAN"/>
    <w:basedOn w:val="TAL"/>
    <w:rsid w:val="006929B3"/>
    <w:pPr>
      <w:ind w:left="851" w:hanging="851"/>
    </w:pPr>
  </w:style>
  <w:style w:type="paragraph" w:customStyle="1" w:styleId="ZA">
    <w:name w:val="ZA"/>
    <w:rsid w:val="0069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9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29B3"/>
    <w:pPr>
      <w:framePr w:wrap="notBeside" w:y="16161"/>
    </w:pPr>
  </w:style>
  <w:style w:type="character" w:customStyle="1" w:styleId="ZGSM">
    <w:name w:val="ZGSM"/>
    <w:rsid w:val="006929B3"/>
  </w:style>
  <w:style w:type="paragraph" w:styleId="List2">
    <w:name w:val="List 2"/>
    <w:basedOn w:val="List"/>
    <w:semiHidden/>
    <w:rsid w:val="006929B3"/>
    <w:pPr>
      <w:ind w:left="851"/>
    </w:pPr>
  </w:style>
  <w:style w:type="paragraph" w:customStyle="1" w:styleId="ZG">
    <w:name w:val="ZG"/>
    <w:rsid w:val="0069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929B3"/>
    <w:pPr>
      <w:ind w:left="1135"/>
    </w:pPr>
  </w:style>
  <w:style w:type="paragraph" w:styleId="List4">
    <w:name w:val="List 4"/>
    <w:basedOn w:val="List3"/>
    <w:semiHidden/>
    <w:rsid w:val="006929B3"/>
    <w:pPr>
      <w:ind w:left="1418"/>
    </w:pPr>
  </w:style>
  <w:style w:type="paragraph" w:styleId="List5">
    <w:name w:val="List 5"/>
    <w:basedOn w:val="List4"/>
    <w:semiHidden/>
    <w:rsid w:val="006929B3"/>
    <w:pPr>
      <w:ind w:left="1702"/>
    </w:pPr>
  </w:style>
  <w:style w:type="paragraph" w:customStyle="1" w:styleId="EditorsNote">
    <w:name w:val="Editor's Note"/>
    <w:basedOn w:val="NO"/>
    <w:rsid w:val="006929B3"/>
    <w:rPr>
      <w:color w:val="FF0000"/>
    </w:rPr>
  </w:style>
  <w:style w:type="paragraph" w:styleId="ListBullet4">
    <w:name w:val="List Bullet 4"/>
    <w:basedOn w:val="ListBullet3"/>
    <w:semiHidden/>
    <w:rsid w:val="006929B3"/>
    <w:pPr>
      <w:ind w:left="1418"/>
    </w:pPr>
  </w:style>
  <w:style w:type="paragraph" w:styleId="ListBullet5">
    <w:name w:val="List Bullet 5"/>
    <w:basedOn w:val="ListBullet4"/>
    <w:semiHidden/>
    <w:rsid w:val="006929B3"/>
    <w:pPr>
      <w:ind w:left="1702"/>
    </w:pPr>
  </w:style>
  <w:style w:type="paragraph" w:customStyle="1" w:styleId="B1">
    <w:name w:val="B1"/>
    <w:basedOn w:val="List"/>
    <w:rsid w:val="006929B3"/>
  </w:style>
  <w:style w:type="paragraph" w:customStyle="1" w:styleId="B2">
    <w:name w:val="B2"/>
    <w:basedOn w:val="List2"/>
    <w:rsid w:val="006929B3"/>
  </w:style>
  <w:style w:type="paragraph" w:customStyle="1" w:styleId="B3">
    <w:name w:val="B3"/>
    <w:basedOn w:val="List3"/>
    <w:rsid w:val="006929B3"/>
  </w:style>
  <w:style w:type="paragraph" w:customStyle="1" w:styleId="B4">
    <w:name w:val="B4"/>
    <w:basedOn w:val="List4"/>
    <w:rsid w:val="006929B3"/>
  </w:style>
  <w:style w:type="paragraph" w:customStyle="1" w:styleId="B5">
    <w:name w:val="B5"/>
    <w:basedOn w:val="List5"/>
    <w:rsid w:val="006929B3"/>
  </w:style>
  <w:style w:type="paragraph" w:styleId="Footer">
    <w:name w:val="footer"/>
    <w:basedOn w:val="Header"/>
    <w:link w:val="FooterChar"/>
    <w:rsid w:val="006929B3"/>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6929B3"/>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www.3gpp.org/ftp/PCG/PCG_27/DOCS/PCG27_13r1.zip"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1.jpeg"/><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about-3gpp/legal-matters/21-3gpp-calendar/1616-statement-of-antitrust-compliance" TargetMode="External"/><Relationship Id="rId32" Type="http://schemas.openxmlformats.org/officeDocument/2006/relationships/image" Target="media/image9.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3gpp-calendar/89-call-for-ipr-meetings" TargetMode="External"/><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95e/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specifications-groups/delegates-corne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12263</TotalTime>
  <Pages>273</Pages>
  <Words>73609</Words>
  <Characters>419577</Characters>
  <Application>Microsoft Office Word</Application>
  <DocSecurity>0</DocSecurity>
  <Lines>3496</Lines>
  <Paragraphs>984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rev</cp:lastModifiedBy>
  <cp:revision>2668</cp:revision>
  <cp:lastPrinted>1899-12-31T23:00:00Z</cp:lastPrinted>
  <dcterms:created xsi:type="dcterms:W3CDTF">2019-03-30T21:44:00Z</dcterms:created>
  <dcterms:modified xsi:type="dcterms:W3CDTF">2022-06-10T09:21:00Z</dcterms:modified>
</cp:coreProperties>
</file>