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F81293" w:rsidR="001E41F3" w:rsidRDefault="00084F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84F43">
        <w:rPr>
          <w:b/>
          <w:noProof/>
          <w:sz w:val="24"/>
        </w:rPr>
        <w:t>3GPP TSG-RAN5 Meeting #9</w:t>
      </w:r>
      <w:r>
        <w:rPr>
          <w:b/>
          <w:noProof/>
          <w:sz w:val="24"/>
        </w:rPr>
        <w:t>5</w:t>
      </w:r>
      <w:r w:rsidRPr="00084F43">
        <w:rPr>
          <w:b/>
          <w:noProof/>
          <w:sz w:val="24"/>
        </w:rPr>
        <w:t>-e</w:t>
      </w:r>
      <w:r w:rsidRPr="00084F43">
        <w:rPr>
          <w:b/>
          <w:noProof/>
          <w:sz w:val="24"/>
        </w:rPr>
        <w:tab/>
        <w:t>R5-</w:t>
      </w:r>
      <w:r w:rsidR="00DF3898" w:rsidRPr="00DF3898">
        <w:rPr>
          <w:b/>
          <w:noProof/>
          <w:sz w:val="24"/>
        </w:rPr>
        <w:t>222373</w:t>
      </w:r>
    </w:p>
    <w:p w14:paraId="7CB45193" w14:textId="6ACF8B58" w:rsidR="001E41F3" w:rsidRDefault="00AF5F53" w:rsidP="005E2C44">
      <w:pPr>
        <w:pStyle w:val="CRCoverPage"/>
        <w:outlineLvl w:val="0"/>
        <w:rPr>
          <w:b/>
          <w:noProof/>
          <w:sz w:val="24"/>
        </w:rPr>
      </w:pPr>
      <w:bookmarkStart w:id="0" w:name="_Hlk81061765"/>
      <w:r>
        <w:rPr>
          <w:b/>
          <w:bCs/>
          <w:sz w:val="24"/>
          <w:szCs w:val="24"/>
        </w:rPr>
        <w:t>Electronic Meeting</w:t>
      </w:r>
      <w:r w:rsidRPr="007830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AF5F5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AF5F5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78304D">
        <w:fldChar w:fldCharType="begin"/>
      </w:r>
      <w:r w:rsidRPr="0078304D">
        <w:instrText xml:space="preserve"> DOCPROPERTY  Country  \* MERGEFORMAT </w:instrText>
      </w:r>
      <w:r w:rsidRPr="0078304D">
        <w:fldChar w:fldCharType="end"/>
      </w:r>
      <w:bookmarkEnd w:id="0"/>
      <w:r>
        <w:rPr>
          <w:b/>
          <w:bCs/>
          <w:sz w:val="24"/>
          <w:szCs w:val="24"/>
        </w:rPr>
        <w:t xml:space="preserve">May </w:t>
      </w:r>
      <w:r w:rsidRPr="00796B2D"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8DE2E3" w:rsidR="001E41F3" w:rsidRPr="00410371" w:rsidRDefault="00084F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36.579-</w:t>
            </w:r>
            <w:r w:rsidR="00DB06FD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D97609" w:rsidR="001E41F3" w:rsidRPr="00410371" w:rsidRDefault="00DF3898" w:rsidP="00547111">
            <w:pPr>
              <w:pStyle w:val="CRCoverPage"/>
              <w:spacing w:after="0"/>
              <w:rPr>
                <w:noProof/>
              </w:rPr>
            </w:pPr>
            <w:r w:rsidRPr="00DF3898"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4D1D02" w:rsidR="001E41F3" w:rsidRPr="00410371" w:rsidRDefault="00084F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478762" w:rsidR="001E41F3" w:rsidRPr="00410371" w:rsidRDefault="00084F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4F43">
              <w:rPr>
                <w:b/>
                <w:noProof/>
                <w:sz w:val="28"/>
              </w:rPr>
              <w:t>15.</w:t>
            </w:r>
            <w:r w:rsidR="00DB06FD">
              <w:rPr>
                <w:b/>
                <w:noProof/>
                <w:sz w:val="28"/>
              </w:rPr>
              <w:t>2</w:t>
            </w:r>
            <w:r w:rsidRPr="00084F43">
              <w:rPr>
                <w:b/>
                <w:noProof/>
                <w:sz w:val="28"/>
              </w:rPr>
              <w:t xml:space="preserve">.0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3F18CC" w:rsidR="001E41F3" w:rsidRDefault="00DF3898">
            <w:pPr>
              <w:pStyle w:val="CRCoverPage"/>
              <w:spacing w:after="0"/>
              <w:ind w:left="100"/>
              <w:rPr>
                <w:noProof/>
              </w:rPr>
            </w:pPr>
            <w:r w:rsidRPr="00DF3898">
              <w:rPr>
                <w:noProof/>
              </w:rPr>
              <w:t>Correction of test case 6.1.4.2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5F53" w:rsidRDefault="00AF5F53" w:rsidP="00A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DBC828" w:rsidR="00AF5F53" w:rsidRDefault="00AF5F53" w:rsidP="00AF5F53">
            <w:pPr>
              <w:pStyle w:val="CRCoverPage"/>
              <w:spacing w:after="0"/>
              <w:ind w:left="100"/>
              <w:rPr>
                <w:noProof/>
              </w:rPr>
            </w:pPr>
            <w:r w:rsidRPr="00A13630">
              <w:t>MCC TF160</w:t>
            </w:r>
          </w:p>
        </w:tc>
      </w:tr>
      <w:tr w:rsidR="00AF5F5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5F53" w:rsidRDefault="00AF5F53" w:rsidP="00A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FEE371" w:rsidR="00AF5F53" w:rsidRDefault="00AF5F53" w:rsidP="00AF5F5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F5F5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5F53" w:rsidRDefault="00AF5F53" w:rsidP="00A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6FAB0A" w:rsidR="00AF5F53" w:rsidRDefault="00DF3898" w:rsidP="00AF5F53">
            <w:pPr>
              <w:pStyle w:val="CRCoverPage"/>
              <w:spacing w:after="0"/>
              <w:ind w:left="100"/>
              <w:rPr>
                <w:noProof/>
              </w:rPr>
            </w:pPr>
            <w:r w:rsidRPr="00DF3898">
              <w:rPr>
                <w:noProof/>
              </w:rPr>
              <w:t>MCenhUEConTest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5F53" w:rsidRDefault="00AF5F53" w:rsidP="00AF5F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5F53" w:rsidRDefault="00AF5F53" w:rsidP="00AF5F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07025" w:rsidR="00AF5F53" w:rsidRDefault="00AF5F53" w:rsidP="00AF5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2022-04-22</w:t>
            </w:r>
          </w:p>
        </w:tc>
      </w:tr>
      <w:tr w:rsidR="00AF5F5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5F53" w:rsidRDefault="00AF5F53" w:rsidP="00A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FC073C" w:rsidR="00AF5F53" w:rsidRDefault="003A2D73" w:rsidP="00AF5F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/>
            <w:r w:rsidR="00AF5F5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5F53" w:rsidRDefault="00AF5F53" w:rsidP="00AF5F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5F53" w:rsidRDefault="00AF5F53" w:rsidP="00AF5F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40173C" w:rsidR="00AF5F53" w:rsidRDefault="00AF5F53" w:rsidP="00AF5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AF5F5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F5F53" w:rsidRDefault="00AF5F53" w:rsidP="00AF5F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F5F53" w:rsidRDefault="00AF5F53" w:rsidP="00AF5F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F5F53" w:rsidRPr="007C2097" w:rsidRDefault="00AF5F53" w:rsidP="00AF5F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F5F53" w14:paraId="7FBEB8E7" w14:textId="77777777" w:rsidTr="00547111">
        <w:tc>
          <w:tcPr>
            <w:tcW w:w="1843" w:type="dxa"/>
          </w:tcPr>
          <w:p w14:paraId="44A3A604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8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3898" w:rsidRDefault="00DF3898" w:rsidP="00DF3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6E7AF4" w:rsidR="00DF3898" w:rsidRDefault="00DF3898" w:rsidP="00DF3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 to the 5.x test cases test case </w:t>
            </w:r>
            <w:r w:rsidRPr="00625192">
              <w:rPr>
                <w:noProof/>
              </w:rPr>
              <w:t>6.1.4.</w:t>
            </w:r>
            <w:r>
              <w:rPr>
                <w:noProof/>
              </w:rPr>
              <w:t>2 can refer to the MCPTT sister test case 6.1.4.2</w:t>
            </w:r>
          </w:p>
        </w:tc>
      </w:tr>
      <w:tr w:rsidR="00DF38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3898" w:rsidRDefault="00DF3898" w:rsidP="00DF3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3898" w:rsidRDefault="00DF3898" w:rsidP="00DF3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8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3898" w:rsidRDefault="00DF3898" w:rsidP="00DF3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59E187" w:rsidR="00DF3898" w:rsidRDefault="00DF3898" w:rsidP="00DF3898">
            <w:pPr>
              <w:pStyle w:val="CRCoverPage"/>
              <w:spacing w:after="0"/>
              <w:ind w:left="100"/>
              <w:rPr>
                <w:noProof/>
              </w:rPr>
            </w:pPr>
            <w:r w:rsidRPr="00EF4CC2">
              <w:rPr>
                <w:noProof/>
              </w:rPr>
              <w:t>Pre-test conditions, test procedure sequence and specific message contents replaced by references to MCPTT test case 6.1.4.</w:t>
            </w:r>
            <w:r>
              <w:rPr>
                <w:noProof/>
              </w:rPr>
              <w:t>2</w:t>
            </w:r>
            <w:r w:rsidRPr="00EF4CC2">
              <w:rPr>
                <w:noProof/>
              </w:rPr>
              <w:t>.</w:t>
            </w:r>
          </w:p>
        </w:tc>
      </w:tr>
      <w:tr w:rsidR="00DF38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3898" w:rsidRDefault="00DF3898" w:rsidP="00DF3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3898" w:rsidRDefault="00DF3898" w:rsidP="00DF3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8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3898" w:rsidRDefault="00DF3898" w:rsidP="00DF3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C7C8D6" w:rsidR="00DF3898" w:rsidRDefault="00DF3898" w:rsidP="00DF3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and unnecessary complex test specification</w:t>
            </w:r>
          </w:p>
        </w:tc>
      </w:tr>
      <w:tr w:rsidR="00DF3898" w14:paraId="034AF533" w14:textId="77777777" w:rsidTr="00547111">
        <w:tc>
          <w:tcPr>
            <w:tcW w:w="2694" w:type="dxa"/>
            <w:gridSpan w:val="2"/>
          </w:tcPr>
          <w:p w14:paraId="39D9EB5B" w14:textId="77777777" w:rsidR="00DF3898" w:rsidRDefault="00DF3898" w:rsidP="00DF3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F3898" w:rsidRDefault="00DF3898" w:rsidP="00DF3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89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F3898" w:rsidRDefault="00DF3898" w:rsidP="00DF3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748D13" w:rsidR="00DF3898" w:rsidRDefault="00DF3898" w:rsidP="00DF3898">
            <w:pPr>
              <w:pStyle w:val="CRCoverPage"/>
              <w:spacing w:after="0"/>
              <w:ind w:left="100"/>
              <w:rPr>
                <w:noProof/>
              </w:rPr>
            </w:pPr>
            <w:r w:rsidRPr="00DF3898">
              <w:rPr>
                <w:noProof/>
              </w:rPr>
              <w:t>6.1.4.2</w:t>
            </w:r>
          </w:p>
        </w:tc>
      </w:tr>
      <w:tr w:rsidR="00DF389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F3898" w:rsidRDefault="00DF3898" w:rsidP="00DF3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F3898" w:rsidRDefault="00DF3898" w:rsidP="00DF3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89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F3898" w:rsidRDefault="00DF3898" w:rsidP="00DF3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F3898" w:rsidRDefault="00DF3898" w:rsidP="00DF3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F3898" w:rsidRDefault="00DF3898" w:rsidP="00DF3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F3898" w:rsidRDefault="00DF3898" w:rsidP="00DF38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F3898" w:rsidRDefault="00DF3898" w:rsidP="00DF38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38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F3898" w:rsidRDefault="00DF3898" w:rsidP="00DF3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F3898" w:rsidRDefault="00DF3898" w:rsidP="00DF3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E853D4" w:rsidR="00DF3898" w:rsidRDefault="00DF3898" w:rsidP="00DF3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F3898" w:rsidRDefault="00DF3898" w:rsidP="00DF38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F3898" w:rsidRDefault="00DF3898" w:rsidP="00DF38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38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F3898" w:rsidRDefault="00DF3898" w:rsidP="00DF38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F3898" w:rsidRDefault="00DF3898" w:rsidP="00DF3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38538D" w:rsidR="00DF3898" w:rsidRDefault="00DF3898" w:rsidP="00DF3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F3898" w:rsidRDefault="00DF3898" w:rsidP="00DF38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F3898" w:rsidRDefault="00DF3898" w:rsidP="00DF38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38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F3898" w:rsidRDefault="00DF3898" w:rsidP="00DF38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F3898" w:rsidRDefault="00DF3898" w:rsidP="00DF3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AF9B78" w:rsidR="00DF3898" w:rsidRDefault="00DF3898" w:rsidP="00DF3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F3898" w:rsidRDefault="00DF3898" w:rsidP="00DF38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F3898" w:rsidRDefault="00DF3898" w:rsidP="00DF38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389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F3898" w:rsidRDefault="00DF3898" w:rsidP="00DF38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F3898" w:rsidRDefault="00DF3898" w:rsidP="00DF3898">
            <w:pPr>
              <w:pStyle w:val="CRCoverPage"/>
              <w:spacing w:after="0"/>
              <w:rPr>
                <w:noProof/>
              </w:rPr>
            </w:pPr>
          </w:p>
        </w:tc>
      </w:tr>
      <w:tr w:rsidR="00DF389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F3898" w:rsidRDefault="00DF3898" w:rsidP="00DF3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F3898" w:rsidRDefault="00DF3898" w:rsidP="00DF38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389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F3898" w:rsidRPr="008863B9" w:rsidRDefault="00DF3898" w:rsidP="00DF3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F3898" w:rsidRPr="008863B9" w:rsidRDefault="00DF3898" w:rsidP="00DF38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389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F3898" w:rsidRDefault="00DF3898" w:rsidP="00DF3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F3898" w:rsidRDefault="00DF3898" w:rsidP="00DF38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45CFD2" w14:textId="77777777" w:rsidR="003A2D73" w:rsidRPr="00C31E24" w:rsidRDefault="003A2D73" w:rsidP="003A2D73">
      <w:pPr>
        <w:pStyle w:val="Heading4"/>
      </w:pPr>
      <w:bookmarkStart w:id="2" w:name="_Toc99871284"/>
      <w:r w:rsidRPr="00C31E24">
        <w:lastRenderedPageBreak/>
        <w:t>6.1.4.2</w:t>
      </w:r>
      <w:r w:rsidRPr="00C31E24">
        <w:tab/>
        <w:t>On-network / Remote Change of Selected Group / Selected Group Change of Targeted User / Client Terminated (CT)</w:t>
      </w:r>
      <w:bookmarkEnd w:id="2"/>
    </w:p>
    <w:p w14:paraId="784270AB" w14:textId="77777777" w:rsidR="003A2D73" w:rsidRPr="00C31E24" w:rsidRDefault="003A2D73" w:rsidP="003A2D73">
      <w:pPr>
        <w:pStyle w:val="H6"/>
      </w:pPr>
      <w:r w:rsidRPr="00C31E24">
        <w:t>6.1.4.2.1</w:t>
      </w:r>
      <w:r w:rsidRPr="00C31E24">
        <w:tab/>
        <w:t>Test Purpose (TP)</w:t>
      </w:r>
    </w:p>
    <w:p w14:paraId="27E957F8" w14:textId="77777777" w:rsidR="003A2D73" w:rsidRPr="00C31E24" w:rsidRDefault="003A2D73" w:rsidP="003A2D73">
      <w:pPr>
        <w:pStyle w:val="H6"/>
      </w:pPr>
      <w:r w:rsidRPr="00C31E24">
        <w:t>(1)</w:t>
      </w:r>
    </w:p>
    <w:p w14:paraId="3DE084B5" w14:textId="77777777" w:rsidR="003A2D73" w:rsidRPr="00C31E24" w:rsidRDefault="003A2D73" w:rsidP="003A2D73">
      <w:pPr>
        <w:pStyle w:val="PL"/>
        <w:rPr>
          <w:noProof w:val="0"/>
        </w:rPr>
      </w:pPr>
      <w:r w:rsidRPr="00C31E24">
        <w:rPr>
          <w:b/>
          <w:noProof w:val="0"/>
        </w:rPr>
        <w:t>with</w:t>
      </w:r>
      <w:r w:rsidRPr="00C31E24">
        <w:rPr>
          <w:noProof w:val="0"/>
        </w:rPr>
        <w:t xml:space="preserve"> { UE (</w:t>
      </w:r>
      <w:proofErr w:type="spellStart"/>
      <w:r w:rsidRPr="00C31E24">
        <w:rPr>
          <w:noProof w:val="0"/>
        </w:rPr>
        <w:t>MCVideo</w:t>
      </w:r>
      <w:proofErr w:type="spellEnd"/>
      <w:r w:rsidRPr="00C31E24">
        <w:rPr>
          <w:noProof w:val="0"/>
        </w:rPr>
        <w:t xml:space="preserve"> Client) registered and authorised for </w:t>
      </w:r>
      <w:proofErr w:type="spellStart"/>
      <w:r w:rsidRPr="00C31E24">
        <w:rPr>
          <w:noProof w:val="0"/>
        </w:rPr>
        <w:t>MCVideo</w:t>
      </w:r>
      <w:proofErr w:type="spellEnd"/>
      <w:r w:rsidRPr="00C31E24">
        <w:rPr>
          <w:noProof w:val="0"/>
        </w:rPr>
        <w:t xml:space="preserve"> Service }</w:t>
      </w:r>
    </w:p>
    <w:p w14:paraId="694FF5C2" w14:textId="77777777" w:rsidR="003A2D73" w:rsidRPr="00C31E24" w:rsidRDefault="003A2D73" w:rsidP="003A2D73">
      <w:pPr>
        <w:pStyle w:val="PL"/>
        <w:rPr>
          <w:noProof w:val="0"/>
        </w:rPr>
      </w:pPr>
      <w:r w:rsidRPr="00C31E24">
        <w:rPr>
          <w:b/>
          <w:noProof w:val="0"/>
        </w:rPr>
        <w:t>ensure that</w:t>
      </w:r>
      <w:r w:rsidRPr="00C31E24">
        <w:rPr>
          <w:noProof w:val="0"/>
        </w:rPr>
        <w:t xml:space="preserve"> {</w:t>
      </w:r>
    </w:p>
    <w:p w14:paraId="3B9403CB" w14:textId="77777777" w:rsidR="003A2D73" w:rsidRPr="00C31E24" w:rsidRDefault="003A2D73" w:rsidP="003A2D73">
      <w:pPr>
        <w:pStyle w:val="PL"/>
        <w:rPr>
          <w:noProof w:val="0"/>
        </w:rPr>
      </w:pPr>
      <w:r w:rsidRPr="00C31E24">
        <w:rPr>
          <w:noProof w:val="0"/>
        </w:rPr>
        <w:t xml:space="preserve">  </w:t>
      </w:r>
      <w:r w:rsidRPr="00C31E24">
        <w:rPr>
          <w:b/>
          <w:noProof w:val="0"/>
        </w:rPr>
        <w:t>when</w:t>
      </w:r>
      <w:r w:rsidRPr="00C31E24">
        <w:rPr>
          <w:noProof w:val="0"/>
        </w:rPr>
        <w:t xml:space="preserve"> { </w:t>
      </w:r>
      <w:proofErr w:type="spellStart"/>
      <w:r w:rsidRPr="00C31E24">
        <w:rPr>
          <w:noProof w:val="0"/>
        </w:rPr>
        <w:t>MCVideo</w:t>
      </w:r>
      <w:proofErr w:type="spellEnd"/>
      <w:r w:rsidRPr="00C31E24">
        <w:rPr>
          <w:noProof w:val="0"/>
        </w:rPr>
        <w:t xml:space="preserve"> User requests group </w:t>
      </w:r>
      <w:r w:rsidRPr="00C31E24">
        <w:rPr>
          <w:rFonts w:cs="Arial"/>
          <w:noProof w:val="0"/>
          <w:szCs w:val="18"/>
        </w:rPr>
        <w:t xml:space="preserve">to discover which groups the </w:t>
      </w:r>
      <w:proofErr w:type="spellStart"/>
      <w:r w:rsidRPr="00C31E24">
        <w:rPr>
          <w:rFonts w:cs="Arial"/>
          <w:noProof w:val="0"/>
          <w:szCs w:val="18"/>
        </w:rPr>
        <w:t>MCVideo</w:t>
      </w:r>
      <w:proofErr w:type="spellEnd"/>
      <w:r w:rsidRPr="00C31E24">
        <w:rPr>
          <w:rFonts w:cs="Arial"/>
          <w:noProof w:val="0"/>
          <w:szCs w:val="18"/>
        </w:rPr>
        <w:t xml:space="preserve"> User is affiliated to and to subscribe to affiliation status changes for the </w:t>
      </w:r>
      <w:proofErr w:type="spellStart"/>
      <w:r w:rsidRPr="00C31E24">
        <w:rPr>
          <w:rFonts w:cs="Arial"/>
          <w:noProof w:val="0"/>
          <w:szCs w:val="18"/>
        </w:rPr>
        <w:t>MCVideo</w:t>
      </w:r>
      <w:proofErr w:type="spellEnd"/>
      <w:r w:rsidRPr="00C31E24">
        <w:rPr>
          <w:rFonts w:cs="Arial"/>
          <w:noProof w:val="0"/>
          <w:szCs w:val="18"/>
        </w:rPr>
        <w:t xml:space="preserve"> User</w:t>
      </w:r>
      <w:r w:rsidRPr="00C31E24">
        <w:rPr>
          <w:noProof w:val="0"/>
        </w:rPr>
        <w:t xml:space="preserve"> }</w:t>
      </w:r>
    </w:p>
    <w:p w14:paraId="3862674D" w14:textId="77777777" w:rsidR="003A2D73" w:rsidRPr="00C31E24" w:rsidRDefault="003A2D73" w:rsidP="003A2D73">
      <w:pPr>
        <w:pStyle w:val="PL"/>
        <w:rPr>
          <w:noProof w:val="0"/>
        </w:rPr>
      </w:pPr>
      <w:r w:rsidRPr="00C31E24">
        <w:rPr>
          <w:noProof w:val="0"/>
        </w:rPr>
        <w:t xml:space="preserve">    </w:t>
      </w:r>
      <w:r w:rsidRPr="00C31E24">
        <w:rPr>
          <w:b/>
          <w:noProof w:val="0"/>
        </w:rPr>
        <w:t>then</w:t>
      </w:r>
      <w:r w:rsidRPr="00C31E24">
        <w:rPr>
          <w:noProof w:val="0"/>
        </w:rPr>
        <w:t xml:space="preserve"> { UE (</w:t>
      </w:r>
      <w:proofErr w:type="spellStart"/>
      <w:r w:rsidRPr="00C31E24">
        <w:rPr>
          <w:noProof w:val="0"/>
        </w:rPr>
        <w:t>MCVideo</w:t>
      </w:r>
      <w:proofErr w:type="spellEnd"/>
      <w:r w:rsidRPr="00C31E24">
        <w:rPr>
          <w:noProof w:val="0"/>
        </w:rPr>
        <w:t xml:space="preserve"> Client) sends a SIP SUBSCRIBE message </w:t>
      </w:r>
      <w:r w:rsidRPr="00C31E24">
        <w:rPr>
          <w:b/>
          <w:bCs/>
          <w:noProof w:val="0"/>
        </w:rPr>
        <w:t>and</w:t>
      </w:r>
      <w:r w:rsidRPr="00C31E24">
        <w:rPr>
          <w:noProof w:val="0"/>
        </w:rPr>
        <w:t xml:space="preserve"> responds to a SIP NOTIFY message with a SIP 200 (OK) message }</w:t>
      </w:r>
    </w:p>
    <w:p w14:paraId="3221C5AC" w14:textId="77777777" w:rsidR="003A2D73" w:rsidRPr="00C31E24" w:rsidRDefault="003A2D73" w:rsidP="003A2D73">
      <w:pPr>
        <w:pStyle w:val="PL"/>
        <w:rPr>
          <w:noProof w:val="0"/>
        </w:rPr>
      </w:pPr>
      <w:r w:rsidRPr="00C31E24">
        <w:rPr>
          <w:noProof w:val="0"/>
        </w:rPr>
        <w:t xml:space="preserve">            }</w:t>
      </w:r>
    </w:p>
    <w:p w14:paraId="54A92303" w14:textId="77777777" w:rsidR="003A2D73" w:rsidRPr="00C31E24" w:rsidRDefault="003A2D73" w:rsidP="003A2D73">
      <w:pPr>
        <w:pStyle w:val="PL"/>
        <w:rPr>
          <w:noProof w:val="0"/>
        </w:rPr>
      </w:pPr>
    </w:p>
    <w:p w14:paraId="77B10786" w14:textId="77777777" w:rsidR="003A2D73" w:rsidRPr="00C31E24" w:rsidRDefault="003A2D73" w:rsidP="003A2D73">
      <w:pPr>
        <w:pStyle w:val="H6"/>
      </w:pPr>
      <w:r w:rsidRPr="00C31E24">
        <w:t>(2)</w:t>
      </w:r>
    </w:p>
    <w:p w14:paraId="5D7A8CEC" w14:textId="77777777" w:rsidR="003A2D73" w:rsidRPr="00C31E24" w:rsidRDefault="003A2D73" w:rsidP="003A2D73">
      <w:pPr>
        <w:pStyle w:val="PL"/>
        <w:rPr>
          <w:noProof w:val="0"/>
        </w:rPr>
      </w:pPr>
      <w:r w:rsidRPr="00C31E24">
        <w:rPr>
          <w:b/>
          <w:noProof w:val="0"/>
        </w:rPr>
        <w:t>with</w:t>
      </w:r>
      <w:r w:rsidRPr="00C31E24">
        <w:rPr>
          <w:noProof w:val="0"/>
        </w:rPr>
        <w:t xml:space="preserve"> { UE (</w:t>
      </w:r>
      <w:proofErr w:type="spellStart"/>
      <w:r w:rsidRPr="00C31E24">
        <w:rPr>
          <w:noProof w:val="0"/>
        </w:rPr>
        <w:t>MCVideo</w:t>
      </w:r>
      <w:proofErr w:type="spellEnd"/>
      <w:r w:rsidRPr="00C31E24">
        <w:rPr>
          <w:noProof w:val="0"/>
        </w:rPr>
        <w:t xml:space="preserve"> Client) having subscribed to affiliation status changes }</w:t>
      </w:r>
    </w:p>
    <w:p w14:paraId="417D33A5" w14:textId="77777777" w:rsidR="003A2D73" w:rsidRPr="00C31E24" w:rsidRDefault="003A2D73" w:rsidP="003A2D73">
      <w:pPr>
        <w:pStyle w:val="PL"/>
        <w:rPr>
          <w:noProof w:val="0"/>
        </w:rPr>
      </w:pPr>
      <w:r w:rsidRPr="00C31E24">
        <w:rPr>
          <w:b/>
          <w:noProof w:val="0"/>
        </w:rPr>
        <w:t>ensure that</w:t>
      </w:r>
      <w:r w:rsidRPr="00C31E24">
        <w:rPr>
          <w:noProof w:val="0"/>
        </w:rPr>
        <w:t xml:space="preserve"> {</w:t>
      </w:r>
    </w:p>
    <w:p w14:paraId="7B3308B8" w14:textId="77777777" w:rsidR="003A2D73" w:rsidRPr="00C31E24" w:rsidRDefault="003A2D73" w:rsidP="003A2D73">
      <w:pPr>
        <w:pStyle w:val="PL"/>
        <w:rPr>
          <w:noProof w:val="0"/>
        </w:rPr>
      </w:pPr>
      <w:r w:rsidRPr="00C31E24">
        <w:rPr>
          <w:noProof w:val="0"/>
        </w:rPr>
        <w:t xml:space="preserve">  </w:t>
      </w:r>
      <w:r w:rsidRPr="00C31E24">
        <w:rPr>
          <w:b/>
          <w:noProof w:val="0"/>
        </w:rPr>
        <w:t>when</w:t>
      </w:r>
      <w:r w:rsidRPr="00C31E24">
        <w:rPr>
          <w:noProof w:val="0"/>
        </w:rPr>
        <w:t xml:space="preserve"> { </w:t>
      </w:r>
      <w:proofErr w:type="spellStart"/>
      <w:r w:rsidRPr="00C31E24">
        <w:rPr>
          <w:noProof w:val="0"/>
        </w:rPr>
        <w:t>MCVideo</w:t>
      </w:r>
      <w:proofErr w:type="spellEnd"/>
      <w:r w:rsidRPr="00C31E24">
        <w:rPr>
          <w:noProof w:val="0"/>
        </w:rPr>
        <w:t xml:space="preserve"> User requests to de-affiliate from a group }</w:t>
      </w:r>
    </w:p>
    <w:p w14:paraId="6FE27B7E" w14:textId="77777777" w:rsidR="003A2D73" w:rsidRPr="00C31E24" w:rsidRDefault="003A2D73" w:rsidP="003A2D73">
      <w:pPr>
        <w:pStyle w:val="PL"/>
        <w:rPr>
          <w:noProof w:val="0"/>
        </w:rPr>
      </w:pPr>
      <w:r w:rsidRPr="00C31E24">
        <w:rPr>
          <w:noProof w:val="0"/>
        </w:rPr>
        <w:t xml:space="preserve">    </w:t>
      </w:r>
      <w:r w:rsidRPr="00C31E24">
        <w:rPr>
          <w:b/>
          <w:noProof w:val="0"/>
        </w:rPr>
        <w:t>then</w:t>
      </w:r>
      <w:r w:rsidRPr="00C31E24">
        <w:rPr>
          <w:noProof w:val="0"/>
        </w:rPr>
        <w:t xml:space="preserve"> { UE (</w:t>
      </w:r>
      <w:proofErr w:type="spellStart"/>
      <w:r w:rsidRPr="00C31E24">
        <w:rPr>
          <w:noProof w:val="0"/>
        </w:rPr>
        <w:t>MCVideo</w:t>
      </w:r>
      <w:proofErr w:type="spellEnd"/>
      <w:r w:rsidRPr="00C31E24">
        <w:rPr>
          <w:noProof w:val="0"/>
        </w:rPr>
        <w:t xml:space="preserve"> Client) sends a SIP PUBLISH message </w:t>
      </w:r>
      <w:r w:rsidRPr="00C31E24">
        <w:rPr>
          <w:b/>
          <w:bCs/>
          <w:noProof w:val="0"/>
        </w:rPr>
        <w:t>and</w:t>
      </w:r>
      <w:r w:rsidRPr="00C31E24">
        <w:rPr>
          <w:noProof w:val="0"/>
        </w:rPr>
        <w:t xml:space="preserve"> responds to a SIP NOTIFY message with a SIP 200 (OK) message }</w:t>
      </w:r>
    </w:p>
    <w:p w14:paraId="5EA88C54" w14:textId="77777777" w:rsidR="003A2D73" w:rsidRPr="00C31E24" w:rsidRDefault="003A2D73" w:rsidP="003A2D73">
      <w:pPr>
        <w:pStyle w:val="PL"/>
        <w:rPr>
          <w:noProof w:val="0"/>
        </w:rPr>
      </w:pPr>
      <w:r w:rsidRPr="00C31E24">
        <w:rPr>
          <w:noProof w:val="0"/>
        </w:rPr>
        <w:t xml:space="preserve">            }</w:t>
      </w:r>
    </w:p>
    <w:p w14:paraId="031C6097" w14:textId="77777777" w:rsidR="003A2D73" w:rsidRPr="00C31E24" w:rsidRDefault="003A2D73" w:rsidP="003A2D73">
      <w:pPr>
        <w:pStyle w:val="PL"/>
        <w:rPr>
          <w:noProof w:val="0"/>
        </w:rPr>
      </w:pPr>
    </w:p>
    <w:p w14:paraId="72B22DCF" w14:textId="77777777" w:rsidR="003A2D73" w:rsidRPr="00C31E24" w:rsidRDefault="003A2D73" w:rsidP="003A2D73">
      <w:pPr>
        <w:pStyle w:val="H6"/>
      </w:pPr>
      <w:r w:rsidRPr="00C31E24">
        <w:t>(3)</w:t>
      </w:r>
    </w:p>
    <w:p w14:paraId="38945DCE" w14:textId="77777777" w:rsidR="003A2D73" w:rsidRPr="00C31E24" w:rsidRDefault="003A2D73" w:rsidP="003A2D73">
      <w:pPr>
        <w:pStyle w:val="PL"/>
        <w:rPr>
          <w:noProof w:val="0"/>
        </w:rPr>
      </w:pPr>
      <w:r w:rsidRPr="00C31E24">
        <w:rPr>
          <w:b/>
          <w:noProof w:val="0"/>
        </w:rPr>
        <w:t>with</w:t>
      </w:r>
      <w:r w:rsidRPr="00C31E24">
        <w:rPr>
          <w:noProof w:val="0"/>
        </w:rPr>
        <w:t xml:space="preserve"> { UE (</w:t>
      </w:r>
      <w:proofErr w:type="spellStart"/>
      <w:r w:rsidRPr="00C31E24">
        <w:rPr>
          <w:noProof w:val="0"/>
        </w:rPr>
        <w:t>MCVideo</w:t>
      </w:r>
      <w:proofErr w:type="spellEnd"/>
      <w:r w:rsidRPr="00C31E24">
        <w:rPr>
          <w:noProof w:val="0"/>
        </w:rPr>
        <w:t xml:space="preserve"> Client) having subscribed to affiliation status changes }</w:t>
      </w:r>
    </w:p>
    <w:p w14:paraId="2EDF7F21" w14:textId="77777777" w:rsidR="003A2D73" w:rsidRPr="00C31E24" w:rsidRDefault="003A2D73" w:rsidP="003A2D73">
      <w:pPr>
        <w:pStyle w:val="PL"/>
        <w:rPr>
          <w:noProof w:val="0"/>
        </w:rPr>
      </w:pPr>
      <w:r w:rsidRPr="00C31E24">
        <w:rPr>
          <w:b/>
          <w:noProof w:val="0"/>
        </w:rPr>
        <w:t>ensure that</w:t>
      </w:r>
      <w:r w:rsidRPr="00C31E24">
        <w:rPr>
          <w:noProof w:val="0"/>
        </w:rPr>
        <w:t xml:space="preserve"> {</w:t>
      </w:r>
    </w:p>
    <w:p w14:paraId="4F1CDFEA" w14:textId="77777777" w:rsidR="003A2D73" w:rsidRPr="00C31E24" w:rsidRDefault="003A2D73" w:rsidP="003A2D73">
      <w:pPr>
        <w:pStyle w:val="PL"/>
        <w:rPr>
          <w:noProof w:val="0"/>
        </w:rPr>
      </w:pPr>
      <w:r w:rsidRPr="00C31E24">
        <w:rPr>
          <w:noProof w:val="0"/>
        </w:rPr>
        <w:t xml:space="preserve">  </w:t>
      </w:r>
      <w:r w:rsidRPr="00C31E24">
        <w:rPr>
          <w:b/>
          <w:noProof w:val="0"/>
        </w:rPr>
        <w:t>when</w:t>
      </w:r>
      <w:r w:rsidRPr="00C31E24">
        <w:rPr>
          <w:noProof w:val="0"/>
        </w:rPr>
        <w:t xml:space="preserve"> { UE (</w:t>
      </w:r>
      <w:proofErr w:type="spellStart"/>
      <w:r w:rsidRPr="00C31E24">
        <w:rPr>
          <w:noProof w:val="0"/>
        </w:rPr>
        <w:t>MCVideo</w:t>
      </w:r>
      <w:proofErr w:type="spellEnd"/>
      <w:r w:rsidRPr="00C31E24">
        <w:rPr>
          <w:noProof w:val="0"/>
        </w:rPr>
        <w:t xml:space="preserve"> Client) receives to send a group selection change request to change the selected group of a targeted </w:t>
      </w:r>
      <w:proofErr w:type="spellStart"/>
      <w:r w:rsidRPr="00C31E24">
        <w:rPr>
          <w:noProof w:val="0"/>
        </w:rPr>
        <w:t>MCVideo</w:t>
      </w:r>
      <w:proofErr w:type="spellEnd"/>
      <w:r w:rsidRPr="00C31E24">
        <w:rPr>
          <w:noProof w:val="0"/>
        </w:rPr>
        <w:t xml:space="preserve"> user to a specific </w:t>
      </w:r>
      <w:proofErr w:type="spellStart"/>
      <w:r w:rsidRPr="00C31E24">
        <w:rPr>
          <w:noProof w:val="0"/>
        </w:rPr>
        <w:t>MCVideo</w:t>
      </w:r>
      <w:proofErr w:type="spellEnd"/>
      <w:r w:rsidRPr="00C31E24">
        <w:rPr>
          <w:noProof w:val="0"/>
        </w:rPr>
        <w:t xml:space="preserve"> group via a SIP MESSAGE </w:t>
      </w:r>
      <w:proofErr w:type="spellStart"/>
      <w:r w:rsidRPr="00C31E24">
        <w:rPr>
          <w:noProof w:val="0"/>
        </w:rPr>
        <w:t>message</w:t>
      </w:r>
      <w:proofErr w:type="spellEnd"/>
      <w:r w:rsidRPr="00C31E24">
        <w:rPr>
          <w:noProof w:val="0"/>
        </w:rPr>
        <w:t xml:space="preserve"> }</w:t>
      </w:r>
    </w:p>
    <w:p w14:paraId="21C7066D" w14:textId="77777777" w:rsidR="003A2D73" w:rsidRPr="00C31E24" w:rsidRDefault="003A2D73" w:rsidP="003A2D73">
      <w:pPr>
        <w:pStyle w:val="PL"/>
        <w:rPr>
          <w:noProof w:val="0"/>
        </w:rPr>
      </w:pPr>
      <w:r w:rsidRPr="00C31E24">
        <w:rPr>
          <w:noProof w:val="0"/>
        </w:rPr>
        <w:t xml:space="preserve">    </w:t>
      </w:r>
      <w:r w:rsidRPr="00C31E24">
        <w:rPr>
          <w:b/>
          <w:noProof w:val="0"/>
        </w:rPr>
        <w:t>then</w:t>
      </w:r>
      <w:r w:rsidRPr="00C31E24">
        <w:rPr>
          <w:noProof w:val="0"/>
        </w:rPr>
        <w:t xml:space="preserve"> { UE (</w:t>
      </w:r>
      <w:proofErr w:type="spellStart"/>
      <w:r w:rsidRPr="00C31E24">
        <w:rPr>
          <w:noProof w:val="0"/>
        </w:rPr>
        <w:t>MCVideo</w:t>
      </w:r>
      <w:proofErr w:type="spellEnd"/>
      <w:r w:rsidRPr="00C31E24">
        <w:rPr>
          <w:noProof w:val="0"/>
        </w:rPr>
        <w:t xml:space="preserve"> Client) responds with a SIP 200 (OK) message </w:t>
      </w:r>
      <w:r w:rsidRPr="00C31E24">
        <w:rPr>
          <w:b/>
          <w:bCs/>
          <w:noProof w:val="0"/>
        </w:rPr>
        <w:t>and</w:t>
      </w:r>
      <w:r w:rsidRPr="00C31E24">
        <w:rPr>
          <w:noProof w:val="0"/>
        </w:rPr>
        <w:t xml:space="preserve"> initiates affiliation to the group by sending a SIP PUBLISH message </w:t>
      </w:r>
      <w:r w:rsidRPr="00C31E24">
        <w:rPr>
          <w:b/>
          <w:bCs/>
          <w:noProof w:val="0"/>
        </w:rPr>
        <w:t>and</w:t>
      </w:r>
      <w:r w:rsidRPr="00C31E24">
        <w:rPr>
          <w:noProof w:val="0"/>
        </w:rPr>
        <w:t xml:space="preserve"> responds to a SIP NOTIFY message with a SIP 200 (OK) message }</w:t>
      </w:r>
    </w:p>
    <w:p w14:paraId="6B4E4515" w14:textId="77777777" w:rsidR="003A2D73" w:rsidRPr="00C31E24" w:rsidRDefault="003A2D73" w:rsidP="003A2D73">
      <w:pPr>
        <w:pStyle w:val="PL"/>
        <w:rPr>
          <w:noProof w:val="0"/>
        </w:rPr>
      </w:pPr>
      <w:r w:rsidRPr="00C31E24">
        <w:rPr>
          <w:noProof w:val="0"/>
        </w:rPr>
        <w:t xml:space="preserve">            }</w:t>
      </w:r>
    </w:p>
    <w:p w14:paraId="34BD2D64" w14:textId="77777777" w:rsidR="003A2D73" w:rsidRPr="00C31E24" w:rsidRDefault="003A2D73" w:rsidP="003A2D73">
      <w:pPr>
        <w:pStyle w:val="PL"/>
        <w:rPr>
          <w:noProof w:val="0"/>
        </w:rPr>
      </w:pPr>
    </w:p>
    <w:p w14:paraId="58832B6B" w14:textId="77777777" w:rsidR="003A2D73" w:rsidRPr="00C31E24" w:rsidRDefault="003A2D73" w:rsidP="003A2D73">
      <w:pPr>
        <w:pStyle w:val="H6"/>
      </w:pPr>
      <w:r w:rsidRPr="00C31E24">
        <w:t>(4)</w:t>
      </w:r>
    </w:p>
    <w:p w14:paraId="3B259CC3" w14:textId="77777777" w:rsidR="003A2D73" w:rsidRPr="00C31E24" w:rsidRDefault="003A2D73" w:rsidP="003A2D73">
      <w:pPr>
        <w:pStyle w:val="PL"/>
        <w:rPr>
          <w:noProof w:val="0"/>
        </w:rPr>
      </w:pPr>
      <w:r w:rsidRPr="00C31E24">
        <w:rPr>
          <w:b/>
          <w:noProof w:val="0"/>
        </w:rPr>
        <w:t>with</w:t>
      </w:r>
      <w:r w:rsidRPr="00C31E24">
        <w:rPr>
          <w:noProof w:val="0"/>
        </w:rPr>
        <w:t xml:space="preserve"> { UE (</w:t>
      </w:r>
      <w:proofErr w:type="spellStart"/>
      <w:r w:rsidRPr="00C31E24">
        <w:rPr>
          <w:noProof w:val="0"/>
        </w:rPr>
        <w:t>MCVideo</w:t>
      </w:r>
      <w:proofErr w:type="spellEnd"/>
      <w:r w:rsidRPr="00C31E24">
        <w:rPr>
          <w:noProof w:val="0"/>
        </w:rPr>
        <w:t xml:space="preserve"> Client) having received a SIP MESSAGE </w:t>
      </w:r>
      <w:proofErr w:type="spellStart"/>
      <w:r w:rsidRPr="00C31E24">
        <w:rPr>
          <w:noProof w:val="0"/>
        </w:rPr>
        <w:t>message</w:t>
      </w:r>
      <w:proofErr w:type="spellEnd"/>
      <w:r w:rsidRPr="00C31E24">
        <w:rPr>
          <w:noProof w:val="0"/>
        </w:rPr>
        <w:t xml:space="preserve"> indicating a group selection change request }</w:t>
      </w:r>
    </w:p>
    <w:p w14:paraId="2CFBA61B" w14:textId="77777777" w:rsidR="003A2D73" w:rsidRPr="00C31E24" w:rsidRDefault="003A2D73" w:rsidP="003A2D73">
      <w:pPr>
        <w:pStyle w:val="PL"/>
        <w:rPr>
          <w:noProof w:val="0"/>
        </w:rPr>
      </w:pPr>
      <w:r w:rsidRPr="00C31E24">
        <w:rPr>
          <w:b/>
          <w:noProof w:val="0"/>
        </w:rPr>
        <w:t>ensure that</w:t>
      </w:r>
      <w:r w:rsidRPr="00C31E24">
        <w:rPr>
          <w:noProof w:val="0"/>
        </w:rPr>
        <w:t xml:space="preserve"> {</w:t>
      </w:r>
    </w:p>
    <w:p w14:paraId="4D20154D" w14:textId="77777777" w:rsidR="003A2D73" w:rsidRPr="00C31E24" w:rsidRDefault="003A2D73" w:rsidP="003A2D73">
      <w:pPr>
        <w:pStyle w:val="PL"/>
        <w:rPr>
          <w:noProof w:val="0"/>
        </w:rPr>
      </w:pPr>
      <w:r w:rsidRPr="00C31E24">
        <w:rPr>
          <w:noProof w:val="0"/>
        </w:rPr>
        <w:t xml:space="preserve">  </w:t>
      </w:r>
      <w:r w:rsidRPr="00C31E24">
        <w:rPr>
          <w:b/>
          <w:noProof w:val="0"/>
        </w:rPr>
        <w:t>when</w:t>
      </w:r>
      <w:r w:rsidRPr="00C31E24">
        <w:rPr>
          <w:noProof w:val="0"/>
        </w:rPr>
        <w:t xml:space="preserve"> { UE (</w:t>
      </w:r>
      <w:proofErr w:type="spellStart"/>
      <w:r w:rsidRPr="00C31E24">
        <w:rPr>
          <w:noProof w:val="0"/>
        </w:rPr>
        <w:t>MCVideo</w:t>
      </w:r>
      <w:proofErr w:type="spellEnd"/>
      <w:r w:rsidRPr="00C31E24">
        <w:rPr>
          <w:noProof w:val="0"/>
        </w:rPr>
        <w:t xml:space="preserve"> Client) determines that the group selection change is successful }</w:t>
      </w:r>
    </w:p>
    <w:p w14:paraId="62DE0D5A" w14:textId="77777777" w:rsidR="003A2D73" w:rsidRPr="00C31E24" w:rsidRDefault="003A2D73" w:rsidP="003A2D73">
      <w:pPr>
        <w:pStyle w:val="PL"/>
        <w:rPr>
          <w:noProof w:val="0"/>
        </w:rPr>
      </w:pPr>
      <w:r w:rsidRPr="00C31E24">
        <w:rPr>
          <w:noProof w:val="0"/>
        </w:rPr>
        <w:t xml:space="preserve">    </w:t>
      </w:r>
      <w:r w:rsidRPr="00C31E24">
        <w:rPr>
          <w:b/>
          <w:noProof w:val="0"/>
        </w:rPr>
        <w:t>then</w:t>
      </w:r>
      <w:r w:rsidRPr="00C31E24">
        <w:rPr>
          <w:noProof w:val="0"/>
        </w:rPr>
        <w:t xml:space="preserve"> { UE (</w:t>
      </w:r>
      <w:proofErr w:type="spellStart"/>
      <w:r w:rsidRPr="00C31E24">
        <w:rPr>
          <w:noProof w:val="0"/>
        </w:rPr>
        <w:t>MCVideo</w:t>
      </w:r>
      <w:proofErr w:type="spellEnd"/>
      <w:r w:rsidRPr="00C31E24">
        <w:rPr>
          <w:noProof w:val="0"/>
        </w:rPr>
        <w:t xml:space="preserve"> Client) sends the group selection determination via a SIP MESSAGE </w:t>
      </w:r>
      <w:proofErr w:type="spellStart"/>
      <w:r w:rsidRPr="00C31E24">
        <w:rPr>
          <w:noProof w:val="0"/>
        </w:rPr>
        <w:t>message</w:t>
      </w:r>
      <w:proofErr w:type="spellEnd"/>
      <w:r w:rsidRPr="00C31E24">
        <w:rPr>
          <w:noProof w:val="0"/>
        </w:rPr>
        <w:t xml:space="preserve"> }</w:t>
      </w:r>
    </w:p>
    <w:p w14:paraId="7BB3227D" w14:textId="77777777" w:rsidR="003A2D73" w:rsidRPr="00C31E24" w:rsidRDefault="003A2D73" w:rsidP="003A2D73">
      <w:pPr>
        <w:pStyle w:val="PL"/>
        <w:rPr>
          <w:noProof w:val="0"/>
        </w:rPr>
      </w:pPr>
      <w:r w:rsidRPr="00C31E24">
        <w:rPr>
          <w:noProof w:val="0"/>
        </w:rPr>
        <w:t xml:space="preserve">            }</w:t>
      </w:r>
    </w:p>
    <w:p w14:paraId="223F0BB9" w14:textId="77777777" w:rsidR="003A2D73" w:rsidRPr="00C31E24" w:rsidRDefault="003A2D73" w:rsidP="003A2D73">
      <w:pPr>
        <w:pStyle w:val="PL"/>
        <w:rPr>
          <w:noProof w:val="0"/>
        </w:rPr>
      </w:pPr>
    </w:p>
    <w:p w14:paraId="67B18ADA" w14:textId="77777777" w:rsidR="003A2D73" w:rsidRPr="00C31E24" w:rsidRDefault="003A2D73" w:rsidP="003A2D73">
      <w:pPr>
        <w:pStyle w:val="H6"/>
      </w:pPr>
      <w:r w:rsidRPr="00C31E24">
        <w:t>6.1.4.2.2</w:t>
      </w:r>
      <w:r w:rsidRPr="00C31E24">
        <w:tab/>
        <w:t>Conformance Requirements</w:t>
      </w:r>
    </w:p>
    <w:p w14:paraId="2128B473" w14:textId="77777777" w:rsidR="003A2D73" w:rsidRPr="00C31E24" w:rsidRDefault="003A2D73" w:rsidP="003A2D73">
      <w:r w:rsidRPr="00C31E24">
        <w:t>References: The conformance requirements covered in the present TC are specified in: TS 24.281 clause 8.2.1.2, 8.2.1.3, 9.2.4.2.2. Unless otherwise stated these are Rel-15 requirements.</w:t>
      </w:r>
    </w:p>
    <w:p w14:paraId="319F5ECB" w14:textId="77777777" w:rsidR="003A2D73" w:rsidRPr="00C31E24" w:rsidRDefault="003A2D73" w:rsidP="003A2D73">
      <w:r w:rsidRPr="00C31E24">
        <w:t>[TS 24.281, clause 8.2.1.2]</w:t>
      </w:r>
    </w:p>
    <w:p w14:paraId="4A04625E" w14:textId="77777777" w:rsidR="003A2D73" w:rsidRPr="00C31E24" w:rsidRDefault="003A2D73" w:rsidP="003A2D73">
      <w:r w:rsidRPr="00C31E24">
        <w:t>In order:</w:t>
      </w:r>
    </w:p>
    <w:p w14:paraId="253E9B13" w14:textId="77777777" w:rsidR="003A2D73" w:rsidRPr="00C31E24" w:rsidRDefault="003A2D73" w:rsidP="003A2D73">
      <w:pPr>
        <w:pStyle w:val="B1"/>
      </w:pPr>
      <w:r w:rsidRPr="00C31E24">
        <w:t>-</w:t>
      </w:r>
      <w:r w:rsidRPr="00C31E24">
        <w:tab/>
        <w:t xml:space="preserve">to indicate that an </w:t>
      </w:r>
      <w:proofErr w:type="spellStart"/>
      <w:r w:rsidRPr="00C31E24">
        <w:t>MCVideo</w:t>
      </w:r>
      <w:proofErr w:type="spellEnd"/>
      <w:r w:rsidRPr="00C31E24">
        <w:t xml:space="preserve"> user is interested in one or more </w:t>
      </w:r>
      <w:proofErr w:type="spellStart"/>
      <w:r w:rsidRPr="00C31E24">
        <w:t>MCVideo</w:t>
      </w:r>
      <w:proofErr w:type="spellEnd"/>
      <w:r w:rsidRPr="00C31E24">
        <w:t xml:space="preserve"> group(s) </w:t>
      </w:r>
      <w:r w:rsidRPr="00C31E24">
        <w:rPr>
          <w:rFonts w:eastAsia="SimSun"/>
        </w:rPr>
        <w:t xml:space="preserve">at an </w:t>
      </w:r>
      <w:proofErr w:type="spellStart"/>
      <w:r w:rsidRPr="00C31E24">
        <w:rPr>
          <w:rFonts w:eastAsia="SimSun"/>
        </w:rPr>
        <w:t>MCVideo</w:t>
      </w:r>
      <w:proofErr w:type="spellEnd"/>
      <w:r w:rsidRPr="00C31E24">
        <w:rPr>
          <w:rFonts w:eastAsia="SimSun"/>
        </w:rPr>
        <w:t xml:space="preserve"> client</w:t>
      </w:r>
      <w:r w:rsidRPr="00C31E24">
        <w:t>;</w:t>
      </w:r>
    </w:p>
    <w:p w14:paraId="6DCFE318" w14:textId="77777777" w:rsidR="003A2D73" w:rsidRPr="00C31E24" w:rsidRDefault="003A2D73" w:rsidP="003A2D73">
      <w:pPr>
        <w:pStyle w:val="B1"/>
      </w:pPr>
      <w:r w:rsidRPr="00C31E24">
        <w:t>-</w:t>
      </w:r>
      <w:r w:rsidRPr="00C31E24">
        <w:tab/>
        <w:t xml:space="preserve">to indicate that the </w:t>
      </w:r>
      <w:proofErr w:type="spellStart"/>
      <w:r w:rsidRPr="00C31E24">
        <w:t>MCVideo</w:t>
      </w:r>
      <w:proofErr w:type="spellEnd"/>
      <w:r w:rsidRPr="00C31E24">
        <w:t xml:space="preserve"> user is no longer interested in one or more </w:t>
      </w:r>
      <w:proofErr w:type="spellStart"/>
      <w:r w:rsidRPr="00C31E24">
        <w:t>MCVideo</w:t>
      </w:r>
      <w:proofErr w:type="spellEnd"/>
      <w:r w:rsidRPr="00C31E24">
        <w:t xml:space="preserve"> group(s) </w:t>
      </w:r>
      <w:r w:rsidRPr="00C31E24">
        <w:rPr>
          <w:rFonts w:eastAsia="SimSun"/>
        </w:rPr>
        <w:t xml:space="preserve">at the </w:t>
      </w:r>
      <w:proofErr w:type="spellStart"/>
      <w:r w:rsidRPr="00C31E24">
        <w:rPr>
          <w:rFonts w:eastAsia="SimSun"/>
        </w:rPr>
        <w:t>MCVideo</w:t>
      </w:r>
      <w:proofErr w:type="spellEnd"/>
      <w:r w:rsidRPr="00C31E24">
        <w:rPr>
          <w:rFonts w:eastAsia="SimSun"/>
        </w:rPr>
        <w:t xml:space="preserve"> client</w:t>
      </w:r>
      <w:r w:rsidRPr="00C31E24">
        <w:t>;</w:t>
      </w:r>
    </w:p>
    <w:p w14:paraId="5B47FC97" w14:textId="77777777" w:rsidR="003A2D73" w:rsidRPr="00C31E24" w:rsidRDefault="003A2D73" w:rsidP="003A2D73">
      <w:pPr>
        <w:pStyle w:val="B1"/>
      </w:pPr>
      <w:r w:rsidRPr="00C31E24">
        <w:t>-</w:t>
      </w:r>
      <w:r w:rsidRPr="00C31E24">
        <w:tab/>
        <w:t xml:space="preserve">to refresh indication of an </w:t>
      </w:r>
      <w:proofErr w:type="spellStart"/>
      <w:r w:rsidRPr="00C31E24">
        <w:t>MCVideo</w:t>
      </w:r>
      <w:proofErr w:type="spellEnd"/>
      <w:r w:rsidRPr="00C31E24">
        <w:t xml:space="preserve"> user interest in one or more </w:t>
      </w:r>
      <w:proofErr w:type="spellStart"/>
      <w:r w:rsidRPr="00C31E24">
        <w:t>MCVideo</w:t>
      </w:r>
      <w:proofErr w:type="spellEnd"/>
      <w:r w:rsidRPr="00C31E24">
        <w:t xml:space="preserve"> group(s) </w:t>
      </w:r>
      <w:r w:rsidRPr="00C31E24">
        <w:rPr>
          <w:rFonts w:eastAsia="SimSun"/>
        </w:rPr>
        <w:t xml:space="preserve">at an </w:t>
      </w:r>
      <w:proofErr w:type="spellStart"/>
      <w:r w:rsidRPr="00C31E24">
        <w:rPr>
          <w:rFonts w:eastAsia="SimSun"/>
        </w:rPr>
        <w:t>MCVideo</w:t>
      </w:r>
      <w:proofErr w:type="spellEnd"/>
      <w:r w:rsidRPr="00C31E24">
        <w:rPr>
          <w:rFonts w:eastAsia="SimSun"/>
        </w:rPr>
        <w:t xml:space="preserve"> client</w:t>
      </w:r>
      <w:r w:rsidRPr="00C31E24">
        <w:t xml:space="preserve"> due to near expiration of the expiration time of an </w:t>
      </w:r>
      <w:proofErr w:type="spellStart"/>
      <w:r w:rsidRPr="00C31E24">
        <w:t>MCVideo</w:t>
      </w:r>
      <w:proofErr w:type="spellEnd"/>
      <w:r w:rsidRPr="00C31E24">
        <w:t xml:space="preserve"> group with the affiliation status set to the "affiliated" state received in a SIP NOTIFY request in clause 8.2.1.3;</w:t>
      </w:r>
    </w:p>
    <w:p w14:paraId="73B203D8" w14:textId="77777777" w:rsidR="003A2D73" w:rsidRPr="00C31E24" w:rsidRDefault="003A2D73" w:rsidP="003A2D73">
      <w:pPr>
        <w:pStyle w:val="B1"/>
      </w:pPr>
      <w:r w:rsidRPr="00C31E24">
        <w:t>-</w:t>
      </w:r>
      <w:r w:rsidRPr="00C31E24">
        <w:tab/>
        <w:t xml:space="preserve">to send an affiliation status change request in mandatory mode to another </w:t>
      </w:r>
      <w:proofErr w:type="spellStart"/>
      <w:r w:rsidRPr="00C31E24">
        <w:t>MCVideo</w:t>
      </w:r>
      <w:proofErr w:type="spellEnd"/>
      <w:r w:rsidRPr="00C31E24">
        <w:t xml:space="preserve"> user; or</w:t>
      </w:r>
    </w:p>
    <w:p w14:paraId="0F4A7141" w14:textId="77777777" w:rsidR="003A2D73" w:rsidRPr="00C31E24" w:rsidRDefault="003A2D73" w:rsidP="003A2D73">
      <w:pPr>
        <w:pStyle w:val="B1"/>
      </w:pPr>
      <w:r w:rsidRPr="00C31E24">
        <w:t>-</w:t>
      </w:r>
      <w:r w:rsidRPr="00C31E24">
        <w:tab/>
        <w:t>any combination of the above;</w:t>
      </w:r>
    </w:p>
    <w:p w14:paraId="35E780CA" w14:textId="77777777" w:rsidR="003A2D73" w:rsidRPr="00C31E24" w:rsidRDefault="003A2D73" w:rsidP="003A2D73">
      <w:r w:rsidRPr="00C31E24">
        <w:t xml:space="preserve">the </w:t>
      </w:r>
      <w:proofErr w:type="spellStart"/>
      <w:r w:rsidRPr="00C31E24">
        <w:t>MCVideo</w:t>
      </w:r>
      <w:proofErr w:type="spellEnd"/>
      <w:r w:rsidRPr="00C31E24">
        <w:t xml:space="preserve"> client shall generate a SIP PUBLISH request according to 3GPP TS 24.229 [11], IETF RFC 3903 [12], and </w:t>
      </w:r>
      <w:r w:rsidRPr="00C31E24">
        <w:rPr>
          <w:rFonts w:eastAsia="SimSun"/>
        </w:rPr>
        <w:t>IETF RFC 3856 [13]</w:t>
      </w:r>
      <w:r w:rsidRPr="00C31E24">
        <w:t>.</w:t>
      </w:r>
    </w:p>
    <w:p w14:paraId="0D448560" w14:textId="77777777" w:rsidR="003A2D73" w:rsidRPr="00C31E24" w:rsidRDefault="003A2D73" w:rsidP="003A2D73">
      <w:r w:rsidRPr="00C31E24">
        <w:lastRenderedPageBreak/>
        <w:t xml:space="preserve">In the SIP PUBLISH request, the </w:t>
      </w:r>
      <w:proofErr w:type="spellStart"/>
      <w:r w:rsidRPr="00C31E24">
        <w:t>MCVideo</w:t>
      </w:r>
      <w:proofErr w:type="spellEnd"/>
      <w:r w:rsidRPr="00C31E24">
        <w:t xml:space="preserve"> client:</w:t>
      </w:r>
    </w:p>
    <w:p w14:paraId="18BD6C00" w14:textId="77777777" w:rsidR="003A2D73" w:rsidRPr="00C31E24" w:rsidRDefault="003A2D73" w:rsidP="003A2D73">
      <w:pPr>
        <w:pStyle w:val="B1"/>
        <w:rPr>
          <w:rFonts w:eastAsia="SimSun"/>
        </w:rPr>
      </w:pPr>
      <w:r w:rsidRPr="00C31E24">
        <w:rPr>
          <w:rFonts w:eastAsia="SimSun"/>
        </w:rPr>
        <w:t>1)</w:t>
      </w:r>
      <w:r w:rsidRPr="00C31E24">
        <w:rPr>
          <w:rFonts w:eastAsia="SimSun"/>
        </w:rPr>
        <w:tab/>
        <w:t xml:space="preserve">shall set the Request-URI to the </w:t>
      </w:r>
      <w:r w:rsidRPr="00C31E24">
        <w:t xml:space="preserve">public service identity identifying the originating participating </w:t>
      </w:r>
      <w:proofErr w:type="spellStart"/>
      <w:r w:rsidRPr="00C31E24">
        <w:t>MCVideo</w:t>
      </w:r>
      <w:proofErr w:type="spellEnd"/>
      <w:r w:rsidRPr="00C31E24">
        <w:t xml:space="preserve"> function serving the </w:t>
      </w:r>
      <w:proofErr w:type="spellStart"/>
      <w:r w:rsidRPr="00C31E24">
        <w:t>MCVideo</w:t>
      </w:r>
      <w:proofErr w:type="spellEnd"/>
      <w:r w:rsidRPr="00C31E24">
        <w:t xml:space="preserve"> user</w:t>
      </w:r>
      <w:r w:rsidRPr="00C31E24">
        <w:rPr>
          <w:rFonts w:eastAsia="SimSun"/>
        </w:rPr>
        <w:t>;</w:t>
      </w:r>
    </w:p>
    <w:p w14:paraId="35E4F15A" w14:textId="77777777" w:rsidR="003A2D73" w:rsidRPr="00C31E24" w:rsidRDefault="003A2D73" w:rsidP="003A2D73">
      <w:pPr>
        <w:pStyle w:val="B1"/>
        <w:rPr>
          <w:lang w:eastAsia="ko-KR"/>
        </w:rPr>
      </w:pPr>
      <w:r w:rsidRPr="00C31E24">
        <w:rPr>
          <w:rFonts w:eastAsia="SimSun"/>
        </w:rPr>
        <w:t>2)</w:t>
      </w:r>
      <w:r w:rsidRPr="00C31E24">
        <w:rPr>
          <w:rFonts w:eastAsia="SimSun"/>
        </w:rPr>
        <w:tab/>
        <w:t xml:space="preserve">shall include an </w:t>
      </w:r>
      <w:r w:rsidRPr="00C31E24">
        <w:rPr>
          <w:lang w:eastAsia="ko-KR"/>
        </w:rPr>
        <w:t>application/</w:t>
      </w:r>
      <w:r w:rsidRPr="00C31E24">
        <w:t xml:space="preserve">vnd.3gpp.mcvideo-info+xml </w:t>
      </w:r>
      <w:r w:rsidRPr="00C31E24">
        <w:rPr>
          <w:lang w:eastAsia="ko-KR"/>
        </w:rPr>
        <w:t>MIME body. In the application/</w:t>
      </w:r>
      <w:r w:rsidRPr="00C31E24">
        <w:t xml:space="preserve">vnd.3gpp.mcvideo-info+xml </w:t>
      </w:r>
      <w:r w:rsidRPr="00C31E24">
        <w:rPr>
          <w:lang w:eastAsia="ko-KR"/>
        </w:rPr>
        <w:t xml:space="preserve">MIME body, the </w:t>
      </w:r>
      <w:proofErr w:type="spellStart"/>
      <w:r w:rsidRPr="00C31E24">
        <w:rPr>
          <w:lang w:eastAsia="ko-KR"/>
        </w:rPr>
        <w:t>MCVideo</w:t>
      </w:r>
      <w:proofErr w:type="spellEnd"/>
      <w:r w:rsidRPr="00C31E24">
        <w:rPr>
          <w:lang w:eastAsia="ko-KR"/>
        </w:rPr>
        <w:t xml:space="preserve"> client </w:t>
      </w:r>
      <w:r w:rsidRPr="00C31E24">
        <w:t>shall include the &lt;</w:t>
      </w:r>
      <w:proofErr w:type="spellStart"/>
      <w:r w:rsidRPr="00C31E24">
        <w:t>mcvideo</w:t>
      </w:r>
      <w:proofErr w:type="spellEnd"/>
      <w:r w:rsidRPr="00C31E24">
        <w:t>-request-</w:t>
      </w:r>
      <w:proofErr w:type="spellStart"/>
      <w:r w:rsidRPr="00C31E24">
        <w:t>uri</w:t>
      </w:r>
      <w:proofErr w:type="spellEnd"/>
      <w:r w:rsidRPr="00C31E24">
        <w:t xml:space="preserve">&gt; element set to the </w:t>
      </w:r>
      <w:proofErr w:type="spellStart"/>
      <w:r w:rsidRPr="00C31E24">
        <w:rPr>
          <w:lang w:eastAsia="ko-KR"/>
        </w:rPr>
        <w:t>MCVideo</w:t>
      </w:r>
      <w:proofErr w:type="spellEnd"/>
      <w:r w:rsidRPr="00C31E24">
        <w:rPr>
          <w:lang w:eastAsia="ko-KR"/>
        </w:rPr>
        <w:t xml:space="preserve"> ID of the </w:t>
      </w:r>
      <w:proofErr w:type="spellStart"/>
      <w:r w:rsidRPr="00C31E24">
        <w:rPr>
          <w:lang w:eastAsia="ko-KR"/>
        </w:rPr>
        <w:t>MCVideo</w:t>
      </w:r>
      <w:proofErr w:type="spellEnd"/>
      <w:r w:rsidRPr="00C31E24">
        <w:rPr>
          <w:lang w:eastAsia="ko-KR"/>
        </w:rPr>
        <w:t xml:space="preserve"> user;</w:t>
      </w:r>
    </w:p>
    <w:p w14:paraId="2B0BC9C3" w14:textId="77777777" w:rsidR="003A2D73" w:rsidRPr="00C31E24" w:rsidRDefault="003A2D73" w:rsidP="003A2D73">
      <w:pPr>
        <w:pStyle w:val="B1"/>
      </w:pPr>
      <w:r w:rsidRPr="00C31E24">
        <w:t>3)</w:t>
      </w:r>
      <w:r w:rsidRPr="00C31E24">
        <w:tab/>
        <w:t>shall include the ICSI value "urn:urn-7:3gpp-service.ims.icsi.mcvideo" (</w:t>
      </w:r>
      <w:r w:rsidRPr="00C31E24">
        <w:rPr>
          <w:lang w:eastAsia="zh-CN"/>
        </w:rPr>
        <w:t xml:space="preserve">coded as specified in </w:t>
      </w:r>
      <w:r w:rsidRPr="00C31E24">
        <w:t>3GPP TS 24.229 [11]</w:t>
      </w:r>
      <w:r w:rsidRPr="00C31E24">
        <w:rPr>
          <w:lang w:eastAsia="zh-CN"/>
        </w:rPr>
        <w:t xml:space="preserve">), </w:t>
      </w:r>
      <w:r w:rsidRPr="00C31E24">
        <w:t>in a P-Preferred-Service header field according to IETF </w:t>
      </w:r>
      <w:r w:rsidRPr="00C31E24">
        <w:rPr>
          <w:rFonts w:eastAsia="MS Mincho"/>
        </w:rPr>
        <w:t>RFC 6050 [14]</w:t>
      </w:r>
      <w:r w:rsidRPr="00C31E24">
        <w:t>;</w:t>
      </w:r>
    </w:p>
    <w:p w14:paraId="7E47FCED" w14:textId="77777777" w:rsidR="003A2D73" w:rsidRPr="00C31E24" w:rsidRDefault="003A2D73" w:rsidP="003A2D73">
      <w:pPr>
        <w:pStyle w:val="B1"/>
        <w:rPr>
          <w:rFonts w:eastAsia="SimSun"/>
        </w:rPr>
      </w:pPr>
      <w:r w:rsidRPr="00C31E24">
        <w:rPr>
          <w:rFonts w:eastAsia="SimSun"/>
        </w:rPr>
        <w:t>4)</w:t>
      </w:r>
      <w:r w:rsidRPr="00C31E24">
        <w:rPr>
          <w:rFonts w:eastAsia="SimSun"/>
        </w:rPr>
        <w:tab/>
        <w:t xml:space="preserve">if the targeted </w:t>
      </w:r>
      <w:proofErr w:type="spellStart"/>
      <w:r w:rsidRPr="00C31E24">
        <w:rPr>
          <w:rFonts w:eastAsia="SimSun"/>
        </w:rPr>
        <w:t>MCVideo</w:t>
      </w:r>
      <w:proofErr w:type="spellEnd"/>
      <w:r w:rsidRPr="00C31E24">
        <w:rPr>
          <w:rFonts w:eastAsia="SimSun"/>
        </w:rPr>
        <w:t xml:space="preserve"> user </w:t>
      </w:r>
      <w:r w:rsidRPr="00C31E24">
        <w:t>is interested in</w:t>
      </w:r>
      <w:r w:rsidRPr="00C31E24">
        <w:rPr>
          <w:rFonts w:eastAsia="SimSun"/>
        </w:rPr>
        <w:t xml:space="preserve"> at least one </w:t>
      </w:r>
      <w:proofErr w:type="spellStart"/>
      <w:r w:rsidRPr="00C31E24">
        <w:rPr>
          <w:rFonts w:eastAsia="SimSun"/>
        </w:rPr>
        <w:t>MCVideo</w:t>
      </w:r>
      <w:proofErr w:type="spellEnd"/>
      <w:r w:rsidRPr="00C31E24">
        <w:rPr>
          <w:rFonts w:eastAsia="SimSun"/>
        </w:rPr>
        <w:t xml:space="preserve"> group at the targeted </w:t>
      </w:r>
      <w:proofErr w:type="spellStart"/>
      <w:r w:rsidRPr="00C31E24">
        <w:rPr>
          <w:rFonts w:eastAsia="SimSun"/>
        </w:rPr>
        <w:t>MCVideo</w:t>
      </w:r>
      <w:proofErr w:type="spellEnd"/>
      <w:r w:rsidRPr="00C31E24">
        <w:rPr>
          <w:rFonts w:eastAsia="SimSun"/>
        </w:rPr>
        <w:t xml:space="preserve"> client, shall set the Expires header field according to IETF RFC 3903 [12], to 4294967295;</w:t>
      </w:r>
    </w:p>
    <w:p w14:paraId="2ABF0E0E" w14:textId="77777777" w:rsidR="003A2D73" w:rsidRPr="00C31E24" w:rsidRDefault="003A2D73" w:rsidP="003A2D73">
      <w:pPr>
        <w:pStyle w:val="NO"/>
        <w:rPr>
          <w:rFonts w:eastAsia="SimSun"/>
        </w:rPr>
      </w:pPr>
      <w:r w:rsidRPr="00C31E24">
        <w:rPr>
          <w:rFonts w:eastAsia="SimSun"/>
        </w:rPr>
        <w:t>NOTE 1:</w:t>
      </w:r>
      <w:r w:rsidRPr="00C31E24">
        <w:rPr>
          <w:rFonts w:eastAsia="SimSun"/>
        </w:rPr>
        <w:tab/>
        <w:t>4294967295, which is equal to 2</w:t>
      </w:r>
      <w:r w:rsidRPr="00C31E24">
        <w:rPr>
          <w:rFonts w:eastAsia="SimSun"/>
          <w:vertAlign w:val="superscript"/>
        </w:rPr>
        <w:t>32</w:t>
      </w:r>
      <w:r w:rsidRPr="00C31E24">
        <w:rPr>
          <w:rFonts w:eastAsia="SimSun"/>
        </w:rPr>
        <w:t>-1, is the highest value defined for Expires header field in IETF RFC 3261 [15].</w:t>
      </w:r>
    </w:p>
    <w:p w14:paraId="7E8AEF99" w14:textId="77777777" w:rsidR="003A2D73" w:rsidRPr="00C31E24" w:rsidRDefault="003A2D73" w:rsidP="003A2D73">
      <w:pPr>
        <w:pStyle w:val="B1"/>
        <w:rPr>
          <w:rFonts w:eastAsia="SimSun"/>
        </w:rPr>
      </w:pPr>
      <w:r w:rsidRPr="00C31E24">
        <w:rPr>
          <w:rFonts w:eastAsia="SimSun"/>
        </w:rPr>
        <w:t>5)</w:t>
      </w:r>
      <w:r w:rsidRPr="00C31E24">
        <w:rPr>
          <w:rFonts w:eastAsia="SimSun"/>
        </w:rPr>
        <w:tab/>
        <w:t xml:space="preserve">if the targeted </w:t>
      </w:r>
      <w:proofErr w:type="spellStart"/>
      <w:r w:rsidRPr="00C31E24">
        <w:rPr>
          <w:rFonts w:eastAsia="SimSun"/>
        </w:rPr>
        <w:t>MCVideo</w:t>
      </w:r>
      <w:proofErr w:type="spellEnd"/>
      <w:r w:rsidRPr="00C31E24">
        <w:rPr>
          <w:rFonts w:eastAsia="SimSun"/>
        </w:rPr>
        <w:t xml:space="preserve"> user is no longer </w:t>
      </w:r>
      <w:r w:rsidRPr="00C31E24">
        <w:t>interested in</w:t>
      </w:r>
      <w:r w:rsidRPr="00C31E24">
        <w:rPr>
          <w:rFonts w:eastAsia="SimSun"/>
        </w:rPr>
        <w:t xml:space="preserve"> any </w:t>
      </w:r>
      <w:proofErr w:type="spellStart"/>
      <w:r w:rsidRPr="00C31E24">
        <w:rPr>
          <w:rFonts w:eastAsia="SimSun"/>
        </w:rPr>
        <w:t>MCVideo</w:t>
      </w:r>
      <w:proofErr w:type="spellEnd"/>
      <w:r w:rsidRPr="00C31E24">
        <w:rPr>
          <w:rFonts w:eastAsia="SimSun"/>
        </w:rPr>
        <w:t xml:space="preserve"> group at the targeted </w:t>
      </w:r>
      <w:proofErr w:type="spellStart"/>
      <w:r w:rsidRPr="00C31E24">
        <w:rPr>
          <w:rFonts w:eastAsia="SimSun"/>
        </w:rPr>
        <w:t>MCVideo</w:t>
      </w:r>
      <w:proofErr w:type="spellEnd"/>
      <w:r w:rsidRPr="00C31E24">
        <w:rPr>
          <w:rFonts w:eastAsia="SimSun"/>
        </w:rPr>
        <w:t xml:space="preserve"> client, shall set the Expires header field according to IETF RFC 3903 [12], to zero; and</w:t>
      </w:r>
    </w:p>
    <w:p w14:paraId="3316A97C" w14:textId="77777777" w:rsidR="003A2D73" w:rsidRPr="00C31E24" w:rsidRDefault="003A2D73" w:rsidP="003A2D73">
      <w:pPr>
        <w:pStyle w:val="B1"/>
        <w:rPr>
          <w:rFonts w:eastAsia="SimSun"/>
        </w:rPr>
      </w:pPr>
      <w:r w:rsidRPr="00C31E24">
        <w:rPr>
          <w:rFonts w:eastAsia="SimSun"/>
        </w:rPr>
        <w:t>6)</w:t>
      </w:r>
      <w:r w:rsidRPr="00C31E24">
        <w:rPr>
          <w:rFonts w:eastAsia="SimSun"/>
        </w:rPr>
        <w:tab/>
        <w:t>shall include an application/</w:t>
      </w:r>
      <w:proofErr w:type="spellStart"/>
      <w:r w:rsidRPr="00C31E24">
        <w:rPr>
          <w:rFonts w:eastAsia="SimSun"/>
        </w:rPr>
        <w:t>pidf+xml</w:t>
      </w:r>
      <w:proofErr w:type="spellEnd"/>
      <w:r w:rsidRPr="00C31E24">
        <w:rPr>
          <w:rFonts w:eastAsia="SimSun"/>
        </w:rPr>
        <w:t xml:space="preserve"> MIME body indicating per-user affiliation information according to clause </w:t>
      </w:r>
      <w:r w:rsidRPr="00C31E24">
        <w:t>8.3.1</w:t>
      </w:r>
      <w:r w:rsidRPr="00C31E24">
        <w:rPr>
          <w:rFonts w:eastAsia="SimSun"/>
        </w:rPr>
        <w:t xml:space="preserve">. In the MIME body, the </w:t>
      </w:r>
      <w:proofErr w:type="spellStart"/>
      <w:r w:rsidRPr="00C31E24">
        <w:rPr>
          <w:rFonts w:eastAsia="SimSun"/>
        </w:rPr>
        <w:t>MCVideo</w:t>
      </w:r>
      <w:proofErr w:type="spellEnd"/>
      <w:r w:rsidRPr="00C31E24">
        <w:rPr>
          <w:rFonts w:eastAsia="SimSun"/>
        </w:rPr>
        <w:t xml:space="preserve"> client:</w:t>
      </w:r>
    </w:p>
    <w:p w14:paraId="0770B8EA" w14:textId="77777777" w:rsidR="003A2D73" w:rsidRPr="00C31E24" w:rsidRDefault="003A2D73" w:rsidP="003A2D73">
      <w:pPr>
        <w:pStyle w:val="B2"/>
        <w:rPr>
          <w:rFonts w:eastAsia="SimSun"/>
        </w:rPr>
      </w:pPr>
      <w:r w:rsidRPr="00C31E24">
        <w:rPr>
          <w:rFonts w:eastAsia="SimSun"/>
        </w:rPr>
        <w:t>a)</w:t>
      </w:r>
      <w:r w:rsidRPr="00C31E24">
        <w:rPr>
          <w:rFonts w:eastAsia="SimSun"/>
        </w:rPr>
        <w:tab/>
        <w:t xml:space="preserve">shall include all </w:t>
      </w:r>
      <w:proofErr w:type="spellStart"/>
      <w:r w:rsidRPr="00C31E24">
        <w:rPr>
          <w:rFonts w:eastAsia="SimSun"/>
        </w:rPr>
        <w:t>MCVideo</w:t>
      </w:r>
      <w:proofErr w:type="spellEnd"/>
      <w:r w:rsidRPr="00C31E24">
        <w:rPr>
          <w:rFonts w:eastAsia="SimSun"/>
        </w:rPr>
        <w:t xml:space="preserve"> groups where the targeted </w:t>
      </w:r>
      <w:proofErr w:type="spellStart"/>
      <w:r w:rsidRPr="00C31E24">
        <w:rPr>
          <w:rFonts w:eastAsia="SimSun"/>
        </w:rPr>
        <w:t>MCVideo</w:t>
      </w:r>
      <w:proofErr w:type="spellEnd"/>
      <w:r w:rsidRPr="00C31E24">
        <w:rPr>
          <w:rFonts w:eastAsia="SimSun"/>
        </w:rPr>
        <w:t xml:space="preserve"> user indicates its interest at the targeted </w:t>
      </w:r>
      <w:proofErr w:type="spellStart"/>
      <w:r w:rsidRPr="00C31E24">
        <w:rPr>
          <w:rFonts w:eastAsia="SimSun"/>
        </w:rPr>
        <w:t>MCVideo</w:t>
      </w:r>
      <w:proofErr w:type="spellEnd"/>
      <w:r w:rsidRPr="00C31E24">
        <w:rPr>
          <w:rFonts w:eastAsia="SimSun"/>
        </w:rPr>
        <w:t xml:space="preserve"> client;</w:t>
      </w:r>
    </w:p>
    <w:p w14:paraId="0A72ABB3" w14:textId="77777777" w:rsidR="003A2D73" w:rsidRPr="00C31E24" w:rsidRDefault="003A2D73" w:rsidP="003A2D73">
      <w:pPr>
        <w:pStyle w:val="B2"/>
        <w:rPr>
          <w:rFonts w:eastAsia="SimSun"/>
        </w:rPr>
      </w:pPr>
      <w:r w:rsidRPr="00C31E24">
        <w:rPr>
          <w:rFonts w:eastAsia="SimSun"/>
        </w:rPr>
        <w:t>b)</w:t>
      </w:r>
      <w:r w:rsidRPr="00C31E24">
        <w:rPr>
          <w:rFonts w:eastAsia="SimSun"/>
        </w:rPr>
        <w:tab/>
        <w:t xml:space="preserve">shall include the </w:t>
      </w:r>
      <w:proofErr w:type="spellStart"/>
      <w:r w:rsidRPr="00C31E24">
        <w:rPr>
          <w:rFonts w:eastAsia="SimSun"/>
        </w:rPr>
        <w:t>MCVideo</w:t>
      </w:r>
      <w:proofErr w:type="spellEnd"/>
      <w:r w:rsidRPr="00C31E24">
        <w:rPr>
          <w:rFonts w:eastAsia="SimSun"/>
        </w:rPr>
        <w:t xml:space="preserve"> client ID of the targeted </w:t>
      </w:r>
      <w:proofErr w:type="spellStart"/>
      <w:r w:rsidRPr="00C31E24">
        <w:rPr>
          <w:rFonts w:eastAsia="SimSun"/>
        </w:rPr>
        <w:t>MCVideo</w:t>
      </w:r>
      <w:proofErr w:type="spellEnd"/>
      <w:r w:rsidRPr="00C31E24">
        <w:rPr>
          <w:rFonts w:eastAsia="SimSun"/>
        </w:rPr>
        <w:t xml:space="preserve"> client;</w:t>
      </w:r>
    </w:p>
    <w:p w14:paraId="6C319877" w14:textId="77777777" w:rsidR="003A2D73" w:rsidRPr="00C31E24" w:rsidRDefault="003A2D73" w:rsidP="003A2D73">
      <w:pPr>
        <w:pStyle w:val="B2"/>
        <w:rPr>
          <w:rFonts w:eastAsia="SimSun"/>
        </w:rPr>
      </w:pPr>
      <w:r w:rsidRPr="00C31E24">
        <w:rPr>
          <w:rFonts w:eastAsia="SimSun"/>
        </w:rPr>
        <w:t>c)</w:t>
      </w:r>
      <w:r w:rsidRPr="00C31E24">
        <w:rPr>
          <w:rFonts w:eastAsia="SimSun"/>
        </w:rPr>
        <w:tab/>
        <w:t>shall not include the "status" attribute and the "expires" attribute in the &lt;affiliation&gt; element; and</w:t>
      </w:r>
    </w:p>
    <w:p w14:paraId="45B2EE0A" w14:textId="77777777" w:rsidR="003A2D73" w:rsidRPr="00C31E24" w:rsidRDefault="003A2D73" w:rsidP="003A2D73">
      <w:pPr>
        <w:pStyle w:val="B2"/>
        <w:rPr>
          <w:rFonts w:eastAsia="SimSun"/>
        </w:rPr>
      </w:pPr>
      <w:r w:rsidRPr="00C31E24">
        <w:rPr>
          <w:rFonts w:eastAsia="SimSun"/>
        </w:rPr>
        <w:t>d)</w:t>
      </w:r>
      <w:r w:rsidRPr="00C31E24">
        <w:rPr>
          <w:rFonts w:eastAsia="SimSun"/>
        </w:rPr>
        <w:tab/>
        <w:t>shall set the &lt;p-id&gt; child element of the &lt;presence&gt; root element to a globally unique value.</w:t>
      </w:r>
    </w:p>
    <w:p w14:paraId="7C62C32E" w14:textId="77777777" w:rsidR="003A2D73" w:rsidRPr="00C31E24" w:rsidRDefault="003A2D73" w:rsidP="003A2D73">
      <w:pPr>
        <w:rPr>
          <w:rFonts w:eastAsia="SimSun"/>
        </w:rPr>
      </w:pPr>
      <w:r w:rsidRPr="00C31E24">
        <w:rPr>
          <w:rFonts w:eastAsia="SimSun"/>
        </w:rPr>
        <w:t xml:space="preserve">The </w:t>
      </w:r>
      <w:proofErr w:type="spellStart"/>
      <w:r w:rsidRPr="00C31E24">
        <w:rPr>
          <w:rFonts w:eastAsia="SimSun"/>
        </w:rPr>
        <w:t>MCVideo</w:t>
      </w:r>
      <w:proofErr w:type="spellEnd"/>
      <w:r w:rsidRPr="00C31E24">
        <w:rPr>
          <w:rFonts w:eastAsia="SimSun"/>
        </w:rPr>
        <w:t xml:space="preserve"> client shall send the SIP PUBLISH request </w:t>
      </w:r>
      <w:r w:rsidRPr="00C31E24">
        <w:t>according to 3GPP TS 24.229 [11]</w:t>
      </w:r>
      <w:r w:rsidRPr="00C31E24">
        <w:rPr>
          <w:rFonts w:eastAsia="SimSun"/>
        </w:rPr>
        <w:t>.</w:t>
      </w:r>
    </w:p>
    <w:p w14:paraId="73E6BBD6" w14:textId="77777777" w:rsidR="003A2D73" w:rsidRPr="00C31E24" w:rsidRDefault="003A2D73" w:rsidP="003A2D73">
      <w:r w:rsidRPr="00C31E24">
        <w:t>[TS 24.281, clause 8.2.1.3]</w:t>
      </w:r>
    </w:p>
    <w:p w14:paraId="75C0F1F5" w14:textId="77777777" w:rsidR="003A2D73" w:rsidRPr="00C31E24" w:rsidRDefault="003A2D73" w:rsidP="003A2D73">
      <w:pPr>
        <w:pStyle w:val="NO"/>
      </w:pPr>
      <w:r w:rsidRPr="00C31E24">
        <w:t>NOTE 1:</w:t>
      </w:r>
      <w:r w:rsidRPr="00C31E24">
        <w:tab/>
        <w:t xml:space="preserve">The </w:t>
      </w:r>
      <w:proofErr w:type="spellStart"/>
      <w:r w:rsidRPr="00C31E24">
        <w:t>MCVideo</w:t>
      </w:r>
      <w:proofErr w:type="spellEnd"/>
      <w:r w:rsidRPr="00C31E24">
        <w:t xml:space="preserve"> UE also uses this procedure to determine which </w:t>
      </w:r>
      <w:proofErr w:type="spellStart"/>
      <w:r w:rsidRPr="00C31E24">
        <w:t>MCVideo</w:t>
      </w:r>
      <w:proofErr w:type="spellEnd"/>
      <w:r w:rsidRPr="00C31E24">
        <w:t xml:space="preserve"> groups the </w:t>
      </w:r>
      <w:proofErr w:type="spellStart"/>
      <w:r w:rsidRPr="00C31E24">
        <w:t>MCVideo</w:t>
      </w:r>
      <w:proofErr w:type="spellEnd"/>
      <w:r w:rsidRPr="00C31E24">
        <w:t xml:space="preserve"> user successfully affiliated to.</w:t>
      </w:r>
    </w:p>
    <w:p w14:paraId="060F2F88" w14:textId="77777777" w:rsidR="003A2D73" w:rsidRPr="00C31E24" w:rsidRDefault="003A2D73" w:rsidP="003A2D73">
      <w:r w:rsidRPr="00C31E24">
        <w:t xml:space="preserve">In order to discover </w:t>
      </w:r>
      <w:proofErr w:type="spellStart"/>
      <w:r w:rsidRPr="00C31E24">
        <w:t>MCVideo</w:t>
      </w:r>
      <w:proofErr w:type="spellEnd"/>
      <w:r w:rsidRPr="00C31E24">
        <w:t xml:space="preserve"> groups:</w:t>
      </w:r>
    </w:p>
    <w:p w14:paraId="0F9F1AB3" w14:textId="77777777" w:rsidR="003A2D73" w:rsidRPr="00C31E24" w:rsidRDefault="003A2D73" w:rsidP="003A2D73">
      <w:pPr>
        <w:pStyle w:val="B1"/>
      </w:pPr>
      <w:r w:rsidRPr="00C31E24">
        <w:t>1)</w:t>
      </w:r>
      <w:r w:rsidRPr="00C31E24">
        <w:tab/>
        <w:t xml:space="preserve">which the </w:t>
      </w:r>
      <w:proofErr w:type="spellStart"/>
      <w:r w:rsidRPr="00C31E24">
        <w:t>MCVideo</w:t>
      </w:r>
      <w:proofErr w:type="spellEnd"/>
      <w:r w:rsidRPr="00C31E24">
        <w:t xml:space="preserve"> user at an </w:t>
      </w:r>
      <w:proofErr w:type="spellStart"/>
      <w:r w:rsidRPr="00C31E24">
        <w:t>MCVideo</w:t>
      </w:r>
      <w:proofErr w:type="spellEnd"/>
      <w:r w:rsidRPr="00C31E24">
        <w:t xml:space="preserve"> client is affiliated to; or</w:t>
      </w:r>
    </w:p>
    <w:p w14:paraId="65CFF188" w14:textId="77777777" w:rsidR="003A2D73" w:rsidRPr="00C31E24" w:rsidRDefault="003A2D73" w:rsidP="003A2D73">
      <w:pPr>
        <w:pStyle w:val="B1"/>
      </w:pPr>
      <w:r w:rsidRPr="00C31E24">
        <w:t>2)</w:t>
      </w:r>
      <w:r w:rsidRPr="00C31E24">
        <w:tab/>
        <w:t xml:space="preserve">which another </w:t>
      </w:r>
      <w:proofErr w:type="spellStart"/>
      <w:r w:rsidRPr="00C31E24">
        <w:t>MCVideo</w:t>
      </w:r>
      <w:proofErr w:type="spellEnd"/>
      <w:r w:rsidRPr="00C31E24">
        <w:t xml:space="preserve"> user is affiliated to;</w:t>
      </w:r>
    </w:p>
    <w:p w14:paraId="7571EA8F" w14:textId="77777777" w:rsidR="003A2D73" w:rsidRPr="00C31E24" w:rsidRDefault="003A2D73" w:rsidP="003A2D73">
      <w:pPr>
        <w:rPr>
          <w:rFonts w:eastAsia="SimSun"/>
        </w:rPr>
      </w:pPr>
      <w:r w:rsidRPr="00C31E24">
        <w:t xml:space="preserve">the </w:t>
      </w:r>
      <w:proofErr w:type="spellStart"/>
      <w:r w:rsidRPr="00C31E24">
        <w:t>MCVideo</w:t>
      </w:r>
      <w:proofErr w:type="spellEnd"/>
      <w:r w:rsidRPr="00C31E24">
        <w:t xml:space="preserve"> client shall generate an initial SIP SUBSCRIBE request according to 3GPP TS 24.229 [11], </w:t>
      </w:r>
      <w:r w:rsidRPr="00C31E24">
        <w:rPr>
          <w:rFonts w:eastAsia="SimSun"/>
        </w:rPr>
        <w:t xml:space="preserve">IETF RFC 3856 [13], </w:t>
      </w:r>
      <w:r w:rsidRPr="00C31E24">
        <w:t>and IETF RFC 6665 [16]</w:t>
      </w:r>
      <w:r w:rsidRPr="00C31E24">
        <w:rPr>
          <w:rFonts w:eastAsia="SimSun"/>
        </w:rPr>
        <w:t>.</w:t>
      </w:r>
    </w:p>
    <w:p w14:paraId="2E406F54" w14:textId="77777777" w:rsidR="003A2D73" w:rsidRPr="00C31E24" w:rsidRDefault="003A2D73" w:rsidP="003A2D73">
      <w:r w:rsidRPr="00C31E24">
        <w:rPr>
          <w:rFonts w:eastAsia="SimSun"/>
        </w:rPr>
        <w:t xml:space="preserve">In the SIP SUBSCRIBE request, the </w:t>
      </w:r>
      <w:proofErr w:type="spellStart"/>
      <w:r w:rsidRPr="00C31E24">
        <w:rPr>
          <w:rFonts w:eastAsia="SimSun"/>
        </w:rPr>
        <w:t>MCVideo</w:t>
      </w:r>
      <w:proofErr w:type="spellEnd"/>
      <w:r w:rsidRPr="00C31E24">
        <w:rPr>
          <w:rFonts w:eastAsia="SimSun"/>
        </w:rPr>
        <w:t xml:space="preserve"> client:</w:t>
      </w:r>
    </w:p>
    <w:p w14:paraId="78FBBB42" w14:textId="77777777" w:rsidR="003A2D73" w:rsidRPr="00C31E24" w:rsidRDefault="003A2D73" w:rsidP="003A2D73">
      <w:pPr>
        <w:pStyle w:val="B1"/>
        <w:rPr>
          <w:rFonts w:eastAsia="SimSun"/>
        </w:rPr>
      </w:pPr>
      <w:r w:rsidRPr="00C31E24">
        <w:rPr>
          <w:rFonts w:eastAsia="SimSun"/>
        </w:rPr>
        <w:t>1)</w:t>
      </w:r>
      <w:r w:rsidRPr="00C31E24">
        <w:rPr>
          <w:rFonts w:eastAsia="SimSun"/>
        </w:rPr>
        <w:tab/>
        <w:t xml:space="preserve">shall set the Request-URI to the </w:t>
      </w:r>
      <w:r w:rsidRPr="00C31E24">
        <w:t xml:space="preserve">public service identity identifying the originating participating </w:t>
      </w:r>
      <w:proofErr w:type="spellStart"/>
      <w:r w:rsidRPr="00C31E24">
        <w:t>MCVideo</w:t>
      </w:r>
      <w:proofErr w:type="spellEnd"/>
      <w:r w:rsidRPr="00C31E24">
        <w:t xml:space="preserve"> function serving the </w:t>
      </w:r>
      <w:proofErr w:type="spellStart"/>
      <w:r w:rsidRPr="00C31E24">
        <w:t>MCVideo</w:t>
      </w:r>
      <w:proofErr w:type="spellEnd"/>
      <w:r w:rsidRPr="00C31E24">
        <w:t xml:space="preserve"> user</w:t>
      </w:r>
      <w:r w:rsidRPr="00C31E24">
        <w:rPr>
          <w:rFonts w:eastAsia="SimSun"/>
        </w:rPr>
        <w:t>;</w:t>
      </w:r>
    </w:p>
    <w:p w14:paraId="6C4BD9B2" w14:textId="77777777" w:rsidR="003A2D73" w:rsidRPr="00C31E24" w:rsidRDefault="003A2D73" w:rsidP="003A2D73">
      <w:pPr>
        <w:pStyle w:val="B1"/>
        <w:rPr>
          <w:lang w:eastAsia="ko-KR"/>
        </w:rPr>
      </w:pPr>
      <w:r w:rsidRPr="00C31E24">
        <w:rPr>
          <w:rFonts w:eastAsia="SimSun"/>
        </w:rPr>
        <w:t>2)</w:t>
      </w:r>
      <w:r w:rsidRPr="00C31E24">
        <w:rPr>
          <w:rFonts w:eastAsia="SimSun"/>
        </w:rPr>
        <w:tab/>
        <w:t xml:space="preserve">shall include an </w:t>
      </w:r>
      <w:r w:rsidRPr="00C31E24">
        <w:rPr>
          <w:lang w:eastAsia="ko-KR"/>
        </w:rPr>
        <w:t>application/</w:t>
      </w:r>
      <w:r w:rsidRPr="00C31E24">
        <w:t xml:space="preserve">vnd.3gpp.mcvideo-info+xml </w:t>
      </w:r>
      <w:r w:rsidRPr="00C31E24">
        <w:rPr>
          <w:lang w:eastAsia="ko-KR"/>
        </w:rPr>
        <w:t>MIME body. In the application/</w:t>
      </w:r>
      <w:r w:rsidRPr="00C31E24">
        <w:t xml:space="preserve">vnd.3gpp.mcvideo-info+xml </w:t>
      </w:r>
      <w:r w:rsidRPr="00C31E24">
        <w:rPr>
          <w:lang w:eastAsia="ko-KR"/>
        </w:rPr>
        <w:t xml:space="preserve">MIME body, the </w:t>
      </w:r>
      <w:proofErr w:type="spellStart"/>
      <w:r w:rsidRPr="00C31E24">
        <w:rPr>
          <w:lang w:eastAsia="ko-KR"/>
        </w:rPr>
        <w:t>MCVideo</w:t>
      </w:r>
      <w:proofErr w:type="spellEnd"/>
      <w:r w:rsidRPr="00C31E24">
        <w:rPr>
          <w:lang w:eastAsia="ko-KR"/>
        </w:rPr>
        <w:t xml:space="preserve"> client </w:t>
      </w:r>
      <w:r w:rsidRPr="00C31E24">
        <w:t>shall include the &lt;</w:t>
      </w:r>
      <w:proofErr w:type="spellStart"/>
      <w:r w:rsidRPr="00C31E24">
        <w:t>mcvideo</w:t>
      </w:r>
      <w:proofErr w:type="spellEnd"/>
      <w:r w:rsidRPr="00C31E24">
        <w:t>-request-</w:t>
      </w:r>
      <w:proofErr w:type="spellStart"/>
      <w:r w:rsidRPr="00C31E24">
        <w:t>uri</w:t>
      </w:r>
      <w:proofErr w:type="spellEnd"/>
      <w:r w:rsidRPr="00C31E24">
        <w:t xml:space="preserve">&gt; element set to the </w:t>
      </w:r>
      <w:proofErr w:type="spellStart"/>
      <w:r w:rsidRPr="00C31E24">
        <w:rPr>
          <w:lang w:eastAsia="ko-KR"/>
        </w:rPr>
        <w:t>MCVideo</w:t>
      </w:r>
      <w:proofErr w:type="spellEnd"/>
      <w:r w:rsidRPr="00C31E24">
        <w:rPr>
          <w:lang w:eastAsia="ko-KR"/>
        </w:rPr>
        <w:t xml:space="preserve"> ID of the targeted </w:t>
      </w:r>
      <w:proofErr w:type="spellStart"/>
      <w:r w:rsidRPr="00C31E24">
        <w:rPr>
          <w:lang w:eastAsia="ko-KR"/>
        </w:rPr>
        <w:t>MCVideo</w:t>
      </w:r>
      <w:proofErr w:type="spellEnd"/>
      <w:r w:rsidRPr="00C31E24">
        <w:rPr>
          <w:lang w:eastAsia="ko-KR"/>
        </w:rPr>
        <w:t xml:space="preserve"> user;</w:t>
      </w:r>
    </w:p>
    <w:p w14:paraId="34EB7248" w14:textId="77777777" w:rsidR="003A2D73" w:rsidRPr="00C31E24" w:rsidRDefault="003A2D73" w:rsidP="003A2D73">
      <w:pPr>
        <w:pStyle w:val="B1"/>
      </w:pPr>
      <w:r w:rsidRPr="00C31E24">
        <w:t>3)</w:t>
      </w:r>
      <w:r w:rsidRPr="00C31E24">
        <w:tab/>
        <w:t>shall include the ICSI value "urn:urn-7:3gpp-service.ims.icsi.mcvideo" (</w:t>
      </w:r>
      <w:r w:rsidRPr="00C31E24">
        <w:rPr>
          <w:lang w:eastAsia="zh-CN"/>
        </w:rPr>
        <w:t xml:space="preserve">coded as specified in </w:t>
      </w:r>
      <w:r w:rsidRPr="00C31E24">
        <w:t>3GPP TS 24.229 [11]</w:t>
      </w:r>
      <w:r w:rsidRPr="00C31E24">
        <w:rPr>
          <w:lang w:eastAsia="zh-CN"/>
        </w:rPr>
        <w:t xml:space="preserve">), </w:t>
      </w:r>
      <w:r w:rsidRPr="00C31E24">
        <w:t>in a P-Preferred-Service header field according to IETF </w:t>
      </w:r>
      <w:r w:rsidRPr="00C31E24">
        <w:rPr>
          <w:rFonts w:eastAsia="MS Mincho"/>
        </w:rPr>
        <w:t>RFC 6050 [14]</w:t>
      </w:r>
      <w:r w:rsidRPr="00C31E24">
        <w:t>;</w:t>
      </w:r>
    </w:p>
    <w:p w14:paraId="478C0E4B" w14:textId="77777777" w:rsidR="003A2D73" w:rsidRPr="00C31E24" w:rsidRDefault="003A2D73" w:rsidP="003A2D73">
      <w:pPr>
        <w:pStyle w:val="B1"/>
        <w:rPr>
          <w:rFonts w:eastAsia="SimSun"/>
        </w:rPr>
      </w:pPr>
      <w:r w:rsidRPr="00C31E24">
        <w:rPr>
          <w:rFonts w:eastAsia="SimSun"/>
        </w:rPr>
        <w:t>4)</w:t>
      </w:r>
      <w:r w:rsidRPr="00C31E24">
        <w:rPr>
          <w:rFonts w:eastAsia="SimSun"/>
        </w:rPr>
        <w:tab/>
        <w:t xml:space="preserve">if the </w:t>
      </w:r>
      <w:proofErr w:type="spellStart"/>
      <w:r w:rsidRPr="00C31E24">
        <w:rPr>
          <w:rFonts w:eastAsia="SimSun"/>
        </w:rPr>
        <w:t>MCVideo</w:t>
      </w:r>
      <w:proofErr w:type="spellEnd"/>
      <w:r w:rsidRPr="00C31E24">
        <w:rPr>
          <w:rFonts w:eastAsia="SimSun"/>
        </w:rPr>
        <w:t xml:space="preserve"> client wants to receive the current status and later notification, shall set the Expires header field according to IETF RFC 6665 [16], to 4294967295;</w:t>
      </w:r>
    </w:p>
    <w:p w14:paraId="630D40CA" w14:textId="77777777" w:rsidR="003A2D73" w:rsidRPr="00C31E24" w:rsidRDefault="003A2D73" w:rsidP="003A2D73">
      <w:pPr>
        <w:pStyle w:val="NO"/>
        <w:rPr>
          <w:rFonts w:eastAsia="SimSun"/>
        </w:rPr>
      </w:pPr>
      <w:r w:rsidRPr="00C31E24">
        <w:rPr>
          <w:rFonts w:eastAsia="SimSun"/>
        </w:rPr>
        <w:t>NOTE 2:</w:t>
      </w:r>
      <w:r w:rsidRPr="00C31E24">
        <w:rPr>
          <w:rFonts w:eastAsia="SimSun"/>
        </w:rPr>
        <w:tab/>
        <w:t>4294967295, which is equal to 2</w:t>
      </w:r>
      <w:r w:rsidRPr="00C31E24">
        <w:rPr>
          <w:rFonts w:eastAsia="SimSun"/>
          <w:vertAlign w:val="superscript"/>
        </w:rPr>
        <w:t>32</w:t>
      </w:r>
      <w:r w:rsidRPr="00C31E24">
        <w:rPr>
          <w:rFonts w:eastAsia="SimSun"/>
        </w:rPr>
        <w:t>-1, is the highest value defined for Expires header field in IETF RFC 3261 [15].</w:t>
      </w:r>
    </w:p>
    <w:p w14:paraId="0E7B74A8" w14:textId="77777777" w:rsidR="003A2D73" w:rsidRPr="00C31E24" w:rsidRDefault="003A2D73" w:rsidP="003A2D73">
      <w:pPr>
        <w:pStyle w:val="B1"/>
        <w:rPr>
          <w:rFonts w:eastAsia="SimSun"/>
        </w:rPr>
      </w:pPr>
      <w:r w:rsidRPr="00C31E24">
        <w:rPr>
          <w:rFonts w:eastAsia="SimSun"/>
        </w:rPr>
        <w:lastRenderedPageBreak/>
        <w:t>5)</w:t>
      </w:r>
      <w:r w:rsidRPr="00C31E24">
        <w:rPr>
          <w:rFonts w:eastAsia="SimSun"/>
        </w:rPr>
        <w:tab/>
        <w:t xml:space="preserve">if the </w:t>
      </w:r>
      <w:proofErr w:type="spellStart"/>
      <w:r w:rsidRPr="00C31E24">
        <w:rPr>
          <w:rFonts w:eastAsia="SimSun"/>
        </w:rPr>
        <w:t>MCVideo</w:t>
      </w:r>
      <w:proofErr w:type="spellEnd"/>
      <w:r w:rsidRPr="00C31E24">
        <w:rPr>
          <w:rFonts w:eastAsia="SimSun"/>
        </w:rPr>
        <w:t xml:space="preserve"> client wants to fetch the current state only, shall set the Expires header field according to IETF RFC 6665 [16], to zero; and</w:t>
      </w:r>
    </w:p>
    <w:p w14:paraId="3136FA65" w14:textId="77777777" w:rsidR="003A2D73" w:rsidRPr="00C31E24" w:rsidRDefault="003A2D73" w:rsidP="003A2D73">
      <w:pPr>
        <w:pStyle w:val="B1"/>
        <w:rPr>
          <w:rFonts w:eastAsia="SimSun"/>
        </w:rPr>
      </w:pPr>
      <w:r w:rsidRPr="00C31E24">
        <w:rPr>
          <w:lang w:eastAsia="ko-KR"/>
        </w:rPr>
        <w:t>6)</w:t>
      </w:r>
      <w:r w:rsidRPr="00C31E24">
        <w:rPr>
          <w:lang w:eastAsia="ko-KR"/>
        </w:rPr>
        <w:tab/>
        <w:t xml:space="preserve">shall include an Accept header field containing the </w:t>
      </w:r>
      <w:r w:rsidRPr="00C31E24">
        <w:rPr>
          <w:rFonts w:eastAsia="SimSun"/>
        </w:rPr>
        <w:t>application/</w:t>
      </w:r>
      <w:proofErr w:type="spellStart"/>
      <w:r w:rsidRPr="00C31E24">
        <w:rPr>
          <w:rFonts w:eastAsia="SimSun"/>
        </w:rPr>
        <w:t>pidf+xml</w:t>
      </w:r>
      <w:proofErr w:type="spellEnd"/>
      <w:r w:rsidRPr="00C31E24">
        <w:rPr>
          <w:rFonts w:eastAsia="SimSun"/>
        </w:rPr>
        <w:t xml:space="preserve"> MIME type; and</w:t>
      </w:r>
    </w:p>
    <w:p w14:paraId="2530B25C" w14:textId="77777777" w:rsidR="003A2D73" w:rsidRPr="00C31E24" w:rsidRDefault="003A2D73" w:rsidP="003A2D73">
      <w:pPr>
        <w:pStyle w:val="B1"/>
        <w:rPr>
          <w:lang w:eastAsia="ko-KR"/>
        </w:rPr>
      </w:pPr>
      <w:r w:rsidRPr="00C31E24">
        <w:rPr>
          <w:lang w:eastAsia="ko-KR"/>
        </w:rPr>
        <w:t>7)</w:t>
      </w:r>
      <w:r w:rsidRPr="00C31E24">
        <w:rPr>
          <w:lang w:eastAsia="ko-KR"/>
        </w:rPr>
        <w:tab/>
      </w:r>
      <w:r w:rsidRPr="00C31E24">
        <w:rPr>
          <w:rFonts w:eastAsia="SimSun"/>
        </w:rPr>
        <w:t xml:space="preserve">if requesting </w:t>
      </w:r>
      <w:proofErr w:type="spellStart"/>
      <w:r w:rsidRPr="00C31E24">
        <w:rPr>
          <w:rFonts w:eastAsia="SimSun"/>
        </w:rPr>
        <w:t>MCVideo</w:t>
      </w:r>
      <w:proofErr w:type="spellEnd"/>
      <w:r w:rsidRPr="00C31E24">
        <w:rPr>
          <w:rFonts w:eastAsia="SimSun"/>
        </w:rPr>
        <w:t xml:space="preserve"> groups where the </w:t>
      </w:r>
      <w:proofErr w:type="spellStart"/>
      <w:r w:rsidRPr="00C31E24">
        <w:rPr>
          <w:rFonts w:eastAsia="SimSun"/>
        </w:rPr>
        <w:t>MCVideo</w:t>
      </w:r>
      <w:proofErr w:type="spellEnd"/>
      <w:r w:rsidRPr="00C31E24">
        <w:rPr>
          <w:rFonts w:eastAsia="SimSun"/>
        </w:rPr>
        <w:t xml:space="preserve"> user is affiliated to at the </w:t>
      </w:r>
      <w:proofErr w:type="spellStart"/>
      <w:r w:rsidRPr="00C31E24">
        <w:rPr>
          <w:rFonts w:eastAsia="SimSun"/>
        </w:rPr>
        <w:t>MCVideo</w:t>
      </w:r>
      <w:proofErr w:type="spellEnd"/>
      <w:r w:rsidRPr="00C31E24">
        <w:rPr>
          <w:rFonts w:eastAsia="SimSun"/>
        </w:rPr>
        <w:t xml:space="preserve"> client, shall include an application/</w:t>
      </w:r>
      <w:proofErr w:type="spellStart"/>
      <w:r w:rsidRPr="00C31E24">
        <w:rPr>
          <w:rFonts w:eastAsia="SimSun"/>
        </w:rPr>
        <w:t>simple-filter+xml</w:t>
      </w:r>
      <w:proofErr w:type="spellEnd"/>
      <w:r w:rsidRPr="00C31E24">
        <w:rPr>
          <w:rFonts w:eastAsia="SimSun"/>
        </w:rPr>
        <w:t xml:space="preserve"> MIME body indicating per client restrictions of presence event package notification information according to clause </w:t>
      </w:r>
      <w:r w:rsidRPr="00C31E24">
        <w:t>8.3.2</w:t>
      </w:r>
      <w:r w:rsidRPr="00C31E24">
        <w:rPr>
          <w:rFonts w:eastAsia="SimSun"/>
        </w:rPr>
        <w:t>.</w:t>
      </w:r>
    </w:p>
    <w:p w14:paraId="583739B4" w14:textId="77777777" w:rsidR="003A2D73" w:rsidRPr="00C31E24" w:rsidRDefault="003A2D73" w:rsidP="003A2D73">
      <w:r w:rsidRPr="00C31E24">
        <w:t xml:space="preserve">In order to re-subscribe or de-subscribe, the </w:t>
      </w:r>
      <w:proofErr w:type="spellStart"/>
      <w:r w:rsidRPr="00C31E24">
        <w:t>MCVideo</w:t>
      </w:r>
      <w:proofErr w:type="spellEnd"/>
      <w:r w:rsidRPr="00C31E24">
        <w:t xml:space="preserve"> client shall generate an in-dialog SIP SUBSCRIBE request according to 3GPP TS 24.229 [11], </w:t>
      </w:r>
      <w:r w:rsidRPr="00C31E24">
        <w:rPr>
          <w:rFonts w:eastAsia="SimSun"/>
        </w:rPr>
        <w:t xml:space="preserve">IETF RFC 3856 [13], </w:t>
      </w:r>
      <w:r w:rsidRPr="00C31E24">
        <w:t>and IETF RFC 6665 [16]</w:t>
      </w:r>
      <w:r w:rsidRPr="00C31E24">
        <w:rPr>
          <w:rFonts w:eastAsia="SimSun"/>
        </w:rPr>
        <w:t xml:space="preserve">. In the SIP SUBSCRIBE request, the </w:t>
      </w:r>
      <w:proofErr w:type="spellStart"/>
      <w:r w:rsidRPr="00C31E24">
        <w:rPr>
          <w:rFonts w:eastAsia="SimSun"/>
        </w:rPr>
        <w:t>MCVideo</w:t>
      </w:r>
      <w:proofErr w:type="spellEnd"/>
      <w:r w:rsidRPr="00C31E24">
        <w:rPr>
          <w:rFonts w:eastAsia="SimSun"/>
        </w:rPr>
        <w:t xml:space="preserve"> client:</w:t>
      </w:r>
    </w:p>
    <w:p w14:paraId="59AD96C4" w14:textId="77777777" w:rsidR="003A2D73" w:rsidRPr="00C31E24" w:rsidRDefault="003A2D73" w:rsidP="003A2D73">
      <w:pPr>
        <w:pStyle w:val="B1"/>
        <w:rPr>
          <w:rFonts w:eastAsia="SimSun"/>
        </w:rPr>
      </w:pPr>
      <w:r w:rsidRPr="00C31E24">
        <w:rPr>
          <w:rFonts w:eastAsia="SimSun"/>
        </w:rPr>
        <w:t>1)</w:t>
      </w:r>
      <w:r w:rsidRPr="00C31E24">
        <w:rPr>
          <w:rFonts w:eastAsia="SimSun"/>
        </w:rPr>
        <w:tab/>
        <w:t xml:space="preserve">if the </w:t>
      </w:r>
      <w:proofErr w:type="spellStart"/>
      <w:r w:rsidRPr="00C31E24">
        <w:rPr>
          <w:rFonts w:eastAsia="SimSun"/>
        </w:rPr>
        <w:t>MCVideo</w:t>
      </w:r>
      <w:proofErr w:type="spellEnd"/>
      <w:r w:rsidRPr="00C31E24">
        <w:rPr>
          <w:rFonts w:eastAsia="SimSun"/>
        </w:rPr>
        <w:t xml:space="preserve"> client wants to receive the current status and later notification, shall set the Expires header field according to IETF RFC 6665 [16], to 4294967295;</w:t>
      </w:r>
    </w:p>
    <w:p w14:paraId="737DB803" w14:textId="77777777" w:rsidR="003A2D73" w:rsidRPr="00C31E24" w:rsidRDefault="003A2D73" w:rsidP="003A2D73">
      <w:pPr>
        <w:pStyle w:val="NO"/>
        <w:rPr>
          <w:rFonts w:eastAsia="SimSun"/>
        </w:rPr>
      </w:pPr>
      <w:r w:rsidRPr="00C31E24">
        <w:rPr>
          <w:rFonts w:eastAsia="SimSun"/>
        </w:rPr>
        <w:t>NOTE 3:</w:t>
      </w:r>
      <w:r w:rsidRPr="00C31E24">
        <w:rPr>
          <w:rFonts w:eastAsia="SimSun"/>
        </w:rPr>
        <w:tab/>
        <w:t>4294967295, which is equal to 2</w:t>
      </w:r>
      <w:r w:rsidRPr="00C31E24">
        <w:rPr>
          <w:rFonts w:eastAsia="SimSun"/>
          <w:vertAlign w:val="superscript"/>
        </w:rPr>
        <w:t>32</w:t>
      </w:r>
      <w:r w:rsidRPr="00C31E24">
        <w:rPr>
          <w:rFonts w:eastAsia="SimSun"/>
        </w:rPr>
        <w:t>-1, is the highest value defined for Expires header field in IETF RFC 3261 [15].</w:t>
      </w:r>
    </w:p>
    <w:p w14:paraId="390950FD" w14:textId="77777777" w:rsidR="003A2D73" w:rsidRPr="00C31E24" w:rsidRDefault="003A2D73" w:rsidP="003A2D73">
      <w:pPr>
        <w:pStyle w:val="B1"/>
        <w:rPr>
          <w:rFonts w:eastAsia="SimSun"/>
        </w:rPr>
      </w:pPr>
      <w:r w:rsidRPr="00C31E24">
        <w:rPr>
          <w:rFonts w:eastAsia="SimSun"/>
        </w:rPr>
        <w:t>2)</w:t>
      </w:r>
      <w:r w:rsidRPr="00C31E24">
        <w:rPr>
          <w:rFonts w:eastAsia="SimSun"/>
        </w:rPr>
        <w:tab/>
        <w:t xml:space="preserve">if the </w:t>
      </w:r>
      <w:proofErr w:type="spellStart"/>
      <w:r w:rsidRPr="00C31E24">
        <w:rPr>
          <w:rFonts w:eastAsia="SimSun"/>
        </w:rPr>
        <w:t>MCVideo</w:t>
      </w:r>
      <w:proofErr w:type="spellEnd"/>
      <w:r w:rsidRPr="00C31E24">
        <w:rPr>
          <w:rFonts w:eastAsia="SimSun"/>
        </w:rPr>
        <w:t xml:space="preserve"> client wants to de-subscribe, shall set the Expires header field according to IETF RFC 6665 [16], to zero; and</w:t>
      </w:r>
    </w:p>
    <w:p w14:paraId="3574C42A" w14:textId="77777777" w:rsidR="003A2D73" w:rsidRPr="00C31E24" w:rsidRDefault="003A2D73" w:rsidP="003A2D73">
      <w:pPr>
        <w:pStyle w:val="B1"/>
        <w:rPr>
          <w:lang w:eastAsia="ko-KR"/>
        </w:rPr>
      </w:pPr>
      <w:r w:rsidRPr="00C31E24">
        <w:rPr>
          <w:lang w:eastAsia="ko-KR"/>
        </w:rPr>
        <w:t>3)</w:t>
      </w:r>
      <w:r w:rsidRPr="00C31E24">
        <w:rPr>
          <w:lang w:eastAsia="ko-KR"/>
        </w:rPr>
        <w:tab/>
        <w:t xml:space="preserve">shall include an Accept header field containing the </w:t>
      </w:r>
      <w:r w:rsidRPr="00C31E24">
        <w:rPr>
          <w:rFonts w:eastAsia="SimSun"/>
        </w:rPr>
        <w:t>application/</w:t>
      </w:r>
      <w:proofErr w:type="spellStart"/>
      <w:r w:rsidRPr="00C31E24">
        <w:rPr>
          <w:rFonts w:eastAsia="SimSun"/>
        </w:rPr>
        <w:t>pidf+xml</w:t>
      </w:r>
      <w:proofErr w:type="spellEnd"/>
      <w:r w:rsidRPr="00C31E24">
        <w:rPr>
          <w:rFonts w:eastAsia="SimSun"/>
        </w:rPr>
        <w:t xml:space="preserve"> MIME type</w:t>
      </w:r>
      <w:r w:rsidRPr="00C31E24">
        <w:rPr>
          <w:lang w:eastAsia="ko-KR"/>
        </w:rPr>
        <w:t>.</w:t>
      </w:r>
    </w:p>
    <w:p w14:paraId="5B965952" w14:textId="77777777" w:rsidR="003A2D73" w:rsidRPr="00C31E24" w:rsidRDefault="003A2D73" w:rsidP="003A2D73">
      <w:pPr>
        <w:rPr>
          <w:rFonts w:eastAsia="SimSun"/>
        </w:rPr>
      </w:pPr>
      <w:r w:rsidRPr="00C31E24">
        <w:rPr>
          <w:rFonts w:eastAsia="SimSun"/>
        </w:rPr>
        <w:t xml:space="preserve">Upon receiving a SIP NOTIFY request according to </w:t>
      </w:r>
      <w:r w:rsidRPr="00C31E24">
        <w:t xml:space="preserve">3GPP TS 24.229 [11], </w:t>
      </w:r>
      <w:r w:rsidRPr="00C31E24">
        <w:rPr>
          <w:rFonts w:eastAsia="SimSun"/>
        </w:rPr>
        <w:t xml:space="preserve">IETF RFC 3856 [13], </w:t>
      </w:r>
      <w:r w:rsidRPr="00C31E24">
        <w:t>and IETF RFC 6665 [16]</w:t>
      </w:r>
      <w:r w:rsidRPr="00C31E24">
        <w:rPr>
          <w:rFonts w:eastAsia="SimSun"/>
        </w:rPr>
        <w:t>, if SIP NOTIFY request contains an application/</w:t>
      </w:r>
      <w:proofErr w:type="spellStart"/>
      <w:r w:rsidRPr="00C31E24">
        <w:rPr>
          <w:rFonts w:eastAsia="SimSun"/>
        </w:rPr>
        <w:t>pidf+xml</w:t>
      </w:r>
      <w:proofErr w:type="spellEnd"/>
      <w:r w:rsidRPr="00C31E24">
        <w:rPr>
          <w:rFonts w:eastAsia="SimSun"/>
        </w:rPr>
        <w:t xml:space="preserve"> MIME body indicating per-user affiliation information constructed according to clause </w:t>
      </w:r>
      <w:r w:rsidRPr="00C31E24">
        <w:t>8.3.1</w:t>
      </w:r>
      <w:r w:rsidRPr="00C31E24">
        <w:rPr>
          <w:rFonts w:eastAsia="SimSun"/>
        </w:rPr>
        <w:t xml:space="preserve">, then the </w:t>
      </w:r>
      <w:proofErr w:type="spellStart"/>
      <w:r w:rsidRPr="00C31E24">
        <w:rPr>
          <w:rFonts w:eastAsia="SimSun"/>
        </w:rPr>
        <w:t>MCVideo</w:t>
      </w:r>
      <w:proofErr w:type="spellEnd"/>
      <w:r w:rsidRPr="00C31E24">
        <w:rPr>
          <w:rFonts w:eastAsia="SimSun"/>
        </w:rPr>
        <w:t xml:space="preserve"> client shall determine affiliation status of the </w:t>
      </w:r>
      <w:proofErr w:type="spellStart"/>
      <w:r w:rsidRPr="00C31E24">
        <w:rPr>
          <w:rFonts w:eastAsia="SimSun"/>
        </w:rPr>
        <w:t>MCVideo</w:t>
      </w:r>
      <w:proofErr w:type="spellEnd"/>
      <w:r w:rsidRPr="00C31E24">
        <w:rPr>
          <w:rFonts w:eastAsia="SimSun"/>
        </w:rPr>
        <w:t xml:space="preserve"> user for each </w:t>
      </w:r>
      <w:proofErr w:type="spellStart"/>
      <w:r w:rsidRPr="00C31E24">
        <w:rPr>
          <w:rFonts w:eastAsia="SimSun"/>
        </w:rPr>
        <w:t>MCVideo</w:t>
      </w:r>
      <w:proofErr w:type="spellEnd"/>
      <w:r w:rsidRPr="00C31E24">
        <w:rPr>
          <w:rFonts w:eastAsia="SimSun"/>
        </w:rPr>
        <w:t xml:space="preserve"> group at the </w:t>
      </w:r>
      <w:proofErr w:type="spellStart"/>
      <w:r w:rsidRPr="00C31E24">
        <w:rPr>
          <w:rFonts w:eastAsia="SimSun"/>
        </w:rPr>
        <w:t>MCVideo</w:t>
      </w:r>
      <w:proofErr w:type="spellEnd"/>
      <w:r w:rsidRPr="00C31E24">
        <w:rPr>
          <w:rFonts w:eastAsia="SimSun"/>
        </w:rPr>
        <w:t xml:space="preserve"> client(s) in the MIME body</w:t>
      </w:r>
      <w:r w:rsidRPr="00C31E24">
        <w:t xml:space="preserve">. If </w:t>
      </w:r>
      <w:r w:rsidRPr="00C31E24">
        <w:rPr>
          <w:rFonts w:eastAsia="SimSun"/>
        </w:rPr>
        <w:t>the &lt;p-id&gt; child element of the &lt;presence&gt; root element of the application/</w:t>
      </w:r>
      <w:proofErr w:type="spellStart"/>
      <w:r w:rsidRPr="00C31E24">
        <w:rPr>
          <w:rFonts w:eastAsia="SimSun"/>
        </w:rPr>
        <w:t>pidf+xml</w:t>
      </w:r>
      <w:proofErr w:type="spellEnd"/>
      <w:r w:rsidRPr="00C31E24">
        <w:rPr>
          <w:rFonts w:eastAsia="SimSun"/>
        </w:rPr>
        <w:t xml:space="preserve"> MIME body of the SIP NOTIFY request is included, the &lt;p-id&gt; element value indicates the SIP PUBLISH request which triggered sending of the SIP NOTIFY request.</w:t>
      </w:r>
    </w:p>
    <w:p w14:paraId="31ED855E" w14:textId="77777777" w:rsidR="003A2D73" w:rsidRPr="00C31E24" w:rsidRDefault="003A2D73" w:rsidP="003A2D73">
      <w:r w:rsidRPr="00C31E24">
        <w:t>[TS 24.281, clause 9.2.4.2.2]</w:t>
      </w:r>
    </w:p>
    <w:p w14:paraId="0022342E" w14:textId="77777777" w:rsidR="003A2D73" w:rsidRPr="00C31E24" w:rsidRDefault="003A2D73" w:rsidP="003A2D73">
      <w:r w:rsidRPr="00C31E24">
        <w:t xml:space="preserve">Upon receiving a "SIP MESSAGE request for group selection change request for terminating client", the </w:t>
      </w:r>
      <w:proofErr w:type="spellStart"/>
      <w:r w:rsidRPr="00C31E24">
        <w:t>MCVideo</w:t>
      </w:r>
      <w:proofErr w:type="spellEnd"/>
      <w:r w:rsidRPr="00C31E24">
        <w:t xml:space="preserve"> client:</w:t>
      </w:r>
    </w:p>
    <w:p w14:paraId="3B3871B3" w14:textId="77777777" w:rsidR="003A2D73" w:rsidRPr="00C31E24" w:rsidRDefault="003A2D73" w:rsidP="003A2D73">
      <w:pPr>
        <w:pStyle w:val="B1"/>
      </w:pPr>
      <w:r w:rsidRPr="00C31E24">
        <w:t>1)</w:t>
      </w:r>
      <w:r w:rsidRPr="00C31E24">
        <w:tab/>
        <w:t>if the received SIP MESSAGE request contains an application/vnd.3gpp.mcvideo-info+xml MIME body containing an &lt;affiliation-required&gt; element set to a value of "true":</w:t>
      </w:r>
    </w:p>
    <w:p w14:paraId="7F6EA136" w14:textId="77777777" w:rsidR="003A2D73" w:rsidRPr="00C31E24" w:rsidRDefault="003A2D73" w:rsidP="003A2D73">
      <w:pPr>
        <w:pStyle w:val="B2"/>
      </w:pPr>
      <w:r w:rsidRPr="00C31E24">
        <w:t>a)</w:t>
      </w:r>
      <w:r w:rsidRPr="00C31E24">
        <w:tab/>
        <w:t xml:space="preserve">shall invoke the procedures of clause 8.2.1.2 to affiliate to the </w:t>
      </w:r>
      <w:proofErr w:type="spellStart"/>
      <w:r w:rsidRPr="00C31E24">
        <w:t>MCVideo</w:t>
      </w:r>
      <w:proofErr w:type="spellEnd"/>
      <w:r w:rsidRPr="00C31E24">
        <w:t xml:space="preserve"> group identified by the contents of the &lt;</w:t>
      </w:r>
      <w:proofErr w:type="spellStart"/>
      <w:r w:rsidRPr="00C31E24">
        <w:t>mcvideo</w:t>
      </w:r>
      <w:proofErr w:type="spellEnd"/>
      <w:r w:rsidRPr="00C31E24">
        <w:t>-calling-group-id&gt; included in the application/vnd.3gpp.mcvideo-info+xml MIME body;</w:t>
      </w:r>
    </w:p>
    <w:p w14:paraId="522BA441" w14:textId="77777777" w:rsidR="003A2D73" w:rsidRPr="00C31E24" w:rsidRDefault="003A2D73" w:rsidP="003A2D73">
      <w:pPr>
        <w:pStyle w:val="B2"/>
      </w:pPr>
      <w:r w:rsidRPr="00C31E24">
        <w:t>b)</w:t>
      </w:r>
      <w:r w:rsidRPr="00C31E24">
        <w:tab/>
        <w:t xml:space="preserve">if the </w:t>
      </w:r>
      <w:proofErr w:type="spellStart"/>
      <w:r w:rsidRPr="00C31E24">
        <w:t>MCVideo</w:t>
      </w:r>
      <w:proofErr w:type="spellEnd"/>
      <w:r w:rsidRPr="00C31E24">
        <w:t xml:space="preserve"> client has not already invoked the procedures of clause 8.2.1.3, shall invoke the procedures of clause 8.2.1.3; and</w:t>
      </w:r>
    </w:p>
    <w:p w14:paraId="6F493364" w14:textId="77777777" w:rsidR="003A2D73" w:rsidRPr="00C31E24" w:rsidRDefault="003A2D73" w:rsidP="003A2D73">
      <w:pPr>
        <w:pStyle w:val="B2"/>
      </w:pPr>
      <w:r w:rsidRPr="00C31E24">
        <w:t>c)</w:t>
      </w:r>
      <w:r w:rsidRPr="00C31E24">
        <w:tab/>
        <w:t xml:space="preserve">upon receiving a SIP NOTIFY request including a &lt;p-id&gt; element set to a value matching the &lt;p-id&gt; value included in the SIP PUBLISH request sent in step 1) a) above as specified in clause 8.2.1.3, shall determine if the affiliation procedure to the </w:t>
      </w:r>
      <w:proofErr w:type="spellStart"/>
      <w:r w:rsidRPr="00C31E24">
        <w:t>MCVideo</w:t>
      </w:r>
      <w:proofErr w:type="spellEnd"/>
      <w:r w:rsidRPr="00C31E24">
        <w:t xml:space="preserve"> group identified by the contents of the &lt;</w:t>
      </w:r>
      <w:proofErr w:type="spellStart"/>
      <w:r w:rsidRPr="00C31E24">
        <w:t>mcvideo</w:t>
      </w:r>
      <w:proofErr w:type="spellEnd"/>
      <w:r w:rsidRPr="00C31E24">
        <w:t>-calling-group-id&gt; in the received SIP MESSAGE request was successful;</w:t>
      </w:r>
    </w:p>
    <w:p w14:paraId="6645851A" w14:textId="77777777" w:rsidR="003A2D73" w:rsidRPr="00C31E24" w:rsidRDefault="003A2D73" w:rsidP="003A2D73">
      <w:pPr>
        <w:pStyle w:val="B1"/>
      </w:pPr>
      <w:r w:rsidRPr="00C31E24">
        <w:t>2)</w:t>
      </w:r>
      <w:r w:rsidRPr="00C31E24">
        <w:tab/>
        <w:t>if the received SIP MESSAGE request contained an application/vnd.3gpp.mcvideo-info+xml MIME body containing an &lt;affiliation-required&gt; element set to a value of "true" and the affiliation was successful as determined in step 1) c) above, or if the &lt;affiliation-required&gt; element was not present in the received SIP MESSAGE request:</w:t>
      </w:r>
    </w:p>
    <w:p w14:paraId="1410275E" w14:textId="77777777" w:rsidR="003A2D73" w:rsidRPr="00C31E24" w:rsidRDefault="003A2D73" w:rsidP="003A2D73">
      <w:pPr>
        <w:pStyle w:val="B2"/>
      </w:pPr>
      <w:r w:rsidRPr="00C31E24">
        <w:t>a)</w:t>
      </w:r>
      <w:r w:rsidRPr="00C31E24">
        <w:tab/>
        <w:t xml:space="preserve">shall change the </w:t>
      </w:r>
      <w:proofErr w:type="spellStart"/>
      <w:r w:rsidRPr="00C31E24">
        <w:t>MCVideo</w:t>
      </w:r>
      <w:proofErr w:type="spellEnd"/>
      <w:r w:rsidRPr="00C31E24">
        <w:t xml:space="preserve"> client's selected group to the </w:t>
      </w:r>
      <w:proofErr w:type="spellStart"/>
      <w:r w:rsidRPr="00C31E24">
        <w:t>MCVideo</w:t>
      </w:r>
      <w:proofErr w:type="spellEnd"/>
      <w:r w:rsidRPr="00C31E24">
        <w:t xml:space="preserve"> group identified by the contents of the &lt;</w:t>
      </w:r>
      <w:proofErr w:type="spellStart"/>
      <w:r w:rsidRPr="00C31E24">
        <w:t>mcvideo</w:t>
      </w:r>
      <w:proofErr w:type="spellEnd"/>
      <w:r w:rsidRPr="00C31E24">
        <w:t>-request-</w:t>
      </w:r>
      <w:proofErr w:type="spellStart"/>
      <w:r w:rsidRPr="00C31E24">
        <w:t>uri</w:t>
      </w:r>
      <w:proofErr w:type="spellEnd"/>
      <w:r w:rsidRPr="00C31E24">
        <w:t>&gt; element contained in the application/vnd.3gpp.mcvideo-info+xml MIME body included in the received SIP MESSAGE request; and</w:t>
      </w:r>
    </w:p>
    <w:p w14:paraId="4AC2EA5C" w14:textId="77777777" w:rsidR="003A2D73" w:rsidRPr="00C31E24" w:rsidRDefault="003A2D73" w:rsidP="003A2D73">
      <w:pPr>
        <w:pStyle w:val="B2"/>
      </w:pPr>
      <w:r w:rsidRPr="00C31E24">
        <w:t>b)</w:t>
      </w:r>
      <w:r w:rsidRPr="00C31E24">
        <w:tab/>
        <w:t>shall determine the success or failure of the change of selected group action;</w:t>
      </w:r>
    </w:p>
    <w:p w14:paraId="32A5A184" w14:textId="77777777" w:rsidR="003A2D73" w:rsidRPr="00C31E24" w:rsidRDefault="003A2D73" w:rsidP="003A2D73">
      <w:pPr>
        <w:pStyle w:val="B1"/>
      </w:pPr>
      <w:r w:rsidRPr="00C31E24">
        <w:t>3)</w:t>
      </w:r>
      <w:r w:rsidRPr="00C31E24">
        <w:tab/>
        <w:t xml:space="preserve">shall </w:t>
      </w:r>
      <w:r w:rsidRPr="00C31E24">
        <w:rPr>
          <w:rFonts w:eastAsia="SimSun"/>
        </w:rPr>
        <w:t xml:space="preserve">generate a SIP MESSAGE request in accordance with 3GPP TS 24.229 [11] and </w:t>
      </w:r>
      <w:r w:rsidRPr="00C31E24">
        <w:rPr>
          <w:lang w:eastAsia="ko-KR"/>
        </w:rPr>
        <w:t xml:space="preserve">IETF RFC 3428 [17] </w:t>
      </w:r>
      <w:r w:rsidRPr="00C31E24">
        <w:t>with the following clarifications:</w:t>
      </w:r>
    </w:p>
    <w:p w14:paraId="1732137B" w14:textId="77777777" w:rsidR="003A2D73" w:rsidRPr="00C31E24" w:rsidRDefault="003A2D73" w:rsidP="003A2D73">
      <w:pPr>
        <w:pStyle w:val="B2"/>
      </w:pPr>
      <w:r w:rsidRPr="00C31E24">
        <w:lastRenderedPageBreak/>
        <w:t>a)</w:t>
      </w:r>
      <w:r w:rsidRPr="00C31E24">
        <w:tab/>
        <w:t>shall include the ICSI value "urn:urn-7:3gpp-service.ims.icsi.mcvideo" (</w:t>
      </w:r>
      <w:r w:rsidRPr="00C31E24">
        <w:rPr>
          <w:lang w:eastAsia="zh-CN"/>
        </w:rPr>
        <w:t xml:space="preserve">coded as specified in </w:t>
      </w:r>
      <w:r w:rsidRPr="00C31E24">
        <w:t>3GPP TS 24.229 [11]</w:t>
      </w:r>
      <w:r w:rsidRPr="00C31E24">
        <w:rPr>
          <w:lang w:eastAsia="zh-CN"/>
        </w:rPr>
        <w:t xml:space="preserve">), </w:t>
      </w:r>
      <w:r w:rsidRPr="00C31E24">
        <w:t>in a P-Preferred-Service header field according to IETF </w:t>
      </w:r>
      <w:r w:rsidRPr="00C31E24">
        <w:rPr>
          <w:rFonts w:eastAsia="MS Mincho"/>
        </w:rPr>
        <w:t xml:space="preserve">RFC 6050 [14] </w:t>
      </w:r>
      <w:r w:rsidRPr="00C31E24">
        <w:t>in the SIP MESSAGE request;</w:t>
      </w:r>
    </w:p>
    <w:p w14:paraId="772216F1" w14:textId="77777777" w:rsidR="003A2D73" w:rsidRPr="00C31E24" w:rsidRDefault="003A2D73" w:rsidP="003A2D73">
      <w:pPr>
        <w:pStyle w:val="B2"/>
      </w:pPr>
      <w:r w:rsidRPr="00C31E24">
        <w:t>b)</w:t>
      </w:r>
      <w:r w:rsidRPr="00C31E24">
        <w:tab/>
        <w:t xml:space="preserve">shall include an Accept-Contact header field with the </w:t>
      </w:r>
      <w:r w:rsidRPr="00C31E24">
        <w:rPr>
          <w:rFonts w:eastAsia="SimSun"/>
          <w:lang w:eastAsia="zh-CN"/>
        </w:rPr>
        <w:t>g.3gpp.icsi-ref</w:t>
      </w:r>
      <w:r w:rsidRPr="00C31E24">
        <w:t xml:space="preserve"> media feature tag containing the value of "urn:urn-7:3gpp-service.ims.icsi.mcvideo" along with the "require" and "explicit" header field parameters according to IETF RFC 3841 [20];</w:t>
      </w:r>
    </w:p>
    <w:p w14:paraId="71D723C5" w14:textId="77777777" w:rsidR="003A2D73" w:rsidRPr="00C31E24" w:rsidRDefault="003A2D73" w:rsidP="003A2D73">
      <w:pPr>
        <w:pStyle w:val="B2"/>
      </w:pPr>
      <w:r w:rsidRPr="00C31E24">
        <w:t>c)</w:t>
      </w:r>
      <w:r w:rsidRPr="00C31E24">
        <w:tab/>
        <w:t>may include a P-Preferred-Identity header field in the SIP MESSAGE request containing a public user identity as specified in 3GPP TS 24.229 [11]; and</w:t>
      </w:r>
    </w:p>
    <w:p w14:paraId="65841F18" w14:textId="77777777" w:rsidR="003A2D73" w:rsidRPr="00C31E24" w:rsidRDefault="003A2D73" w:rsidP="003A2D73">
      <w:pPr>
        <w:pStyle w:val="B2"/>
      </w:pPr>
      <w:r w:rsidRPr="00C31E24">
        <w:t>d)</w:t>
      </w:r>
      <w:r w:rsidRPr="00C31E24">
        <w:tab/>
        <w:t>shall include in an application/</w:t>
      </w:r>
      <w:proofErr w:type="spellStart"/>
      <w:r w:rsidRPr="00C31E24">
        <w:t>resource-lists+xml</w:t>
      </w:r>
      <w:proofErr w:type="spellEnd"/>
      <w:r w:rsidRPr="00C31E24">
        <w:t xml:space="preserve"> MIME body, the </w:t>
      </w:r>
      <w:proofErr w:type="spellStart"/>
      <w:r w:rsidRPr="00C31E24">
        <w:t>MCVideo</w:t>
      </w:r>
      <w:proofErr w:type="spellEnd"/>
      <w:r w:rsidRPr="00C31E24">
        <w:t xml:space="preserve"> ID contained in the &lt;</w:t>
      </w:r>
      <w:proofErr w:type="spellStart"/>
      <w:r w:rsidRPr="00C31E24">
        <w:t>mcvideo</w:t>
      </w:r>
      <w:proofErr w:type="spellEnd"/>
      <w:r w:rsidRPr="00C31E24">
        <w:t>-calling-user-id&gt; element in the application/ vnd.3gpp.mcvideo-info+xml MIME body of the received SIP MESSAGE request;</w:t>
      </w:r>
    </w:p>
    <w:p w14:paraId="18A9D687" w14:textId="77777777" w:rsidR="003A2D73" w:rsidRPr="00C31E24" w:rsidRDefault="003A2D73" w:rsidP="003A2D73">
      <w:pPr>
        <w:pStyle w:val="B2"/>
      </w:pPr>
      <w:r w:rsidRPr="00C31E24">
        <w:t>e)</w:t>
      </w:r>
      <w:r w:rsidRPr="00C31E24">
        <w:tab/>
        <w:t>shall include an application/vnd.3gpp.mcvideo-info+xml MIME body as specified in clause F.1 with the &lt;</w:t>
      </w:r>
      <w:proofErr w:type="spellStart"/>
      <w:r w:rsidRPr="00C31E24">
        <w:t>mcvideoinfo</w:t>
      </w:r>
      <w:proofErr w:type="spellEnd"/>
      <w:r w:rsidRPr="00C31E24">
        <w:t>&gt; element containing the &lt;</w:t>
      </w:r>
      <w:proofErr w:type="spellStart"/>
      <w:r w:rsidRPr="00C31E24">
        <w:t>mcvideo</w:t>
      </w:r>
      <w:proofErr w:type="spellEnd"/>
      <w:r w:rsidRPr="00C31E24">
        <w:t>-Params&gt; element with the &lt;</w:t>
      </w:r>
      <w:proofErr w:type="spellStart"/>
      <w:r w:rsidRPr="00C31E24">
        <w:t>anyExt</w:t>
      </w:r>
      <w:proofErr w:type="spellEnd"/>
      <w:r w:rsidRPr="00C31E24">
        <w:t>&gt; element containing:</w:t>
      </w:r>
    </w:p>
    <w:p w14:paraId="4697C7B8" w14:textId="77777777" w:rsidR="003A2D73" w:rsidRPr="00C31E24" w:rsidRDefault="003A2D73" w:rsidP="003A2D73">
      <w:pPr>
        <w:pStyle w:val="B3"/>
      </w:pPr>
      <w:proofErr w:type="spellStart"/>
      <w:r w:rsidRPr="00C31E24">
        <w:t>i</w:t>
      </w:r>
      <w:proofErr w:type="spellEnd"/>
      <w:r w:rsidRPr="00C31E24">
        <w:t>)</w:t>
      </w:r>
      <w:r w:rsidRPr="00C31E24">
        <w:tab/>
        <w:t>the &lt;response-type&gt; element set to a value of "group-selection-change-response</w:t>
      </w:r>
      <w:r w:rsidRPr="00C31E24">
        <w:rPr>
          <w:lang w:eastAsia="ko-KR"/>
        </w:rPr>
        <w:t>"</w:t>
      </w:r>
      <w:r w:rsidRPr="00C31E24">
        <w:t>;</w:t>
      </w:r>
    </w:p>
    <w:p w14:paraId="47D5AD0B" w14:textId="77777777" w:rsidR="003A2D73" w:rsidRPr="00C31E24" w:rsidRDefault="003A2D73" w:rsidP="003A2D73">
      <w:pPr>
        <w:pStyle w:val="B3"/>
      </w:pPr>
      <w:r w:rsidRPr="00C31E24">
        <w:t>ii)</w:t>
      </w:r>
      <w:r w:rsidRPr="00C31E24">
        <w:tab/>
        <w:t>the &lt;</w:t>
      </w:r>
      <w:proofErr w:type="spellStart"/>
      <w:r w:rsidRPr="00C31E24">
        <w:t>mcvideo</w:t>
      </w:r>
      <w:proofErr w:type="spellEnd"/>
      <w:r w:rsidRPr="00C31E24">
        <w:t>-request-</w:t>
      </w:r>
      <w:proofErr w:type="spellStart"/>
      <w:r w:rsidRPr="00C31E24">
        <w:t>uri</w:t>
      </w:r>
      <w:proofErr w:type="spellEnd"/>
      <w:r w:rsidRPr="00C31E24">
        <w:t xml:space="preserve">&gt; set to the </w:t>
      </w:r>
      <w:proofErr w:type="spellStart"/>
      <w:r w:rsidRPr="00C31E24">
        <w:t>MCVideo</w:t>
      </w:r>
      <w:proofErr w:type="spellEnd"/>
      <w:r w:rsidRPr="00C31E24">
        <w:t xml:space="preserve"> group identity to be selected by the </w:t>
      </w:r>
      <w:proofErr w:type="spellStart"/>
      <w:r w:rsidRPr="00C31E24">
        <w:t>MCVideo</w:t>
      </w:r>
      <w:proofErr w:type="spellEnd"/>
      <w:r w:rsidRPr="00C31E24">
        <w:t xml:space="preserve"> user;</w:t>
      </w:r>
    </w:p>
    <w:p w14:paraId="6B5C589C" w14:textId="77777777" w:rsidR="003A2D73" w:rsidRPr="00C31E24" w:rsidRDefault="003A2D73" w:rsidP="003A2D73">
      <w:pPr>
        <w:pStyle w:val="B3"/>
      </w:pPr>
      <w:r w:rsidRPr="00C31E24">
        <w:t xml:space="preserve">iii) if the </w:t>
      </w:r>
      <w:proofErr w:type="spellStart"/>
      <w:r w:rsidRPr="00C31E24">
        <w:t>MCVideo</w:t>
      </w:r>
      <w:proofErr w:type="spellEnd"/>
      <w:r w:rsidRPr="00C31E24">
        <w:t xml:space="preserve"> client was able to successfully change the selected group as determined in step 2) b) above, include a &lt;selected-group-change-outcome&gt; element set to a value of "success"; or</w:t>
      </w:r>
    </w:p>
    <w:p w14:paraId="50C03BCD" w14:textId="77777777" w:rsidR="003A2D73" w:rsidRPr="00C31E24" w:rsidRDefault="003A2D73" w:rsidP="003A2D73">
      <w:pPr>
        <w:pStyle w:val="B3"/>
      </w:pPr>
      <w:r w:rsidRPr="00C31E24">
        <w:t xml:space="preserve">iv) if the </w:t>
      </w:r>
      <w:proofErr w:type="spellStart"/>
      <w:r w:rsidRPr="00C31E24">
        <w:t>MCVideo</w:t>
      </w:r>
      <w:proofErr w:type="spellEnd"/>
      <w:r w:rsidRPr="00C31E24">
        <w:t xml:space="preserve"> client:</w:t>
      </w:r>
    </w:p>
    <w:p w14:paraId="79C30D4C" w14:textId="77777777" w:rsidR="003A2D73" w:rsidRPr="00C31E24" w:rsidRDefault="003A2D73" w:rsidP="003A2D73">
      <w:pPr>
        <w:pStyle w:val="B4"/>
      </w:pPr>
      <w:r w:rsidRPr="00C31E24">
        <w:t>A)</w:t>
      </w:r>
      <w:r w:rsidRPr="00C31E24">
        <w:tab/>
        <w:t xml:space="preserve">was required to affiliate to the </w:t>
      </w:r>
      <w:proofErr w:type="spellStart"/>
      <w:r w:rsidRPr="00C31E24">
        <w:t>MCVideo</w:t>
      </w:r>
      <w:proofErr w:type="spellEnd"/>
      <w:r w:rsidRPr="00C31E24">
        <w:t xml:space="preserve"> group identified by the contents of the &lt;</w:t>
      </w:r>
      <w:proofErr w:type="spellStart"/>
      <w:r w:rsidRPr="00C31E24">
        <w:t>mcvideo</w:t>
      </w:r>
      <w:proofErr w:type="spellEnd"/>
      <w:r w:rsidRPr="00C31E24">
        <w:t>-calling-group-id&gt; in the received SIP MESSAGE request and the affiliation failed as determined in step 1) c); or</w:t>
      </w:r>
    </w:p>
    <w:p w14:paraId="4AE2170B" w14:textId="77777777" w:rsidR="003A2D73" w:rsidRPr="00C31E24" w:rsidRDefault="003A2D73" w:rsidP="003A2D73">
      <w:pPr>
        <w:pStyle w:val="B4"/>
      </w:pPr>
      <w:r w:rsidRPr="00C31E24">
        <w:t>B)</w:t>
      </w:r>
      <w:r w:rsidRPr="00C31E24">
        <w:tab/>
        <w:t>failed to change the selected group as determined in step 2) b)</w:t>
      </w:r>
    </w:p>
    <w:p w14:paraId="5E9AD357" w14:textId="77777777" w:rsidR="003A2D73" w:rsidRPr="00C31E24" w:rsidRDefault="003A2D73" w:rsidP="003A2D73">
      <w:pPr>
        <w:pStyle w:val="B4"/>
      </w:pPr>
      <w:r w:rsidRPr="00C31E24">
        <w:t>then include a &lt;selected-group-change-outcome&gt; element set to a value of "fail";</w:t>
      </w:r>
    </w:p>
    <w:p w14:paraId="74AAA258" w14:textId="77777777" w:rsidR="003A2D73" w:rsidRPr="00C31E24" w:rsidRDefault="003A2D73" w:rsidP="003A2D73">
      <w:pPr>
        <w:pStyle w:val="B1"/>
      </w:pPr>
      <w:r w:rsidRPr="00C31E24">
        <w:t>4)</w:t>
      </w:r>
      <w:r w:rsidRPr="00C31E24">
        <w:tab/>
        <w:t xml:space="preserve">should indicate to the </w:t>
      </w:r>
      <w:proofErr w:type="spellStart"/>
      <w:r w:rsidRPr="00C31E24">
        <w:t>MCVideo</w:t>
      </w:r>
      <w:proofErr w:type="spellEnd"/>
      <w:r w:rsidRPr="00C31E24">
        <w:t xml:space="preserve"> user the success or failure of the requested change of selected group action;</w:t>
      </w:r>
    </w:p>
    <w:p w14:paraId="5122FFD5" w14:textId="77777777" w:rsidR="003A2D73" w:rsidRPr="00C31E24" w:rsidRDefault="003A2D73" w:rsidP="003A2D73">
      <w:pPr>
        <w:pStyle w:val="B1"/>
        <w:rPr>
          <w:rFonts w:eastAsia="SimSun"/>
        </w:rPr>
      </w:pPr>
      <w:r w:rsidRPr="00C31E24">
        <w:rPr>
          <w:lang w:eastAsia="ko-KR"/>
        </w:rPr>
        <w:t>5)</w:t>
      </w:r>
      <w:r w:rsidRPr="00C31E24">
        <w:rPr>
          <w:lang w:eastAsia="ko-KR"/>
        </w:rPr>
        <w:tab/>
      </w:r>
      <w:r w:rsidRPr="00C31E24">
        <w:rPr>
          <w:rFonts w:eastAsia="SimSun"/>
        </w:rPr>
        <w:t xml:space="preserve">shall set the Request-URI to the public service identity </w:t>
      </w:r>
      <w:r w:rsidRPr="00C31E24">
        <w:t xml:space="preserve">identifying the participating </w:t>
      </w:r>
      <w:proofErr w:type="spellStart"/>
      <w:r w:rsidRPr="00C31E24">
        <w:t>MCVideo</w:t>
      </w:r>
      <w:proofErr w:type="spellEnd"/>
      <w:r w:rsidRPr="00C31E24">
        <w:t xml:space="preserve"> function serving the </w:t>
      </w:r>
      <w:proofErr w:type="spellStart"/>
      <w:r w:rsidRPr="00C31E24">
        <w:t>MCVideo</w:t>
      </w:r>
      <w:proofErr w:type="spellEnd"/>
      <w:r w:rsidRPr="00C31E24">
        <w:t xml:space="preserve"> user</w:t>
      </w:r>
      <w:r w:rsidRPr="00C31E24">
        <w:rPr>
          <w:rFonts w:eastAsia="SimSun"/>
        </w:rPr>
        <w:t>; and</w:t>
      </w:r>
    </w:p>
    <w:p w14:paraId="46BD5D94" w14:textId="77777777" w:rsidR="003A2D73" w:rsidRPr="00C31E24" w:rsidRDefault="003A2D73" w:rsidP="003A2D73">
      <w:pPr>
        <w:pStyle w:val="B1"/>
      </w:pPr>
      <w:r w:rsidRPr="00C31E24">
        <w:rPr>
          <w:lang w:eastAsia="ko-KR"/>
        </w:rPr>
        <w:t>6)</w:t>
      </w:r>
      <w:r w:rsidRPr="00C31E24">
        <w:rPr>
          <w:lang w:eastAsia="ko-KR"/>
        </w:rPr>
        <w:tab/>
        <w:t xml:space="preserve">shall send the </w:t>
      </w:r>
      <w:r w:rsidRPr="00C31E24">
        <w:rPr>
          <w:rFonts w:eastAsia="SimSun"/>
        </w:rPr>
        <w:t>SIP MESSAGE request according to rules and procedures of 3GPP TS 24.229 [11].</w:t>
      </w:r>
    </w:p>
    <w:p w14:paraId="69BBD061" w14:textId="77777777" w:rsidR="003A2D73" w:rsidRPr="00C31E24" w:rsidRDefault="003A2D73" w:rsidP="003A2D73">
      <w:pPr>
        <w:pStyle w:val="H6"/>
      </w:pPr>
      <w:r w:rsidRPr="00C31E24">
        <w:t>6.1.4.2.3</w:t>
      </w:r>
      <w:r w:rsidRPr="00C31E24">
        <w:tab/>
        <w:t>Test description</w:t>
      </w:r>
    </w:p>
    <w:p w14:paraId="6535FC5E" w14:textId="77777777" w:rsidR="003A2D73" w:rsidRPr="00C31E24" w:rsidRDefault="003A2D73" w:rsidP="003A2D73">
      <w:pPr>
        <w:pStyle w:val="H6"/>
      </w:pPr>
      <w:r w:rsidRPr="00C31E24">
        <w:t>6.1.4.2.3.1</w:t>
      </w:r>
      <w:r w:rsidRPr="00C31E24">
        <w:tab/>
        <w:t>Pre-test conditions</w:t>
      </w:r>
    </w:p>
    <w:p w14:paraId="0BA33ECD" w14:textId="77777777" w:rsidR="003A2D73" w:rsidRPr="00D04CD6" w:rsidRDefault="003A2D73" w:rsidP="003A2D73">
      <w:pPr>
        <w:rPr>
          <w:ins w:id="3" w:author="MCC160" w:date="2022-04-22T16:14:00Z"/>
        </w:rPr>
      </w:pPr>
      <w:bookmarkStart w:id="4" w:name="_Hlk88146017"/>
      <w:ins w:id="5" w:author="MCC160" w:date="2022-04-22T16:14:00Z">
        <w:r w:rsidRPr="00D04CD6">
          <w:t>Same pre-test conditions as for MCPTT test case 6.1.4.2 (TS 36.579-2 [24]) with the following exception(s):</w:t>
        </w:r>
      </w:ins>
    </w:p>
    <w:p w14:paraId="10AD079B" w14:textId="77777777" w:rsidR="003A2D73" w:rsidRPr="00D04CD6" w:rsidRDefault="003A2D73" w:rsidP="003A2D73">
      <w:pPr>
        <w:pStyle w:val="B1"/>
        <w:rPr>
          <w:ins w:id="6" w:author="MCC160" w:date="2022-04-22T16:14:00Z"/>
        </w:rPr>
      </w:pPr>
      <w:ins w:id="7" w:author="MCC160" w:date="2022-04-22T16:14:00Z">
        <w:r w:rsidRPr="00D04CD6">
          <w:t>-</w:t>
        </w:r>
        <w:r w:rsidRPr="00D04CD6">
          <w:tab/>
          <w:t>The term "MCPTT" is replaced with "</w:t>
        </w:r>
        <w:proofErr w:type="spellStart"/>
        <w:r w:rsidRPr="00D04CD6">
          <w:t>MCVideo</w:t>
        </w:r>
        <w:proofErr w:type="spellEnd"/>
        <w:r w:rsidRPr="00D04CD6">
          <w:t>"</w:t>
        </w:r>
      </w:ins>
    </w:p>
    <w:bookmarkEnd w:id="4"/>
    <w:p w14:paraId="631F87E6" w14:textId="7C5440EB" w:rsidR="003A2D73" w:rsidRPr="00C31E24" w:rsidDel="003A2D73" w:rsidRDefault="003A2D73" w:rsidP="003A2D73">
      <w:pPr>
        <w:pStyle w:val="H6"/>
        <w:rPr>
          <w:del w:id="8" w:author="MCC160" w:date="2022-04-22T16:14:00Z"/>
        </w:rPr>
      </w:pPr>
      <w:del w:id="9" w:author="MCC160" w:date="2022-04-22T16:14:00Z">
        <w:r w:rsidRPr="00C31E24" w:rsidDel="003A2D73">
          <w:delText>System Simulator:</w:delText>
        </w:r>
      </w:del>
    </w:p>
    <w:p w14:paraId="4BAD7605" w14:textId="35315469" w:rsidR="003A2D73" w:rsidRPr="00C31E24" w:rsidDel="003A2D73" w:rsidRDefault="003A2D73" w:rsidP="003A2D73">
      <w:pPr>
        <w:pStyle w:val="B1"/>
        <w:rPr>
          <w:del w:id="10" w:author="MCC160" w:date="2022-04-22T16:14:00Z"/>
        </w:rPr>
      </w:pPr>
      <w:del w:id="11" w:author="MCC160" w:date="2022-04-22T16:14:00Z">
        <w:r w:rsidRPr="00C31E24" w:rsidDel="003A2D73">
          <w:delText>-</w:delText>
        </w:r>
        <w:r w:rsidRPr="00C31E24" w:rsidDel="003A2D73">
          <w:tab/>
          <w:delText>SS (MCVideo server)</w:delText>
        </w:r>
      </w:del>
    </w:p>
    <w:p w14:paraId="58957422" w14:textId="58C7EDA6" w:rsidR="003A2D73" w:rsidRPr="00C31E24" w:rsidDel="003A2D73" w:rsidRDefault="003A2D73" w:rsidP="003A2D73">
      <w:pPr>
        <w:pStyle w:val="B1"/>
        <w:rPr>
          <w:del w:id="12" w:author="MCC160" w:date="2022-04-22T16:14:00Z"/>
        </w:rPr>
      </w:pPr>
      <w:del w:id="13" w:author="MCC160" w:date="2022-04-22T16:14:00Z">
        <w:r w:rsidRPr="00C31E24" w:rsidDel="003A2D73">
          <w:delText>-</w:delText>
        </w:r>
        <w:r w:rsidRPr="00C31E24" w:rsidDel="003A2D73">
          <w:tab/>
          <w:delText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MCVideo operation in the MCVideo configuration document).</w:delText>
        </w:r>
      </w:del>
    </w:p>
    <w:p w14:paraId="78951FC7" w14:textId="367CBFC6" w:rsidR="003A2D73" w:rsidRPr="00C31E24" w:rsidDel="003A2D73" w:rsidRDefault="003A2D73" w:rsidP="003A2D73">
      <w:pPr>
        <w:pStyle w:val="H6"/>
        <w:rPr>
          <w:del w:id="14" w:author="MCC160" w:date="2022-04-22T16:14:00Z"/>
        </w:rPr>
      </w:pPr>
      <w:del w:id="15" w:author="MCC160" w:date="2022-04-22T16:14:00Z">
        <w:r w:rsidRPr="00C31E24" w:rsidDel="003A2D73">
          <w:delText>IUT:</w:delText>
        </w:r>
      </w:del>
    </w:p>
    <w:p w14:paraId="0BF116EC" w14:textId="2A2D4C4D" w:rsidR="003A2D73" w:rsidRPr="00C31E24" w:rsidDel="003A2D73" w:rsidRDefault="003A2D73" w:rsidP="003A2D73">
      <w:pPr>
        <w:pStyle w:val="B1"/>
        <w:rPr>
          <w:del w:id="16" w:author="MCC160" w:date="2022-04-22T16:14:00Z"/>
        </w:rPr>
      </w:pPr>
      <w:del w:id="17" w:author="MCC160" w:date="2022-04-22T16:14:00Z">
        <w:r w:rsidRPr="00C31E24" w:rsidDel="003A2D73">
          <w:delText>-</w:delText>
        </w:r>
        <w:r w:rsidRPr="00C31E24" w:rsidDel="003A2D73">
          <w:tab/>
          <w:delText>UE (MCVideo client)</w:delText>
        </w:r>
      </w:del>
    </w:p>
    <w:p w14:paraId="3B091880" w14:textId="537AEAD7" w:rsidR="003A2D73" w:rsidRPr="00C31E24" w:rsidDel="003A2D73" w:rsidRDefault="003A2D73" w:rsidP="003A2D73">
      <w:pPr>
        <w:pStyle w:val="B1"/>
        <w:rPr>
          <w:del w:id="18" w:author="MCC160" w:date="2022-04-22T16:14:00Z"/>
        </w:rPr>
      </w:pPr>
      <w:del w:id="19" w:author="MCC160" w:date="2022-04-22T16:14:00Z">
        <w:r w:rsidRPr="00C31E24" w:rsidDel="003A2D73">
          <w:delText>-</w:delText>
        </w:r>
        <w:r w:rsidRPr="00C31E24" w:rsidDel="003A2D73">
          <w:tab/>
          <w:delText>The test USIM set as defined in TS 36.579-1 [2], subclause 5.5.10 is inserted.</w:delText>
        </w:r>
      </w:del>
    </w:p>
    <w:p w14:paraId="66FDCC40" w14:textId="0A2F0A0A" w:rsidR="003A2D73" w:rsidRPr="00C31E24" w:rsidDel="003A2D73" w:rsidRDefault="003A2D73" w:rsidP="003A2D73">
      <w:pPr>
        <w:pStyle w:val="H6"/>
        <w:rPr>
          <w:del w:id="20" w:author="MCC160" w:date="2022-04-22T16:14:00Z"/>
        </w:rPr>
      </w:pPr>
      <w:del w:id="21" w:author="MCC160" w:date="2022-04-22T16:14:00Z">
        <w:r w:rsidRPr="00C31E24" w:rsidDel="003A2D73">
          <w:delText>Preamble:</w:delText>
        </w:r>
      </w:del>
    </w:p>
    <w:p w14:paraId="3191A6B7" w14:textId="40E376E5" w:rsidR="003A2D73" w:rsidRPr="00C31E24" w:rsidDel="003A2D73" w:rsidRDefault="003A2D73" w:rsidP="003A2D73">
      <w:pPr>
        <w:pStyle w:val="B1"/>
        <w:rPr>
          <w:del w:id="22" w:author="MCC160" w:date="2022-04-22T16:14:00Z"/>
        </w:rPr>
      </w:pPr>
      <w:del w:id="23" w:author="MCC160" w:date="2022-04-22T16:14:00Z">
        <w:r w:rsidRPr="00C31E24" w:rsidDel="003A2D73">
          <w:delText>-</w:delText>
        </w:r>
        <w:r w:rsidRPr="00C31E24" w:rsidDel="003A2D73">
          <w:tab/>
          <w:delText>The UE has performed the Generic Test Procedure for MCVideo UE registration as specified in TS 36.579-1 [2], subclause 5.4.2A.</w:delText>
        </w:r>
      </w:del>
    </w:p>
    <w:p w14:paraId="3BB590CC" w14:textId="63658AD0" w:rsidR="003A2D73" w:rsidRPr="00C31E24" w:rsidDel="003A2D73" w:rsidRDefault="003A2D73" w:rsidP="003A2D73">
      <w:pPr>
        <w:pStyle w:val="B1"/>
        <w:rPr>
          <w:del w:id="24" w:author="MCC160" w:date="2022-04-22T16:14:00Z"/>
        </w:rPr>
      </w:pPr>
      <w:del w:id="25" w:author="MCC160" w:date="2022-04-22T16:14:00Z">
        <w:r w:rsidRPr="00C31E24" w:rsidDel="003A2D73">
          <w:delText>-</w:delText>
        </w:r>
        <w:r w:rsidRPr="00C31E24" w:rsidDel="003A2D73">
          <w:tab/>
          <w:delText>The MCVideo User performs the Generic Test Procedure for MCVideo Authorization/Configuration and Key Generation as specified in TS 36.579-1 [2], subclause 5.3.2A.</w:delText>
        </w:r>
      </w:del>
    </w:p>
    <w:p w14:paraId="3F80C58A" w14:textId="09311A4B" w:rsidR="003A2D73" w:rsidRPr="00C31E24" w:rsidDel="003A2D73" w:rsidRDefault="003A2D73" w:rsidP="003A2D73">
      <w:pPr>
        <w:pStyle w:val="B1"/>
        <w:rPr>
          <w:del w:id="26" w:author="MCC160" w:date="2022-04-22T16:14:00Z"/>
        </w:rPr>
      </w:pPr>
      <w:del w:id="27" w:author="MCC160" w:date="2022-04-22T16:14:00Z">
        <w:r w:rsidRPr="00C31E24" w:rsidDel="003A2D73">
          <w:delText>-</w:delText>
        </w:r>
        <w:r w:rsidRPr="00C31E24" w:rsidDel="003A2D73">
          <w:tab/>
          <w:delText>UE States at the end of the preamble</w:delText>
        </w:r>
      </w:del>
    </w:p>
    <w:p w14:paraId="4A271A65" w14:textId="5C6E3992" w:rsidR="003A2D73" w:rsidRPr="00C31E24" w:rsidDel="003A2D73" w:rsidRDefault="003A2D73" w:rsidP="003A2D73">
      <w:pPr>
        <w:pStyle w:val="B2"/>
        <w:rPr>
          <w:del w:id="28" w:author="MCC160" w:date="2022-04-22T16:14:00Z"/>
        </w:rPr>
      </w:pPr>
      <w:del w:id="29" w:author="MCC160" w:date="2022-04-22T16:14:00Z">
        <w:r w:rsidRPr="00C31E24" w:rsidDel="003A2D73">
          <w:delText>-</w:delText>
        </w:r>
        <w:r w:rsidRPr="00C31E24" w:rsidDel="003A2D73">
          <w:tab/>
          <w:delText>The UE is in E-UTRA Registered, Idle Mode state.</w:delText>
        </w:r>
      </w:del>
    </w:p>
    <w:p w14:paraId="592C77AC" w14:textId="190A90C6" w:rsidR="003A2D73" w:rsidRPr="00C31E24" w:rsidDel="003A2D73" w:rsidRDefault="003A2D73" w:rsidP="003A2D73">
      <w:pPr>
        <w:pStyle w:val="B2"/>
        <w:rPr>
          <w:del w:id="30" w:author="MCC160" w:date="2022-04-22T16:14:00Z"/>
        </w:rPr>
      </w:pPr>
      <w:del w:id="31" w:author="MCC160" w:date="2022-04-22T16:14:00Z">
        <w:r w:rsidRPr="00C31E24" w:rsidDel="003A2D73">
          <w:delText>-</w:delText>
        </w:r>
        <w:r w:rsidRPr="00C31E24" w:rsidDel="003A2D73">
          <w:tab/>
          <w:delText>The MCVideo Client Application has been activated and User has registered-in as the MCVideo User with the Server as active user at the Client</w:delText>
        </w:r>
      </w:del>
    </w:p>
    <w:p w14:paraId="19F7D94E" w14:textId="77777777" w:rsidR="003A2D73" w:rsidRPr="00C31E24" w:rsidRDefault="003A2D73" w:rsidP="003A2D73">
      <w:pPr>
        <w:pStyle w:val="H6"/>
      </w:pPr>
      <w:r w:rsidRPr="00C31E24">
        <w:t>6.1.4.2.3.2</w:t>
      </w:r>
      <w:r w:rsidRPr="00C31E24">
        <w:tab/>
        <w:t>Test procedure sequence</w:t>
      </w:r>
    </w:p>
    <w:p w14:paraId="52840BAC" w14:textId="77777777" w:rsidR="003A2D73" w:rsidRPr="00D04CD6" w:rsidRDefault="003A2D73" w:rsidP="003A2D73">
      <w:pPr>
        <w:rPr>
          <w:ins w:id="32" w:author="MCC160" w:date="2022-04-22T16:15:00Z"/>
        </w:rPr>
      </w:pPr>
      <w:bookmarkStart w:id="33" w:name="_Hlk88472017"/>
      <w:ins w:id="34" w:author="MCC160" w:date="2022-04-22T16:15:00Z">
        <w:r w:rsidRPr="00D04CD6">
          <w:t>Same test procedure sequence as for MCPTT test case 6.1.4.2 (TS 36.579-2 [24]) with the following exception(s):</w:t>
        </w:r>
      </w:ins>
    </w:p>
    <w:p w14:paraId="2EC0B86D" w14:textId="77777777" w:rsidR="003A2D73" w:rsidRPr="00D04CD6" w:rsidRDefault="003A2D73" w:rsidP="003A2D73">
      <w:pPr>
        <w:pStyle w:val="B1"/>
        <w:rPr>
          <w:ins w:id="35" w:author="MCC160" w:date="2022-04-22T16:15:00Z"/>
        </w:rPr>
      </w:pPr>
      <w:ins w:id="36" w:author="MCC160" w:date="2022-04-22T16:15:00Z">
        <w:r w:rsidRPr="00D04CD6">
          <w:t>-</w:t>
        </w:r>
        <w:r w:rsidRPr="00D04CD6">
          <w:tab/>
          <w:t>The term "MCPTT" is replaced with "</w:t>
        </w:r>
        <w:proofErr w:type="spellStart"/>
        <w:r w:rsidRPr="00D04CD6">
          <w:t>MCVideo</w:t>
        </w:r>
        <w:proofErr w:type="spellEnd"/>
        <w:r w:rsidRPr="00D04CD6">
          <w:t>"</w:t>
        </w:r>
      </w:ins>
    </w:p>
    <w:bookmarkEnd w:id="33"/>
    <w:p w14:paraId="54583451" w14:textId="540A9B12" w:rsidR="003A2D73" w:rsidRPr="00C31E24" w:rsidDel="003A2D73" w:rsidRDefault="003A2D73" w:rsidP="003A2D73">
      <w:pPr>
        <w:pStyle w:val="TH"/>
        <w:rPr>
          <w:del w:id="37" w:author="MCC160" w:date="2022-04-22T16:15:00Z"/>
        </w:rPr>
      </w:pPr>
      <w:del w:id="38" w:author="MCC160" w:date="2022-04-22T16:15:00Z">
        <w:r w:rsidRPr="00C31E24" w:rsidDel="003A2D73">
          <w:delText>Table 6.1.4.2.3.2-1: Main behaviour</w:delText>
        </w:r>
      </w:del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7"/>
        <w:gridCol w:w="565"/>
        <w:gridCol w:w="850"/>
      </w:tblGrid>
      <w:tr w:rsidR="003A2D73" w:rsidRPr="00C31E24" w:rsidDel="003A2D73" w14:paraId="01CC8B72" w14:textId="62D414B7" w:rsidTr="00C201EF">
        <w:trPr>
          <w:del w:id="39" w:author="MCC160" w:date="2022-04-22T16:1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DBDCFE" w14:textId="385C7B18" w:rsidR="003A2D73" w:rsidRPr="00C31E24" w:rsidDel="003A2D73" w:rsidRDefault="003A2D73" w:rsidP="00C201EF">
            <w:pPr>
              <w:pStyle w:val="TAH"/>
              <w:spacing w:line="254" w:lineRule="auto"/>
              <w:rPr>
                <w:del w:id="40" w:author="MCC160" w:date="2022-04-22T16:15:00Z"/>
              </w:rPr>
            </w:pPr>
            <w:del w:id="41" w:author="MCC160" w:date="2022-04-22T16:15:00Z">
              <w:r w:rsidRPr="00C31E24" w:rsidDel="003A2D73">
                <w:delText>St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B9E6BF" w14:textId="2E08B5E6" w:rsidR="003A2D73" w:rsidRPr="00C31E24" w:rsidDel="003A2D73" w:rsidRDefault="003A2D73" w:rsidP="00C201EF">
            <w:pPr>
              <w:pStyle w:val="TAH"/>
              <w:spacing w:line="254" w:lineRule="auto"/>
              <w:rPr>
                <w:del w:id="42" w:author="MCC160" w:date="2022-04-22T16:15:00Z"/>
              </w:rPr>
            </w:pPr>
            <w:del w:id="43" w:author="MCC160" w:date="2022-04-22T16:15:00Z">
              <w:r w:rsidRPr="00C31E24" w:rsidDel="003A2D73">
                <w:delText>Procedure</w:delText>
              </w:r>
            </w:del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0B7F" w14:textId="1B59E5F1" w:rsidR="003A2D73" w:rsidRPr="00C31E24" w:rsidDel="003A2D73" w:rsidRDefault="003A2D73" w:rsidP="00C201EF">
            <w:pPr>
              <w:pStyle w:val="TAH"/>
              <w:spacing w:line="254" w:lineRule="auto"/>
              <w:rPr>
                <w:del w:id="44" w:author="MCC160" w:date="2022-04-22T16:15:00Z"/>
              </w:rPr>
            </w:pPr>
            <w:del w:id="45" w:author="MCC160" w:date="2022-04-22T16:15:00Z">
              <w:r w:rsidRPr="00C31E24" w:rsidDel="003A2D73">
                <w:delText>Message Sequence</w:delText>
              </w:r>
            </w:del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83E65E" w14:textId="6CA6A186" w:rsidR="003A2D73" w:rsidRPr="00C31E24" w:rsidDel="003A2D73" w:rsidRDefault="003A2D73" w:rsidP="00C201EF">
            <w:pPr>
              <w:pStyle w:val="TAH"/>
              <w:spacing w:line="254" w:lineRule="auto"/>
              <w:rPr>
                <w:del w:id="46" w:author="MCC160" w:date="2022-04-22T16:15:00Z"/>
              </w:rPr>
            </w:pPr>
            <w:del w:id="47" w:author="MCC160" w:date="2022-04-22T16:15:00Z">
              <w:r w:rsidRPr="00C31E24" w:rsidDel="003A2D73">
                <w:delText>TP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299F2F" w14:textId="50442F36" w:rsidR="003A2D73" w:rsidRPr="00C31E24" w:rsidDel="003A2D73" w:rsidRDefault="003A2D73" w:rsidP="00C201EF">
            <w:pPr>
              <w:pStyle w:val="TAH"/>
              <w:spacing w:line="254" w:lineRule="auto"/>
              <w:rPr>
                <w:del w:id="48" w:author="MCC160" w:date="2022-04-22T16:15:00Z"/>
              </w:rPr>
            </w:pPr>
            <w:del w:id="49" w:author="MCC160" w:date="2022-04-22T16:15:00Z">
              <w:r w:rsidRPr="00C31E24" w:rsidDel="003A2D73">
                <w:delText>Verdict</w:delText>
              </w:r>
            </w:del>
          </w:p>
        </w:tc>
      </w:tr>
      <w:tr w:rsidR="003A2D73" w:rsidRPr="00C31E24" w:rsidDel="003A2D73" w14:paraId="0643CA1F" w14:textId="46D71D7B" w:rsidTr="00C201EF">
        <w:trPr>
          <w:del w:id="50" w:author="MCC160" w:date="2022-04-22T16:15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3ED3" w14:textId="7D2B921C" w:rsidR="003A2D73" w:rsidRPr="00C31E24" w:rsidDel="003A2D73" w:rsidRDefault="003A2D73" w:rsidP="00C201EF">
            <w:pPr>
              <w:pStyle w:val="TAH"/>
              <w:spacing w:line="254" w:lineRule="auto"/>
              <w:rPr>
                <w:del w:id="51" w:author="MCC160" w:date="2022-04-22T16:15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F728" w14:textId="0B913004" w:rsidR="003A2D73" w:rsidRPr="00C31E24" w:rsidDel="003A2D73" w:rsidRDefault="003A2D73" w:rsidP="00C201EF">
            <w:pPr>
              <w:pStyle w:val="TAH"/>
              <w:spacing w:line="254" w:lineRule="auto"/>
              <w:rPr>
                <w:del w:id="52" w:author="MCC160" w:date="2022-04-22T16:15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5D1F" w14:textId="7CB35407" w:rsidR="003A2D73" w:rsidRPr="00C31E24" w:rsidDel="003A2D73" w:rsidRDefault="003A2D73" w:rsidP="00C201EF">
            <w:pPr>
              <w:pStyle w:val="TAH"/>
              <w:spacing w:line="254" w:lineRule="auto"/>
              <w:rPr>
                <w:del w:id="53" w:author="MCC160" w:date="2022-04-22T16:15:00Z"/>
              </w:rPr>
            </w:pPr>
            <w:del w:id="54" w:author="MCC160" w:date="2022-04-22T16:15:00Z">
              <w:r w:rsidRPr="00C31E24" w:rsidDel="003A2D73">
                <w:delText>U - S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52D0" w14:textId="7E1F09AA" w:rsidR="003A2D73" w:rsidRPr="00C31E24" w:rsidDel="003A2D73" w:rsidRDefault="003A2D73" w:rsidP="00C201EF">
            <w:pPr>
              <w:pStyle w:val="TAH"/>
              <w:spacing w:line="254" w:lineRule="auto"/>
              <w:rPr>
                <w:del w:id="55" w:author="MCC160" w:date="2022-04-22T16:15:00Z"/>
              </w:rPr>
            </w:pPr>
            <w:del w:id="56" w:author="MCC160" w:date="2022-04-22T16:15:00Z">
              <w:r w:rsidRPr="00C31E24" w:rsidDel="003A2D73">
                <w:delText>Message</w:delText>
              </w:r>
            </w:del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F817" w14:textId="07C2C8EE" w:rsidR="003A2D73" w:rsidRPr="00C31E24" w:rsidDel="003A2D73" w:rsidRDefault="003A2D73" w:rsidP="00C201EF">
            <w:pPr>
              <w:pStyle w:val="TAH"/>
              <w:spacing w:line="254" w:lineRule="auto"/>
              <w:rPr>
                <w:del w:id="57" w:author="MCC160" w:date="2022-04-22T16:15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4E05" w14:textId="56A303D6" w:rsidR="003A2D73" w:rsidRPr="00C31E24" w:rsidDel="003A2D73" w:rsidRDefault="003A2D73" w:rsidP="00C201EF">
            <w:pPr>
              <w:pStyle w:val="TAH"/>
              <w:spacing w:line="254" w:lineRule="auto"/>
              <w:rPr>
                <w:del w:id="58" w:author="MCC160" w:date="2022-04-22T16:15:00Z"/>
              </w:rPr>
            </w:pPr>
          </w:p>
        </w:tc>
      </w:tr>
      <w:tr w:rsidR="003A2D73" w:rsidRPr="00C31E24" w:rsidDel="003A2D73" w14:paraId="332D24DA" w14:textId="62EE57CC" w:rsidTr="00C201EF">
        <w:trPr>
          <w:del w:id="59" w:author="MCC160" w:date="2022-04-22T16:1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B27E" w14:textId="2C77139D" w:rsidR="003A2D73" w:rsidRPr="00C31E24" w:rsidDel="003A2D73" w:rsidRDefault="003A2D73" w:rsidP="00C201EF">
            <w:pPr>
              <w:pStyle w:val="TAC"/>
              <w:spacing w:line="254" w:lineRule="auto"/>
              <w:rPr>
                <w:del w:id="60" w:author="MCC160" w:date="2022-04-22T16:15:00Z"/>
              </w:rPr>
            </w:pPr>
            <w:del w:id="61" w:author="MCC160" w:date="2022-04-22T16:15:00Z">
              <w:r w:rsidRPr="00C31E24" w:rsidDel="003A2D73">
                <w:delText>1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848F" w14:textId="75FC9881" w:rsidR="003A2D73" w:rsidRPr="00C31E24" w:rsidDel="003A2D73" w:rsidRDefault="003A2D73" w:rsidP="00C201EF">
            <w:pPr>
              <w:pStyle w:val="TAL"/>
              <w:spacing w:line="254" w:lineRule="auto"/>
              <w:rPr>
                <w:del w:id="62" w:author="MCC160" w:date="2022-04-22T16:15:00Z"/>
                <w:rFonts w:cs="Arial"/>
                <w:szCs w:val="18"/>
              </w:rPr>
            </w:pPr>
            <w:del w:id="63" w:author="MCC160" w:date="2022-04-22T16:15:00Z">
              <w:r w:rsidRPr="00C31E24" w:rsidDel="003A2D73">
                <w:rPr>
                  <w:rFonts w:cs="Arial"/>
                  <w:szCs w:val="18"/>
                </w:rPr>
                <w:delText>Make the MCVideo User request to discover which groups the MCVideo User is affiliated to and to subscribe to affiliation status changes for the MCVideo User.</w:delText>
              </w:r>
            </w:del>
          </w:p>
          <w:p w14:paraId="7BDB344B" w14:textId="4A67B1F4" w:rsidR="003A2D73" w:rsidRPr="00C31E24" w:rsidDel="003A2D73" w:rsidRDefault="003A2D73" w:rsidP="00C201EF">
            <w:pPr>
              <w:pStyle w:val="TAL"/>
              <w:spacing w:line="254" w:lineRule="auto"/>
              <w:rPr>
                <w:del w:id="64" w:author="MCC160" w:date="2022-04-22T16:15:00Z"/>
              </w:rPr>
            </w:pPr>
            <w:del w:id="65" w:author="MCC160" w:date="2022-04-22T16:15:00Z">
              <w:r w:rsidRPr="00C31E24" w:rsidDel="003A2D73">
                <w:rPr>
                  <w:rFonts w:cs="Arial"/>
                  <w:szCs w:val="18"/>
                </w:rPr>
                <w:delText>(NOTE 1)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12FD" w14:textId="5AD7307E" w:rsidR="003A2D73" w:rsidRPr="00C31E24" w:rsidDel="003A2D73" w:rsidRDefault="003A2D73" w:rsidP="00C201EF">
            <w:pPr>
              <w:pStyle w:val="TAC"/>
              <w:spacing w:line="254" w:lineRule="auto"/>
              <w:rPr>
                <w:del w:id="66" w:author="MCC160" w:date="2022-04-22T16:15:00Z"/>
              </w:rPr>
            </w:pPr>
            <w:del w:id="67" w:author="MCC160" w:date="2022-04-22T16:15:00Z">
              <w:r w:rsidRPr="00C31E24" w:rsidDel="003A2D73">
                <w:delText>-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F438F" w14:textId="2C9E3A09" w:rsidR="003A2D73" w:rsidRPr="00C31E24" w:rsidDel="003A2D73" w:rsidRDefault="003A2D73" w:rsidP="00C201EF">
            <w:pPr>
              <w:pStyle w:val="TAL"/>
              <w:spacing w:line="254" w:lineRule="auto"/>
              <w:rPr>
                <w:del w:id="68" w:author="MCC160" w:date="2022-04-22T16:15:00Z"/>
              </w:rPr>
            </w:pPr>
            <w:del w:id="69" w:author="MCC160" w:date="2022-04-22T16:15:00Z">
              <w:r w:rsidRPr="00C31E24" w:rsidDel="003A2D73">
                <w:rPr>
                  <w:rFonts w:cs="Arial"/>
                  <w:szCs w:val="18"/>
                </w:rPr>
                <w:delText>-</w:delText>
              </w:r>
            </w:del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A202" w14:textId="29661A05" w:rsidR="003A2D73" w:rsidRPr="00C31E24" w:rsidDel="003A2D73" w:rsidRDefault="003A2D73" w:rsidP="00C201EF">
            <w:pPr>
              <w:pStyle w:val="TAC"/>
              <w:spacing w:line="254" w:lineRule="auto"/>
              <w:rPr>
                <w:del w:id="70" w:author="MCC160" w:date="2022-04-22T16:15:00Z"/>
              </w:rPr>
            </w:pPr>
            <w:del w:id="71" w:author="MCC160" w:date="2022-04-22T16:15:00Z">
              <w:r w:rsidRPr="00C31E24" w:rsidDel="003A2D73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177F" w14:textId="380CED0A" w:rsidR="003A2D73" w:rsidRPr="00C31E24" w:rsidDel="003A2D73" w:rsidRDefault="003A2D73" w:rsidP="00C201EF">
            <w:pPr>
              <w:pStyle w:val="TAC"/>
              <w:spacing w:line="254" w:lineRule="auto"/>
              <w:rPr>
                <w:del w:id="72" w:author="MCC160" w:date="2022-04-22T16:15:00Z"/>
              </w:rPr>
            </w:pPr>
            <w:del w:id="73" w:author="MCC160" w:date="2022-04-22T16:15:00Z">
              <w:r w:rsidRPr="00C31E24" w:rsidDel="003A2D73">
                <w:delText>-</w:delText>
              </w:r>
            </w:del>
          </w:p>
        </w:tc>
      </w:tr>
      <w:tr w:rsidR="003A2D73" w:rsidRPr="00C31E24" w:rsidDel="003A2D73" w14:paraId="23324AF9" w14:textId="6FB2DBE8" w:rsidTr="00C201EF">
        <w:trPr>
          <w:del w:id="74" w:author="MCC160" w:date="2022-04-22T16:1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7E22" w14:textId="78EB81CC" w:rsidR="003A2D73" w:rsidRPr="00C31E24" w:rsidDel="003A2D73" w:rsidRDefault="003A2D73" w:rsidP="00C201EF">
            <w:pPr>
              <w:pStyle w:val="TAC"/>
              <w:spacing w:line="254" w:lineRule="auto"/>
              <w:rPr>
                <w:del w:id="75" w:author="MCC160" w:date="2022-04-22T16:15:00Z"/>
              </w:rPr>
            </w:pPr>
            <w:del w:id="76" w:author="MCC160" w:date="2022-04-22T16:15:00Z">
              <w:r w:rsidRPr="00C31E24" w:rsidDel="003A2D73">
                <w:delText>2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2CE5F" w14:textId="40BA0CA2" w:rsidR="003A2D73" w:rsidRPr="00C31E24" w:rsidDel="003A2D73" w:rsidRDefault="003A2D73" w:rsidP="00C201EF">
            <w:pPr>
              <w:pStyle w:val="TAL"/>
              <w:spacing w:line="254" w:lineRule="auto"/>
              <w:rPr>
                <w:del w:id="77" w:author="MCC160" w:date="2022-04-22T16:15:00Z"/>
              </w:rPr>
            </w:pPr>
            <w:del w:id="78" w:author="MCC160" w:date="2022-04-22T16:15:00Z">
              <w:r w:rsidRPr="00C31E24" w:rsidDel="003A2D73">
                <w:rPr>
                  <w:rFonts w:cs="Arial"/>
                  <w:szCs w:val="18"/>
                </w:rPr>
                <w:delText xml:space="preserve">Check: Does the UE (MCVideo Client) correctly perform </w:delText>
              </w:r>
              <w:r w:rsidRPr="00C31E24" w:rsidDel="003A2D73">
                <w:delText>Generic Test Procedure for MCVideo Subscription and Notification</w:delText>
              </w:r>
              <w:r w:rsidRPr="00C31E24" w:rsidDel="003A2D73">
                <w:rPr>
                  <w:lang w:eastAsia="ko-KR"/>
                </w:rPr>
                <w:delText xml:space="preserve"> as described in TS 36.579-1 [2] table 5.3.29.3-1</w:delText>
              </w:r>
              <w:r w:rsidRPr="00C31E24" w:rsidDel="003A2D73">
                <w:rPr>
                  <w:rFonts w:cs="Arial"/>
                  <w:szCs w:val="18"/>
                </w:rPr>
                <w:delText xml:space="preserve"> to subscribe to its own affiliation status changes?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DB32" w14:textId="1BFFDC37" w:rsidR="003A2D73" w:rsidRPr="00C31E24" w:rsidDel="003A2D73" w:rsidRDefault="003A2D73" w:rsidP="00C201EF">
            <w:pPr>
              <w:pStyle w:val="TAC"/>
              <w:spacing w:line="254" w:lineRule="auto"/>
              <w:rPr>
                <w:del w:id="79" w:author="MCC160" w:date="2022-04-22T16:15:00Z"/>
              </w:rPr>
            </w:pPr>
            <w:del w:id="80" w:author="MCC160" w:date="2022-04-22T16:15:00Z">
              <w:r w:rsidRPr="00C31E24" w:rsidDel="003A2D73">
                <w:delText>-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C7FB" w14:textId="15EEBF3A" w:rsidR="003A2D73" w:rsidRPr="00C31E24" w:rsidDel="003A2D73" w:rsidRDefault="003A2D73" w:rsidP="00C201EF">
            <w:pPr>
              <w:pStyle w:val="TAL"/>
              <w:spacing w:line="254" w:lineRule="auto"/>
              <w:rPr>
                <w:del w:id="81" w:author="MCC160" w:date="2022-04-22T16:15:00Z"/>
              </w:rPr>
            </w:pPr>
            <w:del w:id="82" w:author="MCC160" w:date="2022-04-22T16:15:00Z">
              <w:r w:rsidRPr="00C31E24" w:rsidDel="003A2D73">
                <w:rPr>
                  <w:rFonts w:cs="Arial"/>
                  <w:szCs w:val="18"/>
                </w:rPr>
                <w:delText>-</w:delText>
              </w:r>
            </w:del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D894" w14:textId="1BEE0F42" w:rsidR="003A2D73" w:rsidRPr="00C31E24" w:rsidDel="003A2D73" w:rsidRDefault="003A2D73" w:rsidP="00C201EF">
            <w:pPr>
              <w:pStyle w:val="TAC"/>
              <w:spacing w:line="254" w:lineRule="auto"/>
              <w:rPr>
                <w:del w:id="83" w:author="MCC160" w:date="2022-04-22T16:15:00Z"/>
              </w:rPr>
            </w:pPr>
            <w:del w:id="84" w:author="MCC160" w:date="2022-04-22T16:15:00Z">
              <w:r w:rsidRPr="00C31E24" w:rsidDel="003A2D73">
                <w:delText>1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81EE" w14:textId="2D60A551" w:rsidR="003A2D73" w:rsidRPr="00C31E24" w:rsidDel="003A2D73" w:rsidRDefault="003A2D73" w:rsidP="00C201EF">
            <w:pPr>
              <w:pStyle w:val="TAC"/>
              <w:spacing w:line="254" w:lineRule="auto"/>
              <w:rPr>
                <w:del w:id="85" w:author="MCC160" w:date="2022-04-22T16:15:00Z"/>
              </w:rPr>
            </w:pPr>
            <w:del w:id="86" w:author="MCC160" w:date="2022-04-22T16:15:00Z">
              <w:r w:rsidRPr="00C31E24" w:rsidDel="003A2D73">
                <w:delText>-</w:delText>
              </w:r>
            </w:del>
          </w:p>
        </w:tc>
      </w:tr>
      <w:tr w:rsidR="003A2D73" w:rsidRPr="00C31E24" w:rsidDel="003A2D73" w14:paraId="7756DD83" w14:textId="5C5D5B63" w:rsidTr="00C201EF">
        <w:trPr>
          <w:del w:id="87" w:author="MCC160" w:date="2022-04-22T16:1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FF2F" w14:textId="32927D21" w:rsidR="003A2D73" w:rsidRPr="00C31E24" w:rsidDel="003A2D73" w:rsidRDefault="003A2D73" w:rsidP="00C201EF">
            <w:pPr>
              <w:pStyle w:val="TAC"/>
              <w:spacing w:line="254" w:lineRule="auto"/>
              <w:rPr>
                <w:del w:id="88" w:author="MCC160" w:date="2022-04-22T16:15:00Z"/>
              </w:rPr>
            </w:pPr>
            <w:del w:id="89" w:author="MCC160" w:date="2022-04-22T16:15:00Z">
              <w:r w:rsidRPr="00C31E24" w:rsidDel="003A2D73">
                <w:delText>3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49EEA" w14:textId="301E7CB4" w:rsidR="003A2D73" w:rsidRPr="00C31E24" w:rsidDel="003A2D73" w:rsidRDefault="003A2D73" w:rsidP="00C201EF">
            <w:pPr>
              <w:pStyle w:val="TAL"/>
              <w:spacing w:line="254" w:lineRule="auto"/>
              <w:rPr>
                <w:del w:id="90" w:author="MCC160" w:date="2022-04-22T16:15:00Z"/>
                <w:rFonts w:cs="Arial"/>
                <w:szCs w:val="18"/>
              </w:rPr>
            </w:pPr>
            <w:del w:id="91" w:author="MCC160" w:date="2022-04-22T16:15:00Z">
              <w:r w:rsidRPr="00C31E24" w:rsidDel="003A2D73">
                <w:rPr>
                  <w:rFonts w:cs="Arial"/>
                  <w:szCs w:val="18"/>
                </w:rPr>
                <w:delText>Make the MCVideo User request to de-affiliate from an MCVideo group, GROUP A.</w:delText>
              </w:r>
            </w:del>
          </w:p>
          <w:p w14:paraId="5D4165FA" w14:textId="2AFC7E6A" w:rsidR="003A2D73" w:rsidRPr="00C31E24" w:rsidDel="003A2D73" w:rsidRDefault="003A2D73" w:rsidP="00C201EF">
            <w:pPr>
              <w:pStyle w:val="TAL"/>
              <w:spacing w:line="254" w:lineRule="auto"/>
              <w:rPr>
                <w:del w:id="92" w:author="MCC160" w:date="2022-04-22T16:15:00Z"/>
              </w:rPr>
            </w:pPr>
            <w:del w:id="93" w:author="MCC160" w:date="2022-04-22T16:15:00Z">
              <w:r w:rsidRPr="00C31E24" w:rsidDel="003A2D73">
                <w:delText>(NOTE 1)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0209" w14:textId="626CD0E0" w:rsidR="003A2D73" w:rsidRPr="00C31E24" w:rsidDel="003A2D73" w:rsidRDefault="003A2D73" w:rsidP="00C201EF">
            <w:pPr>
              <w:pStyle w:val="TAC"/>
              <w:spacing w:line="254" w:lineRule="auto"/>
              <w:rPr>
                <w:del w:id="94" w:author="MCC160" w:date="2022-04-22T16:15:00Z"/>
              </w:rPr>
            </w:pPr>
            <w:del w:id="95" w:author="MCC160" w:date="2022-04-22T16:15:00Z">
              <w:r w:rsidRPr="00C31E24" w:rsidDel="003A2D73">
                <w:delText>-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E16B" w14:textId="2DCA4806" w:rsidR="003A2D73" w:rsidRPr="00C31E24" w:rsidDel="003A2D73" w:rsidRDefault="003A2D73" w:rsidP="00C201EF">
            <w:pPr>
              <w:pStyle w:val="TAL"/>
              <w:spacing w:line="254" w:lineRule="auto"/>
              <w:rPr>
                <w:del w:id="96" w:author="MCC160" w:date="2022-04-22T16:15:00Z"/>
              </w:rPr>
            </w:pPr>
            <w:del w:id="97" w:author="MCC160" w:date="2022-04-22T16:15:00Z">
              <w:r w:rsidRPr="00C31E24" w:rsidDel="003A2D73">
                <w:rPr>
                  <w:rFonts w:cs="Arial"/>
                  <w:szCs w:val="18"/>
                </w:rPr>
                <w:delText>-</w:delText>
              </w:r>
            </w:del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B105" w14:textId="77DDEF28" w:rsidR="003A2D73" w:rsidRPr="00C31E24" w:rsidDel="003A2D73" w:rsidRDefault="003A2D73" w:rsidP="00C201EF">
            <w:pPr>
              <w:pStyle w:val="TAC"/>
              <w:spacing w:line="254" w:lineRule="auto"/>
              <w:rPr>
                <w:del w:id="98" w:author="MCC160" w:date="2022-04-22T16:15:00Z"/>
              </w:rPr>
            </w:pPr>
            <w:del w:id="99" w:author="MCC160" w:date="2022-04-22T16:15:00Z">
              <w:r w:rsidRPr="00C31E24" w:rsidDel="003A2D73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DCEA" w14:textId="07FBA7B4" w:rsidR="003A2D73" w:rsidRPr="00C31E24" w:rsidDel="003A2D73" w:rsidRDefault="003A2D73" w:rsidP="00C201EF">
            <w:pPr>
              <w:pStyle w:val="TAC"/>
              <w:spacing w:line="254" w:lineRule="auto"/>
              <w:rPr>
                <w:del w:id="100" w:author="MCC160" w:date="2022-04-22T16:15:00Z"/>
              </w:rPr>
            </w:pPr>
            <w:del w:id="101" w:author="MCC160" w:date="2022-04-22T16:15:00Z">
              <w:r w:rsidRPr="00C31E24" w:rsidDel="003A2D73">
                <w:delText>-</w:delText>
              </w:r>
            </w:del>
          </w:p>
        </w:tc>
      </w:tr>
      <w:tr w:rsidR="003A2D73" w:rsidRPr="00C31E24" w:rsidDel="003A2D73" w14:paraId="7EB62557" w14:textId="53F1D1CA" w:rsidTr="00C201EF">
        <w:trPr>
          <w:del w:id="102" w:author="MCC160" w:date="2022-04-22T16:1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E8FE" w14:textId="688CE10A" w:rsidR="003A2D73" w:rsidRPr="00C31E24" w:rsidDel="003A2D73" w:rsidRDefault="003A2D73" w:rsidP="00C201EF">
            <w:pPr>
              <w:pStyle w:val="TAC"/>
              <w:spacing w:line="254" w:lineRule="auto"/>
              <w:rPr>
                <w:del w:id="103" w:author="MCC160" w:date="2022-04-22T16:15:00Z"/>
              </w:rPr>
            </w:pPr>
            <w:del w:id="104" w:author="MCC160" w:date="2022-04-22T16:15:00Z">
              <w:r w:rsidRPr="00C31E24" w:rsidDel="003A2D73"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429A" w14:textId="2F8003ED" w:rsidR="003A2D73" w:rsidRPr="00C31E24" w:rsidDel="003A2D73" w:rsidRDefault="003A2D73" w:rsidP="00C201EF">
            <w:pPr>
              <w:pStyle w:val="TAL"/>
              <w:spacing w:line="254" w:lineRule="auto"/>
              <w:rPr>
                <w:del w:id="105" w:author="MCC160" w:date="2022-04-22T16:15:00Z"/>
              </w:rPr>
            </w:pPr>
            <w:del w:id="106" w:author="MCC160" w:date="2022-04-22T16:15:00Z">
              <w:r w:rsidRPr="00C31E24" w:rsidDel="003A2D73">
                <w:delText xml:space="preserve">Check: Does the UE (MCVideo Client) correctly perform Generic Test Procedure for MCX Group Affiliation Status Change </w:delText>
              </w:r>
              <w:r w:rsidRPr="00C31E24" w:rsidDel="003A2D73">
                <w:rPr>
                  <w:lang w:eastAsia="ko-KR"/>
                </w:rPr>
                <w:delText>as described in TS 36.579-1 [2] table 5.3.34.3-1</w:delText>
              </w:r>
              <w:r w:rsidRPr="00C31E24" w:rsidDel="003A2D73">
                <w:rPr>
                  <w:rFonts w:cs="Arial"/>
                  <w:szCs w:val="18"/>
                </w:rPr>
                <w:delText xml:space="preserve"> to de-affiliate with GROUP A?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B7C1" w14:textId="34B727F2" w:rsidR="003A2D73" w:rsidRPr="00C31E24" w:rsidDel="003A2D73" w:rsidRDefault="003A2D73" w:rsidP="00C201EF">
            <w:pPr>
              <w:pStyle w:val="TAC"/>
              <w:spacing w:line="254" w:lineRule="auto"/>
              <w:rPr>
                <w:del w:id="107" w:author="MCC160" w:date="2022-04-22T16:15:00Z"/>
              </w:rPr>
            </w:pPr>
            <w:del w:id="108" w:author="MCC160" w:date="2022-04-22T16:15:00Z">
              <w:r w:rsidRPr="00C31E24" w:rsidDel="003A2D73">
                <w:delText>-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4E97" w14:textId="7A5DEBFD" w:rsidR="003A2D73" w:rsidRPr="00C31E24" w:rsidDel="003A2D73" w:rsidRDefault="003A2D73" w:rsidP="00C201EF">
            <w:pPr>
              <w:pStyle w:val="TAL"/>
              <w:spacing w:line="254" w:lineRule="auto"/>
              <w:rPr>
                <w:del w:id="109" w:author="MCC160" w:date="2022-04-22T16:15:00Z"/>
              </w:rPr>
            </w:pPr>
            <w:del w:id="110" w:author="MCC160" w:date="2022-04-22T16:15:00Z">
              <w:r w:rsidRPr="00C31E24" w:rsidDel="003A2D73">
                <w:rPr>
                  <w:rFonts w:cs="Arial"/>
                  <w:szCs w:val="18"/>
                </w:rPr>
                <w:delText>-</w:delText>
              </w:r>
            </w:del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CAC6" w14:textId="4B632574" w:rsidR="003A2D73" w:rsidRPr="00C31E24" w:rsidDel="003A2D73" w:rsidRDefault="003A2D73" w:rsidP="00C201EF">
            <w:pPr>
              <w:pStyle w:val="TAC"/>
              <w:spacing w:line="254" w:lineRule="auto"/>
              <w:rPr>
                <w:del w:id="111" w:author="MCC160" w:date="2022-04-22T16:15:00Z"/>
              </w:rPr>
            </w:pPr>
            <w:del w:id="112" w:author="MCC160" w:date="2022-04-22T16:15:00Z">
              <w:r w:rsidRPr="00C31E24" w:rsidDel="003A2D73">
                <w:delText>2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F88E" w14:textId="702198DA" w:rsidR="003A2D73" w:rsidRPr="00C31E24" w:rsidDel="003A2D73" w:rsidRDefault="003A2D73" w:rsidP="00C201EF">
            <w:pPr>
              <w:pStyle w:val="TAC"/>
              <w:spacing w:line="254" w:lineRule="auto"/>
              <w:rPr>
                <w:del w:id="113" w:author="MCC160" w:date="2022-04-22T16:15:00Z"/>
              </w:rPr>
            </w:pPr>
            <w:del w:id="114" w:author="MCC160" w:date="2022-04-22T16:15:00Z">
              <w:r w:rsidRPr="00C31E24" w:rsidDel="003A2D73">
                <w:delText>-</w:delText>
              </w:r>
            </w:del>
          </w:p>
        </w:tc>
      </w:tr>
      <w:tr w:rsidR="003A2D73" w:rsidRPr="00C31E24" w:rsidDel="003A2D73" w14:paraId="227F04D8" w14:textId="03173434" w:rsidTr="00C201EF">
        <w:trPr>
          <w:del w:id="115" w:author="MCC160" w:date="2022-04-22T16:1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7EEE" w14:textId="401931A7" w:rsidR="003A2D73" w:rsidRPr="00C31E24" w:rsidDel="003A2D73" w:rsidRDefault="003A2D73" w:rsidP="00C201EF">
            <w:pPr>
              <w:pStyle w:val="TAC"/>
              <w:spacing w:line="254" w:lineRule="auto"/>
              <w:rPr>
                <w:del w:id="116" w:author="MCC160" w:date="2022-04-22T16:15:00Z"/>
              </w:rPr>
            </w:pPr>
            <w:del w:id="117" w:author="MCC160" w:date="2022-04-22T16:15:00Z">
              <w:r w:rsidRPr="00C31E24" w:rsidDel="003A2D73">
                <w:delText>5-7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41E8" w14:textId="6D046AE5" w:rsidR="003A2D73" w:rsidRPr="00C31E24" w:rsidDel="003A2D73" w:rsidRDefault="003A2D73" w:rsidP="00C201EF">
            <w:pPr>
              <w:pStyle w:val="TAL"/>
              <w:spacing w:line="254" w:lineRule="auto"/>
              <w:rPr>
                <w:del w:id="118" w:author="MCC160" w:date="2022-04-22T16:15:00Z"/>
              </w:rPr>
            </w:pPr>
            <w:del w:id="119" w:author="MCC160" w:date="2022-04-22T16:15:00Z">
              <w:r w:rsidRPr="00C31E24" w:rsidDel="003A2D73">
                <w:delText xml:space="preserve">Check: Does the UE (MCVideo Client) correctly perform steps 1a1 to 3 of the Generic Test Procedure for MCX SIP MESSAGE CT </w:delText>
              </w:r>
              <w:r w:rsidRPr="00C31E24" w:rsidDel="003A2D73">
                <w:rPr>
                  <w:lang w:eastAsia="ko-KR"/>
                </w:rPr>
                <w:delText>as described in TS 36.579-1 [2] table 5.3.33.3-1</w:delText>
              </w:r>
              <w:r w:rsidRPr="00C31E24" w:rsidDel="003A2D73">
                <w:rPr>
                  <w:rFonts w:cs="Arial"/>
                  <w:szCs w:val="18"/>
                </w:rPr>
                <w:delText xml:space="preserve"> </w:delText>
              </w:r>
              <w:r w:rsidRPr="00C31E24" w:rsidDel="003A2D73">
                <w:delText>containing an application/vnd.3gpp.mcvideo-info+xml MIME body with an &lt;affiliation-required&gt; element set to a value of "true" asking the UE (MCVideo Client) to change the selected group to Group A. are performed?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4C21" w14:textId="6E400726" w:rsidR="003A2D73" w:rsidRPr="00C31E24" w:rsidDel="003A2D73" w:rsidRDefault="003A2D73" w:rsidP="00C201EF">
            <w:pPr>
              <w:pStyle w:val="TAC"/>
              <w:spacing w:line="254" w:lineRule="auto"/>
              <w:rPr>
                <w:del w:id="120" w:author="MCC160" w:date="2022-04-22T16:15:00Z"/>
              </w:rPr>
            </w:pPr>
            <w:del w:id="121" w:author="MCC160" w:date="2022-04-22T16:15:00Z">
              <w:r w:rsidRPr="00C31E24" w:rsidDel="003A2D73">
                <w:delText>-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6893" w14:textId="42B4C9EE" w:rsidR="003A2D73" w:rsidRPr="00C31E24" w:rsidDel="003A2D73" w:rsidRDefault="003A2D73" w:rsidP="00C201EF">
            <w:pPr>
              <w:pStyle w:val="TAL"/>
              <w:spacing w:line="254" w:lineRule="auto"/>
              <w:rPr>
                <w:del w:id="122" w:author="MCC160" w:date="2022-04-22T16:15:00Z"/>
              </w:rPr>
            </w:pPr>
            <w:del w:id="123" w:author="MCC160" w:date="2022-04-22T16:15:00Z">
              <w:r w:rsidRPr="00C31E24" w:rsidDel="003A2D73">
                <w:rPr>
                  <w:rFonts w:cs="Arial"/>
                  <w:szCs w:val="18"/>
                </w:rPr>
                <w:delText>-</w:delText>
              </w:r>
            </w:del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C064" w14:textId="7CC1567F" w:rsidR="003A2D73" w:rsidRPr="00C31E24" w:rsidDel="003A2D73" w:rsidRDefault="003A2D73" w:rsidP="00C201EF">
            <w:pPr>
              <w:pStyle w:val="TAC"/>
              <w:spacing w:line="254" w:lineRule="auto"/>
              <w:rPr>
                <w:del w:id="124" w:author="MCC160" w:date="2022-04-22T16:15:00Z"/>
              </w:rPr>
            </w:pPr>
            <w:del w:id="125" w:author="MCC160" w:date="2022-04-22T16:15:00Z">
              <w:r w:rsidRPr="00C31E24" w:rsidDel="003A2D73">
                <w:delText>3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B93B" w14:textId="12091FD7" w:rsidR="003A2D73" w:rsidRPr="00C31E24" w:rsidDel="003A2D73" w:rsidRDefault="003A2D73" w:rsidP="00C201EF">
            <w:pPr>
              <w:pStyle w:val="TAC"/>
              <w:spacing w:line="254" w:lineRule="auto"/>
              <w:rPr>
                <w:del w:id="126" w:author="MCC160" w:date="2022-04-22T16:15:00Z"/>
              </w:rPr>
            </w:pPr>
            <w:del w:id="127" w:author="MCC160" w:date="2022-04-22T16:15:00Z">
              <w:r w:rsidRPr="00C31E24" w:rsidDel="003A2D73">
                <w:delText>-</w:delText>
              </w:r>
            </w:del>
          </w:p>
        </w:tc>
      </w:tr>
      <w:tr w:rsidR="003A2D73" w:rsidRPr="00C31E24" w:rsidDel="003A2D73" w14:paraId="59BAB2AA" w14:textId="0CC59519" w:rsidTr="00C201EF">
        <w:trPr>
          <w:del w:id="128" w:author="MCC160" w:date="2022-04-22T16:1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9A868" w14:textId="593826AA" w:rsidR="003A2D73" w:rsidRPr="00C31E24" w:rsidDel="003A2D73" w:rsidRDefault="003A2D73" w:rsidP="00C201EF">
            <w:pPr>
              <w:pStyle w:val="TAC"/>
              <w:spacing w:line="254" w:lineRule="auto"/>
              <w:rPr>
                <w:del w:id="129" w:author="MCC160" w:date="2022-04-22T16:15:00Z"/>
              </w:rPr>
            </w:pPr>
            <w:del w:id="130" w:author="MCC160" w:date="2022-04-22T16:15:00Z">
              <w:r w:rsidRPr="00C31E24" w:rsidDel="003A2D73">
                <w:delText>8-13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AB1A" w14:textId="2193573F" w:rsidR="003A2D73" w:rsidRPr="00C31E24" w:rsidDel="003A2D73" w:rsidRDefault="003A2D73" w:rsidP="00C201EF">
            <w:pPr>
              <w:pStyle w:val="TAL"/>
              <w:spacing w:line="254" w:lineRule="auto"/>
              <w:rPr>
                <w:del w:id="131" w:author="MCC160" w:date="2022-04-22T16:15:00Z"/>
              </w:rPr>
            </w:pPr>
            <w:del w:id="132" w:author="MCC160" w:date="2022-04-22T16:15:00Z">
              <w:r w:rsidRPr="00C31E24" w:rsidDel="003A2D73">
                <w:rPr>
                  <w:rFonts w:cs="Arial"/>
                  <w:szCs w:val="18"/>
                </w:rPr>
                <w:delText xml:space="preserve">Check: Does the UE (MCVideo Client) correctly perform steps 2-7 of the </w:delText>
              </w:r>
              <w:r w:rsidRPr="00C31E24" w:rsidDel="003A2D73">
                <w:delText>Generic Test Procedure for MCX Group Affiliation Status Change</w:delText>
              </w:r>
              <w:r w:rsidRPr="00C31E24" w:rsidDel="003A2D73">
                <w:rPr>
                  <w:lang w:eastAsia="ko-KR"/>
                </w:rPr>
                <w:delText xml:space="preserve"> as described in TS 36.579-1 [2] table 5.3.34.3-1</w:delText>
              </w:r>
              <w:r w:rsidRPr="00C31E24" w:rsidDel="003A2D73">
                <w:rPr>
                  <w:rFonts w:cs="Arial"/>
                  <w:szCs w:val="18"/>
                </w:rPr>
                <w:delText xml:space="preserve"> to affiliate with GROUP A?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A7BC" w14:textId="4DAC47CD" w:rsidR="003A2D73" w:rsidRPr="00C31E24" w:rsidDel="003A2D73" w:rsidRDefault="003A2D73" w:rsidP="00C201EF">
            <w:pPr>
              <w:pStyle w:val="TAC"/>
              <w:spacing w:line="254" w:lineRule="auto"/>
              <w:rPr>
                <w:del w:id="133" w:author="MCC160" w:date="2022-04-22T16:15:00Z"/>
              </w:rPr>
            </w:pPr>
            <w:del w:id="134" w:author="MCC160" w:date="2022-04-22T16:15:00Z">
              <w:r w:rsidRPr="00C31E24" w:rsidDel="003A2D73">
                <w:delText>-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C657" w14:textId="1AC58F84" w:rsidR="003A2D73" w:rsidRPr="00C31E24" w:rsidDel="003A2D73" w:rsidRDefault="003A2D73" w:rsidP="00C201EF">
            <w:pPr>
              <w:pStyle w:val="TAL"/>
              <w:spacing w:line="254" w:lineRule="auto"/>
              <w:rPr>
                <w:del w:id="135" w:author="MCC160" w:date="2022-04-22T16:15:00Z"/>
              </w:rPr>
            </w:pPr>
            <w:del w:id="136" w:author="MCC160" w:date="2022-04-22T16:15:00Z">
              <w:r w:rsidRPr="00C31E24" w:rsidDel="003A2D73">
                <w:rPr>
                  <w:rFonts w:cs="Arial"/>
                  <w:szCs w:val="18"/>
                </w:rPr>
                <w:delText>-</w:delText>
              </w:r>
            </w:del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D8CA" w14:textId="5C31FD39" w:rsidR="003A2D73" w:rsidRPr="00C31E24" w:rsidDel="003A2D73" w:rsidRDefault="003A2D73" w:rsidP="00C201EF">
            <w:pPr>
              <w:pStyle w:val="TAC"/>
              <w:spacing w:line="254" w:lineRule="auto"/>
              <w:rPr>
                <w:del w:id="137" w:author="MCC160" w:date="2022-04-22T16:15:00Z"/>
              </w:rPr>
            </w:pPr>
            <w:del w:id="138" w:author="MCC160" w:date="2022-04-22T16:15:00Z">
              <w:r w:rsidRPr="00C31E24" w:rsidDel="003A2D73">
                <w:delText>3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876A" w14:textId="2D435FF9" w:rsidR="003A2D73" w:rsidRPr="00C31E24" w:rsidDel="003A2D73" w:rsidRDefault="003A2D73" w:rsidP="00C201EF">
            <w:pPr>
              <w:pStyle w:val="TAC"/>
              <w:spacing w:line="254" w:lineRule="auto"/>
              <w:rPr>
                <w:del w:id="139" w:author="MCC160" w:date="2022-04-22T16:15:00Z"/>
              </w:rPr>
            </w:pPr>
            <w:del w:id="140" w:author="MCC160" w:date="2022-04-22T16:15:00Z">
              <w:r w:rsidRPr="00C31E24" w:rsidDel="003A2D73">
                <w:delText>-</w:delText>
              </w:r>
            </w:del>
          </w:p>
        </w:tc>
      </w:tr>
      <w:tr w:rsidR="003A2D73" w:rsidRPr="00C31E24" w:rsidDel="003A2D73" w14:paraId="48A6F9D2" w14:textId="7E997E7A" w:rsidTr="00C201EF">
        <w:trPr>
          <w:del w:id="141" w:author="MCC160" w:date="2022-04-22T16:1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16B2" w14:textId="72D71EDC" w:rsidR="003A2D73" w:rsidRPr="00C31E24" w:rsidDel="003A2D73" w:rsidRDefault="003A2D73" w:rsidP="00C201EF">
            <w:pPr>
              <w:pStyle w:val="TAC"/>
              <w:spacing w:line="254" w:lineRule="auto"/>
              <w:rPr>
                <w:del w:id="142" w:author="MCC160" w:date="2022-04-22T16:15:00Z"/>
              </w:rPr>
            </w:pPr>
            <w:del w:id="143" w:author="MCC160" w:date="2022-04-22T16:15:00Z">
              <w:r w:rsidRPr="00C31E24" w:rsidDel="003A2D73">
                <w:rPr>
                  <w:rFonts w:eastAsia="Calibri"/>
                  <w:szCs w:val="22"/>
                </w:rPr>
                <w:delText>14-16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49CEE" w14:textId="0726FAAF" w:rsidR="003A2D73" w:rsidRPr="00C31E24" w:rsidDel="003A2D73" w:rsidRDefault="003A2D73" w:rsidP="00C201EF">
            <w:pPr>
              <w:pStyle w:val="TAL"/>
              <w:spacing w:line="254" w:lineRule="auto"/>
              <w:rPr>
                <w:del w:id="144" w:author="MCC160" w:date="2022-04-22T16:15:00Z"/>
              </w:rPr>
            </w:pPr>
            <w:del w:id="145" w:author="MCC160" w:date="2022-04-22T16:15:00Z">
              <w:r w:rsidRPr="00C31E24" w:rsidDel="003A2D73">
                <w:delText xml:space="preserve">Check: Does the UE (MCVideo Client) correctly perform steps 2 to 4 of the Generic Test Procedure for MCX SIP MESSAGE CO </w:delText>
              </w:r>
              <w:r w:rsidRPr="00C31E24" w:rsidDel="003A2D73">
                <w:rPr>
                  <w:lang w:eastAsia="ko-KR"/>
                </w:rPr>
                <w:delText>as described in TS 36.579-1 [2] table 5.3.32.3-1</w:delText>
              </w:r>
              <w:r w:rsidRPr="00C31E24" w:rsidDel="003A2D73">
                <w:rPr>
                  <w:rFonts w:cs="Arial"/>
                  <w:szCs w:val="18"/>
                </w:rPr>
                <w:delText xml:space="preserve"> </w:delText>
              </w:r>
              <w:r w:rsidRPr="00C31E24" w:rsidDel="003A2D73">
                <w:delText>indicating that change of selected group has been successful?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305F" w14:textId="2AE05823" w:rsidR="003A2D73" w:rsidRPr="00C31E24" w:rsidDel="003A2D73" w:rsidRDefault="003A2D73" w:rsidP="00C201EF">
            <w:pPr>
              <w:pStyle w:val="TAC"/>
              <w:spacing w:line="254" w:lineRule="auto"/>
              <w:rPr>
                <w:del w:id="146" w:author="MCC160" w:date="2022-04-22T16:15:00Z"/>
              </w:rPr>
            </w:pPr>
            <w:del w:id="147" w:author="MCC160" w:date="2022-04-22T16:15:00Z">
              <w:r w:rsidRPr="00C31E24" w:rsidDel="003A2D73">
                <w:delText>-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AB84" w14:textId="0F6E16C9" w:rsidR="003A2D73" w:rsidRPr="00C31E24" w:rsidDel="003A2D73" w:rsidRDefault="003A2D73" w:rsidP="00C201EF">
            <w:pPr>
              <w:pStyle w:val="TAL"/>
              <w:spacing w:line="254" w:lineRule="auto"/>
              <w:rPr>
                <w:del w:id="148" w:author="MCC160" w:date="2022-04-22T16:15:00Z"/>
              </w:rPr>
            </w:pPr>
            <w:del w:id="149" w:author="MCC160" w:date="2022-04-22T16:15:00Z">
              <w:r w:rsidRPr="00C31E24" w:rsidDel="003A2D73">
                <w:rPr>
                  <w:rFonts w:cs="Arial"/>
                  <w:szCs w:val="18"/>
                </w:rPr>
                <w:delText>-</w:delText>
              </w:r>
            </w:del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BC4C" w14:textId="2167F6BE" w:rsidR="003A2D73" w:rsidRPr="00C31E24" w:rsidDel="003A2D73" w:rsidRDefault="003A2D73" w:rsidP="00C201EF">
            <w:pPr>
              <w:pStyle w:val="TAC"/>
              <w:spacing w:line="254" w:lineRule="auto"/>
              <w:rPr>
                <w:del w:id="150" w:author="MCC160" w:date="2022-04-22T16:15:00Z"/>
              </w:rPr>
            </w:pPr>
            <w:del w:id="151" w:author="MCC160" w:date="2022-04-22T16:15:00Z">
              <w:r w:rsidRPr="00C31E24" w:rsidDel="003A2D73">
                <w:delText>4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852D" w14:textId="1F0E31CE" w:rsidR="003A2D73" w:rsidRPr="00C31E24" w:rsidDel="003A2D73" w:rsidRDefault="003A2D73" w:rsidP="00C201EF">
            <w:pPr>
              <w:pStyle w:val="TAC"/>
              <w:spacing w:line="254" w:lineRule="auto"/>
              <w:rPr>
                <w:del w:id="152" w:author="MCC160" w:date="2022-04-22T16:15:00Z"/>
              </w:rPr>
            </w:pPr>
            <w:del w:id="153" w:author="MCC160" w:date="2022-04-22T16:15:00Z">
              <w:r w:rsidRPr="00C31E24" w:rsidDel="003A2D73">
                <w:delText>-</w:delText>
              </w:r>
            </w:del>
          </w:p>
        </w:tc>
      </w:tr>
      <w:tr w:rsidR="003A2D73" w:rsidRPr="00C31E24" w:rsidDel="003A2D73" w14:paraId="26ECC729" w14:textId="64CF1C4B" w:rsidTr="00C201EF">
        <w:trPr>
          <w:del w:id="154" w:author="MCC160" w:date="2022-04-22T16:15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CB79" w14:textId="4C9AAC41" w:rsidR="003A2D73" w:rsidRPr="00C31E24" w:rsidDel="003A2D73" w:rsidRDefault="003A2D73" w:rsidP="00C201EF">
            <w:pPr>
              <w:pStyle w:val="TAN"/>
              <w:spacing w:line="254" w:lineRule="auto"/>
              <w:rPr>
                <w:del w:id="155" w:author="MCC160" w:date="2022-04-22T16:15:00Z"/>
              </w:rPr>
            </w:pPr>
            <w:del w:id="156" w:author="MCC160" w:date="2022-04-22T16:15:00Z">
              <w:r w:rsidRPr="00C31E24" w:rsidDel="003A2D73">
                <w:rPr>
                  <w:rFonts w:eastAsia="Calibri" w:cs="Arial"/>
                  <w:szCs w:val="18"/>
                </w:rPr>
                <w:delText>NOTE 1: This is expected to be done via a suitable implementation dependent MMI.</w:delText>
              </w:r>
            </w:del>
          </w:p>
        </w:tc>
      </w:tr>
    </w:tbl>
    <w:p w14:paraId="64A14071" w14:textId="787D4B8D" w:rsidR="003A2D73" w:rsidRPr="00C31E24" w:rsidDel="003A2D73" w:rsidRDefault="003A2D73" w:rsidP="003A2D73">
      <w:pPr>
        <w:rPr>
          <w:del w:id="157" w:author="MCC160" w:date="2022-04-22T16:15:00Z"/>
        </w:rPr>
      </w:pPr>
    </w:p>
    <w:p w14:paraId="19321302" w14:textId="77777777" w:rsidR="003A2D73" w:rsidRPr="00C31E24" w:rsidRDefault="003A2D73" w:rsidP="003A2D73">
      <w:pPr>
        <w:pStyle w:val="H6"/>
      </w:pPr>
      <w:r w:rsidRPr="00C31E24">
        <w:t>6.1.4.2.3.3</w:t>
      </w:r>
      <w:r w:rsidRPr="00C31E24">
        <w:tab/>
        <w:t>Specific message contents</w:t>
      </w:r>
    </w:p>
    <w:p w14:paraId="77146E6B" w14:textId="77777777" w:rsidR="003A2D73" w:rsidRPr="00D04CD6" w:rsidRDefault="003A2D73" w:rsidP="003A2D73">
      <w:pPr>
        <w:rPr>
          <w:ins w:id="158" w:author="MCC160" w:date="2022-04-22T16:15:00Z"/>
        </w:rPr>
      </w:pPr>
      <w:bookmarkStart w:id="159" w:name="_Hlk88146075"/>
      <w:ins w:id="160" w:author="MCC160" w:date="2022-04-22T16:15:00Z">
        <w:r w:rsidRPr="00D04CD6">
          <w:t>Same specific message contents as for MCPTT test case 6.1.4.2 (TS 36.579-2 [24]) with the following exception(s):</w:t>
        </w:r>
      </w:ins>
    </w:p>
    <w:p w14:paraId="65DCE6CB" w14:textId="77777777" w:rsidR="003A2D73" w:rsidRPr="00D04CD6" w:rsidRDefault="003A2D73" w:rsidP="003A2D73">
      <w:pPr>
        <w:pStyle w:val="B1"/>
        <w:rPr>
          <w:ins w:id="161" w:author="MCC160" w:date="2022-04-22T16:15:00Z"/>
        </w:rPr>
      </w:pPr>
      <w:ins w:id="162" w:author="MCC160" w:date="2022-04-22T16:15:00Z">
        <w:r w:rsidRPr="00D04CD6">
          <w:t>-</w:t>
        </w:r>
        <w:r w:rsidRPr="00D04CD6">
          <w:tab/>
          <w:t>The term "MCPTT" is replaced with "</w:t>
        </w:r>
        <w:proofErr w:type="spellStart"/>
        <w:r w:rsidRPr="00D04CD6">
          <w:t>MCVideo</w:t>
        </w:r>
        <w:proofErr w:type="spellEnd"/>
        <w:r w:rsidRPr="00D04CD6">
          <w:t>"</w:t>
        </w:r>
      </w:ins>
    </w:p>
    <w:p w14:paraId="668EF78C" w14:textId="77777777" w:rsidR="003A2D73" w:rsidRPr="00D04CD6" w:rsidRDefault="003A2D73" w:rsidP="003A2D73">
      <w:pPr>
        <w:pStyle w:val="B1"/>
        <w:rPr>
          <w:ins w:id="163" w:author="MCC160" w:date="2022-04-22T16:15:00Z"/>
        </w:rPr>
      </w:pPr>
      <w:ins w:id="164" w:author="MCC160" w:date="2022-04-22T16:15:00Z">
        <w:r w:rsidRPr="00D04CD6">
          <w:t>-</w:t>
        </w:r>
        <w:r w:rsidRPr="00D04CD6">
          <w:tab/>
          <w:t>Condition MCVIDEO is used for all messages.</w:t>
        </w:r>
      </w:ins>
    </w:p>
    <w:bookmarkEnd w:id="159"/>
    <w:p w14:paraId="310FF30B" w14:textId="7785DC08" w:rsidR="003A2D73" w:rsidRPr="00C31E24" w:rsidDel="003A2D73" w:rsidRDefault="003A2D73" w:rsidP="003A2D73">
      <w:pPr>
        <w:pStyle w:val="TH"/>
        <w:rPr>
          <w:del w:id="165" w:author="MCC160" w:date="2022-04-22T16:16:00Z"/>
        </w:rPr>
      </w:pPr>
      <w:del w:id="166" w:author="MCC160" w:date="2022-04-22T16:16:00Z">
        <w:r w:rsidRPr="00C31E24" w:rsidDel="003A2D73">
          <w:delText>Table 6.1.4.2.3.3-1: SIP SUBSCRIBE (step 2, Table 6.1.4.2.3.2-1; step 2, TS 36.579-1 [2] Table 5.3.29.3-1)</w:delText>
        </w:r>
      </w:del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3A2D73" w:rsidRPr="00C31E24" w:rsidDel="003A2D73" w14:paraId="2C43D36E" w14:textId="5B66584E" w:rsidTr="00C201EF">
        <w:trPr>
          <w:del w:id="167" w:author="MCC160" w:date="2022-04-22T16:16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B321" w14:textId="798E191D" w:rsidR="003A2D73" w:rsidRPr="00C31E24" w:rsidDel="003A2D73" w:rsidRDefault="003A2D73" w:rsidP="00C201EF">
            <w:pPr>
              <w:pStyle w:val="TAL"/>
              <w:spacing w:line="256" w:lineRule="auto"/>
              <w:rPr>
                <w:del w:id="168" w:author="MCC160" w:date="2022-04-22T16:16:00Z"/>
              </w:rPr>
            </w:pPr>
            <w:del w:id="169" w:author="MCC160" w:date="2022-04-22T16:16:00Z">
              <w:r w:rsidRPr="00C31E24" w:rsidDel="003A2D73">
                <w:delText>Derivation Path: TS 36.579-1 [2], Table 5.5.2.14-1, condition GROUPCONFIG</w:delText>
              </w:r>
            </w:del>
          </w:p>
        </w:tc>
      </w:tr>
      <w:tr w:rsidR="003A2D73" w:rsidRPr="00C31E24" w:rsidDel="003A2D73" w14:paraId="6A8BC00E" w14:textId="6A0AB47F" w:rsidTr="00C201EF">
        <w:trPr>
          <w:trHeight w:val="90"/>
          <w:del w:id="170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DFA7" w14:textId="16A0D26A" w:rsidR="003A2D73" w:rsidRPr="00C31E24" w:rsidDel="003A2D73" w:rsidRDefault="003A2D73" w:rsidP="00C201EF">
            <w:pPr>
              <w:pStyle w:val="TAH"/>
              <w:spacing w:line="256" w:lineRule="auto"/>
              <w:rPr>
                <w:del w:id="171" w:author="MCC160" w:date="2022-04-22T16:16:00Z"/>
              </w:rPr>
            </w:pPr>
            <w:del w:id="172" w:author="MCC160" w:date="2022-04-22T16:16:00Z">
              <w:r w:rsidRPr="00C31E24" w:rsidDel="003A2D73">
                <w:delText>Information Element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E875" w14:textId="5ED6B409" w:rsidR="003A2D73" w:rsidRPr="00C31E24" w:rsidDel="003A2D73" w:rsidRDefault="003A2D73" w:rsidP="00C201EF">
            <w:pPr>
              <w:pStyle w:val="TAH"/>
              <w:spacing w:line="256" w:lineRule="auto"/>
              <w:rPr>
                <w:del w:id="173" w:author="MCC160" w:date="2022-04-22T16:16:00Z"/>
              </w:rPr>
            </w:pPr>
            <w:del w:id="174" w:author="MCC160" w:date="2022-04-22T16:16:00Z">
              <w:r w:rsidRPr="00C31E24" w:rsidDel="003A2D73">
                <w:delText>Value/remark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7B5C" w14:textId="51A46EF0" w:rsidR="003A2D73" w:rsidRPr="00C31E24" w:rsidDel="003A2D73" w:rsidRDefault="003A2D73" w:rsidP="00C201EF">
            <w:pPr>
              <w:pStyle w:val="TAH"/>
              <w:spacing w:line="256" w:lineRule="auto"/>
              <w:rPr>
                <w:del w:id="175" w:author="MCC160" w:date="2022-04-22T16:16:00Z"/>
              </w:rPr>
            </w:pPr>
            <w:del w:id="176" w:author="MCC160" w:date="2022-04-22T16:16:00Z">
              <w:r w:rsidRPr="00C31E24" w:rsidDel="003A2D73">
                <w:delText>Comment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74BA" w14:textId="4AD877F5" w:rsidR="003A2D73" w:rsidRPr="00C31E24" w:rsidDel="003A2D73" w:rsidRDefault="003A2D73" w:rsidP="00C201EF">
            <w:pPr>
              <w:pStyle w:val="TAH"/>
              <w:spacing w:line="256" w:lineRule="auto"/>
              <w:rPr>
                <w:del w:id="177" w:author="MCC160" w:date="2022-04-22T16:16:00Z"/>
              </w:rPr>
            </w:pPr>
            <w:del w:id="178" w:author="MCC160" w:date="2022-04-22T16:16:00Z">
              <w:r w:rsidRPr="00C31E24" w:rsidDel="003A2D73">
                <w:delText>Reference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EA9A" w14:textId="35B7DF9F" w:rsidR="003A2D73" w:rsidRPr="00C31E24" w:rsidDel="003A2D73" w:rsidRDefault="003A2D73" w:rsidP="00C201EF">
            <w:pPr>
              <w:pStyle w:val="TAH"/>
              <w:spacing w:line="256" w:lineRule="auto"/>
              <w:rPr>
                <w:del w:id="179" w:author="MCC160" w:date="2022-04-22T16:16:00Z"/>
              </w:rPr>
            </w:pPr>
            <w:del w:id="180" w:author="MCC160" w:date="2022-04-22T16:16:00Z">
              <w:r w:rsidRPr="00C31E24" w:rsidDel="003A2D73">
                <w:delText>Condition</w:delText>
              </w:r>
            </w:del>
          </w:p>
        </w:tc>
      </w:tr>
      <w:tr w:rsidR="003A2D73" w:rsidRPr="00C31E24" w:rsidDel="003A2D73" w14:paraId="431BA07C" w14:textId="0F7F500B" w:rsidTr="00C201EF">
        <w:trPr>
          <w:del w:id="181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B613" w14:textId="27CE6A1B" w:rsidR="003A2D73" w:rsidRPr="00C31E24" w:rsidDel="003A2D73" w:rsidRDefault="003A2D73" w:rsidP="00C201EF">
            <w:pPr>
              <w:pStyle w:val="TAL"/>
              <w:spacing w:line="256" w:lineRule="auto"/>
              <w:rPr>
                <w:del w:id="182" w:author="MCC160" w:date="2022-04-22T16:16:00Z"/>
                <w:b/>
                <w:bCs/>
              </w:rPr>
            </w:pPr>
            <w:del w:id="183" w:author="MCC160" w:date="2022-04-22T16:16:00Z">
              <w:r w:rsidRPr="00C31E24" w:rsidDel="003A2D73">
                <w:rPr>
                  <w:b/>
                  <w:bCs/>
                </w:rPr>
                <w:delText>Content-Type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BA57" w14:textId="34C94927" w:rsidR="003A2D73" w:rsidRPr="00C31E24" w:rsidDel="003A2D73" w:rsidRDefault="003A2D73" w:rsidP="00C201EF">
            <w:pPr>
              <w:pStyle w:val="TAL"/>
              <w:spacing w:line="256" w:lineRule="auto"/>
              <w:rPr>
                <w:del w:id="184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615E" w14:textId="2908319D" w:rsidR="003A2D73" w:rsidRPr="00C31E24" w:rsidDel="003A2D73" w:rsidRDefault="003A2D73" w:rsidP="00C201EF">
            <w:pPr>
              <w:pStyle w:val="TAL"/>
              <w:spacing w:line="256" w:lineRule="auto"/>
              <w:rPr>
                <w:del w:id="185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0ABF" w14:textId="3A6422B6" w:rsidR="003A2D73" w:rsidRPr="00C31E24" w:rsidDel="003A2D73" w:rsidRDefault="003A2D73" w:rsidP="00C201EF">
            <w:pPr>
              <w:pStyle w:val="TAL"/>
              <w:spacing w:line="256" w:lineRule="auto"/>
              <w:rPr>
                <w:del w:id="186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12B0" w14:textId="2E946F51" w:rsidR="003A2D73" w:rsidRPr="00C31E24" w:rsidDel="003A2D73" w:rsidRDefault="003A2D73" w:rsidP="00C201EF">
            <w:pPr>
              <w:pStyle w:val="TAL"/>
              <w:spacing w:line="256" w:lineRule="auto"/>
              <w:rPr>
                <w:del w:id="187" w:author="MCC160" w:date="2022-04-22T16:16:00Z"/>
              </w:rPr>
            </w:pPr>
          </w:p>
        </w:tc>
      </w:tr>
      <w:tr w:rsidR="003A2D73" w:rsidRPr="00C31E24" w:rsidDel="003A2D73" w14:paraId="1FD04DEF" w14:textId="1144086C" w:rsidTr="00C201EF">
        <w:trPr>
          <w:del w:id="188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97E1" w14:textId="6AF58897" w:rsidR="003A2D73" w:rsidRPr="00C31E24" w:rsidDel="003A2D73" w:rsidRDefault="003A2D73" w:rsidP="00C201EF">
            <w:pPr>
              <w:pStyle w:val="TAL"/>
              <w:spacing w:line="256" w:lineRule="auto"/>
              <w:rPr>
                <w:del w:id="189" w:author="MCC160" w:date="2022-04-22T16:16:00Z"/>
              </w:rPr>
            </w:pPr>
            <w:del w:id="190" w:author="MCC160" w:date="2022-04-22T16:16:00Z">
              <w:r w:rsidRPr="00C31E24" w:rsidDel="003A2D73">
                <w:delText xml:space="preserve">  Content-Length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5C9F" w14:textId="6885FC51" w:rsidR="003A2D73" w:rsidRPr="00C31E24" w:rsidDel="003A2D73" w:rsidRDefault="003A2D73" w:rsidP="00C201EF">
            <w:pPr>
              <w:rPr>
                <w:del w:id="191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F6FB" w14:textId="772DAC2E" w:rsidR="003A2D73" w:rsidRPr="00C31E24" w:rsidDel="003A2D73" w:rsidRDefault="003A2D73" w:rsidP="00C201EF">
            <w:pPr>
              <w:pStyle w:val="TAL"/>
              <w:spacing w:line="256" w:lineRule="auto"/>
              <w:rPr>
                <w:del w:id="192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F65D" w14:textId="2E334B1C" w:rsidR="003A2D73" w:rsidRPr="00C31E24" w:rsidDel="003A2D73" w:rsidRDefault="003A2D73" w:rsidP="00C201EF">
            <w:pPr>
              <w:pStyle w:val="TAL"/>
              <w:spacing w:line="256" w:lineRule="auto"/>
              <w:rPr>
                <w:del w:id="193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3F4D" w14:textId="00D54851" w:rsidR="003A2D73" w:rsidRPr="00C31E24" w:rsidDel="003A2D73" w:rsidRDefault="003A2D73" w:rsidP="00C201EF">
            <w:pPr>
              <w:pStyle w:val="TAL"/>
              <w:spacing w:line="256" w:lineRule="auto"/>
              <w:rPr>
                <w:del w:id="194" w:author="MCC160" w:date="2022-04-22T16:16:00Z"/>
              </w:rPr>
            </w:pPr>
          </w:p>
        </w:tc>
      </w:tr>
      <w:tr w:rsidR="003A2D73" w:rsidRPr="00C31E24" w:rsidDel="003A2D73" w14:paraId="3776583C" w14:textId="5F67C25B" w:rsidTr="00C201EF">
        <w:trPr>
          <w:del w:id="195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7EF4" w14:textId="7DAFCEDB" w:rsidR="003A2D73" w:rsidRPr="00C31E24" w:rsidDel="003A2D73" w:rsidRDefault="003A2D73" w:rsidP="00C201EF">
            <w:pPr>
              <w:pStyle w:val="TAL"/>
              <w:spacing w:line="256" w:lineRule="auto"/>
              <w:rPr>
                <w:del w:id="196" w:author="MCC160" w:date="2022-04-22T16:16:00Z"/>
              </w:rPr>
            </w:pPr>
            <w:del w:id="197" w:author="MCC160" w:date="2022-04-22T16:16:00Z">
              <w:r w:rsidRPr="00C31E24" w:rsidDel="003A2D73">
                <w:delText xml:space="preserve">    Message-body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01CC" w14:textId="5C9FB40C" w:rsidR="003A2D73" w:rsidRPr="00C31E24" w:rsidDel="003A2D73" w:rsidRDefault="003A2D73" w:rsidP="00C201EF">
            <w:pPr>
              <w:pStyle w:val="TAL"/>
              <w:spacing w:line="256" w:lineRule="auto"/>
              <w:rPr>
                <w:del w:id="198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E0EE" w14:textId="75CB2060" w:rsidR="003A2D73" w:rsidRPr="00C31E24" w:rsidDel="003A2D73" w:rsidRDefault="003A2D73" w:rsidP="00C201EF">
            <w:pPr>
              <w:pStyle w:val="TAL"/>
              <w:spacing w:line="256" w:lineRule="auto"/>
              <w:rPr>
                <w:del w:id="199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BA91" w14:textId="0CA5F1EC" w:rsidR="003A2D73" w:rsidRPr="00C31E24" w:rsidDel="003A2D73" w:rsidRDefault="003A2D73" w:rsidP="00C201EF">
            <w:pPr>
              <w:pStyle w:val="TAL"/>
              <w:spacing w:line="256" w:lineRule="auto"/>
              <w:rPr>
                <w:del w:id="200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17AF" w14:textId="553EA5B4" w:rsidR="003A2D73" w:rsidRPr="00C31E24" w:rsidDel="003A2D73" w:rsidRDefault="003A2D73" w:rsidP="00C201EF">
            <w:pPr>
              <w:pStyle w:val="TAL"/>
              <w:spacing w:line="256" w:lineRule="auto"/>
              <w:rPr>
                <w:del w:id="201" w:author="MCC160" w:date="2022-04-22T16:16:00Z"/>
              </w:rPr>
            </w:pPr>
          </w:p>
        </w:tc>
      </w:tr>
      <w:tr w:rsidR="003A2D73" w:rsidRPr="00C31E24" w:rsidDel="003A2D73" w14:paraId="552DC2E0" w14:textId="7EE824FC" w:rsidTr="00C201EF">
        <w:trPr>
          <w:del w:id="202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3D076" w14:textId="2451D6EF" w:rsidR="003A2D73" w:rsidRPr="00C31E24" w:rsidDel="003A2D73" w:rsidRDefault="003A2D73" w:rsidP="00C201EF">
            <w:pPr>
              <w:pStyle w:val="TAL"/>
              <w:spacing w:line="256" w:lineRule="auto"/>
              <w:rPr>
                <w:del w:id="203" w:author="MCC160" w:date="2022-04-22T16:16:00Z"/>
              </w:rPr>
            </w:pPr>
            <w:del w:id="204" w:author="MCC160" w:date="2022-04-22T16:16:00Z">
              <w:r w:rsidRPr="00C31E24" w:rsidDel="003A2D73">
                <w:delText xml:space="preserve">  MIME body part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1077" w14:textId="72AF53AE" w:rsidR="003A2D73" w:rsidRPr="00C31E24" w:rsidDel="003A2D73" w:rsidRDefault="003A2D73" w:rsidP="00C201EF">
            <w:pPr>
              <w:pStyle w:val="TAL"/>
              <w:spacing w:line="256" w:lineRule="auto"/>
              <w:rPr>
                <w:del w:id="205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77A7" w14:textId="2DA56B1E" w:rsidR="003A2D73" w:rsidRPr="00C31E24" w:rsidDel="003A2D73" w:rsidRDefault="003A2D73" w:rsidP="00C201EF">
            <w:pPr>
              <w:pStyle w:val="TAL"/>
              <w:spacing w:line="256" w:lineRule="auto"/>
              <w:rPr>
                <w:del w:id="206" w:author="MCC160" w:date="2022-04-22T16:16:00Z"/>
                <w:b/>
                <w:bCs/>
              </w:rPr>
            </w:pPr>
            <w:del w:id="207" w:author="MCC160" w:date="2022-04-22T16:16:00Z">
              <w:r w:rsidRPr="00C31E24" w:rsidDel="003A2D73">
                <w:rPr>
                  <w:b/>
                  <w:bCs/>
                </w:rPr>
                <w:delText>MCVideo Info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1403" w14:textId="3E0B1DE3" w:rsidR="003A2D73" w:rsidRPr="00C31E24" w:rsidDel="003A2D73" w:rsidRDefault="003A2D73" w:rsidP="00C201EF">
            <w:pPr>
              <w:pStyle w:val="TAL"/>
              <w:spacing w:line="256" w:lineRule="auto"/>
              <w:rPr>
                <w:del w:id="208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A8D4" w14:textId="4B866BF3" w:rsidR="003A2D73" w:rsidRPr="00C31E24" w:rsidDel="003A2D73" w:rsidRDefault="003A2D73" w:rsidP="00C201EF">
            <w:pPr>
              <w:pStyle w:val="TAL"/>
              <w:spacing w:line="256" w:lineRule="auto"/>
              <w:rPr>
                <w:del w:id="209" w:author="MCC160" w:date="2022-04-22T16:16:00Z"/>
              </w:rPr>
            </w:pPr>
          </w:p>
        </w:tc>
      </w:tr>
      <w:tr w:rsidR="003A2D73" w:rsidRPr="00C31E24" w:rsidDel="003A2D73" w14:paraId="6158404E" w14:textId="5FBF76D9" w:rsidTr="00C201EF">
        <w:trPr>
          <w:del w:id="210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00F0" w14:textId="6A479CC5" w:rsidR="003A2D73" w:rsidRPr="00C31E24" w:rsidDel="003A2D73" w:rsidRDefault="003A2D73" w:rsidP="00C201EF">
            <w:pPr>
              <w:pStyle w:val="TAL"/>
              <w:spacing w:line="256" w:lineRule="auto"/>
              <w:rPr>
                <w:del w:id="211" w:author="MCC160" w:date="2022-04-22T16:16:00Z"/>
              </w:rPr>
            </w:pPr>
            <w:del w:id="212" w:author="MCC160" w:date="2022-04-22T16:16:00Z">
              <w:r w:rsidRPr="00C31E24" w:rsidDel="003A2D73">
                <w:delText xml:space="preserve">    MIME-part-headers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D0CD" w14:textId="58561020" w:rsidR="003A2D73" w:rsidRPr="00C31E24" w:rsidDel="003A2D73" w:rsidRDefault="003A2D73" w:rsidP="00C201EF">
            <w:pPr>
              <w:rPr>
                <w:del w:id="213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2B9B" w14:textId="78B57E4D" w:rsidR="003A2D73" w:rsidRPr="00C31E24" w:rsidDel="003A2D73" w:rsidRDefault="003A2D73" w:rsidP="00C201EF">
            <w:pPr>
              <w:pStyle w:val="TAL"/>
              <w:spacing w:line="256" w:lineRule="auto"/>
              <w:rPr>
                <w:del w:id="214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98B4" w14:textId="65BB58A4" w:rsidR="003A2D73" w:rsidRPr="00C31E24" w:rsidDel="003A2D73" w:rsidRDefault="003A2D73" w:rsidP="00C201EF">
            <w:pPr>
              <w:pStyle w:val="TAL"/>
              <w:spacing w:line="256" w:lineRule="auto"/>
              <w:rPr>
                <w:del w:id="215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D822" w14:textId="5F447167" w:rsidR="003A2D73" w:rsidRPr="00C31E24" w:rsidDel="003A2D73" w:rsidRDefault="003A2D73" w:rsidP="00C201EF">
            <w:pPr>
              <w:pStyle w:val="TAL"/>
              <w:spacing w:line="256" w:lineRule="auto"/>
              <w:rPr>
                <w:del w:id="216" w:author="MCC160" w:date="2022-04-22T16:16:00Z"/>
              </w:rPr>
            </w:pPr>
          </w:p>
        </w:tc>
      </w:tr>
      <w:tr w:rsidR="003A2D73" w:rsidRPr="00C31E24" w:rsidDel="003A2D73" w14:paraId="672BEA73" w14:textId="7D928E22" w:rsidTr="00C201EF">
        <w:trPr>
          <w:del w:id="217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7D3C5" w14:textId="4CA1EF22" w:rsidR="003A2D73" w:rsidRPr="00C31E24" w:rsidDel="003A2D73" w:rsidRDefault="003A2D73" w:rsidP="00C201EF">
            <w:pPr>
              <w:pStyle w:val="TAL"/>
              <w:spacing w:line="256" w:lineRule="auto"/>
              <w:rPr>
                <w:del w:id="218" w:author="MCC160" w:date="2022-04-22T16:16:00Z"/>
                <w:b/>
                <w:bCs/>
              </w:rPr>
            </w:pPr>
            <w:del w:id="219" w:author="MCC160" w:date="2022-04-22T16:16:00Z">
              <w:r w:rsidRPr="00C31E24" w:rsidDel="003A2D73">
                <w:rPr>
                  <w:b/>
                  <w:bCs/>
                </w:rPr>
                <w:delText xml:space="preserve">      Content-Type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E177" w14:textId="23CC3E19" w:rsidR="003A2D73" w:rsidRPr="00C31E24" w:rsidDel="003A2D73" w:rsidRDefault="003A2D73" w:rsidP="00C201EF">
            <w:pPr>
              <w:pStyle w:val="TAL"/>
              <w:spacing w:line="256" w:lineRule="auto"/>
              <w:rPr>
                <w:del w:id="220" w:author="MCC160" w:date="2022-04-22T16:16:00Z"/>
              </w:rPr>
            </w:pPr>
            <w:del w:id="221" w:author="MCC160" w:date="2022-04-22T16:16:00Z">
              <w:r w:rsidRPr="00C31E24" w:rsidDel="003A2D73">
                <w:delText>"application/vnd.3gpp.mcvideo-info+xml"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7535" w14:textId="6D76F88E" w:rsidR="003A2D73" w:rsidRPr="00C31E24" w:rsidDel="003A2D73" w:rsidRDefault="003A2D73" w:rsidP="00C201EF">
            <w:pPr>
              <w:pStyle w:val="TAL"/>
              <w:spacing w:line="256" w:lineRule="auto"/>
              <w:rPr>
                <w:del w:id="222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7083" w14:textId="082A57A0" w:rsidR="003A2D73" w:rsidRPr="00C31E24" w:rsidDel="003A2D73" w:rsidRDefault="003A2D73" w:rsidP="00C201EF">
            <w:pPr>
              <w:pStyle w:val="TAL"/>
              <w:spacing w:line="256" w:lineRule="auto"/>
              <w:rPr>
                <w:del w:id="223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079C" w14:textId="5B70484D" w:rsidR="003A2D73" w:rsidRPr="00C31E24" w:rsidDel="003A2D73" w:rsidRDefault="003A2D73" w:rsidP="00C201EF">
            <w:pPr>
              <w:pStyle w:val="TAL"/>
              <w:spacing w:line="256" w:lineRule="auto"/>
              <w:rPr>
                <w:del w:id="224" w:author="MCC160" w:date="2022-04-22T16:16:00Z"/>
              </w:rPr>
            </w:pPr>
          </w:p>
        </w:tc>
      </w:tr>
      <w:tr w:rsidR="003A2D73" w:rsidRPr="00C31E24" w:rsidDel="003A2D73" w14:paraId="45DF3814" w14:textId="0F370909" w:rsidTr="00C201EF">
        <w:trPr>
          <w:del w:id="225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E2482" w14:textId="59D3B5DF" w:rsidR="003A2D73" w:rsidRPr="00C31E24" w:rsidDel="003A2D73" w:rsidRDefault="003A2D73" w:rsidP="00C201EF">
            <w:pPr>
              <w:pStyle w:val="TAL"/>
              <w:spacing w:line="256" w:lineRule="auto"/>
              <w:rPr>
                <w:del w:id="226" w:author="MCC160" w:date="2022-04-22T16:16:00Z"/>
              </w:rPr>
            </w:pPr>
            <w:del w:id="227" w:author="MCC160" w:date="2022-04-22T16:16:00Z">
              <w:r w:rsidRPr="00C31E24" w:rsidDel="003A2D73">
                <w:delText xml:space="preserve">        MCVideo-Info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43D3" w14:textId="38FC81B6" w:rsidR="003A2D73" w:rsidRPr="00C31E24" w:rsidDel="003A2D73" w:rsidRDefault="003A2D73" w:rsidP="00C201EF">
            <w:pPr>
              <w:pStyle w:val="TAL"/>
              <w:spacing w:line="256" w:lineRule="auto"/>
              <w:rPr>
                <w:del w:id="228" w:author="MCC160" w:date="2022-04-22T16:16:00Z"/>
              </w:rPr>
            </w:pPr>
            <w:del w:id="229" w:author="MCC160" w:date="2022-04-22T16:16:00Z">
              <w:r w:rsidRPr="00C31E24" w:rsidDel="003A2D73">
                <w:delText>As described in Table 5.3.3.3-2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E31F" w14:textId="4A08F8C3" w:rsidR="003A2D73" w:rsidRPr="00C31E24" w:rsidDel="003A2D73" w:rsidRDefault="003A2D73" w:rsidP="00C201EF">
            <w:pPr>
              <w:pStyle w:val="TAL"/>
              <w:spacing w:line="256" w:lineRule="auto"/>
              <w:rPr>
                <w:del w:id="230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04A2" w14:textId="553C1BEB" w:rsidR="003A2D73" w:rsidRPr="00C31E24" w:rsidDel="003A2D73" w:rsidRDefault="003A2D73" w:rsidP="00C201EF">
            <w:pPr>
              <w:pStyle w:val="TAL"/>
              <w:spacing w:line="256" w:lineRule="auto"/>
              <w:rPr>
                <w:del w:id="231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BC06" w14:textId="7E07E05B" w:rsidR="003A2D73" w:rsidRPr="00C31E24" w:rsidDel="003A2D73" w:rsidRDefault="003A2D73" w:rsidP="00C201EF">
            <w:pPr>
              <w:pStyle w:val="TAL"/>
              <w:spacing w:line="256" w:lineRule="auto"/>
              <w:rPr>
                <w:del w:id="232" w:author="MCC160" w:date="2022-04-22T16:16:00Z"/>
              </w:rPr>
            </w:pPr>
          </w:p>
        </w:tc>
      </w:tr>
    </w:tbl>
    <w:p w14:paraId="1F772186" w14:textId="4D62490E" w:rsidR="003A2D73" w:rsidRPr="00C31E24" w:rsidDel="003A2D73" w:rsidRDefault="003A2D73" w:rsidP="003A2D73">
      <w:pPr>
        <w:rPr>
          <w:del w:id="233" w:author="MCC160" w:date="2022-04-22T16:16:00Z"/>
        </w:rPr>
      </w:pPr>
    </w:p>
    <w:p w14:paraId="384DC562" w14:textId="5AFB4DD4" w:rsidR="003A2D73" w:rsidRPr="00C31E24" w:rsidDel="003A2D73" w:rsidRDefault="003A2D73" w:rsidP="003A2D73">
      <w:pPr>
        <w:pStyle w:val="TH"/>
        <w:rPr>
          <w:del w:id="234" w:author="MCC160" w:date="2022-04-22T16:16:00Z"/>
        </w:rPr>
      </w:pPr>
      <w:del w:id="235" w:author="MCC160" w:date="2022-04-22T16:16:00Z">
        <w:r w:rsidRPr="00C31E24" w:rsidDel="003A2D73">
          <w:delText xml:space="preserve">Table 6.1.4.2.3.3-2: </w:delText>
        </w:r>
        <w:r w:rsidRPr="00C31E24" w:rsidDel="003A2D73">
          <w:rPr>
            <w:lang w:eastAsia="ko-KR"/>
          </w:rPr>
          <w:delText>MCVideo-Info in SIP SUBSCRIBE</w:delText>
        </w:r>
        <w:r w:rsidRPr="00C31E24" w:rsidDel="003A2D73">
          <w:delText xml:space="preserve"> (Table 6.1.4.2.3.3-1)</w:delText>
        </w:r>
      </w:del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3A2D73" w:rsidRPr="00C31E24" w:rsidDel="003A2D73" w14:paraId="211E1EF4" w14:textId="137A44F2" w:rsidTr="00C201EF">
        <w:trPr>
          <w:del w:id="236" w:author="MCC160" w:date="2022-04-22T16:16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00D1" w14:textId="6BE6E208" w:rsidR="003A2D73" w:rsidRPr="00C31E24" w:rsidDel="003A2D73" w:rsidRDefault="003A2D73" w:rsidP="00C201EF">
            <w:pPr>
              <w:pStyle w:val="TAL"/>
              <w:spacing w:line="256" w:lineRule="auto"/>
              <w:rPr>
                <w:del w:id="237" w:author="MCC160" w:date="2022-04-22T16:16:00Z"/>
              </w:rPr>
            </w:pPr>
            <w:del w:id="238" w:author="MCC160" w:date="2022-04-22T16:16:00Z">
              <w:r w:rsidRPr="00C31E24" w:rsidDel="003A2D73">
                <w:delText>Derivation Path: TS 36.579-1 [2], Table 5.5.3.2.1-1, condition GROUP-CALL</w:delText>
              </w:r>
            </w:del>
          </w:p>
        </w:tc>
      </w:tr>
      <w:tr w:rsidR="003A2D73" w:rsidRPr="00C31E24" w:rsidDel="003A2D73" w14:paraId="0F929DDE" w14:textId="59251DD8" w:rsidTr="00C201EF">
        <w:trPr>
          <w:del w:id="239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45FE" w14:textId="0BB76D85" w:rsidR="003A2D73" w:rsidRPr="00C31E24" w:rsidDel="003A2D73" w:rsidRDefault="003A2D73" w:rsidP="00C201EF">
            <w:pPr>
              <w:pStyle w:val="TAH"/>
              <w:spacing w:line="256" w:lineRule="auto"/>
              <w:rPr>
                <w:del w:id="240" w:author="MCC160" w:date="2022-04-22T16:16:00Z"/>
              </w:rPr>
            </w:pPr>
            <w:del w:id="241" w:author="MCC160" w:date="2022-04-22T16:16:00Z">
              <w:r w:rsidRPr="00C31E24" w:rsidDel="003A2D73">
                <w:delText>Information Element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E275" w14:textId="41D073BE" w:rsidR="003A2D73" w:rsidRPr="00C31E24" w:rsidDel="003A2D73" w:rsidRDefault="003A2D73" w:rsidP="00C201EF">
            <w:pPr>
              <w:pStyle w:val="TAH"/>
              <w:spacing w:line="256" w:lineRule="auto"/>
              <w:rPr>
                <w:del w:id="242" w:author="MCC160" w:date="2022-04-22T16:16:00Z"/>
              </w:rPr>
            </w:pPr>
            <w:del w:id="243" w:author="MCC160" w:date="2022-04-22T16:16:00Z">
              <w:r w:rsidRPr="00C31E24" w:rsidDel="003A2D73">
                <w:delText>Value/remark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7A3C2" w14:textId="79EE04F4" w:rsidR="003A2D73" w:rsidRPr="00C31E24" w:rsidDel="003A2D73" w:rsidRDefault="003A2D73" w:rsidP="00C201EF">
            <w:pPr>
              <w:pStyle w:val="TAH"/>
              <w:spacing w:line="256" w:lineRule="auto"/>
              <w:rPr>
                <w:del w:id="244" w:author="MCC160" w:date="2022-04-22T16:16:00Z"/>
              </w:rPr>
            </w:pPr>
            <w:del w:id="245" w:author="MCC160" w:date="2022-04-22T16:16:00Z">
              <w:r w:rsidRPr="00C31E24" w:rsidDel="003A2D73">
                <w:delText>Comment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09B1" w14:textId="485824BC" w:rsidR="003A2D73" w:rsidRPr="00C31E24" w:rsidDel="003A2D73" w:rsidRDefault="003A2D73" w:rsidP="00C201EF">
            <w:pPr>
              <w:pStyle w:val="TAH"/>
              <w:spacing w:line="256" w:lineRule="auto"/>
              <w:rPr>
                <w:del w:id="246" w:author="MCC160" w:date="2022-04-22T16:16:00Z"/>
              </w:rPr>
            </w:pPr>
            <w:del w:id="247" w:author="MCC160" w:date="2022-04-22T16:16:00Z">
              <w:r w:rsidRPr="00C31E24" w:rsidDel="003A2D73">
                <w:delText>Reference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9853" w14:textId="49583CE6" w:rsidR="003A2D73" w:rsidRPr="00C31E24" w:rsidDel="003A2D73" w:rsidRDefault="003A2D73" w:rsidP="00C201EF">
            <w:pPr>
              <w:pStyle w:val="TAH"/>
              <w:spacing w:line="256" w:lineRule="auto"/>
              <w:rPr>
                <w:del w:id="248" w:author="MCC160" w:date="2022-04-22T16:16:00Z"/>
              </w:rPr>
            </w:pPr>
            <w:del w:id="249" w:author="MCC160" w:date="2022-04-22T16:16:00Z">
              <w:r w:rsidRPr="00C31E24" w:rsidDel="003A2D73">
                <w:delText>Condition</w:delText>
              </w:r>
            </w:del>
          </w:p>
        </w:tc>
      </w:tr>
      <w:tr w:rsidR="003A2D73" w:rsidRPr="00C31E24" w:rsidDel="003A2D73" w14:paraId="05E03375" w14:textId="468CA699" w:rsidTr="00C201EF">
        <w:trPr>
          <w:del w:id="250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F0ED7" w14:textId="37ADAD85" w:rsidR="003A2D73" w:rsidRPr="00C31E24" w:rsidDel="003A2D73" w:rsidRDefault="003A2D73" w:rsidP="00C201EF">
            <w:pPr>
              <w:pStyle w:val="TAL"/>
              <w:spacing w:line="256" w:lineRule="auto"/>
              <w:rPr>
                <w:del w:id="251" w:author="MCC160" w:date="2022-04-22T16:16:00Z"/>
              </w:rPr>
            </w:pPr>
            <w:del w:id="252" w:author="MCC160" w:date="2022-04-22T16:16:00Z">
              <w:r w:rsidRPr="00C31E24" w:rsidDel="003A2D73">
                <w:delText>mcVideoinfo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02A1" w14:textId="1CE697DE" w:rsidR="003A2D73" w:rsidRPr="00C31E24" w:rsidDel="003A2D73" w:rsidRDefault="003A2D73" w:rsidP="00C201EF">
            <w:pPr>
              <w:pStyle w:val="TAL"/>
              <w:spacing w:line="256" w:lineRule="auto"/>
              <w:rPr>
                <w:del w:id="253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C0FD" w14:textId="555CDD3D" w:rsidR="003A2D73" w:rsidRPr="00C31E24" w:rsidDel="003A2D73" w:rsidRDefault="003A2D73" w:rsidP="00C201EF">
            <w:pPr>
              <w:pStyle w:val="TAL"/>
              <w:spacing w:line="256" w:lineRule="auto"/>
              <w:rPr>
                <w:del w:id="254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9654" w14:textId="66A052D6" w:rsidR="003A2D73" w:rsidRPr="00C31E24" w:rsidDel="003A2D73" w:rsidRDefault="003A2D73" w:rsidP="00C201EF">
            <w:pPr>
              <w:pStyle w:val="TAL"/>
              <w:spacing w:line="256" w:lineRule="auto"/>
              <w:rPr>
                <w:del w:id="255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20E6C" w14:textId="2F96C83D" w:rsidR="003A2D73" w:rsidRPr="00C31E24" w:rsidDel="003A2D73" w:rsidRDefault="003A2D73" w:rsidP="00C201EF">
            <w:pPr>
              <w:pStyle w:val="TAL"/>
              <w:spacing w:line="256" w:lineRule="auto"/>
              <w:rPr>
                <w:del w:id="256" w:author="MCC160" w:date="2022-04-22T16:16:00Z"/>
              </w:rPr>
            </w:pPr>
          </w:p>
        </w:tc>
      </w:tr>
      <w:tr w:rsidR="003A2D73" w:rsidRPr="00C31E24" w:rsidDel="003A2D73" w14:paraId="2F46EE05" w14:textId="633132CA" w:rsidTr="00C201EF">
        <w:trPr>
          <w:del w:id="257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CA7A" w14:textId="5D0431FF" w:rsidR="003A2D73" w:rsidRPr="00C31E24" w:rsidDel="003A2D73" w:rsidRDefault="003A2D73" w:rsidP="00C201EF">
            <w:pPr>
              <w:pStyle w:val="TAL"/>
              <w:spacing w:line="256" w:lineRule="auto"/>
              <w:rPr>
                <w:del w:id="258" w:author="MCC160" w:date="2022-04-22T16:16:00Z"/>
              </w:rPr>
            </w:pPr>
            <w:del w:id="259" w:author="MCC160" w:date="2022-04-22T16:16:00Z">
              <w:r w:rsidRPr="00C31E24" w:rsidDel="003A2D73">
                <w:delText xml:space="preserve">  mcVideo-Params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5BED" w14:textId="04FEFB3A" w:rsidR="003A2D73" w:rsidRPr="00C31E24" w:rsidDel="003A2D73" w:rsidRDefault="003A2D73" w:rsidP="00C201EF">
            <w:pPr>
              <w:pStyle w:val="TAL"/>
              <w:spacing w:line="256" w:lineRule="auto"/>
              <w:rPr>
                <w:del w:id="260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5003" w14:textId="44F88FA6" w:rsidR="003A2D73" w:rsidRPr="00C31E24" w:rsidDel="003A2D73" w:rsidRDefault="003A2D73" w:rsidP="00C201EF">
            <w:pPr>
              <w:pStyle w:val="TAL"/>
              <w:spacing w:line="256" w:lineRule="auto"/>
              <w:rPr>
                <w:del w:id="261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76C7" w14:textId="0EABBA42" w:rsidR="003A2D73" w:rsidRPr="00C31E24" w:rsidDel="003A2D73" w:rsidRDefault="003A2D73" w:rsidP="00C201EF">
            <w:pPr>
              <w:pStyle w:val="TAL"/>
              <w:spacing w:line="256" w:lineRule="auto"/>
              <w:rPr>
                <w:del w:id="262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C9B84" w14:textId="6D153F7B" w:rsidR="003A2D73" w:rsidRPr="00C31E24" w:rsidDel="003A2D73" w:rsidRDefault="003A2D73" w:rsidP="00C201EF">
            <w:pPr>
              <w:pStyle w:val="TAL"/>
              <w:spacing w:line="256" w:lineRule="auto"/>
              <w:rPr>
                <w:del w:id="263" w:author="MCC160" w:date="2022-04-22T16:16:00Z"/>
              </w:rPr>
            </w:pPr>
          </w:p>
        </w:tc>
      </w:tr>
      <w:tr w:rsidR="003A2D73" w:rsidRPr="00C31E24" w:rsidDel="003A2D73" w14:paraId="044F2EA8" w14:textId="7445CBE6" w:rsidTr="00C201EF">
        <w:trPr>
          <w:del w:id="264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61234" w14:textId="6439C67A" w:rsidR="003A2D73" w:rsidRPr="00C31E24" w:rsidDel="003A2D73" w:rsidRDefault="003A2D73" w:rsidP="00C201EF">
            <w:pPr>
              <w:pStyle w:val="TAL"/>
              <w:spacing w:line="256" w:lineRule="auto"/>
              <w:rPr>
                <w:del w:id="265" w:author="MCC160" w:date="2022-04-22T16:16:00Z"/>
              </w:rPr>
            </w:pPr>
            <w:del w:id="266" w:author="MCC160" w:date="2022-04-22T16:16:00Z">
              <w:r w:rsidRPr="00C31E24" w:rsidDel="003A2D73">
                <w:delText xml:space="preserve">    mcVideo-request-uri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2D4F" w14:textId="2AB31BA2" w:rsidR="003A2D73" w:rsidRPr="00C31E24" w:rsidDel="003A2D73" w:rsidRDefault="003A2D73" w:rsidP="00C201EF">
            <w:pPr>
              <w:pStyle w:val="TAL"/>
              <w:spacing w:line="256" w:lineRule="auto"/>
              <w:rPr>
                <w:del w:id="267" w:author="MCC160" w:date="2022-04-22T16:16:00Z"/>
              </w:rPr>
            </w:pPr>
            <w:del w:id="268" w:author="MCC160" w:date="2022-04-22T16:16:00Z">
              <w:r w:rsidRPr="00C31E24" w:rsidDel="003A2D73">
                <w:delText xml:space="preserve">px_MCVideo_ID_User_A 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F010" w14:textId="3437D5C4" w:rsidR="003A2D73" w:rsidRPr="00C31E24" w:rsidDel="003A2D73" w:rsidRDefault="003A2D73" w:rsidP="00C201EF">
            <w:pPr>
              <w:pStyle w:val="TAL"/>
              <w:spacing w:line="256" w:lineRule="auto"/>
              <w:rPr>
                <w:del w:id="269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70C7" w14:textId="5D1097B8" w:rsidR="003A2D73" w:rsidRPr="00C31E24" w:rsidDel="003A2D73" w:rsidRDefault="003A2D73" w:rsidP="00C201EF">
            <w:pPr>
              <w:pStyle w:val="TAL"/>
              <w:spacing w:line="256" w:lineRule="auto"/>
              <w:rPr>
                <w:del w:id="270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06066" w14:textId="60994DAD" w:rsidR="003A2D73" w:rsidRPr="00C31E24" w:rsidDel="003A2D73" w:rsidRDefault="003A2D73" w:rsidP="00C201EF">
            <w:pPr>
              <w:pStyle w:val="TAL"/>
              <w:spacing w:line="256" w:lineRule="auto"/>
              <w:rPr>
                <w:del w:id="271" w:author="MCC160" w:date="2022-04-22T16:16:00Z"/>
              </w:rPr>
            </w:pPr>
          </w:p>
        </w:tc>
      </w:tr>
    </w:tbl>
    <w:p w14:paraId="6CBD9169" w14:textId="34AC1F88" w:rsidR="003A2D73" w:rsidRPr="00C31E24" w:rsidDel="003A2D73" w:rsidRDefault="003A2D73" w:rsidP="003A2D73">
      <w:pPr>
        <w:rPr>
          <w:del w:id="272" w:author="MCC160" w:date="2022-04-22T16:16:00Z"/>
        </w:rPr>
      </w:pPr>
    </w:p>
    <w:p w14:paraId="3F8053B1" w14:textId="1215286D" w:rsidR="003A2D73" w:rsidRPr="00C31E24" w:rsidDel="003A2D73" w:rsidRDefault="003A2D73" w:rsidP="003A2D73">
      <w:pPr>
        <w:pStyle w:val="TH"/>
        <w:rPr>
          <w:del w:id="273" w:author="MCC160" w:date="2022-04-22T16:16:00Z"/>
        </w:rPr>
      </w:pPr>
      <w:del w:id="274" w:author="MCC160" w:date="2022-04-22T16:16:00Z">
        <w:r w:rsidRPr="00C31E24" w:rsidDel="003A2D73">
          <w:delText>Table 6.1.4.2.3.3-3: SIP NOTIFY (steps 4, 12, Table 6.1.4.2.3.2-1; step 4, TS 36.579-1 [2] Table 5.3.29.3-1; step 6, TS 36.579-1 [2] Table 5.3.34.3-1)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126"/>
        <w:gridCol w:w="2126"/>
        <w:gridCol w:w="1418"/>
        <w:gridCol w:w="1134"/>
      </w:tblGrid>
      <w:tr w:rsidR="003A2D73" w:rsidRPr="00C31E24" w:rsidDel="003A2D73" w14:paraId="585D2E17" w14:textId="7377FE1A" w:rsidTr="00C201EF">
        <w:trPr>
          <w:del w:id="275" w:author="MCC160" w:date="2022-04-22T16:16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9288" w14:textId="6DABD0D9" w:rsidR="003A2D73" w:rsidRPr="00C31E24" w:rsidDel="003A2D73" w:rsidRDefault="003A2D73" w:rsidP="00C201EF">
            <w:pPr>
              <w:pStyle w:val="TAL"/>
              <w:spacing w:line="256" w:lineRule="auto"/>
              <w:rPr>
                <w:del w:id="276" w:author="MCC160" w:date="2022-04-22T16:16:00Z"/>
              </w:rPr>
            </w:pPr>
            <w:del w:id="277" w:author="MCC160" w:date="2022-04-22T16:16:00Z">
              <w:r w:rsidRPr="00C31E24" w:rsidDel="003A2D73">
                <w:delText>Derivation Path: TS 36.579-1 [2], Table 5.5.2.8-1, condition PRESENCE-EVENT</w:delText>
              </w:r>
            </w:del>
          </w:p>
        </w:tc>
      </w:tr>
      <w:tr w:rsidR="003A2D73" w:rsidRPr="00C31E24" w:rsidDel="003A2D73" w14:paraId="32E6CB7D" w14:textId="18942ACB" w:rsidTr="00C201EF">
        <w:trPr>
          <w:del w:id="278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1B86" w14:textId="35340358" w:rsidR="003A2D73" w:rsidRPr="00C31E24" w:rsidDel="003A2D73" w:rsidRDefault="003A2D73" w:rsidP="00C201EF">
            <w:pPr>
              <w:pStyle w:val="TAH"/>
              <w:spacing w:line="256" w:lineRule="auto"/>
              <w:rPr>
                <w:del w:id="279" w:author="MCC160" w:date="2022-04-22T16:16:00Z"/>
              </w:rPr>
            </w:pPr>
            <w:del w:id="280" w:author="MCC160" w:date="2022-04-22T16:16:00Z">
              <w:r w:rsidRPr="00C31E24" w:rsidDel="003A2D73">
                <w:delText>Information Element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9E1F" w14:textId="38C5653A" w:rsidR="003A2D73" w:rsidRPr="00C31E24" w:rsidDel="003A2D73" w:rsidRDefault="003A2D73" w:rsidP="00C201EF">
            <w:pPr>
              <w:pStyle w:val="TAH"/>
              <w:spacing w:line="256" w:lineRule="auto"/>
              <w:rPr>
                <w:del w:id="281" w:author="MCC160" w:date="2022-04-22T16:16:00Z"/>
              </w:rPr>
            </w:pPr>
            <w:del w:id="282" w:author="MCC160" w:date="2022-04-22T16:16:00Z">
              <w:r w:rsidRPr="00C31E24" w:rsidDel="003A2D73">
                <w:delText>Value/remark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8FF2C" w14:textId="4D8AD123" w:rsidR="003A2D73" w:rsidRPr="00C31E24" w:rsidDel="003A2D73" w:rsidRDefault="003A2D73" w:rsidP="00C201EF">
            <w:pPr>
              <w:pStyle w:val="TAH"/>
              <w:spacing w:line="256" w:lineRule="auto"/>
              <w:rPr>
                <w:del w:id="283" w:author="MCC160" w:date="2022-04-22T16:16:00Z"/>
              </w:rPr>
            </w:pPr>
            <w:del w:id="284" w:author="MCC160" w:date="2022-04-22T16:16:00Z">
              <w:r w:rsidRPr="00C31E24" w:rsidDel="003A2D73">
                <w:delText>Comment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3B1C" w14:textId="6C8A5606" w:rsidR="003A2D73" w:rsidRPr="00C31E24" w:rsidDel="003A2D73" w:rsidRDefault="003A2D73" w:rsidP="00C201EF">
            <w:pPr>
              <w:pStyle w:val="TAH"/>
              <w:spacing w:line="256" w:lineRule="auto"/>
              <w:rPr>
                <w:del w:id="285" w:author="MCC160" w:date="2022-04-22T16:16:00Z"/>
              </w:rPr>
            </w:pPr>
            <w:del w:id="286" w:author="MCC160" w:date="2022-04-22T16:16:00Z">
              <w:r w:rsidRPr="00C31E24" w:rsidDel="003A2D73">
                <w:delText>Reference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9263" w14:textId="020BC513" w:rsidR="003A2D73" w:rsidRPr="00C31E24" w:rsidDel="003A2D73" w:rsidRDefault="003A2D73" w:rsidP="00C201EF">
            <w:pPr>
              <w:pStyle w:val="TAH"/>
              <w:spacing w:line="256" w:lineRule="auto"/>
              <w:rPr>
                <w:del w:id="287" w:author="MCC160" w:date="2022-04-22T16:16:00Z"/>
              </w:rPr>
            </w:pPr>
            <w:del w:id="288" w:author="MCC160" w:date="2022-04-22T16:16:00Z">
              <w:r w:rsidRPr="00C31E24" w:rsidDel="003A2D73">
                <w:delText>Condition</w:delText>
              </w:r>
            </w:del>
          </w:p>
        </w:tc>
      </w:tr>
      <w:tr w:rsidR="003A2D73" w:rsidRPr="00C31E24" w:rsidDel="003A2D73" w14:paraId="427C91AF" w14:textId="1B3FAAE1" w:rsidTr="00C201EF">
        <w:trPr>
          <w:del w:id="289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46FC" w14:textId="676B5C77" w:rsidR="003A2D73" w:rsidRPr="00C31E24" w:rsidDel="003A2D73" w:rsidRDefault="003A2D73" w:rsidP="00C201EF">
            <w:pPr>
              <w:pStyle w:val="TAL"/>
              <w:spacing w:line="256" w:lineRule="auto"/>
              <w:rPr>
                <w:del w:id="290" w:author="MCC160" w:date="2022-04-22T16:16:00Z"/>
                <w:b/>
                <w:bCs/>
              </w:rPr>
            </w:pPr>
            <w:del w:id="291" w:author="MCC160" w:date="2022-04-22T16:16:00Z">
              <w:r w:rsidRPr="00C31E24" w:rsidDel="003A2D73">
                <w:rPr>
                  <w:b/>
                  <w:bCs/>
                </w:rPr>
                <w:delText>Message-body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23CF" w14:textId="1CC72317" w:rsidR="003A2D73" w:rsidRPr="00C31E24" w:rsidDel="003A2D73" w:rsidRDefault="003A2D73" w:rsidP="00C201EF">
            <w:pPr>
              <w:pStyle w:val="TAL"/>
              <w:spacing w:line="256" w:lineRule="auto"/>
              <w:rPr>
                <w:del w:id="292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BC79" w14:textId="1E99E560" w:rsidR="003A2D73" w:rsidRPr="00C31E24" w:rsidDel="003A2D73" w:rsidRDefault="003A2D73" w:rsidP="00C201EF">
            <w:pPr>
              <w:pStyle w:val="TAL"/>
              <w:spacing w:line="256" w:lineRule="auto"/>
              <w:rPr>
                <w:del w:id="293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6CF7" w14:textId="11015A50" w:rsidR="003A2D73" w:rsidRPr="00C31E24" w:rsidDel="003A2D73" w:rsidRDefault="003A2D73" w:rsidP="00C201EF">
            <w:pPr>
              <w:pStyle w:val="TAL"/>
              <w:spacing w:line="256" w:lineRule="auto"/>
              <w:rPr>
                <w:del w:id="294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EEB6" w14:textId="7BF258A5" w:rsidR="003A2D73" w:rsidRPr="00C31E24" w:rsidDel="003A2D73" w:rsidRDefault="003A2D73" w:rsidP="00C201EF">
            <w:pPr>
              <w:pStyle w:val="TAL"/>
              <w:spacing w:line="256" w:lineRule="auto"/>
              <w:rPr>
                <w:del w:id="295" w:author="MCC160" w:date="2022-04-22T16:16:00Z"/>
              </w:rPr>
            </w:pPr>
          </w:p>
        </w:tc>
      </w:tr>
      <w:tr w:rsidR="003A2D73" w:rsidRPr="00C31E24" w:rsidDel="003A2D73" w14:paraId="207EF45F" w14:textId="24FED2F7" w:rsidTr="00C201EF">
        <w:trPr>
          <w:del w:id="296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D10C" w14:textId="1B4F5D46" w:rsidR="003A2D73" w:rsidRPr="00C31E24" w:rsidDel="003A2D73" w:rsidRDefault="003A2D73" w:rsidP="00C201EF">
            <w:pPr>
              <w:pStyle w:val="TAL"/>
              <w:spacing w:line="256" w:lineRule="auto"/>
              <w:rPr>
                <w:del w:id="297" w:author="MCC160" w:date="2022-04-22T16:16:00Z"/>
              </w:rPr>
            </w:pPr>
            <w:del w:id="298" w:author="MCC160" w:date="2022-04-22T16:16:00Z">
              <w:r w:rsidRPr="00C31E24" w:rsidDel="003A2D73">
                <w:delText xml:space="preserve">  MIME body part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9779" w14:textId="4EBA0E96" w:rsidR="003A2D73" w:rsidRPr="00C31E24" w:rsidDel="003A2D73" w:rsidRDefault="003A2D73" w:rsidP="00C201EF">
            <w:pPr>
              <w:pStyle w:val="TAL"/>
              <w:spacing w:line="256" w:lineRule="auto"/>
              <w:rPr>
                <w:del w:id="299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B5D4" w14:textId="535C35DA" w:rsidR="003A2D73" w:rsidRPr="00C31E24" w:rsidDel="003A2D73" w:rsidRDefault="003A2D73" w:rsidP="00C201EF">
            <w:pPr>
              <w:pStyle w:val="TAL"/>
              <w:spacing w:line="256" w:lineRule="auto"/>
              <w:rPr>
                <w:del w:id="300" w:author="MCC160" w:date="2022-04-22T16:16:00Z"/>
                <w:b/>
                <w:bCs/>
              </w:rPr>
            </w:pPr>
            <w:del w:id="301" w:author="MCC160" w:date="2022-04-22T16:16:00Z">
              <w:r w:rsidRPr="00C31E24" w:rsidDel="003A2D73">
                <w:rPr>
                  <w:b/>
                  <w:bCs/>
                </w:rPr>
                <w:delText>PIDF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5AAF" w14:textId="138AD519" w:rsidR="003A2D73" w:rsidRPr="00C31E24" w:rsidDel="003A2D73" w:rsidRDefault="003A2D73" w:rsidP="00C201EF">
            <w:pPr>
              <w:pStyle w:val="TAL"/>
              <w:spacing w:line="256" w:lineRule="auto"/>
              <w:rPr>
                <w:del w:id="302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CF27" w14:textId="501DDEF2" w:rsidR="003A2D73" w:rsidRPr="00C31E24" w:rsidDel="003A2D73" w:rsidRDefault="003A2D73" w:rsidP="00C201EF">
            <w:pPr>
              <w:pStyle w:val="TAL"/>
              <w:spacing w:line="256" w:lineRule="auto"/>
              <w:rPr>
                <w:del w:id="303" w:author="MCC160" w:date="2022-04-22T16:16:00Z"/>
              </w:rPr>
            </w:pPr>
          </w:p>
        </w:tc>
      </w:tr>
      <w:tr w:rsidR="003A2D73" w:rsidRPr="00C31E24" w:rsidDel="003A2D73" w14:paraId="13F0E51C" w14:textId="6631F1C3" w:rsidTr="00C201EF">
        <w:trPr>
          <w:del w:id="304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194E3" w14:textId="3C36B437" w:rsidR="003A2D73" w:rsidRPr="00C31E24" w:rsidDel="003A2D73" w:rsidRDefault="003A2D73" w:rsidP="00C201EF">
            <w:pPr>
              <w:pStyle w:val="TAL"/>
              <w:spacing w:line="256" w:lineRule="auto"/>
              <w:rPr>
                <w:del w:id="305" w:author="MCC160" w:date="2022-04-22T16:16:00Z"/>
              </w:rPr>
            </w:pPr>
            <w:del w:id="306" w:author="MCC160" w:date="2022-04-22T16:16:00Z">
              <w:r w:rsidRPr="00C31E24" w:rsidDel="003A2D73">
                <w:delText xml:space="preserve">    MIME-part-body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108" w14:textId="073F8E2D" w:rsidR="003A2D73" w:rsidRPr="00C31E24" w:rsidDel="003A2D73" w:rsidRDefault="003A2D73" w:rsidP="00C201EF">
            <w:pPr>
              <w:pStyle w:val="TAL"/>
              <w:spacing w:line="256" w:lineRule="auto"/>
              <w:rPr>
                <w:del w:id="307" w:author="MCC160" w:date="2022-04-22T16:16:00Z"/>
              </w:rPr>
            </w:pPr>
            <w:del w:id="308" w:author="MCC160" w:date="2022-04-22T16:16:00Z">
              <w:r w:rsidRPr="00C31E24" w:rsidDel="003A2D73">
                <w:delText>PIDF as described in Table 6.1.4.2.3.3-4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7E36" w14:textId="2C3DF8B0" w:rsidR="003A2D73" w:rsidRPr="00C31E24" w:rsidDel="003A2D73" w:rsidRDefault="003A2D73" w:rsidP="00C201EF">
            <w:pPr>
              <w:pStyle w:val="TAL"/>
              <w:spacing w:line="256" w:lineRule="auto"/>
              <w:rPr>
                <w:del w:id="309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89F9" w14:textId="607A5572" w:rsidR="003A2D73" w:rsidRPr="00C31E24" w:rsidDel="003A2D73" w:rsidRDefault="003A2D73" w:rsidP="00C201EF">
            <w:pPr>
              <w:pStyle w:val="TAL"/>
              <w:spacing w:line="256" w:lineRule="auto"/>
              <w:rPr>
                <w:del w:id="310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03AD" w14:textId="502CEAA1" w:rsidR="003A2D73" w:rsidRPr="00C31E24" w:rsidDel="003A2D73" w:rsidRDefault="003A2D73" w:rsidP="00C201EF">
            <w:pPr>
              <w:pStyle w:val="TAL"/>
              <w:spacing w:line="256" w:lineRule="auto"/>
              <w:rPr>
                <w:del w:id="311" w:author="MCC160" w:date="2022-04-22T16:16:00Z"/>
              </w:rPr>
            </w:pPr>
          </w:p>
        </w:tc>
      </w:tr>
    </w:tbl>
    <w:p w14:paraId="1B920DCF" w14:textId="2514A66D" w:rsidR="003A2D73" w:rsidRPr="00C31E24" w:rsidDel="003A2D73" w:rsidRDefault="003A2D73" w:rsidP="003A2D73">
      <w:pPr>
        <w:rPr>
          <w:del w:id="312" w:author="MCC160" w:date="2022-04-22T16:16:00Z"/>
        </w:rPr>
      </w:pPr>
    </w:p>
    <w:p w14:paraId="4D287F3D" w14:textId="23B5651D" w:rsidR="003A2D73" w:rsidRPr="00C31E24" w:rsidDel="003A2D73" w:rsidRDefault="003A2D73" w:rsidP="003A2D73">
      <w:pPr>
        <w:pStyle w:val="TH"/>
        <w:rPr>
          <w:del w:id="313" w:author="MCC160" w:date="2022-04-22T16:16:00Z"/>
        </w:rPr>
      </w:pPr>
      <w:del w:id="314" w:author="MCC160" w:date="2022-04-22T16:16:00Z">
        <w:r w:rsidRPr="00C31E24" w:rsidDel="003A2D73">
          <w:delText xml:space="preserve">Table 6.1.4.2.3.3-4: </w:delText>
        </w:r>
        <w:r w:rsidRPr="00C31E24" w:rsidDel="003A2D73">
          <w:rPr>
            <w:lang w:eastAsia="ko-KR"/>
          </w:rPr>
          <w:delText>PIDF in SIP NOTIFY</w:delText>
        </w:r>
        <w:r w:rsidRPr="00C31E24" w:rsidDel="003A2D73">
          <w:delText xml:space="preserve"> (Table 6.1.4.2.3.3-3)</w:delText>
        </w:r>
      </w:del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3A2D73" w:rsidRPr="00C31E24" w:rsidDel="003A2D73" w14:paraId="6F5E64EA" w14:textId="6103642A" w:rsidTr="00C201EF">
        <w:trPr>
          <w:del w:id="315" w:author="MCC160" w:date="2022-04-22T16:16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141D" w14:textId="4BD261EB" w:rsidR="003A2D73" w:rsidRPr="00C31E24" w:rsidDel="003A2D73" w:rsidRDefault="003A2D73" w:rsidP="00C201EF">
            <w:pPr>
              <w:pStyle w:val="TAL"/>
              <w:spacing w:line="256" w:lineRule="auto"/>
              <w:rPr>
                <w:del w:id="316" w:author="MCC160" w:date="2022-04-22T16:16:00Z"/>
              </w:rPr>
            </w:pPr>
            <w:del w:id="317" w:author="MCC160" w:date="2022-04-22T16:16:00Z">
              <w:r w:rsidRPr="00C31E24" w:rsidDel="003A2D73">
                <w:delText>Derivation Path: TS 36.579-1 [2], Table 5.5.3.5.2-2 condition AFFILIATION</w:delText>
              </w:r>
            </w:del>
          </w:p>
        </w:tc>
      </w:tr>
      <w:tr w:rsidR="003A2D73" w:rsidRPr="00C31E24" w:rsidDel="003A2D73" w14:paraId="4CD88B27" w14:textId="0354DAFF" w:rsidTr="00C201EF">
        <w:trPr>
          <w:del w:id="318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250AF" w14:textId="12C3D174" w:rsidR="003A2D73" w:rsidRPr="00C31E24" w:rsidDel="003A2D73" w:rsidRDefault="003A2D73" w:rsidP="00C201EF">
            <w:pPr>
              <w:pStyle w:val="TAH"/>
              <w:spacing w:line="256" w:lineRule="auto"/>
              <w:rPr>
                <w:del w:id="319" w:author="MCC160" w:date="2022-04-22T16:16:00Z"/>
              </w:rPr>
            </w:pPr>
            <w:del w:id="320" w:author="MCC160" w:date="2022-04-22T16:16:00Z">
              <w:r w:rsidRPr="00C31E24" w:rsidDel="003A2D73">
                <w:delText>Information Element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FDCC" w14:textId="28F150ED" w:rsidR="003A2D73" w:rsidRPr="00C31E24" w:rsidDel="003A2D73" w:rsidRDefault="003A2D73" w:rsidP="00C201EF">
            <w:pPr>
              <w:pStyle w:val="TAH"/>
              <w:spacing w:line="256" w:lineRule="auto"/>
              <w:rPr>
                <w:del w:id="321" w:author="MCC160" w:date="2022-04-22T16:16:00Z"/>
              </w:rPr>
            </w:pPr>
            <w:del w:id="322" w:author="MCC160" w:date="2022-04-22T16:16:00Z">
              <w:r w:rsidRPr="00C31E24" w:rsidDel="003A2D73">
                <w:delText>Value/remark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6C19" w14:textId="22A05555" w:rsidR="003A2D73" w:rsidRPr="00C31E24" w:rsidDel="003A2D73" w:rsidRDefault="003A2D73" w:rsidP="00C201EF">
            <w:pPr>
              <w:pStyle w:val="TAH"/>
              <w:spacing w:line="256" w:lineRule="auto"/>
              <w:rPr>
                <w:del w:id="323" w:author="MCC160" w:date="2022-04-22T16:16:00Z"/>
              </w:rPr>
            </w:pPr>
            <w:del w:id="324" w:author="MCC160" w:date="2022-04-22T16:16:00Z">
              <w:r w:rsidRPr="00C31E24" w:rsidDel="003A2D73">
                <w:delText>Comment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F7FC" w14:textId="37E03096" w:rsidR="003A2D73" w:rsidRPr="00C31E24" w:rsidDel="003A2D73" w:rsidRDefault="003A2D73" w:rsidP="00C201EF">
            <w:pPr>
              <w:pStyle w:val="TAH"/>
              <w:spacing w:line="256" w:lineRule="auto"/>
              <w:rPr>
                <w:del w:id="325" w:author="MCC160" w:date="2022-04-22T16:16:00Z"/>
              </w:rPr>
            </w:pPr>
            <w:del w:id="326" w:author="MCC160" w:date="2022-04-22T16:16:00Z">
              <w:r w:rsidRPr="00C31E24" w:rsidDel="003A2D73">
                <w:delText>Reference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76E2" w14:textId="68D9B72B" w:rsidR="003A2D73" w:rsidRPr="00C31E24" w:rsidDel="003A2D73" w:rsidRDefault="003A2D73" w:rsidP="00C201EF">
            <w:pPr>
              <w:pStyle w:val="TAH"/>
              <w:spacing w:line="256" w:lineRule="auto"/>
              <w:rPr>
                <w:del w:id="327" w:author="MCC160" w:date="2022-04-22T16:16:00Z"/>
              </w:rPr>
            </w:pPr>
            <w:del w:id="328" w:author="MCC160" w:date="2022-04-22T16:16:00Z">
              <w:r w:rsidRPr="00C31E24" w:rsidDel="003A2D73">
                <w:delText>Condition</w:delText>
              </w:r>
            </w:del>
          </w:p>
        </w:tc>
      </w:tr>
      <w:tr w:rsidR="003A2D73" w:rsidRPr="00C31E24" w:rsidDel="003A2D73" w14:paraId="5D56668A" w14:textId="37188A80" w:rsidTr="00C201EF">
        <w:trPr>
          <w:del w:id="329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F22D9" w14:textId="7150D390" w:rsidR="003A2D73" w:rsidRPr="00C31E24" w:rsidDel="003A2D73" w:rsidRDefault="003A2D73" w:rsidP="00C201EF">
            <w:pPr>
              <w:pStyle w:val="TAL"/>
              <w:spacing w:line="256" w:lineRule="auto"/>
              <w:rPr>
                <w:del w:id="330" w:author="MCC160" w:date="2022-04-22T16:16:00Z"/>
              </w:rPr>
            </w:pPr>
            <w:del w:id="331" w:author="MCC160" w:date="2022-04-22T16:16:00Z">
              <w:r w:rsidRPr="00C31E24" w:rsidDel="003A2D73">
                <w:delText>presence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A3D8" w14:textId="44D13A77" w:rsidR="003A2D73" w:rsidRPr="00C31E24" w:rsidDel="003A2D73" w:rsidRDefault="003A2D73" w:rsidP="00C201EF">
            <w:pPr>
              <w:pStyle w:val="TAL"/>
              <w:spacing w:line="256" w:lineRule="auto"/>
              <w:rPr>
                <w:del w:id="332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541D" w14:textId="29BCCA83" w:rsidR="003A2D73" w:rsidRPr="00C31E24" w:rsidDel="003A2D73" w:rsidRDefault="003A2D73" w:rsidP="00C201EF">
            <w:pPr>
              <w:pStyle w:val="TAL"/>
              <w:spacing w:line="256" w:lineRule="auto"/>
              <w:rPr>
                <w:del w:id="333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8A52" w14:textId="4AB1D0EA" w:rsidR="003A2D73" w:rsidRPr="00C31E24" w:rsidDel="003A2D73" w:rsidRDefault="003A2D73" w:rsidP="00C201EF">
            <w:pPr>
              <w:pStyle w:val="TAL"/>
              <w:spacing w:line="256" w:lineRule="auto"/>
              <w:rPr>
                <w:del w:id="334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41E96" w14:textId="22A88C3B" w:rsidR="003A2D73" w:rsidRPr="00C31E24" w:rsidDel="003A2D73" w:rsidRDefault="003A2D73" w:rsidP="00C201EF">
            <w:pPr>
              <w:pStyle w:val="TAL"/>
              <w:spacing w:line="256" w:lineRule="auto"/>
              <w:rPr>
                <w:del w:id="335" w:author="MCC160" w:date="2022-04-22T16:16:00Z"/>
              </w:rPr>
            </w:pPr>
          </w:p>
        </w:tc>
      </w:tr>
      <w:tr w:rsidR="003A2D73" w:rsidRPr="00C31E24" w:rsidDel="003A2D73" w14:paraId="5505E895" w14:textId="72485FFE" w:rsidTr="00C201EF">
        <w:trPr>
          <w:del w:id="336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9453" w14:textId="0D74D8E2" w:rsidR="003A2D73" w:rsidRPr="00C31E24" w:rsidDel="003A2D73" w:rsidRDefault="003A2D73" w:rsidP="00C201EF">
            <w:pPr>
              <w:pStyle w:val="TAL"/>
              <w:spacing w:line="256" w:lineRule="auto"/>
              <w:rPr>
                <w:del w:id="337" w:author="MCC160" w:date="2022-04-22T16:16:00Z"/>
              </w:rPr>
            </w:pPr>
            <w:del w:id="338" w:author="MCC160" w:date="2022-04-22T16:16:00Z">
              <w:r w:rsidRPr="00C31E24" w:rsidDel="003A2D73">
                <w:delText xml:space="preserve">  tuple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05FA" w14:textId="56B11677" w:rsidR="003A2D73" w:rsidRPr="00C31E24" w:rsidDel="003A2D73" w:rsidRDefault="003A2D73" w:rsidP="00C201EF">
            <w:pPr>
              <w:pStyle w:val="TAL"/>
              <w:spacing w:line="256" w:lineRule="auto"/>
              <w:rPr>
                <w:del w:id="339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08C9" w14:textId="62B7AE31" w:rsidR="003A2D73" w:rsidRPr="00C31E24" w:rsidDel="003A2D73" w:rsidRDefault="003A2D73" w:rsidP="00C201EF">
            <w:pPr>
              <w:pStyle w:val="TAL"/>
              <w:spacing w:line="256" w:lineRule="auto"/>
              <w:rPr>
                <w:del w:id="340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CD01" w14:textId="3BA27B46" w:rsidR="003A2D73" w:rsidRPr="00C31E24" w:rsidDel="003A2D73" w:rsidRDefault="003A2D73" w:rsidP="00C201EF">
            <w:pPr>
              <w:pStyle w:val="TAL"/>
              <w:spacing w:line="256" w:lineRule="auto"/>
              <w:rPr>
                <w:del w:id="341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B6BDE" w14:textId="635FEE5D" w:rsidR="003A2D73" w:rsidRPr="00C31E24" w:rsidDel="003A2D73" w:rsidRDefault="003A2D73" w:rsidP="00C201EF">
            <w:pPr>
              <w:pStyle w:val="TAL"/>
              <w:spacing w:line="256" w:lineRule="auto"/>
              <w:rPr>
                <w:del w:id="342" w:author="MCC160" w:date="2022-04-22T16:16:00Z"/>
              </w:rPr>
            </w:pPr>
          </w:p>
        </w:tc>
      </w:tr>
      <w:tr w:rsidR="003A2D73" w:rsidRPr="00C31E24" w:rsidDel="003A2D73" w14:paraId="01B1EE5D" w14:textId="30C01A20" w:rsidTr="00C201EF">
        <w:trPr>
          <w:del w:id="343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7A2A" w14:textId="16BA526B" w:rsidR="003A2D73" w:rsidRPr="00C31E24" w:rsidDel="003A2D73" w:rsidRDefault="003A2D73" w:rsidP="00C201EF">
            <w:pPr>
              <w:pStyle w:val="TAL"/>
              <w:spacing w:line="256" w:lineRule="auto"/>
              <w:rPr>
                <w:del w:id="344" w:author="MCC160" w:date="2022-04-22T16:16:00Z"/>
              </w:rPr>
            </w:pPr>
            <w:del w:id="345" w:author="MCC160" w:date="2022-04-22T16:16:00Z">
              <w:r w:rsidRPr="00C31E24" w:rsidDel="003A2D73">
                <w:delText xml:space="preserve">    status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7585" w14:textId="04F89111" w:rsidR="003A2D73" w:rsidRPr="00C31E24" w:rsidDel="003A2D73" w:rsidRDefault="003A2D73" w:rsidP="00C201EF">
            <w:pPr>
              <w:pStyle w:val="TAL"/>
              <w:spacing w:line="256" w:lineRule="auto"/>
              <w:rPr>
                <w:del w:id="346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6E78" w14:textId="4EE1E382" w:rsidR="003A2D73" w:rsidRPr="00C31E24" w:rsidDel="003A2D73" w:rsidRDefault="003A2D73" w:rsidP="00C201EF">
            <w:pPr>
              <w:pStyle w:val="TAL"/>
              <w:spacing w:line="256" w:lineRule="auto"/>
              <w:rPr>
                <w:del w:id="347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D4CC" w14:textId="4AE1E41E" w:rsidR="003A2D73" w:rsidRPr="00C31E24" w:rsidDel="003A2D73" w:rsidRDefault="003A2D73" w:rsidP="00C201EF">
            <w:pPr>
              <w:pStyle w:val="TAL"/>
              <w:spacing w:line="256" w:lineRule="auto"/>
              <w:rPr>
                <w:del w:id="348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282D5" w14:textId="56F93055" w:rsidR="003A2D73" w:rsidRPr="00C31E24" w:rsidDel="003A2D73" w:rsidRDefault="003A2D73" w:rsidP="00C201EF">
            <w:pPr>
              <w:pStyle w:val="TAL"/>
              <w:spacing w:line="256" w:lineRule="auto"/>
              <w:rPr>
                <w:del w:id="349" w:author="MCC160" w:date="2022-04-22T16:16:00Z"/>
              </w:rPr>
            </w:pPr>
          </w:p>
        </w:tc>
      </w:tr>
      <w:tr w:rsidR="003A2D73" w:rsidRPr="00C31E24" w:rsidDel="003A2D73" w14:paraId="74F1D736" w14:textId="609F7595" w:rsidTr="00C201EF">
        <w:trPr>
          <w:del w:id="350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2161E" w14:textId="0E14CD07" w:rsidR="003A2D73" w:rsidRPr="00C31E24" w:rsidDel="003A2D73" w:rsidRDefault="003A2D73" w:rsidP="00C201EF">
            <w:pPr>
              <w:pStyle w:val="TAL"/>
              <w:spacing w:line="256" w:lineRule="auto"/>
              <w:rPr>
                <w:del w:id="351" w:author="MCC160" w:date="2022-04-22T16:16:00Z"/>
              </w:rPr>
            </w:pPr>
            <w:del w:id="352" w:author="MCC160" w:date="2022-04-22T16:16:00Z">
              <w:r w:rsidRPr="00C31E24" w:rsidDel="003A2D73">
                <w:delText xml:space="preserve">      affiliation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3673" w14:textId="4F0A41B6" w:rsidR="003A2D73" w:rsidRPr="00C31E24" w:rsidDel="003A2D73" w:rsidRDefault="003A2D73" w:rsidP="00C201EF">
            <w:pPr>
              <w:pStyle w:val="TAL"/>
              <w:spacing w:line="256" w:lineRule="auto"/>
              <w:rPr>
                <w:del w:id="353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9114" w14:textId="5787B77C" w:rsidR="003A2D73" w:rsidRPr="00C31E24" w:rsidDel="003A2D73" w:rsidRDefault="003A2D73" w:rsidP="00C201EF">
            <w:pPr>
              <w:pStyle w:val="TAL"/>
              <w:spacing w:line="256" w:lineRule="auto"/>
              <w:rPr>
                <w:del w:id="354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61B1" w14:textId="0C96FE1F" w:rsidR="003A2D73" w:rsidRPr="00C31E24" w:rsidDel="003A2D73" w:rsidRDefault="003A2D73" w:rsidP="00C201EF">
            <w:pPr>
              <w:pStyle w:val="TAL"/>
              <w:spacing w:line="256" w:lineRule="auto"/>
              <w:rPr>
                <w:del w:id="355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28A55" w14:textId="179F9839" w:rsidR="003A2D73" w:rsidRPr="00C31E24" w:rsidDel="003A2D73" w:rsidRDefault="003A2D73" w:rsidP="00C201EF">
            <w:pPr>
              <w:pStyle w:val="TAL"/>
              <w:spacing w:line="256" w:lineRule="auto"/>
              <w:rPr>
                <w:del w:id="356" w:author="MCC160" w:date="2022-04-22T16:16:00Z"/>
              </w:rPr>
            </w:pPr>
          </w:p>
        </w:tc>
      </w:tr>
      <w:tr w:rsidR="003A2D73" w:rsidRPr="00C31E24" w:rsidDel="003A2D73" w14:paraId="5DD87E34" w14:textId="427E7179" w:rsidTr="00C201EF">
        <w:trPr>
          <w:del w:id="357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A2807" w14:textId="1326BBA7" w:rsidR="003A2D73" w:rsidRPr="00C31E24" w:rsidDel="003A2D73" w:rsidRDefault="003A2D73" w:rsidP="00C201EF">
            <w:pPr>
              <w:pStyle w:val="TAL"/>
              <w:spacing w:line="256" w:lineRule="auto"/>
              <w:rPr>
                <w:del w:id="358" w:author="MCC160" w:date="2022-04-22T16:16:00Z"/>
              </w:rPr>
            </w:pPr>
            <w:del w:id="359" w:author="MCC160" w:date="2022-04-22T16:16:00Z">
              <w:r w:rsidRPr="00C31E24" w:rsidDel="003A2D73">
                <w:delText xml:space="preserve">        status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86A8" w14:textId="3B69F91E" w:rsidR="003A2D73" w:rsidRPr="00C31E24" w:rsidDel="003A2D73" w:rsidRDefault="003A2D73" w:rsidP="00C201EF">
            <w:pPr>
              <w:pStyle w:val="TAL"/>
              <w:spacing w:line="256" w:lineRule="auto"/>
              <w:rPr>
                <w:del w:id="360" w:author="MCC160" w:date="2022-04-22T16:16:00Z"/>
              </w:rPr>
            </w:pPr>
            <w:del w:id="361" w:author="MCC160" w:date="2022-04-22T16:16:00Z">
              <w:r w:rsidRPr="00C31E24" w:rsidDel="003A2D73">
                <w:delText>“affiliated”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CD72" w14:textId="6B86CB43" w:rsidR="003A2D73" w:rsidRPr="00C31E24" w:rsidDel="003A2D73" w:rsidRDefault="003A2D73" w:rsidP="00C201EF">
            <w:pPr>
              <w:pStyle w:val="TAL"/>
              <w:spacing w:line="256" w:lineRule="auto"/>
              <w:rPr>
                <w:del w:id="362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7645" w14:textId="2D30C19A" w:rsidR="003A2D73" w:rsidRPr="00C31E24" w:rsidDel="003A2D73" w:rsidRDefault="003A2D73" w:rsidP="00C201EF">
            <w:pPr>
              <w:pStyle w:val="TAL"/>
              <w:spacing w:line="256" w:lineRule="auto"/>
              <w:rPr>
                <w:del w:id="363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3DF41" w14:textId="427FF8F4" w:rsidR="003A2D73" w:rsidRPr="00C31E24" w:rsidDel="003A2D73" w:rsidRDefault="003A2D73" w:rsidP="00C201EF">
            <w:pPr>
              <w:pStyle w:val="TAL"/>
              <w:spacing w:line="256" w:lineRule="auto"/>
              <w:rPr>
                <w:del w:id="364" w:author="MCC160" w:date="2022-04-22T16:16:00Z"/>
              </w:rPr>
            </w:pPr>
          </w:p>
        </w:tc>
      </w:tr>
      <w:tr w:rsidR="003A2D73" w:rsidRPr="00C31E24" w:rsidDel="003A2D73" w14:paraId="330FA9A0" w14:textId="2515D7AD" w:rsidTr="00C201EF">
        <w:trPr>
          <w:del w:id="365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7692" w14:textId="69D2E944" w:rsidR="003A2D73" w:rsidRPr="00C31E24" w:rsidDel="003A2D73" w:rsidRDefault="003A2D73" w:rsidP="00C201EF">
            <w:pPr>
              <w:pStyle w:val="TAL"/>
              <w:spacing w:line="256" w:lineRule="auto"/>
              <w:rPr>
                <w:del w:id="366" w:author="MCC160" w:date="2022-04-22T16:16:00Z"/>
              </w:rPr>
            </w:pPr>
            <w:del w:id="367" w:author="MCC160" w:date="2022-04-22T16:16:00Z">
              <w:r w:rsidRPr="00C31E24" w:rsidDel="003A2D73">
                <w:delText>..p-id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9C2E" w14:textId="045D595C" w:rsidR="003A2D73" w:rsidRPr="00C31E24" w:rsidDel="003A2D73" w:rsidRDefault="003A2D73" w:rsidP="00C201EF">
            <w:pPr>
              <w:pStyle w:val="TAL"/>
              <w:spacing w:line="256" w:lineRule="auto"/>
              <w:rPr>
                <w:del w:id="368" w:author="MCC160" w:date="2022-04-22T16:16:00Z"/>
              </w:rPr>
            </w:pPr>
            <w:del w:id="369" w:author="MCC160" w:date="2022-04-22T16:16:00Z">
              <w:r w:rsidRPr="00C31E24" w:rsidDel="003A2D73">
                <w:delText>same value as received in corresponding SIP PUBLISH message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3BB8" w14:textId="0C39C11E" w:rsidR="003A2D73" w:rsidRPr="00C31E24" w:rsidDel="003A2D73" w:rsidRDefault="003A2D73" w:rsidP="00C201EF">
            <w:pPr>
              <w:pStyle w:val="TAL"/>
              <w:spacing w:line="256" w:lineRule="auto"/>
              <w:rPr>
                <w:del w:id="370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E5B9" w14:textId="1EB25333" w:rsidR="003A2D73" w:rsidRPr="00C31E24" w:rsidDel="003A2D73" w:rsidRDefault="003A2D73" w:rsidP="00C201EF">
            <w:pPr>
              <w:pStyle w:val="TAL"/>
              <w:spacing w:line="256" w:lineRule="auto"/>
              <w:rPr>
                <w:del w:id="371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3C8EB" w14:textId="3A2E80F4" w:rsidR="003A2D73" w:rsidRPr="00C31E24" w:rsidDel="003A2D73" w:rsidRDefault="003A2D73" w:rsidP="00C201EF">
            <w:pPr>
              <w:pStyle w:val="TAL"/>
              <w:spacing w:line="256" w:lineRule="auto"/>
              <w:rPr>
                <w:del w:id="372" w:author="MCC160" w:date="2022-04-22T16:16:00Z"/>
              </w:rPr>
            </w:pPr>
          </w:p>
        </w:tc>
      </w:tr>
    </w:tbl>
    <w:p w14:paraId="7AEB392F" w14:textId="51FFC2D1" w:rsidR="003A2D73" w:rsidRPr="00C31E24" w:rsidDel="003A2D73" w:rsidRDefault="003A2D73" w:rsidP="003A2D73">
      <w:pPr>
        <w:rPr>
          <w:del w:id="373" w:author="MCC160" w:date="2022-04-22T16:16:00Z"/>
        </w:rPr>
      </w:pPr>
    </w:p>
    <w:p w14:paraId="2CFDCD04" w14:textId="4DBD107F" w:rsidR="003A2D73" w:rsidRPr="00C31E24" w:rsidDel="003A2D73" w:rsidRDefault="003A2D73" w:rsidP="003A2D73">
      <w:pPr>
        <w:pStyle w:val="TH"/>
        <w:rPr>
          <w:del w:id="374" w:author="MCC160" w:date="2022-04-22T16:16:00Z"/>
        </w:rPr>
      </w:pPr>
      <w:del w:id="375" w:author="MCC160" w:date="2022-04-22T16:16:00Z">
        <w:r w:rsidRPr="00C31E24" w:rsidDel="003A2D73">
          <w:delText>Table 6.1.4.2.3.3-5: SIP PUBLISH (step 4 Table 6.1.4.2.3.2-1; step 2, TS 36.579-1 [2] Table 5.3.34.3-1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126"/>
        <w:gridCol w:w="2126"/>
        <w:gridCol w:w="1418"/>
        <w:gridCol w:w="1134"/>
      </w:tblGrid>
      <w:tr w:rsidR="003A2D73" w:rsidRPr="00C31E24" w:rsidDel="003A2D73" w14:paraId="12C320E8" w14:textId="0039D2CD" w:rsidTr="00C201EF">
        <w:trPr>
          <w:del w:id="376" w:author="MCC160" w:date="2022-04-22T16:16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DF8E" w14:textId="4209777D" w:rsidR="003A2D73" w:rsidRPr="00C31E24" w:rsidDel="003A2D73" w:rsidRDefault="003A2D73" w:rsidP="00C201EF">
            <w:pPr>
              <w:pStyle w:val="TAL"/>
              <w:spacing w:line="256" w:lineRule="auto"/>
              <w:rPr>
                <w:del w:id="377" w:author="MCC160" w:date="2022-04-22T16:16:00Z"/>
              </w:rPr>
            </w:pPr>
            <w:del w:id="378" w:author="MCC160" w:date="2022-04-22T16:16:00Z">
              <w:r w:rsidRPr="00C31E24" w:rsidDel="003A2D73">
                <w:delText>Derivation Path: TS 36.579-1 [2], Table 5.5.2.11-1</w:delText>
              </w:r>
            </w:del>
          </w:p>
        </w:tc>
      </w:tr>
      <w:tr w:rsidR="003A2D73" w:rsidRPr="00C31E24" w:rsidDel="003A2D73" w14:paraId="3E4BDFA2" w14:textId="32FFAC6B" w:rsidTr="00C201EF">
        <w:trPr>
          <w:del w:id="379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2159" w14:textId="77125F68" w:rsidR="003A2D73" w:rsidRPr="00C31E24" w:rsidDel="003A2D73" w:rsidRDefault="003A2D73" w:rsidP="00C201EF">
            <w:pPr>
              <w:pStyle w:val="TAH"/>
              <w:spacing w:line="256" w:lineRule="auto"/>
              <w:rPr>
                <w:del w:id="380" w:author="MCC160" w:date="2022-04-22T16:16:00Z"/>
              </w:rPr>
            </w:pPr>
            <w:del w:id="381" w:author="MCC160" w:date="2022-04-22T16:16:00Z">
              <w:r w:rsidRPr="00C31E24" w:rsidDel="003A2D73">
                <w:delText>Information Element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2E99" w14:textId="1DD594D1" w:rsidR="003A2D73" w:rsidRPr="00C31E24" w:rsidDel="003A2D73" w:rsidRDefault="003A2D73" w:rsidP="00C201EF">
            <w:pPr>
              <w:pStyle w:val="TAH"/>
              <w:spacing w:line="256" w:lineRule="auto"/>
              <w:rPr>
                <w:del w:id="382" w:author="MCC160" w:date="2022-04-22T16:16:00Z"/>
              </w:rPr>
            </w:pPr>
            <w:del w:id="383" w:author="MCC160" w:date="2022-04-22T16:16:00Z">
              <w:r w:rsidRPr="00C31E24" w:rsidDel="003A2D73">
                <w:delText>Value/remark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6033" w14:textId="0A76DE77" w:rsidR="003A2D73" w:rsidRPr="00C31E24" w:rsidDel="003A2D73" w:rsidRDefault="003A2D73" w:rsidP="00C201EF">
            <w:pPr>
              <w:pStyle w:val="TAH"/>
              <w:spacing w:line="256" w:lineRule="auto"/>
              <w:rPr>
                <w:del w:id="384" w:author="MCC160" w:date="2022-04-22T16:16:00Z"/>
              </w:rPr>
            </w:pPr>
            <w:del w:id="385" w:author="MCC160" w:date="2022-04-22T16:16:00Z">
              <w:r w:rsidRPr="00C31E24" w:rsidDel="003A2D73">
                <w:delText>Comment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5C58" w14:textId="16A71E94" w:rsidR="003A2D73" w:rsidRPr="00C31E24" w:rsidDel="003A2D73" w:rsidRDefault="003A2D73" w:rsidP="00C201EF">
            <w:pPr>
              <w:pStyle w:val="TAH"/>
              <w:spacing w:line="256" w:lineRule="auto"/>
              <w:rPr>
                <w:del w:id="386" w:author="MCC160" w:date="2022-04-22T16:16:00Z"/>
              </w:rPr>
            </w:pPr>
            <w:del w:id="387" w:author="MCC160" w:date="2022-04-22T16:16:00Z">
              <w:r w:rsidRPr="00C31E24" w:rsidDel="003A2D73">
                <w:delText>Reference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7150" w14:textId="31C378D7" w:rsidR="003A2D73" w:rsidRPr="00C31E24" w:rsidDel="003A2D73" w:rsidRDefault="003A2D73" w:rsidP="00C201EF">
            <w:pPr>
              <w:pStyle w:val="TAH"/>
              <w:spacing w:line="256" w:lineRule="auto"/>
              <w:rPr>
                <w:del w:id="388" w:author="MCC160" w:date="2022-04-22T16:16:00Z"/>
              </w:rPr>
            </w:pPr>
            <w:del w:id="389" w:author="MCC160" w:date="2022-04-22T16:16:00Z">
              <w:r w:rsidRPr="00C31E24" w:rsidDel="003A2D73">
                <w:delText>Condition</w:delText>
              </w:r>
            </w:del>
          </w:p>
        </w:tc>
      </w:tr>
      <w:tr w:rsidR="003A2D73" w:rsidRPr="00C31E24" w:rsidDel="003A2D73" w14:paraId="7DCC30FF" w14:textId="566016B8" w:rsidTr="00C201EF">
        <w:trPr>
          <w:del w:id="390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0DF5" w14:textId="5DAA4C46" w:rsidR="003A2D73" w:rsidRPr="00C31E24" w:rsidDel="003A2D73" w:rsidRDefault="003A2D73" w:rsidP="00C201EF">
            <w:pPr>
              <w:pStyle w:val="TAL"/>
              <w:spacing w:line="256" w:lineRule="auto"/>
              <w:rPr>
                <w:del w:id="391" w:author="MCC160" w:date="2022-04-22T16:16:00Z"/>
                <w:b/>
                <w:bCs/>
              </w:rPr>
            </w:pPr>
            <w:del w:id="392" w:author="MCC160" w:date="2022-04-22T16:16:00Z">
              <w:r w:rsidRPr="00C31E24" w:rsidDel="003A2D73">
                <w:rPr>
                  <w:b/>
                  <w:bCs/>
                </w:rPr>
                <w:delText>Expires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747A" w14:textId="693CF404" w:rsidR="003A2D73" w:rsidRPr="00C31E24" w:rsidDel="003A2D73" w:rsidRDefault="003A2D73" w:rsidP="00C201EF">
            <w:pPr>
              <w:pStyle w:val="TAL"/>
              <w:spacing w:line="256" w:lineRule="auto"/>
              <w:rPr>
                <w:del w:id="393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4B8E" w14:textId="626A2E71" w:rsidR="003A2D73" w:rsidRPr="00C31E24" w:rsidDel="003A2D73" w:rsidRDefault="003A2D73" w:rsidP="00C201EF">
            <w:pPr>
              <w:pStyle w:val="TAL"/>
              <w:spacing w:line="256" w:lineRule="auto"/>
              <w:rPr>
                <w:del w:id="394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5B42" w14:textId="1E84A1F5" w:rsidR="003A2D73" w:rsidRPr="00C31E24" w:rsidDel="003A2D73" w:rsidRDefault="003A2D73" w:rsidP="00C201EF">
            <w:pPr>
              <w:pStyle w:val="TAL"/>
              <w:spacing w:line="256" w:lineRule="auto"/>
              <w:rPr>
                <w:del w:id="395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B032" w14:textId="614605F9" w:rsidR="003A2D73" w:rsidRPr="00C31E24" w:rsidDel="003A2D73" w:rsidRDefault="003A2D73" w:rsidP="00C201EF">
            <w:pPr>
              <w:pStyle w:val="TAL"/>
              <w:spacing w:line="256" w:lineRule="auto"/>
              <w:rPr>
                <w:del w:id="396" w:author="MCC160" w:date="2022-04-22T16:16:00Z"/>
              </w:rPr>
            </w:pPr>
          </w:p>
        </w:tc>
      </w:tr>
      <w:tr w:rsidR="003A2D73" w:rsidRPr="00C31E24" w:rsidDel="003A2D73" w14:paraId="6D171C13" w14:textId="22AF5919" w:rsidTr="00C201EF">
        <w:trPr>
          <w:del w:id="397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A7BE" w14:textId="26175B88" w:rsidR="003A2D73" w:rsidRPr="00C31E24" w:rsidDel="003A2D73" w:rsidRDefault="003A2D73" w:rsidP="00C201EF">
            <w:pPr>
              <w:pStyle w:val="TAL"/>
              <w:spacing w:line="256" w:lineRule="auto"/>
              <w:rPr>
                <w:del w:id="398" w:author="MCC160" w:date="2022-04-22T16:16:00Z"/>
              </w:rPr>
            </w:pPr>
            <w:del w:id="399" w:author="MCC160" w:date="2022-04-22T16:16:00Z">
              <w:r w:rsidRPr="00C31E24" w:rsidDel="003A2D73">
                <w:delText xml:space="preserve">  delta-seconds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D64C" w14:textId="6C3FF4CB" w:rsidR="003A2D73" w:rsidRPr="00C31E24" w:rsidDel="003A2D73" w:rsidRDefault="003A2D73" w:rsidP="00C201EF">
            <w:pPr>
              <w:pStyle w:val="TAL"/>
              <w:spacing w:line="256" w:lineRule="auto"/>
              <w:rPr>
                <w:del w:id="400" w:author="MCC160" w:date="2022-04-22T16:16:00Z"/>
              </w:rPr>
            </w:pPr>
            <w:del w:id="401" w:author="MCC160" w:date="2022-04-22T16:16:00Z">
              <w:r w:rsidRPr="00C31E24" w:rsidDel="003A2D73">
                <w:delText>"0"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1D3D" w14:textId="6C9F121E" w:rsidR="003A2D73" w:rsidRPr="00C31E24" w:rsidDel="003A2D73" w:rsidRDefault="003A2D73" w:rsidP="00C201EF">
            <w:pPr>
              <w:pStyle w:val="TAL"/>
              <w:spacing w:line="256" w:lineRule="auto"/>
              <w:rPr>
                <w:del w:id="402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A247" w14:textId="2D870B33" w:rsidR="003A2D73" w:rsidRPr="00C31E24" w:rsidDel="003A2D73" w:rsidRDefault="003A2D73" w:rsidP="00C201EF">
            <w:pPr>
              <w:pStyle w:val="TAL"/>
              <w:spacing w:line="256" w:lineRule="auto"/>
              <w:rPr>
                <w:del w:id="403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2D99" w14:textId="30C57892" w:rsidR="003A2D73" w:rsidRPr="00C31E24" w:rsidDel="003A2D73" w:rsidRDefault="003A2D73" w:rsidP="00C201EF">
            <w:pPr>
              <w:pStyle w:val="TAL"/>
              <w:spacing w:line="256" w:lineRule="auto"/>
              <w:rPr>
                <w:del w:id="404" w:author="MCC160" w:date="2022-04-22T16:16:00Z"/>
              </w:rPr>
            </w:pPr>
          </w:p>
        </w:tc>
      </w:tr>
      <w:tr w:rsidR="003A2D73" w:rsidRPr="00C31E24" w:rsidDel="003A2D73" w14:paraId="22D569D6" w14:textId="1FC6C9AF" w:rsidTr="00C201EF">
        <w:trPr>
          <w:del w:id="405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E869" w14:textId="7D601175" w:rsidR="003A2D73" w:rsidRPr="00C31E24" w:rsidDel="003A2D73" w:rsidRDefault="003A2D73" w:rsidP="00C201EF">
            <w:pPr>
              <w:pStyle w:val="TAL"/>
              <w:spacing w:line="256" w:lineRule="auto"/>
              <w:rPr>
                <w:del w:id="406" w:author="MCC160" w:date="2022-04-22T16:16:00Z"/>
                <w:b/>
                <w:bCs/>
              </w:rPr>
            </w:pPr>
            <w:del w:id="407" w:author="MCC160" w:date="2022-04-22T16:16:00Z">
              <w:r w:rsidRPr="00C31E24" w:rsidDel="003A2D73">
                <w:rPr>
                  <w:b/>
                  <w:bCs/>
                </w:rPr>
                <w:delText>Message-body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C003" w14:textId="698AA2D2" w:rsidR="003A2D73" w:rsidRPr="00C31E24" w:rsidDel="003A2D73" w:rsidRDefault="003A2D73" w:rsidP="00C201EF">
            <w:pPr>
              <w:pStyle w:val="TAL"/>
              <w:spacing w:line="256" w:lineRule="auto"/>
              <w:rPr>
                <w:del w:id="408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11F4" w14:textId="06955318" w:rsidR="003A2D73" w:rsidRPr="00C31E24" w:rsidDel="003A2D73" w:rsidRDefault="003A2D73" w:rsidP="00C201EF">
            <w:pPr>
              <w:pStyle w:val="TAL"/>
              <w:spacing w:line="256" w:lineRule="auto"/>
              <w:rPr>
                <w:del w:id="409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6F77" w14:textId="29A17C6A" w:rsidR="003A2D73" w:rsidRPr="00C31E24" w:rsidDel="003A2D73" w:rsidRDefault="003A2D73" w:rsidP="00C201EF">
            <w:pPr>
              <w:pStyle w:val="TAL"/>
              <w:spacing w:line="256" w:lineRule="auto"/>
              <w:rPr>
                <w:del w:id="410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206A" w14:textId="332EA6EE" w:rsidR="003A2D73" w:rsidRPr="00C31E24" w:rsidDel="003A2D73" w:rsidRDefault="003A2D73" w:rsidP="00C201EF">
            <w:pPr>
              <w:pStyle w:val="TAL"/>
              <w:spacing w:line="256" w:lineRule="auto"/>
              <w:rPr>
                <w:del w:id="411" w:author="MCC160" w:date="2022-04-22T16:16:00Z"/>
              </w:rPr>
            </w:pPr>
          </w:p>
        </w:tc>
      </w:tr>
      <w:tr w:rsidR="003A2D73" w:rsidRPr="00C31E24" w:rsidDel="003A2D73" w14:paraId="61D1C8F1" w14:textId="30309B78" w:rsidTr="00C201EF">
        <w:trPr>
          <w:del w:id="412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FCB9" w14:textId="7103F2E7" w:rsidR="003A2D73" w:rsidRPr="00C31E24" w:rsidDel="003A2D73" w:rsidRDefault="003A2D73" w:rsidP="00C201EF">
            <w:pPr>
              <w:pStyle w:val="TAL"/>
              <w:spacing w:line="256" w:lineRule="auto"/>
              <w:rPr>
                <w:del w:id="413" w:author="MCC160" w:date="2022-04-22T16:16:00Z"/>
              </w:rPr>
            </w:pPr>
            <w:del w:id="414" w:author="MCC160" w:date="2022-04-22T16:16:00Z">
              <w:r w:rsidRPr="00C31E24" w:rsidDel="003A2D73">
                <w:delText xml:space="preserve">  MIME body part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3812" w14:textId="3F8A77C9" w:rsidR="003A2D73" w:rsidRPr="00C31E24" w:rsidDel="003A2D73" w:rsidRDefault="003A2D73" w:rsidP="00C201EF">
            <w:pPr>
              <w:pStyle w:val="TAL"/>
              <w:spacing w:line="256" w:lineRule="auto"/>
              <w:rPr>
                <w:del w:id="415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F5E9" w14:textId="424603EC" w:rsidR="003A2D73" w:rsidRPr="00C31E24" w:rsidDel="003A2D73" w:rsidRDefault="003A2D73" w:rsidP="00C201EF">
            <w:pPr>
              <w:pStyle w:val="TAL"/>
              <w:spacing w:line="256" w:lineRule="auto"/>
              <w:rPr>
                <w:del w:id="416" w:author="MCC160" w:date="2022-04-22T16:16:00Z"/>
                <w:b/>
                <w:bCs/>
              </w:rPr>
            </w:pPr>
            <w:del w:id="417" w:author="MCC160" w:date="2022-04-22T16:16:00Z">
              <w:r w:rsidRPr="00C31E24" w:rsidDel="003A2D73">
                <w:rPr>
                  <w:b/>
                  <w:bCs/>
                </w:rPr>
                <w:delText>MCVideo-Info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D0A6" w14:textId="131139E5" w:rsidR="003A2D73" w:rsidRPr="00C31E24" w:rsidDel="003A2D73" w:rsidRDefault="003A2D73" w:rsidP="00C201EF">
            <w:pPr>
              <w:pStyle w:val="TAL"/>
              <w:spacing w:line="256" w:lineRule="auto"/>
              <w:rPr>
                <w:del w:id="418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474" w14:textId="16E6D2C5" w:rsidR="003A2D73" w:rsidRPr="00C31E24" w:rsidDel="003A2D73" w:rsidRDefault="003A2D73" w:rsidP="00C201EF">
            <w:pPr>
              <w:pStyle w:val="TAL"/>
              <w:spacing w:line="256" w:lineRule="auto"/>
              <w:rPr>
                <w:del w:id="419" w:author="MCC160" w:date="2022-04-22T16:16:00Z"/>
              </w:rPr>
            </w:pPr>
          </w:p>
        </w:tc>
      </w:tr>
      <w:tr w:rsidR="003A2D73" w:rsidRPr="00C31E24" w:rsidDel="003A2D73" w14:paraId="791CDE21" w14:textId="153E1870" w:rsidTr="00C201EF">
        <w:trPr>
          <w:del w:id="420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6A53C" w14:textId="668A67DD" w:rsidR="003A2D73" w:rsidRPr="00C31E24" w:rsidDel="003A2D73" w:rsidRDefault="003A2D73" w:rsidP="00C201EF">
            <w:pPr>
              <w:pStyle w:val="TAL"/>
              <w:spacing w:line="256" w:lineRule="auto"/>
              <w:rPr>
                <w:del w:id="421" w:author="MCC160" w:date="2022-04-22T16:16:00Z"/>
              </w:rPr>
            </w:pPr>
            <w:del w:id="422" w:author="MCC160" w:date="2022-04-22T16:16:00Z">
              <w:r w:rsidRPr="00C31E24" w:rsidDel="003A2D73">
                <w:delText xml:space="preserve">    MIME-part-body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D54D" w14:textId="5C5AF9F8" w:rsidR="003A2D73" w:rsidRPr="00C31E24" w:rsidDel="003A2D73" w:rsidRDefault="003A2D73" w:rsidP="00C201EF">
            <w:pPr>
              <w:pStyle w:val="TAL"/>
              <w:spacing w:line="256" w:lineRule="auto"/>
              <w:rPr>
                <w:del w:id="423" w:author="MCC160" w:date="2022-04-22T16:16:00Z"/>
              </w:rPr>
            </w:pPr>
            <w:del w:id="424" w:author="MCC160" w:date="2022-04-22T16:16:00Z">
              <w:r w:rsidRPr="00C31E24" w:rsidDel="003A2D73">
                <w:delText>MCVideo-Info as described in Table 6.1.4.2.3.3-6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B108" w14:textId="29348DB1" w:rsidR="003A2D73" w:rsidRPr="00C31E24" w:rsidDel="003A2D73" w:rsidRDefault="003A2D73" w:rsidP="00C201EF">
            <w:pPr>
              <w:pStyle w:val="TAL"/>
              <w:spacing w:line="256" w:lineRule="auto"/>
              <w:rPr>
                <w:del w:id="425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5361" w14:textId="602C76AC" w:rsidR="003A2D73" w:rsidRPr="00C31E24" w:rsidDel="003A2D73" w:rsidRDefault="003A2D73" w:rsidP="00C201EF">
            <w:pPr>
              <w:pStyle w:val="TAL"/>
              <w:spacing w:line="256" w:lineRule="auto"/>
              <w:rPr>
                <w:del w:id="426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710E" w14:textId="24D1873E" w:rsidR="003A2D73" w:rsidRPr="00C31E24" w:rsidDel="003A2D73" w:rsidRDefault="003A2D73" w:rsidP="00C201EF">
            <w:pPr>
              <w:pStyle w:val="TAL"/>
              <w:spacing w:line="256" w:lineRule="auto"/>
              <w:rPr>
                <w:del w:id="427" w:author="MCC160" w:date="2022-04-22T16:16:00Z"/>
              </w:rPr>
            </w:pPr>
          </w:p>
        </w:tc>
      </w:tr>
      <w:tr w:rsidR="003A2D73" w:rsidRPr="00C31E24" w:rsidDel="003A2D73" w14:paraId="12CBE81A" w14:textId="5D6A37A5" w:rsidTr="00C201EF">
        <w:trPr>
          <w:del w:id="428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9318" w14:textId="43D7D35A" w:rsidR="003A2D73" w:rsidRPr="00C31E24" w:rsidDel="003A2D73" w:rsidRDefault="003A2D73" w:rsidP="00C201EF">
            <w:pPr>
              <w:pStyle w:val="TAL"/>
              <w:spacing w:line="256" w:lineRule="auto"/>
              <w:rPr>
                <w:del w:id="429" w:author="MCC160" w:date="2022-04-22T16:16:00Z"/>
              </w:rPr>
            </w:pPr>
            <w:del w:id="430" w:author="MCC160" w:date="2022-04-22T16:16:00Z">
              <w:r w:rsidRPr="00C31E24" w:rsidDel="003A2D73">
                <w:delText xml:space="preserve">  MIME body part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EA58" w14:textId="49D3F25F" w:rsidR="003A2D73" w:rsidRPr="00C31E24" w:rsidDel="003A2D73" w:rsidRDefault="003A2D73" w:rsidP="00C201EF">
            <w:pPr>
              <w:pStyle w:val="TAL"/>
              <w:spacing w:line="256" w:lineRule="auto"/>
              <w:rPr>
                <w:del w:id="431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F7A8" w14:textId="76B020BA" w:rsidR="003A2D73" w:rsidRPr="00C31E24" w:rsidDel="003A2D73" w:rsidRDefault="003A2D73" w:rsidP="00C201EF">
            <w:pPr>
              <w:pStyle w:val="TAL"/>
              <w:spacing w:line="256" w:lineRule="auto"/>
              <w:rPr>
                <w:del w:id="432" w:author="MCC160" w:date="2022-04-22T16:16:00Z"/>
                <w:b/>
                <w:bCs/>
              </w:rPr>
            </w:pPr>
            <w:del w:id="433" w:author="MCC160" w:date="2022-04-22T16:16:00Z">
              <w:r w:rsidRPr="00C31E24" w:rsidDel="003A2D73">
                <w:rPr>
                  <w:b/>
                  <w:bCs/>
                </w:rPr>
                <w:delText>PIDF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98AA" w14:textId="5DE48910" w:rsidR="003A2D73" w:rsidRPr="00C31E24" w:rsidDel="003A2D73" w:rsidRDefault="003A2D73" w:rsidP="00C201EF">
            <w:pPr>
              <w:pStyle w:val="TAL"/>
              <w:spacing w:line="256" w:lineRule="auto"/>
              <w:rPr>
                <w:del w:id="434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60D0" w14:textId="236B10A4" w:rsidR="003A2D73" w:rsidRPr="00C31E24" w:rsidDel="003A2D73" w:rsidRDefault="003A2D73" w:rsidP="00C201EF">
            <w:pPr>
              <w:pStyle w:val="TAL"/>
              <w:spacing w:line="256" w:lineRule="auto"/>
              <w:rPr>
                <w:del w:id="435" w:author="MCC160" w:date="2022-04-22T16:16:00Z"/>
              </w:rPr>
            </w:pPr>
          </w:p>
        </w:tc>
      </w:tr>
      <w:tr w:rsidR="003A2D73" w:rsidRPr="00C31E24" w:rsidDel="003A2D73" w14:paraId="3D8E2504" w14:textId="4CEF99BF" w:rsidTr="00C201EF">
        <w:trPr>
          <w:del w:id="436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3ED6F" w14:textId="5C3DEB4E" w:rsidR="003A2D73" w:rsidRPr="00C31E24" w:rsidDel="003A2D73" w:rsidRDefault="003A2D73" w:rsidP="00C201EF">
            <w:pPr>
              <w:pStyle w:val="TAL"/>
              <w:spacing w:line="256" w:lineRule="auto"/>
              <w:rPr>
                <w:del w:id="437" w:author="MCC160" w:date="2022-04-22T16:16:00Z"/>
              </w:rPr>
            </w:pPr>
            <w:del w:id="438" w:author="MCC160" w:date="2022-04-22T16:16:00Z">
              <w:r w:rsidRPr="00C31E24" w:rsidDel="003A2D73">
                <w:delText xml:space="preserve">    MIME-part-body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99CF" w14:textId="0F45B8A5" w:rsidR="003A2D73" w:rsidRPr="00C31E24" w:rsidDel="003A2D73" w:rsidRDefault="003A2D73" w:rsidP="00C201EF">
            <w:pPr>
              <w:pStyle w:val="TAL"/>
              <w:spacing w:line="256" w:lineRule="auto"/>
              <w:rPr>
                <w:del w:id="439" w:author="MCC160" w:date="2022-04-22T16:16:00Z"/>
              </w:rPr>
            </w:pPr>
            <w:del w:id="440" w:author="MCC160" w:date="2022-04-22T16:16:00Z">
              <w:r w:rsidRPr="00C31E24" w:rsidDel="003A2D73">
                <w:delText>PIDF as described in Table 6.1.4.2.3.3-7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75E9" w14:textId="00C94545" w:rsidR="003A2D73" w:rsidRPr="00C31E24" w:rsidDel="003A2D73" w:rsidRDefault="003A2D73" w:rsidP="00C201EF">
            <w:pPr>
              <w:pStyle w:val="TAL"/>
              <w:spacing w:line="256" w:lineRule="auto"/>
              <w:rPr>
                <w:del w:id="441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5211" w14:textId="44732BCD" w:rsidR="003A2D73" w:rsidRPr="00C31E24" w:rsidDel="003A2D73" w:rsidRDefault="003A2D73" w:rsidP="00C201EF">
            <w:pPr>
              <w:pStyle w:val="TAL"/>
              <w:spacing w:line="256" w:lineRule="auto"/>
              <w:rPr>
                <w:del w:id="442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61FE" w14:textId="1164391C" w:rsidR="003A2D73" w:rsidRPr="00C31E24" w:rsidDel="003A2D73" w:rsidRDefault="003A2D73" w:rsidP="00C201EF">
            <w:pPr>
              <w:pStyle w:val="TAL"/>
              <w:spacing w:line="256" w:lineRule="auto"/>
              <w:rPr>
                <w:del w:id="443" w:author="MCC160" w:date="2022-04-22T16:16:00Z"/>
              </w:rPr>
            </w:pPr>
          </w:p>
        </w:tc>
      </w:tr>
    </w:tbl>
    <w:p w14:paraId="112ED8D5" w14:textId="1EEA2588" w:rsidR="003A2D73" w:rsidRPr="00C31E24" w:rsidDel="003A2D73" w:rsidRDefault="003A2D73" w:rsidP="003A2D73">
      <w:pPr>
        <w:rPr>
          <w:del w:id="444" w:author="MCC160" w:date="2022-04-22T16:16:00Z"/>
        </w:rPr>
      </w:pPr>
    </w:p>
    <w:p w14:paraId="4D4116B4" w14:textId="6AC8E5CE" w:rsidR="003A2D73" w:rsidRPr="00C31E24" w:rsidDel="003A2D73" w:rsidRDefault="003A2D73" w:rsidP="003A2D73">
      <w:pPr>
        <w:pStyle w:val="TH"/>
        <w:rPr>
          <w:del w:id="445" w:author="MCC160" w:date="2022-04-22T16:16:00Z"/>
        </w:rPr>
      </w:pPr>
      <w:del w:id="446" w:author="MCC160" w:date="2022-04-22T16:16:00Z">
        <w:r w:rsidRPr="00C31E24" w:rsidDel="003A2D73">
          <w:delText xml:space="preserve">Table 6.1.4.2.3.3-6: </w:delText>
        </w:r>
        <w:r w:rsidRPr="00C31E24" w:rsidDel="003A2D73">
          <w:rPr>
            <w:lang w:eastAsia="ko-KR"/>
          </w:rPr>
          <w:delText>MCVideo-Info in SIP PUBLISH</w:delText>
        </w:r>
        <w:r w:rsidRPr="00C31E24" w:rsidDel="003A2D73">
          <w:delText xml:space="preserve"> (Table 6.1.4.2.3.3-5)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126"/>
        <w:gridCol w:w="2126"/>
        <w:gridCol w:w="1418"/>
        <w:gridCol w:w="1134"/>
      </w:tblGrid>
      <w:tr w:rsidR="003A2D73" w:rsidRPr="00C31E24" w:rsidDel="003A2D73" w14:paraId="03A75A0C" w14:textId="3495311F" w:rsidTr="00C201EF">
        <w:trPr>
          <w:del w:id="447" w:author="MCC160" w:date="2022-04-22T16:16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E17D" w14:textId="7E94FC04" w:rsidR="003A2D73" w:rsidRPr="00C31E24" w:rsidDel="003A2D73" w:rsidRDefault="003A2D73" w:rsidP="00C201EF">
            <w:pPr>
              <w:pStyle w:val="TAL"/>
              <w:spacing w:line="256" w:lineRule="auto"/>
              <w:rPr>
                <w:del w:id="448" w:author="MCC160" w:date="2022-04-22T16:16:00Z"/>
              </w:rPr>
            </w:pPr>
            <w:del w:id="449" w:author="MCC160" w:date="2022-04-22T16:16:00Z">
              <w:r w:rsidRPr="00C31E24" w:rsidDel="003A2D73">
                <w:delText>Derivation Path: TS 36.579-1 [2], Table 5.5.3.2.1-2</w:delText>
              </w:r>
            </w:del>
          </w:p>
        </w:tc>
      </w:tr>
      <w:tr w:rsidR="003A2D73" w:rsidRPr="00C31E24" w:rsidDel="003A2D73" w14:paraId="35AC208F" w14:textId="7B026660" w:rsidTr="00C201EF">
        <w:trPr>
          <w:del w:id="450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2579" w14:textId="04296F0E" w:rsidR="003A2D73" w:rsidRPr="00C31E24" w:rsidDel="003A2D73" w:rsidRDefault="003A2D73" w:rsidP="00C201EF">
            <w:pPr>
              <w:pStyle w:val="TAH"/>
              <w:spacing w:line="256" w:lineRule="auto"/>
              <w:rPr>
                <w:del w:id="451" w:author="MCC160" w:date="2022-04-22T16:16:00Z"/>
              </w:rPr>
            </w:pPr>
            <w:del w:id="452" w:author="MCC160" w:date="2022-04-22T16:16:00Z">
              <w:r w:rsidRPr="00C31E24" w:rsidDel="003A2D73">
                <w:delText>Information Element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865C1" w14:textId="4F5F5C4F" w:rsidR="003A2D73" w:rsidRPr="00C31E24" w:rsidDel="003A2D73" w:rsidRDefault="003A2D73" w:rsidP="00C201EF">
            <w:pPr>
              <w:pStyle w:val="TAH"/>
              <w:spacing w:line="256" w:lineRule="auto"/>
              <w:rPr>
                <w:del w:id="453" w:author="MCC160" w:date="2022-04-22T16:16:00Z"/>
              </w:rPr>
            </w:pPr>
            <w:del w:id="454" w:author="MCC160" w:date="2022-04-22T16:16:00Z">
              <w:r w:rsidRPr="00C31E24" w:rsidDel="003A2D73">
                <w:delText>Value/remark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6BF0" w14:textId="7CAB0D48" w:rsidR="003A2D73" w:rsidRPr="00C31E24" w:rsidDel="003A2D73" w:rsidRDefault="003A2D73" w:rsidP="00C201EF">
            <w:pPr>
              <w:pStyle w:val="TAH"/>
              <w:spacing w:line="256" w:lineRule="auto"/>
              <w:rPr>
                <w:del w:id="455" w:author="MCC160" w:date="2022-04-22T16:16:00Z"/>
              </w:rPr>
            </w:pPr>
            <w:del w:id="456" w:author="MCC160" w:date="2022-04-22T16:16:00Z">
              <w:r w:rsidRPr="00C31E24" w:rsidDel="003A2D73">
                <w:delText>Comment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B354" w14:textId="568A8A39" w:rsidR="003A2D73" w:rsidRPr="00C31E24" w:rsidDel="003A2D73" w:rsidRDefault="003A2D73" w:rsidP="00C201EF">
            <w:pPr>
              <w:pStyle w:val="TAH"/>
              <w:spacing w:line="256" w:lineRule="auto"/>
              <w:rPr>
                <w:del w:id="457" w:author="MCC160" w:date="2022-04-22T16:16:00Z"/>
              </w:rPr>
            </w:pPr>
            <w:del w:id="458" w:author="MCC160" w:date="2022-04-22T16:16:00Z">
              <w:r w:rsidRPr="00C31E24" w:rsidDel="003A2D73">
                <w:delText>Reference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4887" w14:textId="5044D093" w:rsidR="003A2D73" w:rsidRPr="00C31E24" w:rsidDel="003A2D73" w:rsidRDefault="003A2D73" w:rsidP="00C201EF">
            <w:pPr>
              <w:pStyle w:val="TAH"/>
              <w:spacing w:line="256" w:lineRule="auto"/>
              <w:rPr>
                <w:del w:id="459" w:author="MCC160" w:date="2022-04-22T16:16:00Z"/>
              </w:rPr>
            </w:pPr>
            <w:del w:id="460" w:author="MCC160" w:date="2022-04-22T16:16:00Z">
              <w:r w:rsidRPr="00C31E24" w:rsidDel="003A2D73">
                <w:delText>Condition</w:delText>
              </w:r>
            </w:del>
          </w:p>
        </w:tc>
      </w:tr>
      <w:tr w:rsidR="003A2D73" w:rsidRPr="00C31E24" w:rsidDel="003A2D73" w14:paraId="57E2DFEE" w14:textId="039AEA8D" w:rsidTr="00C201EF">
        <w:trPr>
          <w:del w:id="461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9ECA9" w14:textId="75BA427B" w:rsidR="003A2D73" w:rsidRPr="00C31E24" w:rsidDel="003A2D73" w:rsidRDefault="003A2D73" w:rsidP="00C201EF">
            <w:pPr>
              <w:pStyle w:val="TAL"/>
              <w:spacing w:line="256" w:lineRule="auto"/>
              <w:rPr>
                <w:del w:id="462" w:author="MCC160" w:date="2022-04-22T16:16:00Z"/>
              </w:rPr>
            </w:pPr>
            <w:del w:id="463" w:author="MCC160" w:date="2022-04-22T16:16:00Z">
              <w:r w:rsidRPr="00C31E24" w:rsidDel="003A2D73">
                <w:delText>mcvideoinfo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D9A7" w14:textId="05955449" w:rsidR="003A2D73" w:rsidRPr="00C31E24" w:rsidDel="003A2D73" w:rsidRDefault="003A2D73" w:rsidP="00C201EF">
            <w:pPr>
              <w:pStyle w:val="TAL"/>
              <w:spacing w:line="256" w:lineRule="auto"/>
              <w:rPr>
                <w:del w:id="464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8F5E" w14:textId="4CCF21B3" w:rsidR="003A2D73" w:rsidRPr="00C31E24" w:rsidDel="003A2D73" w:rsidRDefault="003A2D73" w:rsidP="00C201EF">
            <w:pPr>
              <w:pStyle w:val="TAL"/>
              <w:spacing w:line="256" w:lineRule="auto"/>
              <w:rPr>
                <w:del w:id="465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EFBA" w14:textId="414CBE2C" w:rsidR="003A2D73" w:rsidRPr="00C31E24" w:rsidDel="003A2D73" w:rsidRDefault="003A2D73" w:rsidP="00C201EF">
            <w:pPr>
              <w:pStyle w:val="TAL"/>
              <w:spacing w:line="256" w:lineRule="auto"/>
              <w:rPr>
                <w:del w:id="466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37F98" w14:textId="38287846" w:rsidR="003A2D73" w:rsidRPr="00C31E24" w:rsidDel="003A2D73" w:rsidRDefault="003A2D73" w:rsidP="00C201EF">
            <w:pPr>
              <w:pStyle w:val="TAL"/>
              <w:spacing w:line="256" w:lineRule="auto"/>
              <w:rPr>
                <w:del w:id="467" w:author="MCC160" w:date="2022-04-22T16:16:00Z"/>
              </w:rPr>
            </w:pPr>
          </w:p>
        </w:tc>
      </w:tr>
      <w:tr w:rsidR="003A2D73" w:rsidRPr="00C31E24" w:rsidDel="003A2D73" w14:paraId="2A36972C" w14:textId="2C208AE9" w:rsidTr="00C201EF">
        <w:trPr>
          <w:del w:id="468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59503" w14:textId="47474BF0" w:rsidR="003A2D73" w:rsidRPr="00C31E24" w:rsidDel="003A2D73" w:rsidRDefault="003A2D73" w:rsidP="00C201EF">
            <w:pPr>
              <w:pStyle w:val="TAL"/>
              <w:spacing w:line="256" w:lineRule="auto"/>
              <w:rPr>
                <w:del w:id="469" w:author="MCC160" w:date="2022-04-22T16:16:00Z"/>
              </w:rPr>
            </w:pPr>
            <w:del w:id="470" w:author="MCC160" w:date="2022-04-22T16:16:00Z">
              <w:r w:rsidRPr="00C31E24" w:rsidDel="003A2D73">
                <w:delText xml:space="preserve">  mcvideo-Params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6EFB" w14:textId="1539132D" w:rsidR="003A2D73" w:rsidRPr="00C31E24" w:rsidDel="003A2D73" w:rsidRDefault="003A2D73" w:rsidP="00C201EF">
            <w:pPr>
              <w:pStyle w:val="TAL"/>
              <w:spacing w:line="256" w:lineRule="auto"/>
              <w:rPr>
                <w:del w:id="471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5352" w14:textId="49A168C8" w:rsidR="003A2D73" w:rsidRPr="00C31E24" w:rsidDel="003A2D73" w:rsidRDefault="003A2D73" w:rsidP="00C201EF">
            <w:pPr>
              <w:pStyle w:val="TAL"/>
              <w:spacing w:line="256" w:lineRule="auto"/>
              <w:rPr>
                <w:del w:id="472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5D36" w14:textId="503DACC7" w:rsidR="003A2D73" w:rsidRPr="00C31E24" w:rsidDel="003A2D73" w:rsidRDefault="003A2D73" w:rsidP="00C201EF">
            <w:pPr>
              <w:pStyle w:val="TAL"/>
              <w:spacing w:line="256" w:lineRule="auto"/>
              <w:rPr>
                <w:del w:id="473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1B417" w14:textId="691A2C40" w:rsidR="003A2D73" w:rsidRPr="00C31E24" w:rsidDel="003A2D73" w:rsidRDefault="003A2D73" w:rsidP="00C201EF">
            <w:pPr>
              <w:pStyle w:val="TAL"/>
              <w:spacing w:line="256" w:lineRule="auto"/>
              <w:rPr>
                <w:del w:id="474" w:author="MCC160" w:date="2022-04-22T16:16:00Z"/>
              </w:rPr>
            </w:pPr>
          </w:p>
        </w:tc>
      </w:tr>
      <w:tr w:rsidR="003A2D73" w:rsidRPr="00C31E24" w:rsidDel="003A2D73" w14:paraId="073A298B" w14:textId="694D59D5" w:rsidTr="00C201EF">
        <w:trPr>
          <w:del w:id="475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2B09" w14:textId="3475CF6B" w:rsidR="003A2D73" w:rsidRPr="00C31E24" w:rsidDel="003A2D73" w:rsidRDefault="003A2D73" w:rsidP="00C201EF">
            <w:pPr>
              <w:pStyle w:val="TAL"/>
              <w:spacing w:line="256" w:lineRule="auto"/>
              <w:rPr>
                <w:del w:id="476" w:author="MCC160" w:date="2022-04-22T16:16:00Z"/>
              </w:rPr>
            </w:pPr>
            <w:del w:id="477" w:author="MCC160" w:date="2022-04-22T16:16:00Z">
              <w:r w:rsidRPr="00C31E24" w:rsidDel="003A2D73">
                <w:delText xml:space="preserve">    mcvideo-request-uri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A6A6" w14:textId="57235434" w:rsidR="003A2D73" w:rsidRPr="00C31E24" w:rsidDel="003A2D73" w:rsidRDefault="003A2D73" w:rsidP="00C201EF">
            <w:pPr>
              <w:pStyle w:val="TAL"/>
              <w:spacing w:line="256" w:lineRule="auto"/>
              <w:rPr>
                <w:del w:id="478" w:author="MCC160" w:date="2022-04-22T16:16:00Z"/>
              </w:rPr>
            </w:pPr>
            <w:del w:id="479" w:author="MCC160" w:date="2022-04-22T16:16:00Z">
              <w:r w:rsidRPr="00C31E24" w:rsidDel="003A2D73">
                <w:delText>px_MCVideo_ID_User_A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18DB" w14:textId="016245F5" w:rsidR="003A2D73" w:rsidRPr="00C31E24" w:rsidDel="003A2D73" w:rsidRDefault="003A2D73" w:rsidP="00C201EF">
            <w:pPr>
              <w:pStyle w:val="TAL"/>
              <w:spacing w:line="256" w:lineRule="auto"/>
              <w:rPr>
                <w:del w:id="480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4846" w14:textId="32226D2B" w:rsidR="003A2D73" w:rsidRPr="00C31E24" w:rsidDel="003A2D73" w:rsidRDefault="003A2D73" w:rsidP="00C201EF">
            <w:pPr>
              <w:pStyle w:val="TAL"/>
              <w:spacing w:line="256" w:lineRule="auto"/>
              <w:rPr>
                <w:del w:id="481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2808C" w14:textId="6DC2E80E" w:rsidR="003A2D73" w:rsidRPr="00C31E24" w:rsidDel="003A2D73" w:rsidRDefault="003A2D73" w:rsidP="00C201EF">
            <w:pPr>
              <w:pStyle w:val="TAL"/>
              <w:spacing w:line="256" w:lineRule="auto"/>
              <w:rPr>
                <w:del w:id="482" w:author="MCC160" w:date="2022-04-22T16:16:00Z"/>
              </w:rPr>
            </w:pPr>
          </w:p>
        </w:tc>
      </w:tr>
    </w:tbl>
    <w:p w14:paraId="5D587330" w14:textId="577C2275" w:rsidR="003A2D73" w:rsidRPr="00C31E24" w:rsidDel="003A2D73" w:rsidRDefault="003A2D73" w:rsidP="003A2D73">
      <w:pPr>
        <w:rPr>
          <w:del w:id="483" w:author="MCC160" w:date="2022-04-22T16:16:00Z"/>
        </w:rPr>
      </w:pPr>
    </w:p>
    <w:p w14:paraId="2547F366" w14:textId="774EC901" w:rsidR="003A2D73" w:rsidRPr="00C31E24" w:rsidDel="003A2D73" w:rsidRDefault="003A2D73" w:rsidP="003A2D73">
      <w:pPr>
        <w:pStyle w:val="TH"/>
        <w:rPr>
          <w:del w:id="484" w:author="MCC160" w:date="2022-04-22T16:16:00Z"/>
        </w:rPr>
      </w:pPr>
      <w:del w:id="485" w:author="MCC160" w:date="2022-04-22T16:16:00Z">
        <w:r w:rsidRPr="00C31E24" w:rsidDel="003A2D73">
          <w:delText xml:space="preserve">Table 6.1.4.2.3.3-7: </w:delText>
        </w:r>
        <w:r w:rsidRPr="00C31E24" w:rsidDel="003A2D73">
          <w:rPr>
            <w:lang w:eastAsia="ko-KR"/>
          </w:rPr>
          <w:delText>PIDF in SIP PUBLISH</w:delText>
        </w:r>
        <w:r w:rsidRPr="00C31E24" w:rsidDel="003A2D73">
          <w:delText xml:space="preserve"> (Table 6.1.4.2.3.3-5)</w:delText>
        </w:r>
      </w:del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3A2D73" w:rsidRPr="00C31E24" w:rsidDel="003A2D73" w14:paraId="4D02E54B" w14:textId="27F1E98B" w:rsidTr="00C201EF">
        <w:trPr>
          <w:del w:id="486" w:author="MCC160" w:date="2022-04-22T16:16:00Z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464D" w14:textId="2E41A8B5" w:rsidR="003A2D73" w:rsidRPr="00C31E24" w:rsidDel="003A2D73" w:rsidRDefault="003A2D73" w:rsidP="00C201EF">
            <w:pPr>
              <w:pStyle w:val="TAL"/>
              <w:spacing w:line="256" w:lineRule="auto"/>
              <w:rPr>
                <w:del w:id="487" w:author="MCC160" w:date="2022-04-22T16:16:00Z"/>
              </w:rPr>
            </w:pPr>
            <w:del w:id="488" w:author="MCC160" w:date="2022-04-22T16:16:00Z">
              <w:r w:rsidRPr="00C31E24" w:rsidDel="003A2D73">
                <w:delText>Derivation Path: TS 36.579-1 [2], Table 5.5.3.5.1-2, condition AFFILIATION</w:delText>
              </w:r>
            </w:del>
          </w:p>
        </w:tc>
      </w:tr>
    </w:tbl>
    <w:p w14:paraId="0323489D" w14:textId="06993F68" w:rsidR="003A2D73" w:rsidRPr="00C31E24" w:rsidDel="003A2D73" w:rsidRDefault="003A2D73" w:rsidP="003A2D73">
      <w:pPr>
        <w:rPr>
          <w:del w:id="489" w:author="MCC160" w:date="2022-04-22T16:16:00Z"/>
        </w:rPr>
      </w:pPr>
    </w:p>
    <w:p w14:paraId="7BA564C1" w14:textId="7CBD727A" w:rsidR="003A2D73" w:rsidRPr="00C31E24" w:rsidDel="003A2D73" w:rsidRDefault="003A2D73" w:rsidP="003A2D73">
      <w:pPr>
        <w:pStyle w:val="TH"/>
        <w:rPr>
          <w:del w:id="490" w:author="MCC160" w:date="2022-04-22T16:16:00Z"/>
        </w:rPr>
      </w:pPr>
      <w:del w:id="491" w:author="MCC160" w:date="2022-04-22T16:16:00Z">
        <w:r w:rsidRPr="00C31E24" w:rsidDel="003A2D73">
          <w:delText>Table 6.1.4.2.3.3-8: SIP NOTIFY (step 4, Table 6.1.4.2.3.2-1; step 4, TS 36.579-1 [2] Table 5.3.34.3-1)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126"/>
        <w:gridCol w:w="2126"/>
        <w:gridCol w:w="1418"/>
        <w:gridCol w:w="1134"/>
      </w:tblGrid>
      <w:tr w:rsidR="003A2D73" w:rsidRPr="00C31E24" w:rsidDel="003A2D73" w14:paraId="7F671C86" w14:textId="52B97E40" w:rsidTr="00C201EF">
        <w:trPr>
          <w:del w:id="492" w:author="MCC160" w:date="2022-04-22T16:16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74963" w14:textId="76A929E7" w:rsidR="003A2D73" w:rsidRPr="00C31E24" w:rsidDel="003A2D73" w:rsidRDefault="003A2D73" w:rsidP="00C201EF">
            <w:pPr>
              <w:pStyle w:val="TAL"/>
              <w:spacing w:line="256" w:lineRule="auto"/>
              <w:rPr>
                <w:del w:id="493" w:author="MCC160" w:date="2022-04-22T16:16:00Z"/>
              </w:rPr>
            </w:pPr>
            <w:del w:id="494" w:author="MCC160" w:date="2022-04-22T16:16:00Z">
              <w:r w:rsidRPr="00C31E24" w:rsidDel="003A2D73">
                <w:delText>Derivation Path: TS 36.579-1 [2], Table 5.5.2.8-1, condition PRESENCE-EVENT</w:delText>
              </w:r>
            </w:del>
          </w:p>
        </w:tc>
      </w:tr>
      <w:tr w:rsidR="003A2D73" w:rsidRPr="00C31E24" w:rsidDel="003A2D73" w14:paraId="55D5ED00" w14:textId="56A7A7AD" w:rsidTr="00C201EF">
        <w:trPr>
          <w:del w:id="495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3E69" w14:textId="2E904010" w:rsidR="003A2D73" w:rsidRPr="00C31E24" w:rsidDel="003A2D73" w:rsidRDefault="003A2D73" w:rsidP="00C201EF">
            <w:pPr>
              <w:pStyle w:val="TAH"/>
              <w:spacing w:line="256" w:lineRule="auto"/>
              <w:rPr>
                <w:del w:id="496" w:author="MCC160" w:date="2022-04-22T16:16:00Z"/>
              </w:rPr>
            </w:pPr>
            <w:del w:id="497" w:author="MCC160" w:date="2022-04-22T16:16:00Z">
              <w:r w:rsidRPr="00C31E24" w:rsidDel="003A2D73">
                <w:delText>Information Element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1430" w14:textId="00ABC56E" w:rsidR="003A2D73" w:rsidRPr="00C31E24" w:rsidDel="003A2D73" w:rsidRDefault="003A2D73" w:rsidP="00C201EF">
            <w:pPr>
              <w:pStyle w:val="TAH"/>
              <w:spacing w:line="256" w:lineRule="auto"/>
              <w:rPr>
                <w:del w:id="498" w:author="MCC160" w:date="2022-04-22T16:16:00Z"/>
              </w:rPr>
            </w:pPr>
            <w:del w:id="499" w:author="MCC160" w:date="2022-04-22T16:16:00Z">
              <w:r w:rsidRPr="00C31E24" w:rsidDel="003A2D73">
                <w:delText>Value/remark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71AA" w14:textId="1E1CC20D" w:rsidR="003A2D73" w:rsidRPr="00C31E24" w:rsidDel="003A2D73" w:rsidRDefault="003A2D73" w:rsidP="00C201EF">
            <w:pPr>
              <w:pStyle w:val="TAH"/>
              <w:spacing w:line="256" w:lineRule="auto"/>
              <w:rPr>
                <w:del w:id="500" w:author="MCC160" w:date="2022-04-22T16:16:00Z"/>
              </w:rPr>
            </w:pPr>
            <w:del w:id="501" w:author="MCC160" w:date="2022-04-22T16:16:00Z">
              <w:r w:rsidRPr="00C31E24" w:rsidDel="003A2D73">
                <w:delText>Comment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8D1A" w14:textId="3A60301F" w:rsidR="003A2D73" w:rsidRPr="00C31E24" w:rsidDel="003A2D73" w:rsidRDefault="003A2D73" w:rsidP="00C201EF">
            <w:pPr>
              <w:pStyle w:val="TAH"/>
              <w:spacing w:line="256" w:lineRule="auto"/>
              <w:rPr>
                <w:del w:id="502" w:author="MCC160" w:date="2022-04-22T16:16:00Z"/>
              </w:rPr>
            </w:pPr>
            <w:del w:id="503" w:author="MCC160" w:date="2022-04-22T16:16:00Z">
              <w:r w:rsidRPr="00C31E24" w:rsidDel="003A2D73">
                <w:delText>Reference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F1283" w14:textId="31E26E21" w:rsidR="003A2D73" w:rsidRPr="00C31E24" w:rsidDel="003A2D73" w:rsidRDefault="003A2D73" w:rsidP="00C201EF">
            <w:pPr>
              <w:pStyle w:val="TAH"/>
              <w:spacing w:line="256" w:lineRule="auto"/>
              <w:rPr>
                <w:del w:id="504" w:author="MCC160" w:date="2022-04-22T16:16:00Z"/>
              </w:rPr>
            </w:pPr>
            <w:del w:id="505" w:author="MCC160" w:date="2022-04-22T16:16:00Z">
              <w:r w:rsidRPr="00C31E24" w:rsidDel="003A2D73">
                <w:delText>Condition</w:delText>
              </w:r>
            </w:del>
          </w:p>
        </w:tc>
      </w:tr>
      <w:tr w:rsidR="003A2D73" w:rsidRPr="00C31E24" w:rsidDel="003A2D73" w14:paraId="334EB5EF" w14:textId="4424C1A2" w:rsidTr="00C201EF">
        <w:trPr>
          <w:del w:id="506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08CC" w14:textId="24D2E47D" w:rsidR="003A2D73" w:rsidRPr="00C31E24" w:rsidDel="003A2D73" w:rsidRDefault="003A2D73" w:rsidP="00C201EF">
            <w:pPr>
              <w:pStyle w:val="TAL"/>
              <w:spacing w:line="256" w:lineRule="auto"/>
              <w:rPr>
                <w:del w:id="507" w:author="MCC160" w:date="2022-04-22T16:16:00Z"/>
                <w:b/>
                <w:bCs/>
              </w:rPr>
            </w:pPr>
            <w:del w:id="508" w:author="MCC160" w:date="2022-04-22T16:16:00Z">
              <w:r w:rsidRPr="00C31E24" w:rsidDel="003A2D73">
                <w:rPr>
                  <w:b/>
                  <w:bCs/>
                </w:rPr>
                <w:delText>Message-body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2DE4" w14:textId="49944DFA" w:rsidR="003A2D73" w:rsidRPr="00C31E24" w:rsidDel="003A2D73" w:rsidRDefault="003A2D73" w:rsidP="00C201EF">
            <w:pPr>
              <w:pStyle w:val="TAL"/>
              <w:spacing w:line="256" w:lineRule="auto"/>
              <w:rPr>
                <w:del w:id="509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24A6" w14:textId="59803CFF" w:rsidR="003A2D73" w:rsidRPr="00C31E24" w:rsidDel="003A2D73" w:rsidRDefault="003A2D73" w:rsidP="00C201EF">
            <w:pPr>
              <w:pStyle w:val="TAL"/>
              <w:spacing w:line="256" w:lineRule="auto"/>
              <w:rPr>
                <w:del w:id="510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BD37" w14:textId="27B0DFED" w:rsidR="003A2D73" w:rsidRPr="00C31E24" w:rsidDel="003A2D73" w:rsidRDefault="003A2D73" w:rsidP="00C201EF">
            <w:pPr>
              <w:pStyle w:val="TAL"/>
              <w:spacing w:line="256" w:lineRule="auto"/>
              <w:rPr>
                <w:del w:id="511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A757" w14:textId="478B400B" w:rsidR="003A2D73" w:rsidRPr="00C31E24" w:rsidDel="003A2D73" w:rsidRDefault="003A2D73" w:rsidP="00C201EF">
            <w:pPr>
              <w:pStyle w:val="TAL"/>
              <w:spacing w:line="256" w:lineRule="auto"/>
              <w:rPr>
                <w:del w:id="512" w:author="MCC160" w:date="2022-04-22T16:16:00Z"/>
              </w:rPr>
            </w:pPr>
          </w:p>
        </w:tc>
      </w:tr>
      <w:tr w:rsidR="003A2D73" w:rsidRPr="00C31E24" w:rsidDel="003A2D73" w14:paraId="529248FF" w14:textId="2F22651B" w:rsidTr="00C201EF">
        <w:trPr>
          <w:del w:id="513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5914" w14:textId="1D941747" w:rsidR="003A2D73" w:rsidRPr="00C31E24" w:rsidDel="003A2D73" w:rsidRDefault="003A2D73" w:rsidP="00C201EF">
            <w:pPr>
              <w:pStyle w:val="TAL"/>
              <w:spacing w:line="256" w:lineRule="auto"/>
              <w:rPr>
                <w:del w:id="514" w:author="MCC160" w:date="2022-04-22T16:16:00Z"/>
              </w:rPr>
            </w:pPr>
            <w:del w:id="515" w:author="MCC160" w:date="2022-04-22T16:16:00Z">
              <w:r w:rsidRPr="00C31E24" w:rsidDel="003A2D73">
                <w:delText xml:space="preserve">  MIME body part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4A81" w14:textId="554DAFA5" w:rsidR="003A2D73" w:rsidRPr="00C31E24" w:rsidDel="003A2D73" w:rsidRDefault="003A2D73" w:rsidP="00C201EF">
            <w:pPr>
              <w:pStyle w:val="TAL"/>
              <w:spacing w:line="256" w:lineRule="auto"/>
              <w:rPr>
                <w:del w:id="516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029E" w14:textId="734CFBE0" w:rsidR="003A2D73" w:rsidRPr="00C31E24" w:rsidDel="003A2D73" w:rsidRDefault="003A2D73" w:rsidP="00C201EF">
            <w:pPr>
              <w:pStyle w:val="TAL"/>
              <w:spacing w:line="256" w:lineRule="auto"/>
              <w:rPr>
                <w:del w:id="517" w:author="MCC160" w:date="2022-04-22T16:16:00Z"/>
                <w:b/>
                <w:bCs/>
              </w:rPr>
            </w:pPr>
            <w:del w:id="518" w:author="MCC160" w:date="2022-04-22T16:16:00Z">
              <w:r w:rsidRPr="00C31E24" w:rsidDel="003A2D73">
                <w:rPr>
                  <w:b/>
                  <w:bCs/>
                </w:rPr>
                <w:delText>PIDF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3361" w14:textId="6B67A7D9" w:rsidR="003A2D73" w:rsidRPr="00C31E24" w:rsidDel="003A2D73" w:rsidRDefault="003A2D73" w:rsidP="00C201EF">
            <w:pPr>
              <w:pStyle w:val="TAL"/>
              <w:spacing w:line="256" w:lineRule="auto"/>
              <w:rPr>
                <w:del w:id="519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CAC2" w14:textId="029F2A32" w:rsidR="003A2D73" w:rsidRPr="00C31E24" w:rsidDel="003A2D73" w:rsidRDefault="003A2D73" w:rsidP="00C201EF">
            <w:pPr>
              <w:pStyle w:val="TAL"/>
              <w:spacing w:line="256" w:lineRule="auto"/>
              <w:rPr>
                <w:del w:id="520" w:author="MCC160" w:date="2022-04-22T16:16:00Z"/>
              </w:rPr>
            </w:pPr>
          </w:p>
        </w:tc>
      </w:tr>
      <w:tr w:rsidR="003A2D73" w:rsidRPr="00C31E24" w:rsidDel="003A2D73" w14:paraId="07B74F57" w14:textId="57C82934" w:rsidTr="00C201EF">
        <w:trPr>
          <w:del w:id="521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74B48" w14:textId="314144DB" w:rsidR="003A2D73" w:rsidRPr="00C31E24" w:rsidDel="003A2D73" w:rsidRDefault="003A2D73" w:rsidP="00C201EF">
            <w:pPr>
              <w:pStyle w:val="TAL"/>
              <w:spacing w:line="256" w:lineRule="auto"/>
              <w:rPr>
                <w:del w:id="522" w:author="MCC160" w:date="2022-04-22T16:16:00Z"/>
              </w:rPr>
            </w:pPr>
            <w:del w:id="523" w:author="MCC160" w:date="2022-04-22T16:16:00Z">
              <w:r w:rsidRPr="00C31E24" w:rsidDel="003A2D73">
                <w:delText xml:space="preserve">    MIME-part-body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FF189" w14:textId="57097A70" w:rsidR="003A2D73" w:rsidRPr="00C31E24" w:rsidDel="003A2D73" w:rsidRDefault="003A2D73" w:rsidP="00C201EF">
            <w:pPr>
              <w:pStyle w:val="TAL"/>
              <w:spacing w:line="256" w:lineRule="auto"/>
              <w:rPr>
                <w:del w:id="524" w:author="MCC160" w:date="2022-04-22T16:16:00Z"/>
              </w:rPr>
            </w:pPr>
            <w:del w:id="525" w:author="MCC160" w:date="2022-04-22T16:16:00Z">
              <w:r w:rsidRPr="00C31E24" w:rsidDel="003A2D73">
                <w:delText>PIDF as described in Table 6.1.4.2.3.3-9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C938" w14:textId="21AAEE3C" w:rsidR="003A2D73" w:rsidRPr="00C31E24" w:rsidDel="003A2D73" w:rsidRDefault="003A2D73" w:rsidP="00C201EF">
            <w:pPr>
              <w:pStyle w:val="TAL"/>
              <w:spacing w:line="256" w:lineRule="auto"/>
              <w:rPr>
                <w:del w:id="526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48E1" w14:textId="35823B94" w:rsidR="003A2D73" w:rsidRPr="00C31E24" w:rsidDel="003A2D73" w:rsidRDefault="003A2D73" w:rsidP="00C201EF">
            <w:pPr>
              <w:pStyle w:val="TAL"/>
              <w:spacing w:line="256" w:lineRule="auto"/>
              <w:rPr>
                <w:del w:id="527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A9FD" w14:textId="6034770D" w:rsidR="003A2D73" w:rsidRPr="00C31E24" w:rsidDel="003A2D73" w:rsidRDefault="003A2D73" w:rsidP="00C201EF">
            <w:pPr>
              <w:pStyle w:val="TAL"/>
              <w:spacing w:line="256" w:lineRule="auto"/>
              <w:rPr>
                <w:del w:id="528" w:author="MCC160" w:date="2022-04-22T16:16:00Z"/>
              </w:rPr>
            </w:pPr>
          </w:p>
        </w:tc>
      </w:tr>
    </w:tbl>
    <w:p w14:paraId="1E6B7CF9" w14:textId="34E196EB" w:rsidR="003A2D73" w:rsidRPr="00C31E24" w:rsidDel="003A2D73" w:rsidRDefault="003A2D73" w:rsidP="003A2D73">
      <w:pPr>
        <w:rPr>
          <w:del w:id="529" w:author="MCC160" w:date="2022-04-22T16:16:00Z"/>
        </w:rPr>
      </w:pPr>
    </w:p>
    <w:p w14:paraId="1CA6110F" w14:textId="36540E4F" w:rsidR="003A2D73" w:rsidRPr="00C31E24" w:rsidDel="003A2D73" w:rsidRDefault="003A2D73" w:rsidP="003A2D73">
      <w:pPr>
        <w:pStyle w:val="TH"/>
        <w:rPr>
          <w:del w:id="530" w:author="MCC160" w:date="2022-04-22T16:16:00Z"/>
        </w:rPr>
      </w:pPr>
      <w:del w:id="531" w:author="MCC160" w:date="2022-04-22T16:16:00Z">
        <w:r w:rsidRPr="00C31E24" w:rsidDel="003A2D73">
          <w:delText xml:space="preserve">Table 6.1.4.2.3.3-9: </w:delText>
        </w:r>
        <w:r w:rsidRPr="00C31E24" w:rsidDel="003A2D73">
          <w:rPr>
            <w:lang w:eastAsia="ko-KR"/>
          </w:rPr>
          <w:delText>PIDF in SIP NOTIFY</w:delText>
        </w:r>
        <w:r w:rsidRPr="00C31E24" w:rsidDel="003A2D73">
          <w:delText xml:space="preserve"> (Table 6.1.4.2.3.3-8)</w:delText>
        </w:r>
      </w:del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3A2D73" w:rsidRPr="00C31E24" w:rsidDel="003A2D73" w14:paraId="726BB6E2" w14:textId="35381136" w:rsidTr="00C201EF">
        <w:trPr>
          <w:del w:id="532" w:author="MCC160" w:date="2022-04-22T16:16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338F" w14:textId="462C86B1" w:rsidR="003A2D73" w:rsidRPr="00C31E24" w:rsidDel="003A2D73" w:rsidRDefault="003A2D73" w:rsidP="00C201EF">
            <w:pPr>
              <w:pStyle w:val="TAL"/>
              <w:spacing w:line="256" w:lineRule="auto"/>
              <w:rPr>
                <w:del w:id="533" w:author="MCC160" w:date="2022-04-22T16:16:00Z"/>
              </w:rPr>
            </w:pPr>
            <w:del w:id="534" w:author="MCC160" w:date="2022-04-22T16:16:00Z">
              <w:r w:rsidRPr="00C31E24" w:rsidDel="003A2D73">
                <w:delText>Derivation Path: TS 36.579-1 [2], Table 5.5.3.5.2-2</w:delText>
              </w:r>
            </w:del>
          </w:p>
        </w:tc>
      </w:tr>
      <w:tr w:rsidR="003A2D73" w:rsidRPr="00C31E24" w:rsidDel="003A2D73" w14:paraId="7F15C011" w14:textId="30533D7C" w:rsidTr="00C201EF">
        <w:trPr>
          <w:del w:id="535" w:author="MCC160" w:date="2022-04-22T16:1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F650" w14:textId="6B6B30A8" w:rsidR="003A2D73" w:rsidRPr="00C31E24" w:rsidDel="003A2D73" w:rsidRDefault="003A2D73" w:rsidP="00C201EF">
            <w:pPr>
              <w:pStyle w:val="TAH"/>
              <w:spacing w:line="256" w:lineRule="auto"/>
              <w:rPr>
                <w:del w:id="536" w:author="MCC160" w:date="2022-04-22T16:16:00Z"/>
              </w:rPr>
            </w:pPr>
            <w:del w:id="537" w:author="MCC160" w:date="2022-04-22T16:16:00Z">
              <w:r w:rsidRPr="00C31E24" w:rsidDel="003A2D73">
                <w:delText>Information Element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186F" w14:textId="670AD44A" w:rsidR="003A2D73" w:rsidRPr="00C31E24" w:rsidDel="003A2D73" w:rsidRDefault="003A2D73" w:rsidP="00C201EF">
            <w:pPr>
              <w:pStyle w:val="TAH"/>
              <w:spacing w:line="256" w:lineRule="auto"/>
              <w:rPr>
                <w:del w:id="538" w:author="MCC160" w:date="2022-04-22T16:16:00Z"/>
              </w:rPr>
            </w:pPr>
            <w:del w:id="539" w:author="MCC160" w:date="2022-04-22T16:16:00Z">
              <w:r w:rsidRPr="00C31E24" w:rsidDel="003A2D73">
                <w:delText>Value/remark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04BD" w14:textId="1716D9FD" w:rsidR="003A2D73" w:rsidRPr="00C31E24" w:rsidDel="003A2D73" w:rsidRDefault="003A2D73" w:rsidP="00C201EF">
            <w:pPr>
              <w:pStyle w:val="TAH"/>
              <w:spacing w:line="256" w:lineRule="auto"/>
              <w:rPr>
                <w:del w:id="540" w:author="MCC160" w:date="2022-04-22T16:16:00Z"/>
              </w:rPr>
            </w:pPr>
            <w:del w:id="541" w:author="MCC160" w:date="2022-04-22T16:16:00Z">
              <w:r w:rsidRPr="00C31E24" w:rsidDel="003A2D73">
                <w:delText>Comment</w:delText>
              </w:r>
            </w:del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572CB" w14:textId="663FAE25" w:rsidR="003A2D73" w:rsidRPr="00C31E24" w:rsidDel="003A2D73" w:rsidRDefault="003A2D73" w:rsidP="00C201EF">
            <w:pPr>
              <w:pStyle w:val="TAH"/>
              <w:spacing w:line="256" w:lineRule="auto"/>
              <w:rPr>
                <w:del w:id="542" w:author="MCC160" w:date="2022-04-22T16:16:00Z"/>
              </w:rPr>
            </w:pPr>
            <w:del w:id="543" w:author="MCC160" w:date="2022-04-22T16:16:00Z">
              <w:r w:rsidRPr="00C31E24" w:rsidDel="003A2D73">
                <w:delText>Reference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AF10" w14:textId="49BB4502" w:rsidR="003A2D73" w:rsidRPr="00C31E24" w:rsidDel="003A2D73" w:rsidRDefault="003A2D73" w:rsidP="00C201EF">
            <w:pPr>
              <w:pStyle w:val="TAH"/>
              <w:spacing w:line="256" w:lineRule="auto"/>
              <w:rPr>
                <w:del w:id="544" w:author="MCC160" w:date="2022-04-22T16:16:00Z"/>
              </w:rPr>
            </w:pPr>
            <w:del w:id="545" w:author="MCC160" w:date="2022-04-22T16:16:00Z">
              <w:r w:rsidRPr="00C31E24" w:rsidDel="003A2D73">
                <w:delText>Condition</w:delText>
              </w:r>
            </w:del>
          </w:p>
        </w:tc>
      </w:tr>
      <w:tr w:rsidR="003A2D73" w:rsidRPr="00C31E24" w:rsidDel="003A2D73" w14:paraId="0E1C1C43" w14:textId="2A42B819" w:rsidTr="00C201EF">
        <w:trPr>
          <w:del w:id="546" w:author="MCC160" w:date="2022-04-22T16:1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6426B" w14:textId="091AE816" w:rsidR="003A2D73" w:rsidRPr="00C31E24" w:rsidDel="003A2D73" w:rsidRDefault="003A2D73" w:rsidP="00C201EF">
            <w:pPr>
              <w:pStyle w:val="TAL"/>
              <w:spacing w:line="256" w:lineRule="auto"/>
              <w:rPr>
                <w:del w:id="547" w:author="MCC160" w:date="2022-04-22T16:16:00Z"/>
              </w:rPr>
            </w:pPr>
            <w:del w:id="548" w:author="MCC160" w:date="2022-04-22T16:16:00Z">
              <w:r w:rsidRPr="00C31E24" w:rsidDel="003A2D73">
                <w:delText>presence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A842" w14:textId="68465973" w:rsidR="003A2D73" w:rsidRPr="00C31E24" w:rsidDel="003A2D73" w:rsidRDefault="003A2D73" w:rsidP="00C201EF">
            <w:pPr>
              <w:pStyle w:val="TAL"/>
              <w:spacing w:line="256" w:lineRule="auto"/>
              <w:rPr>
                <w:del w:id="549" w:author="MCC160" w:date="2022-04-22T16:16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DE52" w14:textId="6DE2793A" w:rsidR="003A2D73" w:rsidRPr="00C31E24" w:rsidDel="003A2D73" w:rsidRDefault="003A2D73" w:rsidP="00C201EF">
            <w:pPr>
              <w:pStyle w:val="TAL"/>
              <w:spacing w:line="256" w:lineRule="auto"/>
              <w:rPr>
                <w:del w:id="550" w:author="MCC160" w:date="2022-04-22T16:1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B5C5" w14:textId="245187DB" w:rsidR="003A2D73" w:rsidRPr="00C31E24" w:rsidDel="003A2D73" w:rsidRDefault="003A2D73" w:rsidP="00C201EF">
            <w:pPr>
              <w:pStyle w:val="TAL"/>
              <w:spacing w:line="256" w:lineRule="auto"/>
              <w:rPr>
                <w:del w:id="551" w:author="MCC160" w:date="2022-04-22T16:16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4396F" w14:textId="66D591AE" w:rsidR="003A2D73" w:rsidRPr="00C31E24" w:rsidDel="003A2D73" w:rsidRDefault="003A2D73" w:rsidP="00C201EF">
            <w:pPr>
              <w:pStyle w:val="TAL"/>
              <w:spacing w:line="256" w:lineRule="auto"/>
              <w:rPr>
                <w:del w:id="552" w:author="MCC160" w:date="2022-04-22T16:16:00Z"/>
              </w:rPr>
            </w:pPr>
          </w:p>
        </w:tc>
      </w:tr>
      <w:tr w:rsidR="003A2D73" w:rsidRPr="00C31E24" w:rsidDel="003A2D73" w14:paraId="53BA8A54" w14:textId="0DFEB1A4" w:rsidTr="00C201EF">
        <w:trPr>
          <w:del w:id="553" w:author="MCC160" w:date="2022-04-22T16:1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EE02" w14:textId="1CD9F83D" w:rsidR="003A2D73" w:rsidRPr="00C31E24" w:rsidDel="003A2D73" w:rsidRDefault="003A2D73" w:rsidP="00C201EF">
            <w:pPr>
              <w:pStyle w:val="TAL"/>
              <w:spacing w:line="256" w:lineRule="auto"/>
              <w:rPr>
                <w:del w:id="554" w:author="MCC160" w:date="2022-04-22T16:16:00Z"/>
              </w:rPr>
            </w:pPr>
            <w:del w:id="555" w:author="MCC160" w:date="2022-04-22T16:16:00Z">
              <w:r w:rsidRPr="00C31E24" w:rsidDel="003A2D73">
                <w:delText xml:space="preserve">  tuple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C15C" w14:textId="71150729" w:rsidR="003A2D73" w:rsidRPr="00C31E24" w:rsidDel="003A2D73" w:rsidRDefault="003A2D73" w:rsidP="00C201EF">
            <w:pPr>
              <w:pStyle w:val="TAL"/>
              <w:spacing w:line="256" w:lineRule="auto"/>
              <w:rPr>
                <w:del w:id="556" w:author="MCC160" w:date="2022-04-22T16:16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98DA" w14:textId="4EC0A947" w:rsidR="003A2D73" w:rsidRPr="00C31E24" w:rsidDel="003A2D73" w:rsidRDefault="003A2D73" w:rsidP="00C201EF">
            <w:pPr>
              <w:pStyle w:val="TAL"/>
              <w:spacing w:line="256" w:lineRule="auto"/>
              <w:rPr>
                <w:del w:id="557" w:author="MCC160" w:date="2022-04-22T16:1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A009" w14:textId="502AEC86" w:rsidR="003A2D73" w:rsidRPr="00C31E24" w:rsidDel="003A2D73" w:rsidRDefault="003A2D73" w:rsidP="00C201EF">
            <w:pPr>
              <w:pStyle w:val="TAL"/>
              <w:spacing w:line="256" w:lineRule="auto"/>
              <w:rPr>
                <w:del w:id="558" w:author="MCC160" w:date="2022-04-22T16:16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965FD" w14:textId="19C0A174" w:rsidR="003A2D73" w:rsidRPr="00C31E24" w:rsidDel="003A2D73" w:rsidRDefault="003A2D73" w:rsidP="00C201EF">
            <w:pPr>
              <w:pStyle w:val="TAL"/>
              <w:spacing w:line="256" w:lineRule="auto"/>
              <w:rPr>
                <w:del w:id="559" w:author="MCC160" w:date="2022-04-22T16:16:00Z"/>
              </w:rPr>
            </w:pPr>
          </w:p>
        </w:tc>
      </w:tr>
      <w:tr w:rsidR="003A2D73" w:rsidRPr="00C31E24" w:rsidDel="003A2D73" w14:paraId="76FC9BA0" w14:textId="160B73E7" w:rsidTr="00C201EF">
        <w:trPr>
          <w:del w:id="560" w:author="MCC160" w:date="2022-04-22T16:1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9962D" w14:textId="14B58FAB" w:rsidR="003A2D73" w:rsidRPr="00C31E24" w:rsidDel="003A2D73" w:rsidRDefault="003A2D73" w:rsidP="00C201EF">
            <w:pPr>
              <w:pStyle w:val="TAL"/>
              <w:spacing w:line="256" w:lineRule="auto"/>
              <w:rPr>
                <w:del w:id="561" w:author="MCC160" w:date="2022-04-22T16:16:00Z"/>
              </w:rPr>
            </w:pPr>
            <w:del w:id="562" w:author="MCC160" w:date="2022-04-22T16:16:00Z">
              <w:r w:rsidRPr="00C31E24" w:rsidDel="003A2D73">
                <w:delText xml:space="preserve">    status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1823" w14:textId="14553CB6" w:rsidR="003A2D73" w:rsidRPr="00C31E24" w:rsidDel="003A2D73" w:rsidRDefault="003A2D73" w:rsidP="00C201EF">
            <w:pPr>
              <w:pStyle w:val="TAL"/>
              <w:spacing w:line="256" w:lineRule="auto"/>
              <w:rPr>
                <w:del w:id="563" w:author="MCC160" w:date="2022-04-22T16:16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BDC0" w14:textId="2506BE54" w:rsidR="003A2D73" w:rsidRPr="00C31E24" w:rsidDel="003A2D73" w:rsidRDefault="003A2D73" w:rsidP="00C201EF">
            <w:pPr>
              <w:pStyle w:val="TAL"/>
              <w:spacing w:line="256" w:lineRule="auto"/>
              <w:rPr>
                <w:del w:id="564" w:author="MCC160" w:date="2022-04-22T16:1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29B7" w14:textId="0EC05670" w:rsidR="003A2D73" w:rsidRPr="00C31E24" w:rsidDel="003A2D73" w:rsidRDefault="003A2D73" w:rsidP="00C201EF">
            <w:pPr>
              <w:pStyle w:val="TAL"/>
              <w:spacing w:line="256" w:lineRule="auto"/>
              <w:rPr>
                <w:del w:id="565" w:author="MCC160" w:date="2022-04-22T16:16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24FCF" w14:textId="03C0C9D4" w:rsidR="003A2D73" w:rsidRPr="00C31E24" w:rsidDel="003A2D73" w:rsidRDefault="003A2D73" w:rsidP="00C201EF">
            <w:pPr>
              <w:pStyle w:val="TAL"/>
              <w:spacing w:line="256" w:lineRule="auto"/>
              <w:rPr>
                <w:del w:id="566" w:author="MCC160" w:date="2022-04-22T16:16:00Z"/>
              </w:rPr>
            </w:pPr>
          </w:p>
        </w:tc>
      </w:tr>
      <w:tr w:rsidR="003A2D73" w:rsidRPr="00C31E24" w:rsidDel="003A2D73" w14:paraId="6FFC0D99" w14:textId="080B4E7B" w:rsidTr="00C201EF">
        <w:trPr>
          <w:del w:id="567" w:author="MCC160" w:date="2022-04-22T16:1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4AC0" w14:textId="144D28CD" w:rsidR="003A2D73" w:rsidRPr="00C31E24" w:rsidDel="003A2D73" w:rsidRDefault="003A2D73" w:rsidP="00C201EF">
            <w:pPr>
              <w:pStyle w:val="TAL"/>
              <w:spacing w:line="256" w:lineRule="auto"/>
              <w:rPr>
                <w:del w:id="568" w:author="MCC160" w:date="2022-04-22T16:16:00Z"/>
              </w:rPr>
            </w:pPr>
            <w:del w:id="569" w:author="MCC160" w:date="2022-04-22T16:16:00Z">
              <w:r w:rsidRPr="00C31E24" w:rsidDel="003A2D73">
                <w:delText xml:space="preserve">      affiliation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8AE2" w14:textId="6F23051B" w:rsidR="003A2D73" w:rsidRPr="00C31E24" w:rsidDel="003A2D73" w:rsidRDefault="003A2D73" w:rsidP="00C201EF">
            <w:pPr>
              <w:pStyle w:val="TAL"/>
              <w:spacing w:line="256" w:lineRule="auto"/>
              <w:rPr>
                <w:del w:id="570" w:author="MCC160" w:date="2022-04-22T16:16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BF7D" w14:textId="2D87C556" w:rsidR="003A2D73" w:rsidRPr="00C31E24" w:rsidDel="003A2D73" w:rsidRDefault="003A2D73" w:rsidP="00C201EF">
            <w:pPr>
              <w:pStyle w:val="TAL"/>
              <w:spacing w:line="256" w:lineRule="auto"/>
              <w:rPr>
                <w:del w:id="571" w:author="MCC160" w:date="2022-04-22T16:1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11E0" w14:textId="4CAA36B4" w:rsidR="003A2D73" w:rsidRPr="00C31E24" w:rsidDel="003A2D73" w:rsidRDefault="003A2D73" w:rsidP="00C201EF">
            <w:pPr>
              <w:pStyle w:val="TAL"/>
              <w:spacing w:line="256" w:lineRule="auto"/>
              <w:rPr>
                <w:del w:id="572" w:author="MCC160" w:date="2022-04-22T16:16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494C5" w14:textId="390175A7" w:rsidR="003A2D73" w:rsidRPr="00C31E24" w:rsidDel="003A2D73" w:rsidRDefault="003A2D73" w:rsidP="00C201EF">
            <w:pPr>
              <w:pStyle w:val="TAL"/>
              <w:spacing w:line="256" w:lineRule="auto"/>
              <w:rPr>
                <w:del w:id="573" w:author="MCC160" w:date="2022-04-22T16:16:00Z"/>
              </w:rPr>
            </w:pPr>
          </w:p>
        </w:tc>
      </w:tr>
      <w:tr w:rsidR="003A2D73" w:rsidRPr="00C31E24" w:rsidDel="003A2D73" w14:paraId="5D013409" w14:textId="1CC07546" w:rsidTr="00C201EF">
        <w:trPr>
          <w:del w:id="574" w:author="MCC160" w:date="2022-04-22T16:1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A417" w14:textId="6DE205B7" w:rsidR="003A2D73" w:rsidRPr="00C31E24" w:rsidDel="003A2D73" w:rsidRDefault="003A2D73" w:rsidP="00C201EF">
            <w:pPr>
              <w:pStyle w:val="TAL"/>
              <w:spacing w:line="256" w:lineRule="auto"/>
              <w:rPr>
                <w:del w:id="575" w:author="MCC160" w:date="2022-04-22T16:16:00Z"/>
              </w:rPr>
            </w:pPr>
            <w:del w:id="576" w:author="MCC160" w:date="2022-04-22T16:16:00Z">
              <w:r w:rsidRPr="00C31E24" w:rsidDel="003A2D73">
                <w:delText xml:space="preserve">        status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C36D" w14:textId="53848841" w:rsidR="003A2D73" w:rsidRPr="00C31E24" w:rsidDel="003A2D73" w:rsidRDefault="003A2D73" w:rsidP="00C201EF">
            <w:pPr>
              <w:pStyle w:val="TAL"/>
              <w:spacing w:line="256" w:lineRule="auto"/>
              <w:rPr>
                <w:del w:id="577" w:author="MCC160" w:date="2022-04-22T16:16:00Z"/>
              </w:rPr>
            </w:pPr>
            <w:del w:id="578" w:author="MCC160" w:date="2022-04-22T16:16:00Z">
              <w:r w:rsidRPr="00C31E24" w:rsidDel="003A2D73">
                <w:delText>“deaffiliating”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E17F" w14:textId="1E6C0FDD" w:rsidR="003A2D73" w:rsidRPr="00C31E24" w:rsidDel="003A2D73" w:rsidRDefault="003A2D73" w:rsidP="00C201EF">
            <w:pPr>
              <w:pStyle w:val="TAL"/>
              <w:spacing w:line="256" w:lineRule="auto"/>
              <w:rPr>
                <w:del w:id="579" w:author="MCC160" w:date="2022-04-22T16:1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A81E" w14:textId="32A95A7E" w:rsidR="003A2D73" w:rsidRPr="00C31E24" w:rsidDel="003A2D73" w:rsidRDefault="003A2D73" w:rsidP="00C201EF">
            <w:pPr>
              <w:pStyle w:val="TAL"/>
              <w:spacing w:line="256" w:lineRule="auto"/>
              <w:rPr>
                <w:del w:id="580" w:author="MCC160" w:date="2022-04-22T16:16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876A2D" w14:textId="26015902" w:rsidR="003A2D73" w:rsidRPr="00C31E24" w:rsidDel="003A2D73" w:rsidRDefault="003A2D73" w:rsidP="00C201EF">
            <w:pPr>
              <w:pStyle w:val="TAL"/>
              <w:spacing w:line="256" w:lineRule="auto"/>
              <w:rPr>
                <w:del w:id="581" w:author="MCC160" w:date="2022-04-22T16:16:00Z"/>
              </w:rPr>
            </w:pPr>
          </w:p>
        </w:tc>
      </w:tr>
      <w:tr w:rsidR="003A2D73" w:rsidRPr="00C31E24" w:rsidDel="003A2D73" w14:paraId="601C8C38" w14:textId="71486B98" w:rsidTr="00C201EF">
        <w:trPr>
          <w:del w:id="582" w:author="MCC160" w:date="2022-04-22T16:1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287F" w14:textId="5B43DFE8" w:rsidR="003A2D73" w:rsidRPr="00C31E24" w:rsidDel="003A2D73" w:rsidRDefault="003A2D73" w:rsidP="00C201EF">
            <w:pPr>
              <w:pStyle w:val="TAL"/>
              <w:spacing w:line="256" w:lineRule="auto"/>
              <w:rPr>
                <w:del w:id="583" w:author="MCC160" w:date="2022-04-22T16:16:00Z"/>
              </w:rPr>
            </w:pPr>
            <w:del w:id="584" w:author="MCC160" w:date="2022-04-22T16:16:00Z">
              <w:r w:rsidRPr="00C31E24" w:rsidDel="003A2D73">
                <w:delText>..p-id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40D7" w14:textId="3109DC15" w:rsidR="003A2D73" w:rsidRPr="00C31E24" w:rsidDel="003A2D73" w:rsidRDefault="003A2D73" w:rsidP="00C201EF">
            <w:pPr>
              <w:pStyle w:val="TAL"/>
              <w:spacing w:line="256" w:lineRule="auto"/>
              <w:rPr>
                <w:del w:id="585" w:author="MCC160" w:date="2022-04-22T16:16:00Z"/>
              </w:rPr>
            </w:pPr>
            <w:del w:id="586" w:author="MCC160" w:date="2022-04-22T16:16:00Z">
              <w:r w:rsidRPr="00C31E24" w:rsidDel="003A2D73">
                <w:delText>same value as received in corresponding SIP PUBLISH message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547E" w14:textId="624CE21A" w:rsidR="003A2D73" w:rsidRPr="00C31E24" w:rsidDel="003A2D73" w:rsidRDefault="003A2D73" w:rsidP="00C201EF">
            <w:pPr>
              <w:pStyle w:val="TAL"/>
              <w:spacing w:line="256" w:lineRule="auto"/>
              <w:rPr>
                <w:del w:id="587" w:author="MCC160" w:date="2022-04-22T16:1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3E30" w14:textId="3A8ADC6F" w:rsidR="003A2D73" w:rsidRPr="00C31E24" w:rsidDel="003A2D73" w:rsidRDefault="003A2D73" w:rsidP="00C201EF">
            <w:pPr>
              <w:pStyle w:val="TAL"/>
              <w:spacing w:line="256" w:lineRule="auto"/>
              <w:rPr>
                <w:del w:id="588" w:author="MCC160" w:date="2022-04-22T16:16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C9E2A" w14:textId="7C3751C2" w:rsidR="003A2D73" w:rsidRPr="00C31E24" w:rsidDel="003A2D73" w:rsidRDefault="003A2D73" w:rsidP="00C201EF">
            <w:pPr>
              <w:pStyle w:val="TAL"/>
              <w:spacing w:line="256" w:lineRule="auto"/>
              <w:rPr>
                <w:del w:id="589" w:author="MCC160" w:date="2022-04-22T16:16:00Z"/>
              </w:rPr>
            </w:pPr>
          </w:p>
        </w:tc>
      </w:tr>
    </w:tbl>
    <w:p w14:paraId="423C2DD0" w14:textId="0254AA9F" w:rsidR="003A2D73" w:rsidRPr="00C31E24" w:rsidDel="003A2D73" w:rsidRDefault="003A2D73" w:rsidP="003A2D73">
      <w:pPr>
        <w:rPr>
          <w:del w:id="590" w:author="MCC160" w:date="2022-04-22T16:16:00Z"/>
        </w:rPr>
      </w:pPr>
    </w:p>
    <w:p w14:paraId="19B66CDE" w14:textId="0F26FD6D" w:rsidR="003A2D73" w:rsidRPr="00C31E24" w:rsidDel="003A2D73" w:rsidRDefault="003A2D73" w:rsidP="003A2D73">
      <w:pPr>
        <w:pStyle w:val="TH"/>
        <w:rPr>
          <w:del w:id="591" w:author="MCC160" w:date="2022-04-22T16:16:00Z"/>
        </w:rPr>
      </w:pPr>
      <w:del w:id="592" w:author="MCC160" w:date="2022-04-22T16:16:00Z">
        <w:r w:rsidRPr="00C31E24" w:rsidDel="003A2D73">
          <w:delText>Table 6.1.4.2.3.3-10: SIP NOTIFY (step 4, Table 6.1.4.2.3.2-1; step 6, TS 36.579-1 [2] Table 5.3.34.3-1)</w:delText>
        </w:r>
      </w:del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3A2D73" w:rsidRPr="00C31E24" w:rsidDel="003A2D73" w14:paraId="3EA58BA5" w14:textId="1A3D55E0" w:rsidTr="00C201EF">
        <w:trPr>
          <w:del w:id="593" w:author="MCC160" w:date="2022-04-22T16:16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2E22" w14:textId="47015C43" w:rsidR="003A2D73" w:rsidRPr="00C31E24" w:rsidDel="003A2D73" w:rsidRDefault="003A2D73" w:rsidP="00C201EF">
            <w:pPr>
              <w:pStyle w:val="TAL"/>
              <w:spacing w:line="256" w:lineRule="auto"/>
              <w:rPr>
                <w:del w:id="594" w:author="MCC160" w:date="2022-04-22T16:16:00Z"/>
              </w:rPr>
            </w:pPr>
            <w:del w:id="595" w:author="MCC160" w:date="2022-04-22T16:16:00Z">
              <w:r w:rsidRPr="00C31E24" w:rsidDel="003A2D73">
                <w:delText>Derivation Path: TS 36.579-1 [2], Table 5.5.2.8-1, condition PRESENCE-EVENT</w:delText>
              </w:r>
            </w:del>
          </w:p>
        </w:tc>
      </w:tr>
      <w:tr w:rsidR="003A2D73" w:rsidRPr="00C31E24" w:rsidDel="003A2D73" w14:paraId="224109ED" w14:textId="231FD845" w:rsidTr="00C201EF">
        <w:trPr>
          <w:del w:id="596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02BE" w14:textId="2963E6AF" w:rsidR="003A2D73" w:rsidRPr="00C31E24" w:rsidDel="003A2D73" w:rsidRDefault="003A2D73" w:rsidP="00C201EF">
            <w:pPr>
              <w:pStyle w:val="TAH"/>
              <w:spacing w:line="256" w:lineRule="auto"/>
              <w:rPr>
                <w:del w:id="597" w:author="MCC160" w:date="2022-04-22T16:16:00Z"/>
              </w:rPr>
            </w:pPr>
            <w:del w:id="598" w:author="MCC160" w:date="2022-04-22T16:16:00Z">
              <w:r w:rsidRPr="00C31E24" w:rsidDel="003A2D73">
                <w:delText>Information Element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3001" w14:textId="1C25364C" w:rsidR="003A2D73" w:rsidRPr="00C31E24" w:rsidDel="003A2D73" w:rsidRDefault="003A2D73" w:rsidP="00C201EF">
            <w:pPr>
              <w:pStyle w:val="TAH"/>
              <w:spacing w:line="256" w:lineRule="auto"/>
              <w:rPr>
                <w:del w:id="599" w:author="MCC160" w:date="2022-04-22T16:16:00Z"/>
              </w:rPr>
            </w:pPr>
            <w:del w:id="600" w:author="MCC160" w:date="2022-04-22T16:16:00Z">
              <w:r w:rsidRPr="00C31E24" w:rsidDel="003A2D73">
                <w:delText>Value/remark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6F4D" w14:textId="67072858" w:rsidR="003A2D73" w:rsidRPr="00C31E24" w:rsidDel="003A2D73" w:rsidRDefault="003A2D73" w:rsidP="00C201EF">
            <w:pPr>
              <w:pStyle w:val="TAH"/>
              <w:spacing w:line="256" w:lineRule="auto"/>
              <w:rPr>
                <w:del w:id="601" w:author="MCC160" w:date="2022-04-22T16:16:00Z"/>
              </w:rPr>
            </w:pPr>
            <w:del w:id="602" w:author="MCC160" w:date="2022-04-22T16:16:00Z">
              <w:r w:rsidRPr="00C31E24" w:rsidDel="003A2D73">
                <w:delText>Comment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CE1D" w14:textId="5B1F8A31" w:rsidR="003A2D73" w:rsidRPr="00C31E24" w:rsidDel="003A2D73" w:rsidRDefault="003A2D73" w:rsidP="00C201EF">
            <w:pPr>
              <w:pStyle w:val="TAH"/>
              <w:spacing w:line="256" w:lineRule="auto"/>
              <w:rPr>
                <w:del w:id="603" w:author="MCC160" w:date="2022-04-22T16:16:00Z"/>
              </w:rPr>
            </w:pPr>
            <w:del w:id="604" w:author="MCC160" w:date="2022-04-22T16:16:00Z">
              <w:r w:rsidRPr="00C31E24" w:rsidDel="003A2D73">
                <w:delText>Reference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9132B" w14:textId="3BD98714" w:rsidR="003A2D73" w:rsidRPr="00C31E24" w:rsidDel="003A2D73" w:rsidRDefault="003A2D73" w:rsidP="00C201EF">
            <w:pPr>
              <w:pStyle w:val="TAH"/>
              <w:spacing w:line="256" w:lineRule="auto"/>
              <w:rPr>
                <w:del w:id="605" w:author="MCC160" w:date="2022-04-22T16:16:00Z"/>
              </w:rPr>
            </w:pPr>
            <w:del w:id="606" w:author="MCC160" w:date="2022-04-22T16:16:00Z">
              <w:r w:rsidRPr="00C31E24" w:rsidDel="003A2D73">
                <w:delText>Condition</w:delText>
              </w:r>
            </w:del>
          </w:p>
        </w:tc>
      </w:tr>
      <w:tr w:rsidR="003A2D73" w:rsidRPr="00C31E24" w:rsidDel="003A2D73" w14:paraId="21A4C236" w14:textId="1FC57EC6" w:rsidTr="00C201EF">
        <w:trPr>
          <w:del w:id="607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9081" w14:textId="1CF63A5A" w:rsidR="003A2D73" w:rsidRPr="00C31E24" w:rsidDel="003A2D73" w:rsidRDefault="003A2D73" w:rsidP="00C201EF">
            <w:pPr>
              <w:pStyle w:val="TAL"/>
              <w:spacing w:line="256" w:lineRule="auto"/>
              <w:rPr>
                <w:del w:id="608" w:author="MCC160" w:date="2022-04-22T16:16:00Z"/>
                <w:b/>
                <w:bCs/>
              </w:rPr>
            </w:pPr>
            <w:del w:id="609" w:author="MCC160" w:date="2022-04-22T16:16:00Z">
              <w:r w:rsidRPr="00C31E24" w:rsidDel="003A2D73">
                <w:rPr>
                  <w:b/>
                  <w:bCs/>
                </w:rPr>
                <w:delText>Message-body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82AC" w14:textId="2D294818" w:rsidR="003A2D73" w:rsidRPr="00C31E24" w:rsidDel="003A2D73" w:rsidRDefault="003A2D73" w:rsidP="00C201EF">
            <w:pPr>
              <w:pStyle w:val="TAL"/>
              <w:spacing w:line="256" w:lineRule="auto"/>
              <w:rPr>
                <w:del w:id="610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EA36" w14:textId="23BF7971" w:rsidR="003A2D73" w:rsidRPr="00C31E24" w:rsidDel="003A2D73" w:rsidRDefault="003A2D73" w:rsidP="00C201EF">
            <w:pPr>
              <w:pStyle w:val="TAL"/>
              <w:spacing w:line="256" w:lineRule="auto"/>
              <w:rPr>
                <w:del w:id="611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D868" w14:textId="03A2AAC9" w:rsidR="003A2D73" w:rsidRPr="00C31E24" w:rsidDel="003A2D73" w:rsidRDefault="003A2D73" w:rsidP="00C201EF">
            <w:pPr>
              <w:pStyle w:val="TAL"/>
              <w:spacing w:line="256" w:lineRule="auto"/>
              <w:rPr>
                <w:del w:id="612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EFDD" w14:textId="127EA67B" w:rsidR="003A2D73" w:rsidRPr="00C31E24" w:rsidDel="003A2D73" w:rsidRDefault="003A2D73" w:rsidP="00C201EF">
            <w:pPr>
              <w:pStyle w:val="TAL"/>
              <w:spacing w:line="256" w:lineRule="auto"/>
              <w:rPr>
                <w:del w:id="613" w:author="MCC160" w:date="2022-04-22T16:16:00Z"/>
              </w:rPr>
            </w:pPr>
          </w:p>
        </w:tc>
      </w:tr>
      <w:tr w:rsidR="003A2D73" w:rsidRPr="00C31E24" w:rsidDel="003A2D73" w14:paraId="2AEF8BFE" w14:textId="72235AAD" w:rsidTr="00C201EF">
        <w:trPr>
          <w:del w:id="614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4BB0" w14:textId="06E18AC0" w:rsidR="003A2D73" w:rsidRPr="00C31E24" w:rsidDel="003A2D73" w:rsidRDefault="003A2D73" w:rsidP="00C201EF">
            <w:pPr>
              <w:pStyle w:val="TAL"/>
              <w:spacing w:line="256" w:lineRule="auto"/>
              <w:rPr>
                <w:del w:id="615" w:author="MCC160" w:date="2022-04-22T16:16:00Z"/>
              </w:rPr>
            </w:pPr>
            <w:del w:id="616" w:author="MCC160" w:date="2022-04-22T16:16:00Z">
              <w:r w:rsidRPr="00C31E24" w:rsidDel="003A2D73">
                <w:delText xml:space="preserve">  MIME body part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7002" w14:textId="15948BF1" w:rsidR="003A2D73" w:rsidRPr="00C31E24" w:rsidDel="003A2D73" w:rsidRDefault="003A2D73" w:rsidP="00C201EF">
            <w:pPr>
              <w:pStyle w:val="TAL"/>
              <w:spacing w:line="256" w:lineRule="auto"/>
              <w:rPr>
                <w:del w:id="617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EB19" w14:textId="1045DDB9" w:rsidR="003A2D73" w:rsidRPr="00C31E24" w:rsidDel="003A2D73" w:rsidRDefault="003A2D73" w:rsidP="00C201EF">
            <w:pPr>
              <w:pStyle w:val="TAL"/>
              <w:spacing w:line="256" w:lineRule="auto"/>
              <w:rPr>
                <w:del w:id="618" w:author="MCC160" w:date="2022-04-22T16:16:00Z"/>
                <w:b/>
                <w:bCs/>
              </w:rPr>
            </w:pPr>
            <w:del w:id="619" w:author="MCC160" w:date="2022-04-22T16:16:00Z">
              <w:r w:rsidRPr="00C31E24" w:rsidDel="003A2D73">
                <w:rPr>
                  <w:b/>
                  <w:bCs/>
                </w:rPr>
                <w:delText>PIDF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E6EA" w14:textId="6357AA71" w:rsidR="003A2D73" w:rsidRPr="00C31E24" w:rsidDel="003A2D73" w:rsidRDefault="003A2D73" w:rsidP="00C201EF">
            <w:pPr>
              <w:pStyle w:val="TAL"/>
              <w:spacing w:line="256" w:lineRule="auto"/>
              <w:rPr>
                <w:del w:id="620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67C4" w14:textId="35329FA5" w:rsidR="003A2D73" w:rsidRPr="00C31E24" w:rsidDel="003A2D73" w:rsidRDefault="003A2D73" w:rsidP="00C201EF">
            <w:pPr>
              <w:pStyle w:val="TAL"/>
              <w:spacing w:line="256" w:lineRule="auto"/>
              <w:rPr>
                <w:del w:id="621" w:author="MCC160" w:date="2022-04-22T16:16:00Z"/>
              </w:rPr>
            </w:pPr>
          </w:p>
        </w:tc>
      </w:tr>
      <w:tr w:rsidR="003A2D73" w:rsidRPr="00C31E24" w:rsidDel="003A2D73" w14:paraId="3B3ACB7B" w14:textId="541025DF" w:rsidTr="00C201EF">
        <w:trPr>
          <w:del w:id="622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A552F" w14:textId="182ADA5F" w:rsidR="003A2D73" w:rsidRPr="00C31E24" w:rsidDel="003A2D73" w:rsidRDefault="003A2D73" w:rsidP="00C201EF">
            <w:pPr>
              <w:pStyle w:val="TAL"/>
              <w:spacing w:line="256" w:lineRule="auto"/>
              <w:rPr>
                <w:del w:id="623" w:author="MCC160" w:date="2022-04-22T16:16:00Z"/>
              </w:rPr>
            </w:pPr>
            <w:del w:id="624" w:author="MCC160" w:date="2022-04-22T16:16:00Z">
              <w:r w:rsidRPr="00C31E24" w:rsidDel="003A2D73">
                <w:delText xml:space="preserve">    MIME-part-body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B19B" w14:textId="395132F3" w:rsidR="003A2D73" w:rsidRPr="00C31E24" w:rsidDel="003A2D73" w:rsidRDefault="003A2D73" w:rsidP="00C201EF">
            <w:pPr>
              <w:pStyle w:val="TAL"/>
              <w:spacing w:line="256" w:lineRule="auto"/>
              <w:rPr>
                <w:del w:id="625" w:author="MCC160" w:date="2022-04-22T16:16:00Z"/>
              </w:rPr>
            </w:pPr>
            <w:del w:id="626" w:author="MCC160" w:date="2022-04-22T16:16:00Z">
              <w:r w:rsidRPr="00C31E24" w:rsidDel="003A2D73">
                <w:delText>PIDF as described in Table 6.1.4.2.3.3-11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76B9" w14:textId="7B1C63B3" w:rsidR="003A2D73" w:rsidRPr="00C31E24" w:rsidDel="003A2D73" w:rsidRDefault="003A2D73" w:rsidP="00C201EF">
            <w:pPr>
              <w:pStyle w:val="TAL"/>
              <w:spacing w:line="256" w:lineRule="auto"/>
              <w:rPr>
                <w:del w:id="627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9B3B" w14:textId="0B29B88D" w:rsidR="003A2D73" w:rsidRPr="00C31E24" w:rsidDel="003A2D73" w:rsidRDefault="003A2D73" w:rsidP="00C201EF">
            <w:pPr>
              <w:pStyle w:val="TAL"/>
              <w:spacing w:line="256" w:lineRule="auto"/>
              <w:rPr>
                <w:del w:id="628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0260" w14:textId="5A99A9B3" w:rsidR="003A2D73" w:rsidRPr="00C31E24" w:rsidDel="003A2D73" w:rsidRDefault="003A2D73" w:rsidP="00C201EF">
            <w:pPr>
              <w:pStyle w:val="TAL"/>
              <w:spacing w:line="256" w:lineRule="auto"/>
              <w:rPr>
                <w:del w:id="629" w:author="MCC160" w:date="2022-04-22T16:16:00Z"/>
              </w:rPr>
            </w:pPr>
          </w:p>
        </w:tc>
      </w:tr>
    </w:tbl>
    <w:p w14:paraId="599D06C6" w14:textId="0A89C0CB" w:rsidR="003A2D73" w:rsidRPr="00C31E24" w:rsidDel="003A2D73" w:rsidRDefault="003A2D73" w:rsidP="003A2D73">
      <w:pPr>
        <w:rPr>
          <w:del w:id="630" w:author="MCC160" w:date="2022-04-22T16:16:00Z"/>
        </w:rPr>
      </w:pPr>
    </w:p>
    <w:p w14:paraId="7819B2A4" w14:textId="02E74F8D" w:rsidR="003A2D73" w:rsidRPr="00C31E24" w:rsidDel="003A2D73" w:rsidRDefault="003A2D73" w:rsidP="003A2D73">
      <w:pPr>
        <w:pStyle w:val="TH"/>
        <w:rPr>
          <w:del w:id="631" w:author="MCC160" w:date="2022-04-22T16:16:00Z"/>
        </w:rPr>
      </w:pPr>
      <w:del w:id="632" w:author="MCC160" w:date="2022-04-22T16:16:00Z">
        <w:r w:rsidRPr="00C31E24" w:rsidDel="003A2D73">
          <w:delText xml:space="preserve">Table 6.1.4.2.3.3-11: </w:delText>
        </w:r>
        <w:r w:rsidRPr="00C31E24" w:rsidDel="003A2D73">
          <w:rPr>
            <w:lang w:eastAsia="ko-KR"/>
          </w:rPr>
          <w:delText>PIDF in SIP NOTIFY</w:delText>
        </w:r>
        <w:r w:rsidRPr="00C31E24" w:rsidDel="003A2D73">
          <w:delText xml:space="preserve"> (Table 6.1.4.2.3.3-10)</w:delText>
        </w:r>
      </w:del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3A2D73" w:rsidRPr="00C31E24" w:rsidDel="003A2D73" w14:paraId="1E95EF44" w14:textId="5C4B1410" w:rsidTr="00C201EF">
        <w:trPr>
          <w:del w:id="633" w:author="MCC160" w:date="2022-04-22T16:16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402E" w14:textId="7B1E8116" w:rsidR="003A2D73" w:rsidRPr="00C31E24" w:rsidDel="003A2D73" w:rsidRDefault="003A2D73" w:rsidP="00C201EF">
            <w:pPr>
              <w:pStyle w:val="TAL"/>
              <w:spacing w:line="256" w:lineRule="auto"/>
              <w:rPr>
                <w:del w:id="634" w:author="MCC160" w:date="2022-04-22T16:16:00Z"/>
              </w:rPr>
            </w:pPr>
            <w:del w:id="635" w:author="MCC160" w:date="2022-04-22T16:16:00Z">
              <w:r w:rsidRPr="00C31E24" w:rsidDel="003A2D73">
                <w:delText>Derivation Path: TS 36.579-1 [2], Table 5.5.3.5.2-2</w:delText>
              </w:r>
            </w:del>
          </w:p>
        </w:tc>
      </w:tr>
      <w:tr w:rsidR="003A2D73" w:rsidRPr="00C31E24" w:rsidDel="003A2D73" w14:paraId="114FA4C9" w14:textId="2723D22A" w:rsidTr="00C201EF">
        <w:trPr>
          <w:del w:id="636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D346" w14:textId="070209D7" w:rsidR="003A2D73" w:rsidRPr="00C31E24" w:rsidDel="003A2D73" w:rsidRDefault="003A2D73" w:rsidP="00C201EF">
            <w:pPr>
              <w:pStyle w:val="TAH"/>
              <w:spacing w:line="256" w:lineRule="auto"/>
              <w:rPr>
                <w:del w:id="637" w:author="MCC160" w:date="2022-04-22T16:16:00Z"/>
              </w:rPr>
            </w:pPr>
            <w:del w:id="638" w:author="MCC160" w:date="2022-04-22T16:16:00Z">
              <w:r w:rsidRPr="00C31E24" w:rsidDel="003A2D73">
                <w:delText>Information Element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20E2" w14:textId="5CA320AA" w:rsidR="003A2D73" w:rsidRPr="00C31E24" w:rsidDel="003A2D73" w:rsidRDefault="003A2D73" w:rsidP="00C201EF">
            <w:pPr>
              <w:pStyle w:val="TAH"/>
              <w:spacing w:line="256" w:lineRule="auto"/>
              <w:rPr>
                <w:del w:id="639" w:author="MCC160" w:date="2022-04-22T16:16:00Z"/>
              </w:rPr>
            </w:pPr>
            <w:del w:id="640" w:author="MCC160" w:date="2022-04-22T16:16:00Z">
              <w:r w:rsidRPr="00C31E24" w:rsidDel="003A2D73">
                <w:delText>Value/remark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7310" w14:textId="332D0538" w:rsidR="003A2D73" w:rsidRPr="00C31E24" w:rsidDel="003A2D73" w:rsidRDefault="003A2D73" w:rsidP="00C201EF">
            <w:pPr>
              <w:pStyle w:val="TAH"/>
              <w:spacing w:line="256" w:lineRule="auto"/>
              <w:rPr>
                <w:del w:id="641" w:author="MCC160" w:date="2022-04-22T16:16:00Z"/>
              </w:rPr>
            </w:pPr>
            <w:del w:id="642" w:author="MCC160" w:date="2022-04-22T16:16:00Z">
              <w:r w:rsidRPr="00C31E24" w:rsidDel="003A2D73">
                <w:delText>Comment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B1B67" w14:textId="3FCCC6F4" w:rsidR="003A2D73" w:rsidRPr="00C31E24" w:rsidDel="003A2D73" w:rsidRDefault="003A2D73" w:rsidP="00C201EF">
            <w:pPr>
              <w:pStyle w:val="TAH"/>
              <w:spacing w:line="256" w:lineRule="auto"/>
              <w:rPr>
                <w:del w:id="643" w:author="MCC160" w:date="2022-04-22T16:16:00Z"/>
              </w:rPr>
            </w:pPr>
            <w:del w:id="644" w:author="MCC160" w:date="2022-04-22T16:16:00Z">
              <w:r w:rsidRPr="00C31E24" w:rsidDel="003A2D73">
                <w:delText>Reference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4284" w14:textId="4FF28D4E" w:rsidR="003A2D73" w:rsidRPr="00C31E24" w:rsidDel="003A2D73" w:rsidRDefault="003A2D73" w:rsidP="00C201EF">
            <w:pPr>
              <w:pStyle w:val="TAH"/>
              <w:spacing w:line="256" w:lineRule="auto"/>
              <w:rPr>
                <w:del w:id="645" w:author="MCC160" w:date="2022-04-22T16:16:00Z"/>
              </w:rPr>
            </w:pPr>
            <w:del w:id="646" w:author="MCC160" w:date="2022-04-22T16:16:00Z">
              <w:r w:rsidRPr="00C31E24" w:rsidDel="003A2D73">
                <w:delText>Condition</w:delText>
              </w:r>
            </w:del>
          </w:p>
        </w:tc>
      </w:tr>
      <w:tr w:rsidR="003A2D73" w:rsidRPr="00C31E24" w:rsidDel="003A2D73" w14:paraId="715F419A" w14:textId="08D92BB9" w:rsidTr="00C201EF">
        <w:trPr>
          <w:del w:id="647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17CE6" w14:textId="1E96BE57" w:rsidR="003A2D73" w:rsidRPr="00C31E24" w:rsidDel="003A2D73" w:rsidRDefault="003A2D73" w:rsidP="00C201EF">
            <w:pPr>
              <w:pStyle w:val="TAL"/>
              <w:spacing w:line="256" w:lineRule="auto"/>
              <w:rPr>
                <w:del w:id="648" w:author="MCC160" w:date="2022-04-22T16:16:00Z"/>
              </w:rPr>
            </w:pPr>
            <w:del w:id="649" w:author="MCC160" w:date="2022-04-22T16:16:00Z">
              <w:r w:rsidRPr="00C31E24" w:rsidDel="003A2D73">
                <w:delText>presence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6125" w14:textId="1810DC09" w:rsidR="003A2D73" w:rsidRPr="00C31E24" w:rsidDel="003A2D73" w:rsidRDefault="003A2D73" w:rsidP="00C201EF">
            <w:pPr>
              <w:pStyle w:val="TAL"/>
              <w:spacing w:line="256" w:lineRule="auto"/>
              <w:rPr>
                <w:del w:id="650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76E5" w14:textId="59D6033C" w:rsidR="003A2D73" w:rsidRPr="00C31E24" w:rsidDel="003A2D73" w:rsidRDefault="003A2D73" w:rsidP="00C201EF">
            <w:pPr>
              <w:pStyle w:val="TAL"/>
              <w:spacing w:line="256" w:lineRule="auto"/>
              <w:rPr>
                <w:del w:id="651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20B5" w14:textId="0246F6F5" w:rsidR="003A2D73" w:rsidRPr="00C31E24" w:rsidDel="003A2D73" w:rsidRDefault="003A2D73" w:rsidP="00C201EF">
            <w:pPr>
              <w:pStyle w:val="TAL"/>
              <w:spacing w:line="256" w:lineRule="auto"/>
              <w:rPr>
                <w:del w:id="652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1A0B6" w14:textId="777CC687" w:rsidR="003A2D73" w:rsidRPr="00C31E24" w:rsidDel="003A2D73" w:rsidRDefault="003A2D73" w:rsidP="00C201EF">
            <w:pPr>
              <w:pStyle w:val="TAL"/>
              <w:spacing w:line="256" w:lineRule="auto"/>
              <w:rPr>
                <w:del w:id="653" w:author="MCC160" w:date="2022-04-22T16:16:00Z"/>
              </w:rPr>
            </w:pPr>
          </w:p>
        </w:tc>
      </w:tr>
      <w:tr w:rsidR="003A2D73" w:rsidRPr="00C31E24" w:rsidDel="003A2D73" w14:paraId="2F7AEA84" w14:textId="0FF77A9D" w:rsidTr="00C201EF">
        <w:trPr>
          <w:del w:id="654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A8D4" w14:textId="575370E6" w:rsidR="003A2D73" w:rsidRPr="00C31E24" w:rsidDel="003A2D73" w:rsidRDefault="003A2D73" w:rsidP="00C201EF">
            <w:pPr>
              <w:pStyle w:val="TAL"/>
              <w:spacing w:line="256" w:lineRule="auto"/>
              <w:rPr>
                <w:del w:id="655" w:author="MCC160" w:date="2022-04-22T16:16:00Z"/>
              </w:rPr>
            </w:pPr>
            <w:del w:id="656" w:author="MCC160" w:date="2022-04-22T16:16:00Z">
              <w:r w:rsidRPr="00C31E24" w:rsidDel="003A2D73">
                <w:delText xml:space="preserve">  tuple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BED5" w14:textId="371EFED9" w:rsidR="003A2D73" w:rsidRPr="00C31E24" w:rsidDel="003A2D73" w:rsidRDefault="003A2D73" w:rsidP="00C201EF">
            <w:pPr>
              <w:pStyle w:val="TAL"/>
              <w:spacing w:line="256" w:lineRule="auto"/>
              <w:rPr>
                <w:del w:id="657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C7EB" w14:textId="3B2395C3" w:rsidR="003A2D73" w:rsidRPr="00C31E24" w:rsidDel="003A2D73" w:rsidRDefault="003A2D73" w:rsidP="00C201EF">
            <w:pPr>
              <w:pStyle w:val="TAL"/>
              <w:spacing w:line="256" w:lineRule="auto"/>
              <w:rPr>
                <w:del w:id="658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7AB6" w14:textId="5F3525E4" w:rsidR="003A2D73" w:rsidRPr="00C31E24" w:rsidDel="003A2D73" w:rsidRDefault="003A2D73" w:rsidP="00C201EF">
            <w:pPr>
              <w:pStyle w:val="TAL"/>
              <w:spacing w:line="256" w:lineRule="auto"/>
              <w:rPr>
                <w:del w:id="659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840CE" w14:textId="14FB83AF" w:rsidR="003A2D73" w:rsidRPr="00C31E24" w:rsidDel="003A2D73" w:rsidRDefault="003A2D73" w:rsidP="00C201EF">
            <w:pPr>
              <w:pStyle w:val="TAL"/>
              <w:spacing w:line="256" w:lineRule="auto"/>
              <w:rPr>
                <w:del w:id="660" w:author="MCC160" w:date="2022-04-22T16:16:00Z"/>
              </w:rPr>
            </w:pPr>
          </w:p>
        </w:tc>
      </w:tr>
      <w:tr w:rsidR="003A2D73" w:rsidRPr="00C31E24" w:rsidDel="003A2D73" w14:paraId="6876C3B0" w14:textId="4DEBAE13" w:rsidTr="00C201EF">
        <w:trPr>
          <w:del w:id="661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8EF7" w14:textId="1BB3B5DC" w:rsidR="003A2D73" w:rsidRPr="00C31E24" w:rsidDel="003A2D73" w:rsidRDefault="003A2D73" w:rsidP="00C201EF">
            <w:pPr>
              <w:pStyle w:val="TAL"/>
              <w:spacing w:line="256" w:lineRule="auto"/>
              <w:rPr>
                <w:del w:id="662" w:author="MCC160" w:date="2022-04-22T16:16:00Z"/>
              </w:rPr>
            </w:pPr>
            <w:del w:id="663" w:author="MCC160" w:date="2022-04-22T16:16:00Z">
              <w:r w:rsidRPr="00C31E24" w:rsidDel="003A2D73">
                <w:delText xml:space="preserve">    status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0585E" w14:textId="3C7E57D1" w:rsidR="003A2D73" w:rsidRPr="00C31E24" w:rsidDel="003A2D73" w:rsidRDefault="003A2D73" w:rsidP="00C201EF">
            <w:pPr>
              <w:pStyle w:val="TAL"/>
              <w:spacing w:line="256" w:lineRule="auto"/>
              <w:rPr>
                <w:del w:id="664" w:author="MCC160" w:date="2022-04-22T16:16:00Z"/>
              </w:rPr>
            </w:pPr>
            <w:del w:id="665" w:author="MCC160" w:date="2022-04-22T16:16:00Z">
              <w:r w:rsidRPr="00C31E24" w:rsidDel="003A2D73">
                <w:delText>not present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08A7" w14:textId="55FBD2D4" w:rsidR="003A2D73" w:rsidRPr="00C31E24" w:rsidDel="003A2D73" w:rsidRDefault="003A2D73" w:rsidP="00C201EF">
            <w:pPr>
              <w:pStyle w:val="TAL"/>
              <w:spacing w:line="256" w:lineRule="auto"/>
              <w:rPr>
                <w:del w:id="666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EE33" w14:textId="38D3EA0E" w:rsidR="003A2D73" w:rsidRPr="00C31E24" w:rsidDel="003A2D73" w:rsidRDefault="003A2D73" w:rsidP="00C201EF">
            <w:pPr>
              <w:pStyle w:val="TAL"/>
              <w:spacing w:line="256" w:lineRule="auto"/>
              <w:rPr>
                <w:del w:id="667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9D400" w14:textId="34C6E92A" w:rsidR="003A2D73" w:rsidRPr="00C31E24" w:rsidDel="003A2D73" w:rsidRDefault="003A2D73" w:rsidP="00C201EF">
            <w:pPr>
              <w:pStyle w:val="TAL"/>
              <w:spacing w:line="256" w:lineRule="auto"/>
              <w:rPr>
                <w:del w:id="668" w:author="MCC160" w:date="2022-04-22T16:16:00Z"/>
              </w:rPr>
            </w:pPr>
          </w:p>
        </w:tc>
      </w:tr>
      <w:tr w:rsidR="003A2D73" w:rsidRPr="00C31E24" w:rsidDel="003A2D73" w14:paraId="2B5CD63B" w14:textId="3098D852" w:rsidTr="00C201EF">
        <w:trPr>
          <w:del w:id="669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E1FEA" w14:textId="42F2FC65" w:rsidR="003A2D73" w:rsidRPr="00C31E24" w:rsidDel="003A2D73" w:rsidRDefault="003A2D73" w:rsidP="00C201EF">
            <w:pPr>
              <w:pStyle w:val="TAL"/>
              <w:spacing w:line="256" w:lineRule="auto"/>
              <w:rPr>
                <w:del w:id="670" w:author="MCC160" w:date="2022-04-22T16:16:00Z"/>
              </w:rPr>
            </w:pPr>
            <w:del w:id="671" w:author="MCC160" w:date="2022-04-22T16:16:00Z">
              <w:r w:rsidRPr="00C31E24" w:rsidDel="003A2D73">
                <w:delText>..p-id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19D6" w14:textId="19A8AB38" w:rsidR="003A2D73" w:rsidRPr="00C31E24" w:rsidDel="003A2D73" w:rsidRDefault="003A2D73" w:rsidP="00C201EF">
            <w:pPr>
              <w:pStyle w:val="TAL"/>
              <w:spacing w:line="256" w:lineRule="auto"/>
              <w:rPr>
                <w:del w:id="672" w:author="MCC160" w:date="2022-04-22T16:16:00Z"/>
              </w:rPr>
            </w:pPr>
            <w:del w:id="673" w:author="MCC160" w:date="2022-04-22T16:16:00Z">
              <w:r w:rsidRPr="00C31E24" w:rsidDel="003A2D73">
                <w:delText>same value as received in the corresponding SIP PUBLISH message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3209" w14:textId="76BD3ACA" w:rsidR="003A2D73" w:rsidRPr="00C31E24" w:rsidDel="003A2D73" w:rsidRDefault="003A2D73" w:rsidP="00C201EF">
            <w:pPr>
              <w:pStyle w:val="TAL"/>
              <w:spacing w:line="256" w:lineRule="auto"/>
              <w:rPr>
                <w:del w:id="674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5086" w14:textId="5485411B" w:rsidR="003A2D73" w:rsidRPr="00C31E24" w:rsidDel="003A2D73" w:rsidRDefault="003A2D73" w:rsidP="00C201EF">
            <w:pPr>
              <w:pStyle w:val="TAL"/>
              <w:spacing w:line="256" w:lineRule="auto"/>
              <w:rPr>
                <w:del w:id="675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CE293" w14:textId="171F8E0A" w:rsidR="003A2D73" w:rsidRPr="00C31E24" w:rsidDel="003A2D73" w:rsidRDefault="003A2D73" w:rsidP="00C201EF">
            <w:pPr>
              <w:pStyle w:val="TAL"/>
              <w:spacing w:line="256" w:lineRule="auto"/>
              <w:rPr>
                <w:del w:id="676" w:author="MCC160" w:date="2022-04-22T16:16:00Z"/>
              </w:rPr>
            </w:pPr>
          </w:p>
        </w:tc>
      </w:tr>
    </w:tbl>
    <w:p w14:paraId="23936214" w14:textId="72AF8E96" w:rsidR="003A2D73" w:rsidRPr="00C31E24" w:rsidDel="003A2D73" w:rsidRDefault="003A2D73" w:rsidP="003A2D73">
      <w:pPr>
        <w:rPr>
          <w:del w:id="677" w:author="MCC160" w:date="2022-04-22T16:16:00Z"/>
        </w:rPr>
      </w:pPr>
    </w:p>
    <w:p w14:paraId="68265CE3" w14:textId="55DEA24F" w:rsidR="003A2D73" w:rsidRPr="00C31E24" w:rsidDel="003A2D73" w:rsidRDefault="003A2D73" w:rsidP="003A2D73">
      <w:pPr>
        <w:pStyle w:val="TH"/>
        <w:rPr>
          <w:del w:id="678" w:author="MCC160" w:date="2022-04-22T16:16:00Z"/>
        </w:rPr>
      </w:pPr>
      <w:del w:id="679" w:author="MCC160" w:date="2022-04-22T16:16:00Z">
        <w:r w:rsidRPr="00C31E24" w:rsidDel="003A2D73">
          <w:delText>Table 6.1.4.2.3.3-12: SIP MESSAGE (Step 6, Table 6.1.4.2.3.2-1; step 2, TS 36.579-1 [2] Table 5.3.33.3-1)</w:delText>
        </w:r>
      </w:del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3A2D73" w:rsidRPr="00C31E24" w:rsidDel="003A2D73" w14:paraId="2E973775" w14:textId="7325CB55" w:rsidTr="00C201EF">
        <w:trPr>
          <w:jc w:val="center"/>
          <w:del w:id="680" w:author="MCC160" w:date="2022-04-22T16:16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65AD4" w14:textId="449DC1EF" w:rsidR="003A2D73" w:rsidRPr="00C31E24" w:rsidDel="003A2D73" w:rsidRDefault="003A2D73" w:rsidP="00C201EF">
            <w:pPr>
              <w:pStyle w:val="TAL"/>
              <w:spacing w:line="256" w:lineRule="auto"/>
              <w:rPr>
                <w:del w:id="681" w:author="MCC160" w:date="2022-04-22T16:16:00Z"/>
              </w:rPr>
            </w:pPr>
            <w:del w:id="682" w:author="MCC160" w:date="2022-04-22T16:16:00Z">
              <w:r w:rsidRPr="00C31E24" w:rsidDel="003A2D73">
                <w:delText>Derivation Path: TS 36.579-1 [2], Table 5.5.2.7.2-1</w:delText>
              </w:r>
            </w:del>
          </w:p>
        </w:tc>
      </w:tr>
      <w:tr w:rsidR="003A2D73" w:rsidRPr="00C31E24" w:rsidDel="003A2D73" w14:paraId="3A311524" w14:textId="16612150" w:rsidTr="00C201EF">
        <w:trPr>
          <w:jc w:val="center"/>
          <w:del w:id="683" w:author="MCC160" w:date="2022-04-22T16:1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73F12" w14:textId="08371812" w:rsidR="003A2D73" w:rsidRPr="00C31E24" w:rsidDel="003A2D73" w:rsidRDefault="003A2D73" w:rsidP="00C201EF">
            <w:pPr>
              <w:pStyle w:val="TAH"/>
              <w:spacing w:line="256" w:lineRule="auto"/>
              <w:rPr>
                <w:del w:id="684" w:author="MCC160" w:date="2022-04-22T16:16:00Z"/>
              </w:rPr>
            </w:pPr>
            <w:del w:id="685" w:author="MCC160" w:date="2022-04-22T16:16:00Z">
              <w:r w:rsidRPr="00C31E24" w:rsidDel="003A2D73">
                <w:delText>Information Element</w:delText>
              </w:r>
            </w:del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7EE4" w14:textId="42D15975" w:rsidR="003A2D73" w:rsidRPr="00C31E24" w:rsidDel="003A2D73" w:rsidRDefault="003A2D73" w:rsidP="00C201EF">
            <w:pPr>
              <w:pStyle w:val="TAH"/>
              <w:spacing w:line="256" w:lineRule="auto"/>
              <w:rPr>
                <w:del w:id="686" w:author="MCC160" w:date="2022-04-22T16:16:00Z"/>
              </w:rPr>
            </w:pPr>
            <w:del w:id="687" w:author="MCC160" w:date="2022-04-22T16:16:00Z">
              <w:r w:rsidRPr="00C31E24" w:rsidDel="003A2D73">
                <w:delText>Value/remark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B34B" w14:textId="65A946C8" w:rsidR="003A2D73" w:rsidRPr="00C31E24" w:rsidDel="003A2D73" w:rsidRDefault="003A2D73" w:rsidP="00C201EF">
            <w:pPr>
              <w:pStyle w:val="TAH"/>
              <w:spacing w:line="256" w:lineRule="auto"/>
              <w:rPr>
                <w:del w:id="688" w:author="MCC160" w:date="2022-04-22T16:16:00Z"/>
              </w:rPr>
            </w:pPr>
            <w:del w:id="689" w:author="MCC160" w:date="2022-04-22T16:16:00Z">
              <w:r w:rsidRPr="00C31E24" w:rsidDel="003A2D73">
                <w:delText>Comment</w:delText>
              </w:r>
            </w:del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FC24" w14:textId="5E3E6275" w:rsidR="003A2D73" w:rsidRPr="00C31E24" w:rsidDel="003A2D73" w:rsidRDefault="003A2D73" w:rsidP="00C201EF">
            <w:pPr>
              <w:pStyle w:val="TAH"/>
              <w:spacing w:line="256" w:lineRule="auto"/>
              <w:rPr>
                <w:del w:id="690" w:author="MCC160" w:date="2022-04-22T16:16:00Z"/>
              </w:rPr>
            </w:pPr>
            <w:del w:id="691" w:author="MCC160" w:date="2022-04-22T16:16:00Z">
              <w:r w:rsidRPr="00C31E24" w:rsidDel="003A2D73">
                <w:delText>Reference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CEDE40" w14:textId="2315CCDE" w:rsidR="003A2D73" w:rsidRPr="00C31E24" w:rsidDel="003A2D73" w:rsidRDefault="003A2D73" w:rsidP="00C201EF">
            <w:pPr>
              <w:pStyle w:val="TAH"/>
              <w:spacing w:line="256" w:lineRule="auto"/>
              <w:rPr>
                <w:del w:id="692" w:author="MCC160" w:date="2022-04-22T16:16:00Z"/>
              </w:rPr>
            </w:pPr>
            <w:del w:id="693" w:author="MCC160" w:date="2022-04-22T16:16:00Z">
              <w:r w:rsidRPr="00C31E24" w:rsidDel="003A2D73">
                <w:delText>Condition</w:delText>
              </w:r>
            </w:del>
          </w:p>
        </w:tc>
      </w:tr>
      <w:tr w:rsidR="003A2D73" w:rsidRPr="00C31E24" w:rsidDel="003A2D73" w14:paraId="1038757B" w14:textId="5E2A0089" w:rsidTr="00C201EF">
        <w:trPr>
          <w:jc w:val="center"/>
          <w:del w:id="694" w:author="MCC160" w:date="2022-04-22T16:1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E265" w14:textId="0831C6C2" w:rsidR="003A2D73" w:rsidRPr="00C31E24" w:rsidDel="003A2D73" w:rsidRDefault="003A2D73" w:rsidP="00C201EF">
            <w:pPr>
              <w:pStyle w:val="TAL"/>
              <w:spacing w:line="256" w:lineRule="auto"/>
              <w:rPr>
                <w:del w:id="695" w:author="MCC160" w:date="2022-04-22T16:16:00Z"/>
                <w:b/>
                <w:bCs/>
              </w:rPr>
            </w:pPr>
            <w:del w:id="696" w:author="MCC160" w:date="2022-04-22T16:16:00Z">
              <w:r w:rsidRPr="00C31E24" w:rsidDel="003A2D73">
                <w:rPr>
                  <w:b/>
                  <w:bCs/>
                </w:rPr>
                <w:delText>P-Asserted-Identity</w:delText>
              </w:r>
            </w:del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E7C7" w14:textId="78A2C3E9" w:rsidR="003A2D73" w:rsidRPr="00C31E24" w:rsidDel="003A2D73" w:rsidRDefault="003A2D73" w:rsidP="00C201EF">
            <w:pPr>
              <w:pStyle w:val="TAL"/>
              <w:spacing w:line="256" w:lineRule="auto"/>
              <w:rPr>
                <w:del w:id="697" w:author="MCC160" w:date="2022-04-22T16:16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81C8" w14:textId="1742ADC5" w:rsidR="003A2D73" w:rsidRPr="00C31E24" w:rsidDel="003A2D73" w:rsidRDefault="003A2D73" w:rsidP="00C201EF">
            <w:pPr>
              <w:pStyle w:val="TAL"/>
              <w:spacing w:line="256" w:lineRule="auto"/>
              <w:rPr>
                <w:del w:id="698" w:author="MCC160" w:date="2022-04-22T16:1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89E1" w14:textId="7411163C" w:rsidR="003A2D73" w:rsidRPr="00C31E24" w:rsidDel="003A2D73" w:rsidRDefault="003A2D73" w:rsidP="00C201EF">
            <w:pPr>
              <w:pStyle w:val="TAL"/>
              <w:spacing w:line="256" w:lineRule="auto"/>
              <w:rPr>
                <w:del w:id="699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26DBA" w14:textId="4E8EFA6D" w:rsidR="003A2D73" w:rsidRPr="00C31E24" w:rsidDel="003A2D73" w:rsidRDefault="003A2D73" w:rsidP="00C201EF">
            <w:pPr>
              <w:pStyle w:val="TAL"/>
              <w:spacing w:line="256" w:lineRule="auto"/>
              <w:rPr>
                <w:del w:id="700" w:author="MCC160" w:date="2022-04-22T16:16:00Z"/>
              </w:rPr>
            </w:pPr>
          </w:p>
        </w:tc>
      </w:tr>
      <w:tr w:rsidR="003A2D73" w:rsidRPr="00C31E24" w:rsidDel="003A2D73" w14:paraId="4B2AEFB2" w14:textId="5FCE3A11" w:rsidTr="00C201EF">
        <w:trPr>
          <w:jc w:val="center"/>
          <w:del w:id="701" w:author="MCC160" w:date="2022-04-22T16:1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9B5D" w14:textId="5F22671F" w:rsidR="003A2D73" w:rsidRPr="00C31E24" w:rsidDel="003A2D73" w:rsidRDefault="003A2D73" w:rsidP="00C201EF">
            <w:pPr>
              <w:pStyle w:val="TAL"/>
              <w:spacing w:line="256" w:lineRule="auto"/>
              <w:rPr>
                <w:del w:id="702" w:author="MCC160" w:date="2022-04-22T16:16:00Z"/>
              </w:rPr>
            </w:pPr>
            <w:del w:id="703" w:author="MCC160" w:date="2022-04-22T16:16:00Z">
              <w:r w:rsidRPr="00C31E24" w:rsidDel="003A2D73">
                <w:delText xml:space="preserve">  name-addr</w:delText>
              </w:r>
            </w:del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3B04" w14:textId="7DA972B4" w:rsidR="003A2D73" w:rsidRPr="00C31E24" w:rsidDel="003A2D73" w:rsidRDefault="003A2D73" w:rsidP="00C201EF">
            <w:pPr>
              <w:pStyle w:val="TAL"/>
              <w:spacing w:line="256" w:lineRule="auto"/>
              <w:rPr>
                <w:del w:id="704" w:author="MCC160" w:date="2022-04-22T16:16:00Z"/>
              </w:rPr>
            </w:pPr>
            <w:del w:id="705" w:author="MCC160" w:date="2022-04-22T16:16:00Z">
              <w:r w:rsidRPr="00C31E24" w:rsidDel="003A2D73">
                <w:delText>px_MCVideo_ID_User_B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E86F" w14:textId="68A266D0" w:rsidR="003A2D73" w:rsidRPr="00C31E24" w:rsidDel="003A2D73" w:rsidRDefault="003A2D73" w:rsidP="00C201EF">
            <w:pPr>
              <w:pStyle w:val="TAL"/>
              <w:spacing w:line="256" w:lineRule="auto"/>
              <w:rPr>
                <w:del w:id="706" w:author="MCC160" w:date="2022-04-22T16:1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DE51" w14:textId="394F2A7B" w:rsidR="003A2D73" w:rsidRPr="00C31E24" w:rsidDel="003A2D73" w:rsidRDefault="003A2D73" w:rsidP="00C201EF">
            <w:pPr>
              <w:pStyle w:val="TAL"/>
              <w:spacing w:line="256" w:lineRule="auto"/>
              <w:rPr>
                <w:del w:id="707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683CB" w14:textId="2D1D8042" w:rsidR="003A2D73" w:rsidRPr="00C31E24" w:rsidDel="003A2D73" w:rsidRDefault="003A2D73" w:rsidP="00C201EF">
            <w:pPr>
              <w:pStyle w:val="TAL"/>
              <w:spacing w:line="256" w:lineRule="auto"/>
              <w:rPr>
                <w:del w:id="708" w:author="MCC160" w:date="2022-04-22T16:16:00Z"/>
              </w:rPr>
            </w:pPr>
          </w:p>
        </w:tc>
      </w:tr>
      <w:tr w:rsidR="003A2D73" w:rsidRPr="00C31E24" w:rsidDel="003A2D73" w14:paraId="6478168E" w14:textId="083E02D8" w:rsidTr="00C201EF">
        <w:trPr>
          <w:jc w:val="center"/>
          <w:del w:id="709" w:author="MCC160" w:date="2022-04-22T16:1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A4E30" w14:textId="7C94B46F" w:rsidR="003A2D73" w:rsidRPr="00C31E24" w:rsidDel="003A2D73" w:rsidRDefault="003A2D73" w:rsidP="00C201EF">
            <w:pPr>
              <w:pStyle w:val="TAL"/>
              <w:spacing w:line="256" w:lineRule="auto"/>
              <w:rPr>
                <w:del w:id="710" w:author="MCC160" w:date="2022-04-22T16:16:00Z"/>
                <w:b/>
                <w:bCs/>
              </w:rPr>
            </w:pPr>
            <w:del w:id="711" w:author="MCC160" w:date="2022-04-22T16:16:00Z">
              <w:r w:rsidRPr="00C31E24" w:rsidDel="003A2D73">
                <w:rPr>
                  <w:b/>
                  <w:bCs/>
                </w:rPr>
                <w:delText>Message-body</w:delText>
              </w:r>
            </w:del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6F10" w14:textId="6FDB0E8B" w:rsidR="003A2D73" w:rsidRPr="00C31E24" w:rsidDel="003A2D73" w:rsidRDefault="003A2D73" w:rsidP="00C201EF">
            <w:pPr>
              <w:pStyle w:val="TAL"/>
              <w:spacing w:line="256" w:lineRule="auto"/>
              <w:rPr>
                <w:del w:id="712" w:author="MCC160" w:date="2022-04-22T16:16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9AAC" w14:textId="41C9CD07" w:rsidR="003A2D73" w:rsidRPr="00C31E24" w:rsidDel="003A2D73" w:rsidRDefault="003A2D73" w:rsidP="00C201EF">
            <w:pPr>
              <w:pStyle w:val="TAL"/>
              <w:spacing w:line="256" w:lineRule="auto"/>
              <w:rPr>
                <w:del w:id="713" w:author="MCC160" w:date="2022-04-22T16:1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7481" w14:textId="75CB59FC" w:rsidR="003A2D73" w:rsidRPr="00C31E24" w:rsidDel="003A2D73" w:rsidRDefault="003A2D73" w:rsidP="00C201EF">
            <w:pPr>
              <w:pStyle w:val="TAL"/>
              <w:spacing w:line="256" w:lineRule="auto"/>
              <w:rPr>
                <w:del w:id="714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B3F4D" w14:textId="15480D96" w:rsidR="003A2D73" w:rsidRPr="00C31E24" w:rsidDel="003A2D73" w:rsidRDefault="003A2D73" w:rsidP="00C201EF">
            <w:pPr>
              <w:pStyle w:val="TAL"/>
              <w:spacing w:line="256" w:lineRule="auto"/>
              <w:rPr>
                <w:del w:id="715" w:author="MCC160" w:date="2022-04-22T16:16:00Z"/>
              </w:rPr>
            </w:pPr>
          </w:p>
        </w:tc>
      </w:tr>
      <w:tr w:rsidR="003A2D73" w:rsidRPr="00C31E24" w:rsidDel="003A2D73" w14:paraId="1393118F" w14:textId="6F9D06F7" w:rsidTr="00C201EF">
        <w:trPr>
          <w:jc w:val="center"/>
          <w:del w:id="716" w:author="MCC160" w:date="2022-04-22T16:1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63E85" w14:textId="6B4DDCEB" w:rsidR="003A2D73" w:rsidRPr="00C31E24" w:rsidDel="003A2D73" w:rsidRDefault="003A2D73" w:rsidP="00C201EF">
            <w:pPr>
              <w:pStyle w:val="TAL"/>
              <w:spacing w:line="256" w:lineRule="auto"/>
              <w:rPr>
                <w:del w:id="717" w:author="MCC160" w:date="2022-04-22T16:16:00Z"/>
              </w:rPr>
            </w:pPr>
            <w:del w:id="718" w:author="MCC160" w:date="2022-04-22T16:16:00Z">
              <w:r w:rsidRPr="00C31E24" w:rsidDel="003A2D73">
                <w:delText xml:space="preserve">  MIME body part</w:delText>
              </w:r>
            </w:del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6B9B" w14:textId="252109E0" w:rsidR="003A2D73" w:rsidRPr="00C31E24" w:rsidDel="003A2D73" w:rsidRDefault="003A2D73" w:rsidP="00C201EF">
            <w:pPr>
              <w:pStyle w:val="TAL"/>
              <w:spacing w:line="256" w:lineRule="auto"/>
              <w:rPr>
                <w:del w:id="719" w:author="MCC160" w:date="2022-04-22T16:16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D361" w14:textId="1D7221CC" w:rsidR="003A2D73" w:rsidRPr="00C31E24" w:rsidDel="003A2D73" w:rsidRDefault="003A2D73" w:rsidP="00C201EF">
            <w:pPr>
              <w:pStyle w:val="TAL"/>
              <w:spacing w:line="256" w:lineRule="auto"/>
              <w:rPr>
                <w:del w:id="720" w:author="MCC160" w:date="2022-04-22T16:16:00Z"/>
                <w:b/>
                <w:bCs/>
              </w:rPr>
            </w:pPr>
            <w:del w:id="721" w:author="MCC160" w:date="2022-04-22T16:16:00Z">
              <w:r w:rsidRPr="00C31E24" w:rsidDel="003A2D73">
                <w:rPr>
                  <w:b/>
                  <w:bCs/>
                </w:rPr>
                <w:delText>MCVideo Info</w:delText>
              </w:r>
            </w:del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014F" w14:textId="3E875013" w:rsidR="003A2D73" w:rsidRPr="00C31E24" w:rsidDel="003A2D73" w:rsidRDefault="003A2D73" w:rsidP="00C201EF">
            <w:pPr>
              <w:pStyle w:val="TAL"/>
              <w:spacing w:line="256" w:lineRule="auto"/>
              <w:rPr>
                <w:del w:id="722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2D91" w14:textId="6817AEE2" w:rsidR="003A2D73" w:rsidRPr="00C31E24" w:rsidDel="003A2D73" w:rsidRDefault="003A2D73" w:rsidP="00C201EF">
            <w:pPr>
              <w:pStyle w:val="TAL"/>
              <w:spacing w:line="256" w:lineRule="auto"/>
              <w:rPr>
                <w:del w:id="723" w:author="MCC160" w:date="2022-04-22T16:16:00Z"/>
              </w:rPr>
            </w:pPr>
          </w:p>
        </w:tc>
      </w:tr>
      <w:tr w:rsidR="003A2D73" w:rsidRPr="00C31E24" w:rsidDel="003A2D73" w14:paraId="4DB88481" w14:textId="0883ABBF" w:rsidTr="00C201EF">
        <w:trPr>
          <w:jc w:val="center"/>
          <w:del w:id="724" w:author="MCC160" w:date="2022-04-22T16:1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546C" w14:textId="6F637393" w:rsidR="003A2D73" w:rsidRPr="00C31E24" w:rsidDel="003A2D73" w:rsidRDefault="003A2D73" w:rsidP="00C201EF">
            <w:pPr>
              <w:pStyle w:val="TAL"/>
              <w:spacing w:line="256" w:lineRule="auto"/>
              <w:rPr>
                <w:del w:id="725" w:author="MCC160" w:date="2022-04-22T16:16:00Z"/>
              </w:rPr>
            </w:pPr>
            <w:del w:id="726" w:author="MCC160" w:date="2022-04-22T16:16:00Z">
              <w:r w:rsidRPr="00C31E24" w:rsidDel="003A2D73">
                <w:delText xml:space="preserve">    MIME-part-body</w:delText>
              </w:r>
            </w:del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472ED" w14:textId="57AA64A4" w:rsidR="003A2D73" w:rsidRPr="00C31E24" w:rsidDel="003A2D73" w:rsidRDefault="003A2D73" w:rsidP="00C201EF">
            <w:pPr>
              <w:pStyle w:val="TAL"/>
              <w:spacing w:line="256" w:lineRule="auto"/>
              <w:rPr>
                <w:del w:id="727" w:author="MCC160" w:date="2022-04-22T16:16:00Z"/>
              </w:rPr>
            </w:pPr>
            <w:del w:id="728" w:author="MCC160" w:date="2022-04-22T16:16:00Z">
              <w:r w:rsidRPr="00C31E24" w:rsidDel="003A2D73">
                <w:delText>MCVideo-Info as described in Table 6.1.4.2.3.3-13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B0B6" w14:textId="3EE3CDA1" w:rsidR="003A2D73" w:rsidRPr="00C31E24" w:rsidDel="003A2D73" w:rsidRDefault="003A2D73" w:rsidP="00C201EF">
            <w:pPr>
              <w:pStyle w:val="TAL"/>
              <w:spacing w:line="256" w:lineRule="auto"/>
              <w:rPr>
                <w:del w:id="729" w:author="MCC160" w:date="2022-04-22T16:1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FBF2" w14:textId="44548276" w:rsidR="003A2D73" w:rsidRPr="00C31E24" w:rsidDel="003A2D73" w:rsidRDefault="003A2D73" w:rsidP="00C201EF">
            <w:pPr>
              <w:pStyle w:val="TAL"/>
              <w:spacing w:line="256" w:lineRule="auto"/>
              <w:rPr>
                <w:del w:id="730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7E34" w14:textId="791DD50F" w:rsidR="003A2D73" w:rsidRPr="00C31E24" w:rsidDel="003A2D73" w:rsidRDefault="003A2D73" w:rsidP="00C201EF">
            <w:pPr>
              <w:pStyle w:val="TAL"/>
              <w:spacing w:line="256" w:lineRule="auto"/>
              <w:rPr>
                <w:del w:id="731" w:author="MCC160" w:date="2022-04-22T16:16:00Z"/>
              </w:rPr>
            </w:pPr>
          </w:p>
        </w:tc>
      </w:tr>
    </w:tbl>
    <w:p w14:paraId="3AC02D1E" w14:textId="3E606546" w:rsidR="003A2D73" w:rsidRPr="00C31E24" w:rsidDel="003A2D73" w:rsidRDefault="003A2D73" w:rsidP="003A2D73">
      <w:pPr>
        <w:rPr>
          <w:del w:id="732" w:author="MCC160" w:date="2022-04-22T16:16:00Z"/>
        </w:rPr>
      </w:pPr>
    </w:p>
    <w:p w14:paraId="798FB315" w14:textId="72167AD9" w:rsidR="003A2D73" w:rsidRPr="00C31E24" w:rsidDel="003A2D73" w:rsidRDefault="003A2D73" w:rsidP="003A2D73">
      <w:pPr>
        <w:pStyle w:val="TH"/>
        <w:rPr>
          <w:del w:id="733" w:author="MCC160" w:date="2022-04-22T16:16:00Z"/>
        </w:rPr>
      </w:pPr>
      <w:del w:id="734" w:author="MCC160" w:date="2022-04-22T16:16:00Z">
        <w:r w:rsidRPr="00C31E24" w:rsidDel="003A2D73">
          <w:delText>Table 6.1.4.2.3.3-13: MCVideo-Info in SIP MESSAGE (Table 6.1.4.2.3.3-12)</w:delText>
        </w:r>
      </w:del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3A2D73" w:rsidRPr="00C31E24" w:rsidDel="003A2D73" w14:paraId="6BD6154C" w14:textId="1DF77CC0" w:rsidTr="00C201EF">
        <w:trPr>
          <w:jc w:val="center"/>
          <w:del w:id="735" w:author="MCC160" w:date="2022-04-22T16:16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62F02" w14:textId="6E5DC265" w:rsidR="003A2D73" w:rsidRPr="00C31E24" w:rsidDel="003A2D73" w:rsidRDefault="003A2D73" w:rsidP="00C201EF">
            <w:pPr>
              <w:pStyle w:val="TAL"/>
              <w:spacing w:line="256" w:lineRule="auto"/>
              <w:rPr>
                <w:del w:id="736" w:author="MCC160" w:date="2022-04-22T16:16:00Z"/>
              </w:rPr>
            </w:pPr>
            <w:del w:id="737" w:author="MCC160" w:date="2022-04-22T16:16:00Z">
              <w:r w:rsidRPr="00C31E24" w:rsidDel="003A2D73">
                <w:delText>Derivation Path: TS 36.579-1 [2], Table 5.5.3.2.2-2</w:delText>
              </w:r>
            </w:del>
          </w:p>
        </w:tc>
      </w:tr>
      <w:tr w:rsidR="003A2D73" w:rsidRPr="00C31E24" w:rsidDel="003A2D73" w14:paraId="6D6CAF2A" w14:textId="4CB10B17" w:rsidTr="00C201EF">
        <w:trPr>
          <w:jc w:val="center"/>
          <w:del w:id="738" w:author="MCC160" w:date="2022-04-22T16:16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BFFF2" w14:textId="67F51A52" w:rsidR="003A2D73" w:rsidRPr="00C31E24" w:rsidDel="003A2D73" w:rsidRDefault="003A2D73" w:rsidP="00C201EF">
            <w:pPr>
              <w:pStyle w:val="TAH"/>
              <w:spacing w:line="256" w:lineRule="auto"/>
              <w:rPr>
                <w:del w:id="739" w:author="MCC160" w:date="2022-04-22T16:16:00Z"/>
              </w:rPr>
            </w:pPr>
            <w:del w:id="740" w:author="MCC160" w:date="2022-04-22T16:16:00Z">
              <w:r w:rsidRPr="00C31E24" w:rsidDel="003A2D73">
                <w:delText>Information Element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99CA" w14:textId="29CB3FC3" w:rsidR="003A2D73" w:rsidRPr="00C31E24" w:rsidDel="003A2D73" w:rsidRDefault="003A2D73" w:rsidP="00C201EF">
            <w:pPr>
              <w:pStyle w:val="TAH"/>
              <w:spacing w:line="256" w:lineRule="auto"/>
              <w:rPr>
                <w:del w:id="741" w:author="MCC160" w:date="2022-04-22T16:16:00Z"/>
              </w:rPr>
            </w:pPr>
            <w:del w:id="742" w:author="MCC160" w:date="2022-04-22T16:16:00Z">
              <w:r w:rsidRPr="00C31E24" w:rsidDel="003A2D73">
                <w:delText>Value/remark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C109" w14:textId="167AEE2A" w:rsidR="003A2D73" w:rsidRPr="00C31E24" w:rsidDel="003A2D73" w:rsidRDefault="003A2D73" w:rsidP="00C201EF">
            <w:pPr>
              <w:pStyle w:val="TAH"/>
              <w:spacing w:line="256" w:lineRule="auto"/>
              <w:rPr>
                <w:del w:id="743" w:author="MCC160" w:date="2022-04-22T16:16:00Z"/>
              </w:rPr>
            </w:pPr>
            <w:del w:id="744" w:author="MCC160" w:date="2022-04-22T16:16:00Z">
              <w:r w:rsidRPr="00C31E24" w:rsidDel="003A2D73">
                <w:delText>Comment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84A6A" w14:textId="3C3AAAC3" w:rsidR="003A2D73" w:rsidRPr="00C31E24" w:rsidDel="003A2D73" w:rsidRDefault="003A2D73" w:rsidP="00C201EF">
            <w:pPr>
              <w:pStyle w:val="TAH"/>
              <w:spacing w:line="256" w:lineRule="auto"/>
              <w:rPr>
                <w:del w:id="745" w:author="MCC160" w:date="2022-04-22T16:16:00Z"/>
              </w:rPr>
            </w:pPr>
            <w:del w:id="746" w:author="MCC160" w:date="2022-04-22T16:16:00Z">
              <w:r w:rsidRPr="00C31E24" w:rsidDel="003A2D73">
                <w:delText>Reference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CB9DAD" w14:textId="295C157C" w:rsidR="003A2D73" w:rsidRPr="00C31E24" w:rsidDel="003A2D73" w:rsidRDefault="003A2D73" w:rsidP="00C201EF">
            <w:pPr>
              <w:pStyle w:val="TAH"/>
              <w:spacing w:line="256" w:lineRule="auto"/>
              <w:rPr>
                <w:del w:id="747" w:author="MCC160" w:date="2022-04-22T16:16:00Z"/>
              </w:rPr>
            </w:pPr>
            <w:del w:id="748" w:author="MCC160" w:date="2022-04-22T16:16:00Z">
              <w:r w:rsidRPr="00C31E24" w:rsidDel="003A2D73">
                <w:delText>Condition</w:delText>
              </w:r>
            </w:del>
          </w:p>
        </w:tc>
      </w:tr>
      <w:tr w:rsidR="003A2D73" w:rsidRPr="00C31E24" w:rsidDel="003A2D73" w14:paraId="44C0DD9A" w14:textId="50F24CF3" w:rsidTr="00C201EF">
        <w:trPr>
          <w:jc w:val="center"/>
          <w:del w:id="749" w:author="MCC160" w:date="2022-04-22T16:16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DCBC" w14:textId="7D572419" w:rsidR="003A2D73" w:rsidRPr="00C31E24" w:rsidDel="003A2D73" w:rsidRDefault="003A2D73" w:rsidP="00C201EF">
            <w:pPr>
              <w:pStyle w:val="TAL"/>
              <w:spacing w:line="256" w:lineRule="auto"/>
              <w:rPr>
                <w:del w:id="750" w:author="MCC160" w:date="2022-04-22T16:16:00Z"/>
              </w:rPr>
            </w:pPr>
            <w:del w:id="751" w:author="MCC160" w:date="2022-04-22T16:16:00Z">
              <w:r w:rsidRPr="00C31E24" w:rsidDel="003A2D73">
                <w:delText>mcvideoinfo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0984" w14:textId="1310D60F" w:rsidR="003A2D73" w:rsidRPr="00C31E24" w:rsidDel="003A2D73" w:rsidRDefault="003A2D73" w:rsidP="00C201EF">
            <w:pPr>
              <w:pStyle w:val="TAL"/>
              <w:spacing w:line="256" w:lineRule="auto"/>
              <w:rPr>
                <w:del w:id="752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D21C" w14:textId="07F0C469" w:rsidR="003A2D73" w:rsidRPr="00C31E24" w:rsidDel="003A2D73" w:rsidRDefault="003A2D73" w:rsidP="00C201EF">
            <w:pPr>
              <w:pStyle w:val="TAL"/>
              <w:spacing w:line="256" w:lineRule="auto"/>
              <w:rPr>
                <w:del w:id="753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6F1C" w14:textId="3AABA425" w:rsidR="003A2D73" w:rsidRPr="00C31E24" w:rsidDel="003A2D73" w:rsidRDefault="003A2D73" w:rsidP="00C201EF">
            <w:pPr>
              <w:pStyle w:val="TAL"/>
              <w:spacing w:line="256" w:lineRule="auto"/>
              <w:rPr>
                <w:del w:id="754" w:author="MCC160" w:date="2022-04-22T16:1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67771" w14:textId="65C4FB87" w:rsidR="003A2D73" w:rsidRPr="00C31E24" w:rsidDel="003A2D73" w:rsidRDefault="003A2D73" w:rsidP="00C201EF">
            <w:pPr>
              <w:pStyle w:val="TAL"/>
              <w:spacing w:line="256" w:lineRule="auto"/>
              <w:rPr>
                <w:del w:id="755" w:author="MCC160" w:date="2022-04-22T16:16:00Z"/>
              </w:rPr>
            </w:pPr>
          </w:p>
        </w:tc>
      </w:tr>
      <w:tr w:rsidR="003A2D73" w:rsidRPr="00C31E24" w:rsidDel="003A2D73" w14:paraId="3CDE1AA9" w14:textId="6EBEF752" w:rsidTr="00C201EF">
        <w:trPr>
          <w:jc w:val="center"/>
          <w:del w:id="756" w:author="MCC160" w:date="2022-04-22T16:16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3596" w14:textId="6F0FC016" w:rsidR="003A2D73" w:rsidRPr="00C31E24" w:rsidDel="003A2D73" w:rsidRDefault="003A2D73" w:rsidP="00C201EF">
            <w:pPr>
              <w:pStyle w:val="TAL"/>
              <w:spacing w:line="256" w:lineRule="auto"/>
              <w:rPr>
                <w:del w:id="757" w:author="MCC160" w:date="2022-04-22T16:16:00Z"/>
              </w:rPr>
            </w:pPr>
            <w:del w:id="758" w:author="MCC160" w:date="2022-04-22T16:16:00Z">
              <w:r w:rsidRPr="00C31E24" w:rsidDel="003A2D73">
                <w:delText xml:space="preserve">  mcvideo-Params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90C4" w14:textId="4A4907B3" w:rsidR="003A2D73" w:rsidRPr="00C31E24" w:rsidDel="003A2D73" w:rsidRDefault="003A2D73" w:rsidP="00C201EF">
            <w:pPr>
              <w:pStyle w:val="TAL"/>
              <w:spacing w:line="256" w:lineRule="auto"/>
              <w:rPr>
                <w:del w:id="759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5770" w14:textId="6EB933AB" w:rsidR="003A2D73" w:rsidRPr="00C31E24" w:rsidDel="003A2D73" w:rsidRDefault="003A2D73" w:rsidP="00C201EF">
            <w:pPr>
              <w:pStyle w:val="TAL"/>
              <w:spacing w:line="256" w:lineRule="auto"/>
              <w:rPr>
                <w:del w:id="760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5247" w14:textId="52001890" w:rsidR="003A2D73" w:rsidRPr="00C31E24" w:rsidDel="003A2D73" w:rsidRDefault="003A2D73" w:rsidP="00C201EF">
            <w:pPr>
              <w:pStyle w:val="TAL"/>
              <w:spacing w:line="256" w:lineRule="auto"/>
              <w:rPr>
                <w:del w:id="761" w:author="MCC160" w:date="2022-04-22T16:1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71E4" w14:textId="68BB2673" w:rsidR="003A2D73" w:rsidRPr="00C31E24" w:rsidDel="003A2D73" w:rsidRDefault="003A2D73" w:rsidP="00C201EF">
            <w:pPr>
              <w:pStyle w:val="TAL"/>
              <w:spacing w:line="256" w:lineRule="auto"/>
              <w:rPr>
                <w:del w:id="762" w:author="MCC160" w:date="2022-04-22T16:16:00Z"/>
              </w:rPr>
            </w:pPr>
          </w:p>
        </w:tc>
      </w:tr>
      <w:tr w:rsidR="003A2D73" w:rsidRPr="00C31E24" w:rsidDel="003A2D73" w14:paraId="2F6EC47B" w14:textId="6A980FC6" w:rsidTr="00C201EF">
        <w:trPr>
          <w:jc w:val="center"/>
          <w:del w:id="763" w:author="MCC160" w:date="2022-04-22T16:16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18F46" w14:textId="6AF9B33F" w:rsidR="003A2D73" w:rsidRPr="00C31E24" w:rsidDel="003A2D73" w:rsidRDefault="003A2D73" w:rsidP="00C201EF">
            <w:pPr>
              <w:pStyle w:val="TAL"/>
              <w:spacing w:line="256" w:lineRule="auto"/>
              <w:rPr>
                <w:del w:id="764" w:author="MCC160" w:date="2022-04-22T16:16:00Z"/>
              </w:rPr>
            </w:pPr>
            <w:del w:id="765" w:author="MCC160" w:date="2022-04-22T16:16:00Z">
              <w:r w:rsidRPr="00C31E24" w:rsidDel="003A2D73">
                <w:delText xml:space="preserve">    mcvideo-calling-group-id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24E04" w14:textId="280460A1" w:rsidR="003A2D73" w:rsidRPr="00C31E24" w:rsidDel="003A2D73" w:rsidRDefault="003A2D73" w:rsidP="00C201EF">
            <w:pPr>
              <w:pStyle w:val="TAL"/>
              <w:spacing w:line="256" w:lineRule="auto"/>
              <w:rPr>
                <w:del w:id="766" w:author="MCC160" w:date="2022-04-22T16:16:00Z"/>
              </w:rPr>
            </w:pPr>
            <w:del w:id="767" w:author="MCC160" w:date="2022-04-22T16:16:00Z">
              <w:r w:rsidRPr="00C31E24" w:rsidDel="003A2D73">
                <w:delText>px_MCVideo_Group_A_ID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C446" w14:textId="4AFBC2E0" w:rsidR="003A2D73" w:rsidRPr="00C31E24" w:rsidDel="003A2D73" w:rsidRDefault="003A2D73" w:rsidP="00C201EF">
            <w:pPr>
              <w:pStyle w:val="TAL"/>
              <w:spacing w:line="256" w:lineRule="auto"/>
              <w:rPr>
                <w:del w:id="768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7C95" w14:textId="376FE2AB" w:rsidR="003A2D73" w:rsidRPr="00C31E24" w:rsidDel="003A2D73" w:rsidRDefault="003A2D73" w:rsidP="00C201EF">
            <w:pPr>
              <w:pStyle w:val="TAL"/>
              <w:spacing w:line="256" w:lineRule="auto"/>
              <w:rPr>
                <w:del w:id="769" w:author="MCC160" w:date="2022-04-22T16:1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4116" w14:textId="5A57850C" w:rsidR="003A2D73" w:rsidRPr="00C31E24" w:rsidDel="003A2D73" w:rsidRDefault="003A2D73" w:rsidP="00C201EF">
            <w:pPr>
              <w:pStyle w:val="TAL"/>
              <w:spacing w:line="256" w:lineRule="auto"/>
              <w:rPr>
                <w:del w:id="770" w:author="MCC160" w:date="2022-04-22T16:16:00Z"/>
              </w:rPr>
            </w:pPr>
          </w:p>
        </w:tc>
      </w:tr>
      <w:tr w:rsidR="003A2D73" w:rsidRPr="00C31E24" w:rsidDel="003A2D73" w14:paraId="5462A272" w14:textId="6FFEFC8D" w:rsidTr="00C201EF">
        <w:trPr>
          <w:jc w:val="center"/>
          <w:del w:id="771" w:author="MCC160" w:date="2022-04-22T16:16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7435" w14:textId="70EAF70D" w:rsidR="003A2D73" w:rsidRPr="00C31E24" w:rsidDel="003A2D73" w:rsidRDefault="003A2D73" w:rsidP="00C201EF">
            <w:pPr>
              <w:pStyle w:val="TAL"/>
              <w:spacing w:line="256" w:lineRule="auto"/>
              <w:rPr>
                <w:del w:id="772" w:author="MCC160" w:date="2022-04-22T16:16:00Z"/>
              </w:rPr>
            </w:pPr>
            <w:del w:id="773" w:author="MCC160" w:date="2022-04-22T16:16:00Z">
              <w:r w:rsidRPr="00C31E24" w:rsidDel="003A2D73">
                <w:delText xml:space="preserve">    anyExt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E0B5" w14:textId="0114AA1C" w:rsidR="003A2D73" w:rsidRPr="00C31E24" w:rsidDel="003A2D73" w:rsidRDefault="003A2D73" w:rsidP="00C201EF">
            <w:pPr>
              <w:pStyle w:val="TAL"/>
              <w:spacing w:line="256" w:lineRule="auto"/>
              <w:rPr>
                <w:del w:id="774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5639" w14:textId="10CE955E" w:rsidR="003A2D73" w:rsidRPr="00C31E24" w:rsidDel="003A2D73" w:rsidRDefault="003A2D73" w:rsidP="00C201EF">
            <w:pPr>
              <w:pStyle w:val="TAL"/>
              <w:spacing w:line="256" w:lineRule="auto"/>
              <w:rPr>
                <w:del w:id="775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93B6" w14:textId="6044FC88" w:rsidR="003A2D73" w:rsidRPr="00C31E24" w:rsidDel="003A2D73" w:rsidRDefault="003A2D73" w:rsidP="00C201EF">
            <w:pPr>
              <w:pStyle w:val="TAL"/>
              <w:spacing w:line="256" w:lineRule="auto"/>
              <w:rPr>
                <w:del w:id="776" w:author="MCC160" w:date="2022-04-22T16:1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8023" w14:textId="5198DA64" w:rsidR="003A2D73" w:rsidRPr="00C31E24" w:rsidDel="003A2D73" w:rsidRDefault="003A2D73" w:rsidP="00C201EF">
            <w:pPr>
              <w:pStyle w:val="TAL"/>
              <w:spacing w:line="256" w:lineRule="auto"/>
              <w:rPr>
                <w:del w:id="777" w:author="MCC160" w:date="2022-04-22T16:16:00Z"/>
              </w:rPr>
            </w:pPr>
          </w:p>
        </w:tc>
      </w:tr>
      <w:tr w:rsidR="003A2D73" w:rsidRPr="00C31E24" w:rsidDel="003A2D73" w14:paraId="65E06280" w14:textId="5AD922CC" w:rsidTr="00C201EF">
        <w:trPr>
          <w:jc w:val="center"/>
          <w:del w:id="778" w:author="MCC160" w:date="2022-04-22T16:16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C02F" w14:textId="388C98A9" w:rsidR="003A2D73" w:rsidRPr="00C31E24" w:rsidDel="003A2D73" w:rsidRDefault="003A2D73" w:rsidP="00C201EF">
            <w:pPr>
              <w:pStyle w:val="TAL"/>
              <w:spacing w:line="256" w:lineRule="auto"/>
              <w:rPr>
                <w:del w:id="779" w:author="MCC160" w:date="2022-04-22T16:16:00Z"/>
              </w:rPr>
            </w:pPr>
            <w:del w:id="780" w:author="MCC160" w:date="2022-04-22T16:16:00Z">
              <w:r w:rsidRPr="00C31E24" w:rsidDel="003A2D73">
                <w:delText xml:space="preserve">      mcvideo-request-uri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FC3EF" w14:textId="39974A80" w:rsidR="003A2D73" w:rsidRPr="00C31E24" w:rsidDel="003A2D73" w:rsidRDefault="003A2D73" w:rsidP="00C201EF">
            <w:pPr>
              <w:pStyle w:val="TAL"/>
              <w:spacing w:line="256" w:lineRule="auto"/>
              <w:rPr>
                <w:del w:id="781" w:author="MCC160" w:date="2022-04-22T16:16:00Z"/>
              </w:rPr>
            </w:pPr>
            <w:del w:id="782" w:author="MCC160" w:date="2022-04-22T16:16:00Z">
              <w:r w:rsidRPr="00C31E24" w:rsidDel="003A2D73">
                <w:delText>px_MCVideo_Group_A_ID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8124" w14:textId="55C543DF" w:rsidR="003A2D73" w:rsidRPr="00C31E24" w:rsidDel="003A2D73" w:rsidRDefault="003A2D73" w:rsidP="00C201EF">
            <w:pPr>
              <w:pStyle w:val="TAL"/>
              <w:spacing w:line="256" w:lineRule="auto"/>
              <w:rPr>
                <w:del w:id="783" w:author="MCC160" w:date="2022-04-22T16:16:00Z"/>
              </w:rPr>
            </w:pPr>
            <w:del w:id="784" w:author="MCC160" w:date="2022-04-22T16:16:00Z">
              <w:r w:rsidRPr="00C31E24" w:rsidDel="003A2D73">
                <w:delText>The MCVideo group identity to be selected by the targeted MCVideo user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0956" w14:textId="0BC9ADD6" w:rsidR="003A2D73" w:rsidRPr="00C31E24" w:rsidDel="003A2D73" w:rsidRDefault="003A2D73" w:rsidP="00C201EF">
            <w:pPr>
              <w:pStyle w:val="TAL"/>
              <w:spacing w:line="256" w:lineRule="auto"/>
              <w:rPr>
                <w:del w:id="785" w:author="MCC160" w:date="2022-04-22T16:1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F81D" w14:textId="531EACD4" w:rsidR="003A2D73" w:rsidRPr="00C31E24" w:rsidDel="003A2D73" w:rsidRDefault="003A2D73" w:rsidP="00C201EF">
            <w:pPr>
              <w:pStyle w:val="TAL"/>
              <w:spacing w:line="256" w:lineRule="auto"/>
              <w:rPr>
                <w:del w:id="786" w:author="MCC160" w:date="2022-04-22T16:16:00Z"/>
              </w:rPr>
            </w:pPr>
          </w:p>
        </w:tc>
      </w:tr>
      <w:tr w:rsidR="003A2D73" w:rsidRPr="00C31E24" w:rsidDel="003A2D73" w14:paraId="05D18A07" w14:textId="416595AA" w:rsidTr="00C201EF">
        <w:trPr>
          <w:jc w:val="center"/>
          <w:del w:id="787" w:author="MCC160" w:date="2022-04-22T16:16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ACFA" w14:textId="6CAB2A3B" w:rsidR="003A2D73" w:rsidRPr="00C31E24" w:rsidDel="003A2D73" w:rsidRDefault="003A2D73" w:rsidP="00C201EF">
            <w:pPr>
              <w:pStyle w:val="TAL"/>
              <w:spacing w:line="256" w:lineRule="auto"/>
              <w:rPr>
                <w:del w:id="788" w:author="MCC160" w:date="2022-04-22T16:16:00Z"/>
              </w:rPr>
            </w:pPr>
            <w:del w:id="789" w:author="MCC160" w:date="2022-04-22T16:16:00Z">
              <w:r w:rsidRPr="00C31E24" w:rsidDel="003A2D73">
                <w:delText xml:space="preserve">      request-type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E2E9" w14:textId="34DA85C1" w:rsidR="003A2D73" w:rsidRPr="00C31E24" w:rsidDel="003A2D73" w:rsidRDefault="003A2D73" w:rsidP="00C201EF">
            <w:pPr>
              <w:pStyle w:val="TAL"/>
              <w:spacing w:line="256" w:lineRule="auto"/>
              <w:rPr>
                <w:del w:id="790" w:author="MCC160" w:date="2022-04-22T16:16:00Z"/>
              </w:rPr>
            </w:pPr>
            <w:del w:id="791" w:author="MCC160" w:date="2022-04-22T16:16:00Z">
              <w:r w:rsidRPr="00C31E24" w:rsidDel="003A2D73">
                <w:delText>"group-selection-change-request"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FAA7" w14:textId="3E4A19A6" w:rsidR="003A2D73" w:rsidRPr="00C31E24" w:rsidDel="003A2D73" w:rsidRDefault="003A2D73" w:rsidP="00C201EF">
            <w:pPr>
              <w:pStyle w:val="TAL"/>
              <w:spacing w:line="256" w:lineRule="auto"/>
              <w:rPr>
                <w:del w:id="792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DC2A" w14:textId="3BC6DBA8" w:rsidR="003A2D73" w:rsidRPr="00C31E24" w:rsidDel="003A2D73" w:rsidRDefault="003A2D73" w:rsidP="00C201EF">
            <w:pPr>
              <w:pStyle w:val="TAL"/>
              <w:spacing w:line="256" w:lineRule="auto"/>
              <w:rPr>
                <w:del w:id="793" w:author="MCC160" w:date="2022-04-22T16:1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2F11" w14:textId="56E59A84" w:rsidR="003A2D73" w:rsidRPr="00C31E24" w:rsidDel="003A2D73" w:rsidRDefault="003A2D73" w:rsidP="00C201EF">
            <w:pPr>
              <w:pStyle w:val="TAL"/>
              <w:spacing w:line="256" w:lineRule="auto"/>
              <w:rPr>
                <w:del w:id="794" w:author="MCC160" w:date="2022-04-22T16:16:00Z"/>
              </w:rPr>
            </w:pPr>
          </w:p>
        </w:tc>
      </w:tr>
      <w:tr w:rsidR="003A2D73" w:rsidRPr="00C31E24" w:rsidDel="003A2D73" w14:paraId="221B3C71" w14:textId="1A5B3F9D" w:rsidTr="00C201EF">
        <w:trPr>
          <w:jc w:val="center"/>
          <w:del w:id="795" w:author="MCC160" w:date="2022-04-22T16:16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E2C4" w14:textId="2D07CD87" w:rsidR="003A2D73" w:rsidRPr="00C31E24" w:rsidDel="003A2D73" w:rsidRDefault="003A2D73" w:rsidP="00C201EF">
            <w:pPr>
              <w:pStyle w:val="TAL"/>
              <w:spacing w:line="256" w:lineRule="auto"/>
              <w:rPr>
                <w:del w:id="796" w:author="MCC160" w:date="2022-04-22T16:16:00Z"/>
              </w:rPr>
            </w:pPr>
            <w:del w:id="797" w:author="MCC160" w:date="2022-04-22T16:16:00Z">
              <w:r w:rsidRPr="00C31E24" w:rsidDel="003A2D73">
                <w:delText xml:space="preserve">      affiliation-required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6A32" w14:textId="6F536C64" w:rsidR="003A2D73" w:rsidRPr="00C31E24" w:rsidDel="003A2D73" w:rsidRDefault="003A2D73" w:rsidP="00C201EF">
            <w:pPr>
              <w:pStyle w:val="TAL"/>
              <w:spacing w:line="256" w:lineRule="auto"/>
              <w:rPr>
                <w:del w:id="798" w:author="MCC160" w:date="2022-04-22T16:16:00Z"/>
              </w:rPr>
            </w:pPr>
            <w:del w:id="799" w:author="MCC160" w:date="2022-04-22T16:16:00Z">
              <w:r w:rsidRPr="00C31E24" w:rsidDel="003A2D73">
                <w:delText>"true"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D6B4" w14:textId="6E723861" w:rsidR="003A2D73" w:rsidRPr="00C31E24" w:rsidDel="003A2D73" w:rsidRDefault="003A2D73" w:rsidP="00C201EF">
            <w:pPr>
              <w:pStyle w:val="TAL"/>
              <w:spacing w:line="256" w:lineRule="auto"/>
              <w:rPr>
                <w:del w:id="800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AFBB" w14:textId="2EE9CB6A" w:rsidR="003A2D73" w:rsidRPr="00C31E24" w:rsidDel="003A2D73" w:rsidRDefault="003A2D73" w:rsidP="00C201EF">
            <w:pPr>
              <w:pStyle w:val="TAL"/>
              <w:spacing w:line="256" w:lineRule="auto"/>
              <w:rPr>
                <w:del w:id="801" w:author="MCC160" w:date="2022-04-22T16:1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41A0" w14:textId="5A2D63D1" w:rsidR="003A2D73" w:rsidRPr="00C31E24" w:rsidDel="003A2D73" w:rsidRDefault="003A2D73" w:rsidP="00C201EF">
            <w:pPr>
              <w:pStyle w:val="TAL"/>
              <w:spacing w:line="256" w:lineRule="auto"/>
              <w:rPr>
                <w:del w:id="802" w:author="MCC160" w:date="2022-04-22T16:16:00Z"/>
              </w:rPr>
            </w:pPr>
          </w:p>
        </w:tc>
      </w:tr>
    </w:tbl>
    <w:p w14:paraId="09EA8010" w14:textId="39A43916" w:rsidR="003A2D73" w:rsidRPr="00C31E24" w:rsidDel="003A2D73" w:rsidRDefault="003A2D73" w:rsidP="003A2D73">
      <w:pPr>
        <w:rPr>
          <w:del w:id="803" w:author="MCC160" w:date="2022-04-22T16:16:00Z"/>
        </w:rPr>
      </w:pPr>
    </w:p>
    <w:p w14:paraId="043FA475" w14:textId="621C71DA" w:rsidR="003A2D73" w:rsidRPr="00C31E24" w:rsidDel="003A2D73" w:rsidRDefault="003A2D73" w:rsidP="003A2D73">
      <w:pPr>
        <w:pStyle w:val="TH"/>
        <w:rPr>
          <w:del w:id="804" w:author="MCC160" w:date="2022-04-22T16:16:00Z"/>
        </w:rPr>
      </w:pPr>
      <w:del w:id="805" w:author="MCC160" w:date="2022-04-22T16:16:00Z">
        <w:r w:rsidRPr="00C31E24" w:rsidDel="003A2D73">
          <w:delText>Table 6.1.4.2.3.3-14: SIP PUBLISH (step 8, Table 6.1.4.2.3.2-1; step 2, TS 36.579-1 [2] Table 5.3.34.3-1)</w:delText>
        </w:r>
      </w:del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3A2D73" w:rsidRPr="00C31E24" w:rsidDel="003A2D73" w14:paraId="1F212BB0" w14:textId="4F03E328" w:rsidTr="00C201EF">
        <w:trPr>
          <w:del w:id="806" w:author="MCC160" w:date="2022-04-22T16:16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CA4A" w14:textId="134812BF" w:rsidR="003A2D73" w:rsidRPr="00C31E24" w:rsidDel="003A2D73" w:rsidRDefault="003A2D73" w:rsidP="00C201EF">
            <w:pPr>
              <w:pStyle w:val="TAL"/>
              <w:spacing w:line="256" w:lineRule="auto"/>
              <w:rPr>
                <w:del w:id="807" w:author="MCC160" w:date="2022-04-22T16:16:00Z"/>
              </w:rPr>
            </w:pPr>
            <w:del w:id="808" w:author="MCC160" w:date="2022-04-22T16:16:00Z">
              <w:r w:rsidRPr="00C31E24" w:rsidDel="003A2D73">
                <w:delText>Derivation Path: TS 36.579-1 [2], Table 5.5.2.11-1</w:delText>
              </w:r>
            </w:del>
          </w:p>
        </w:tc>
      </w:tr>
      <w:tr w:rsidR="003A2D73" w:rsidRPr="00C31E24" w:rsidDel="003A2D73" w14:paraId="322C5BD8" w14:textId="28E0745D" w:rsidTr="00C201EF">
        <w:trPr>
          <w:del w:id="809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5B842" w14:textId="02E9DE37" w:rsidR="003A2D73" w:rsidRPr="00C31E24" w:rsidDel="003A2D73" w:rsidRDefault="003A2D73" w:rsidP="00C201EF">
            <w:pPr>
              <w:pStyle w:val="TAH"/>
              <w:spacing w:line="256" w:lineRule="auto"/>
              <w:rPr>
                <w:del w:id="810" w:author="MCC160" w:date="2022-04-22T16:16:00Z"/>
              </w:rPr>
            </w:pPr>
            <w:del w:id="811" w:author="MCC160" w:date="2022-04-22T16:16:00Z">
              <w:r w:rsidRPr="00C31E24" w:rsidDel="003A2D73">
                <w:delText>Information Element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9418" w14:textId="1F3F3520" w:rsidR="003A2D73" w:rsidRPr="00C31E24" w:rsidDel="003A2D73" w:rsidRDefault="003A2D73" w:rsidP="00C201EF">
            <w:pPr>
              <w:pStyle w:val="TAH"/>
              <w:spacing w:line="256" w:lineRule="auto"/>
              <w:rPr>
                <w:del w:id="812" w:author="MCC160" w:date="2022-04-22T16:16:00Z"/>
              </w:rPr>
            </w:pPr>
            <w:del w:id="813" w:author="MCC160" w:date="2022-04-22T16:16:00Z">
              <w:r w:rsidRPr="00C31E24" w:rsidDel="003A2D73">
                <w:delText>Value/remark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2793" w14:textId="47B9AF19" w:rsidR="003A2D73" w:rsidRPr="00C31E24" w:rsidDel="003A2D73" w:rsidRDefault="003A2D73" w:rsidP="00C201EF">
            <w:pPr>
              <w:pStyle w:val="TAH"/>
              <w:spacing w:line="256" w:lineRule="auto"/>
              <w:rPr>
                <w:del w:id="814" w:author="MCC160" w:date="2022-04-22T16:16:00Z"/>
              </w:rPr>
            </w:pPr>
            <w:del w:id="815" w:author="MCC160" w:date="2022-04-22T16:16:00Z">
              <w:r w:rsidRPr="00C31E24" w:rsidDel="003A2D73">
                <w:delText>Comment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F77E" w14:textId="60A7B8AE" w:rsidR="003A2D73" w:rsidRPr="00C31E24" w:rsidDel="003A2D73" w:rsidRDefault="003A2D73" w:rsidP="00C201EF">
            <w:pPr>
              <w:pStyle w:val="TAH"/>
              <w:spacing w:line="256" w:lineRule="auto"/>
              <w:rPr>
                <w:del w:id="816" w:author="MCC160" w:date="2022-04-22T16:16:00Z"/>
              </w:rPr>
            </w:pPr>
            <w:del w:id="817" w:author="MCC160" w:date="2022-04-22T16:16:00Z">
              <w:r w:rsidRPr="00C31E24" w:rsidDel="003A2D73">
                <w:delText>Reference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3C06" w14:textId="3D921946" w:rsidR="003A2D73" w:rsidRPr="00C31E24" w:rsidDel="003A2D73" w:rsidRDefault="003A2D73" w:rsidP="00C201EF">
            <w:pPr>
              <w:pStyle w:val="TAH"/>
              <w:spacing w:line="256" w:lineRule="auto"/>
              <w:rPr>
                <w:del w:id="818" w:author="MCC160" w:date="2022-04-22T16:16:00Z"/>
              </w:rPr>
            </w:pPr>
            <w:del w:id="819" w:author="MCC160" w:date="2022-04-22T16:16:00Z">
              <w:r w:rsidRPr="00C31E24" w:rsidDel="003A2D73">
                <w:delText>Condition</w:delText>
              </w:r>
            </w:del>
          </w:p>
        </w:tc>
      </w:tr>
      <w:tr w:rsidR="003A2D73" w:rsidRPr="00C31E24" w:rsidDel="003A2D73" w14:paraId="14CC7195" w14:textId="4FDF4DC3" w:rsidTr="00C201EF">
        <w:trPr>
          <w:del w:id="820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2C24" w14:textId="44282C3E" w:rsidR="003A2D73" w:rsidRPr="00C31E24" w:rsidDel="003A2D73" w:rsidRDefault="003A2D73" w:rsidP="00C201EF">
            <w:pPr>
              <w:pStyle w:val="TAL"/>
              <w:spacing w:line="256" w:lineRule="auto"/>
              <w:rPr>
                <w:del w:id="821" w:author="MCC160" w:date="2022-04-22T16:16:00Z"/>
                <w:b/>
                <w:bCs/>
              </w:rPr>
            </w:pPr>
            <w:del w:id="822" w:author="MCC160" w:date="2022-04-22T16:16:00Z">
              <w:r w:rsidRPr="00C31E24" w:rsidDel="003A2D73">
                <w:rPr>
                  <w:b/>
                  <w:bCs/>
                </w:rPr>
                <w:delText>Message-body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5B40" w14:textId="543616D8" w:rsidR="003A2D73" w:rsidRPr="00C31E24" w:rsidDel="003A2D73" w:rsidRDefault="003A2D73" w:rsidP="00C201EF">
            <w:pPr>
              <w:pStyle w:val="TAL"/>
              <w:spacing w:line="256" w:lineRule="auto"/>
              <w:rPr>
                <w:del w:id="823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735B" w14:textId="3A1751E2" w:rsidR="003A2D73" w:rsidRPr="00C31E24" w:rsidDel="003A2D73" w:rsidRDefault="003A2D73" w:rsidP="00C201EF">
            <w:pPr>
              <w:pStyle w:val="TAL"/>
              <w:spacing w:line="256" w:lineRule="auto"/>
              <w:rPr>
                <w:del w:id="824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1A03" w14:textId="2BAD16C8" w:rsidR="003A2D73" w:rsidRPr="00C31E24" w:rsidDel="003A2D73" w:rsidRDefault="003A2D73" w:rsidP="00C201EF">
            <w:pPr>
              <w:pStyle w:val="TAL"/>
              <w:spacing w:line="256" w:lineRule="auto"/>
              <w:rPr>
                <w:del w:id="825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C885" w14:textId="2A4FBBAB" w:rsidR="003A2D73" w:rsidRPr="00C31E24" w:rsidDel="003A2D73" w:rsidRDefault="003A2D73" w:rsidP="00C201EF">
            <w:pPr>
              <w:pStyle w:val="TAL"/>
              <w:spacing w:line="256" w:lineRule="auto"/>
              <w:rPr>
                <w:del w:id="826" w:author="MCC160" w:date="2022-04-22T16:16:00Z"/>
              </w:rPr>
            </w:pPr>
          </w:p>
        </w:tc>
      </w:tr>
      <w:tr w:rsidR="003A2D73" w:rsidRPr="00C31E24" w:rsidDel="003A2D73" w14:paraId="54ADBB85" w14:textId="542DE86A" w:rsidTr="00C201EF">
        <w:trPr>
          <w:del w:id="827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1DC0" w14:textId="3C6D6DB6" w:rsidR="003A2D73" w:rsidRPr="00C31E24" w:rsidDel="003A2D73" w:rsidRDefault="003A2D73" w:rsidP="00C201EF">
            <w:pPr>
              <w:pStyle w:val="TAL"/>
              <w:spacing w:line="256" w:lineRule="auto"/>
              <w:rPr>
                <w:del w:id="828" w:author="MCC160" w:date="2022-04-22T16:16:00Z"/>
              </w:rPr>
            </w:pPr>
            <w:del w:id="829" w:author="MCC160" w:date="2022-04-22T16:16:00Z">
              <w:r w:rsidRPr="00C31E24" w:rsidDel="003A2D73">
                <w:delText xml:space="preserve">  MIME body part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0034" w14:textId="4D16BECD" w:rsidR="003A2D73" w:rsidRPr="00C31E24" w:rsidDel="003A2D73" w:rsidRDefault="003A2D73" w:rsidP="00C201EF">
            <w:pPr>
              <w:pStyle w:val="TAL"/>
              <w:spacing w:line="256" w:lineRule="auto"/>
              <w:rPr>
                <w:del w:id="830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A03D" w14:textId="0477E9B6" w:rsidR="003A2D73" w:rsidRPr="00C31E24" w:rsidDel="003A2D73" w:rsidRDefault="003A2D73" w:rsidP="00C201EF">
            <w:pPr>
              <w:pStyle w:val="TAL"/>
              <w:spacing w:line="256" w:lineRule="auto"/>
              <w:rPr>
                <w:del w:id="831" w:author="MCC160" w:date="2022-04-22T16:16:00Z"/>
                <w:b/>
                <w:bCs/>
              </w:rPr>
            </w:pPr>
            <w:del w:id="832" w:author="MCC160" w:date="2022-04-22T16:16:00Z">
              <w:r w:rsidRPr="00C31E24" w:rsidDel="003A2D73">
                <w:rPr>
                  <w:b/>
                  <w:bCs/>
                </w:rPr>
                <w:delText>MCVideo-Info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0A5E" w14:textId="074DB048" w:rsidR="003A2D73" w:rsidRPr="00C31E24" w:rsidDel="003A2D73" w:rsidRDefault="003A2D73" w:rsidP="00C201EF">
            <w:pPr>
              <w:pStyle w:val="TAL"/>
              <w:spacing w:line="256" w:lineRule="auto"/>
              <w:rPr>
                <w:del w:id="833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998F" w14:textId="4A70605F" w:rsidR="003A2D73" w:rsidRPr="00C31E24" w:rsidDel="003A2D73" w:rsidRDefault="003A2D73" w:rsidP="00C201EF">
            <w:pPr>
              <w:pStyle w:val="TAL"/>
              <w:spacing w:line="256" w:lineRule="auto"/>
              <w:rPr>
                <w:del w:id="834" w:author="MCC160" w:date="2022-04-22T16:16:00Z"/>
              </w:rPr>
            </w:pPr>
          </w:p>
        </w:tc>
      </w:tr>
      <w:tr w:rsidR="003A2D73" w:rsidRPr="00C31E24" w:rsidDel="003A2D73" w14:paraId="69267364" w14:textId="773B3379" w:rsidTr="00C201EF">
        <w:trPr>
          <w:del w:id="835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FBC7A" w14:textId="4CC87BE0" w:rsidR="003A2D73" w:rsidRPr="00C31E24" w:rsidDel="003A2D73" w:rsidRDefault="003A2D73" w:rsidP="00C201EF">
            <w:pPr>
              <w:pStyle w:val="TAL"/>
              <w:spacing w:line="256" w:lineRule="auto"/>
              <w:rPr>
                <w:del w:id="836" w:author="MCC160" w:date="2022-04-22T16:16:00Z"/>
              </w:rPr>
            </w:pPr>
            <w:del w:id="837" w:author="MCC160" w:date="2022-04-22T16:16:00Z">
              <w:r w:rsidRPr="00C31E24" w:rsidDel="003A2D73">
                <w:delText xml:space="preserve">    MIME-part-body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6206" w14:textId="6F5C37ED" w:rsidR="003A2D73" w:rsidRPr="00C31E24" w:rsidDel="003A2D73" w:rsidRDefault="003A2D73" w:rsidP="00C201EF">
            <w:pPr>
              <w:pStyle w:val="TAL"/>
              <w:spacing w:line="256" w:lineRule="auto"/>
              <w:rPr>
                <w:del w:id="838" w:author="MCC160" w:date="2022-04-22T16:16:00Z"/>
              </w:rPr>
            </w:pPr>
            <w:del w:id="839" w:author="MCC160" w:date="2022-04-22T16:16:00Z">
              <w:r w:rsidRPr="00C31E24" w:rsidDel="003A2D73">
                <w:delText>MCVideo-Info as described in Table 6.1.4.2.3.3-15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4185" w14:textId="3FDA68E6" w:rsidR="003A2D73" w:rsidRPr="00C31E24" w:rsidDel="003A2D73" w:rsidRDefault="003A2D73" w:rsidP="00C201EF">
            <w:pPr>
              <w:pStyle w:val="TAL"/>
              <w:spacing w:line="256" w:lineRule="auto"/>
              <w:rPr>
                <w:del w:id="840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4DC8" w14:textId="38F70550" w:rsidR="003A2D73" w:rsidRPr="00C31E24" w:rsidDel="003A2D73" w:rsidRDefault="003A2D73" w:rsidP="00C201EF">
            <w:pPr>
              <w:pStyle w:val="TAL"/>
              <w:spacing w:line="256" w:lineRule="auto"/>
              <w:rPr>
                <w:del w:id="841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A98E" w14:textId="7793AC05" w:rsidR="003A2D73" w:rsidRPr="00C31E24" w:rsidDel="003A2D73" w:rsidRDefault="003A2D73" w:rsidP="00C201EF">
            <w:pPr>
              <w:pStyle w:val="TAL"/>
              <w:spacing w:line="256" w:lineRule="auto"/>
              <w:rPr>
                <w:del w:id="842" w:author="MCC160" w:date="2022-04-22T16:16:00Z"/>
              </w:rPr>
            </w:pPr>
          </w:p>
        </w:tc>
      </w:tr>
      <w:tr w:rsidR="003A2D73" w:rsidRPr="00C31E24" w:rsidDel="003A2D73" w14:paraId="104A0E18" w14:textId="4A72D3B2" w:rsidTr="00C201EF">
        <w:trPr>
          <w:del w:id="843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B61F" w14:textId="74091635" w:rsidR="003A2D73" w:rsidRPr="00C31E24" w:rsidDel="003A2D73" w:rsidRDefault="003A2D73" w:rsidP="00C201EF">
            <w:pPr>
              <w:pStyle w:val="TAL"/>
              <w:spacing w:line="256" w:lineRule="auto"/>
              <w:rPr>
                <w:del w:id="844" w:author="MCC160" w:date="2022-04-22T16:16:00Z"/>
              </w:rPr>
            </w:pPr>
            <w:del w:id="845" w:author="MCC160" w:date="2022-04-22T16:16:00Z">
              <w:r w:rsidRPr="00C31E24" w:rsidDel="003A2D73">
                <w:delText xml:space="preserve">  MIME body part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813A" w14:textId="1BA5E259" w:rsidR="003A2D73" w:rsidRPr="00C31E24" w:rsidDel="003A2D73" w:rsidRDefault="003A2D73" w:rsidP="00C201EF">
            <w:pPr>
              <w:pStyle w:val="TAL"/>
              <w:spacing w:line="256" w:lineRule="auto"/>
              <w:rPr>
                <w:del w:id="846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703B" w14:textId="1C0F8DE0" w:rsidR="003A2D73" w:rsidRPr="00C31E24" w:rsidDel="003A2D73" w:rsidRDefault="003A2D73" w:rsidP="00C201EF">
            <w:pPr>
              <w:pStyle w:val="TAL"/>
              <w:spacing w:line="256" w:lineRule="auto"/>
              <w:rPr>
                <w:del w:id="847" w:author="MCC160" w:date="2022-04-22T16:16:00Z"/>
                <w:b/>
                <w:bCs/>
              </w:rPr>
            </w:pPr>
            <w:del w:id="848" w:author="MCC160" w:date="2022-04-22T16:16:00Z">
              <w:r w:rsidRPr="00C31E24" w:rsidDel="003A2D73">
                <w:rPr>
                  <w:b/>
                  <w:bCs/>
                </w:rPr>
                <w:delText>PIDF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4FF7" w14:textId="1BC27D67" w:rsidR="003A2D73" w:rsidRPr="00C31E24" w:rsidDel="003A2D73" w:rsidRDefault="003A2D73" w:rsidP="00C201EF">
            <w:pPr>
              <w:pStyle w:val="TAL"/>
              <w:spacing w:line="256" w:lineRule="auto"/>
              <w:rPr>
                <w:del w:id="849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89FA" w14:textId="0F51A6A5" w:rsidR="003A2D73" w:rsidRPr="00C31E24" w:rsidDel="003A2D73" w:rsidRDefault="003A2D73" w:rsidP="00C201EF">
            <w:pPr>
              <w:pStyle w:val="TAL"/>
              <w:spacing w:line="256" w:lineRule="auto"/>
              <w:rPr>
                <w:del w:id="850" w:author="MCC160" w:date="2022-04-22T16:16:00Z"/>
              </w:rPr>
            </w:pPr>
          </w:p>
        </w:tc>
      </w:tr>
      <w:tr w:rsidR="003A2D73" w:rsidRPr="00C31E24" w:rsidDel="003A2D73" w14:paraId="5245BD27" w14:textId="011AC138" w:rsidTr="00C201EF">
        <w:trPr>
          <w:del w:id="851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B7322" w14:textId="7B3AB775" w:rsidR="003A2D73" w:rsidRPr="00C31E24" w:rsidDel="003A2D73" w:rsidRDefault="003A2D73" w:rsidP="00C201EF">
            <w:pPr>
              <w:pStyle w:val="TAL"/>
              <w:spacing w:line="256" w:lineRule="auto"/>
              <w:rPr>
                <w:del w:id="852" w:author="MCC160" w:date="2022-04-22T16:16:00Z"/>
              </w:rPr>
            </w:pPr>
            <w:del w:id="853" w:author="MCC160" w:date="2022-04-22T16:16:00Z">
              <w:r w:rsidRPr="00C31E24" w:rsidDel="003A2D73">
                <w:delText xml:space="preserve">    MIME-part-body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8C9C" w14:textId="1FD7F19C" w:rsidR="003A2D73" w:rsidRPr="00C31E24" w:rsidDel="003A2D73" w:rsidRDefault="003A2D73" w:rsidP="00C201EF">
            <w:pPr>
              <w:pStyle w:val="TAL"/>
              <w:spacing w:line="256" w:lineRule="auto"/>
              <w:rPr>
                <w:del w:id="854" w:author="MCC160" w:date="2022-04-22T16:16:00Z"/>
              </w:rPr>
            </w:pPr>
            <w:del w:id="855" w:author="MCC160" w:date="2022-04-22T16:16:00Z">
              <w:r w:rsidRPr="00C31E24" w:rsidDel="003A2D73">
                <w:delText>PIDF as described in Table 6.1.4.2.3.3-16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0B6D" w14:textId="3A5CB8C0" w:rsidR="003A2D73" w:rsidRPr="00C31E24" w:rsidDel="003A2D73" w:rsidRDefault="003A2D73" w:rsidP="00C201EF">
            <w:pPr>
              <w:pStyle w:val="TAL"/>
              <w:spacing w:line="256" w:lineRule="auto"/>
              <w:rPr>
                <w:del w:id="856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0466" w14:textId="122877BE" w:rsidR="003A2D73" w:rsidRPr="00C31E24" w:rsidDel="003A2D73" w:rsidRDefault="003A2D73" w:rsidP="00C201EF">
            <w:pPr>
              <w:pStyle w:val="TAL"/>
              <w:spacing w:line="256" w:lineRule="auto"/>
              <w:rPr>
                <w:del w:id="857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B8E9" w14:textId="35866D45" w:rsidR="003A2D73" w:rsidRPr="00C31E24" w:rsidDel="003A2D73" w:rsidRDefault="003A2D73" w:rsidP="00C201EF">
            <w:pPr>
              <w:pStyle w:val="TAL"/>
              <w:spacing w:line="256" w:lineRule="auto"/>
              <w:rPr>
                <w:del w:id="858" w:author="MCC160" w:date="2022-04-22T16:16:00Z"/>
              </w:rPr>
            </w:pPr>
          </w:p>
        </w:tc>
      </w:tr>
    </w:tbl>
    <w:p w14:paraId="58765A68" w14:textId="7A7329F4" w:rsidR="003A2D73" w:rsidRPr="00C31E24" w:rsidDel="003A2D73" w:rsidRDefault="003A2D73" w:rsidP="003A2D73">
      <w:pPr>
        <w:rPr>
          <w:del w:id="859" w:author="MCC160" w:date="2022-04-22T16:16:00Z"/>
        </w:rPr>
      </w:pPr>
    </w:p>
    <w:p w14:paraId="4F772E6F" w14:textId="296B0CB1" w:rsidR="003A2D73" w:rsidRPr="00C31E24" w:rsidDel="003A2D73" w:rsidRDefault="003A2D73" w:rsidP="003A2D73">
      <w:pPr>
        <w:pStyle w:val="TH"/>
        <w:rPr>
          <w:del w:id="860" w:author="MCC160" w:date="2022-04-22T16:16:00Z"/>
        </w:rPr>
      </w:pPr>
      <w:del w:id="861" w:author="MCC160" w:date="2022-04-22T16:16:00Z">
        <w:r w:rsidRPr="00C31E24" w:rsidDel="003A2D73">
          <w:delText xml:space="preserve">Table 6.1.4.2.3.3-15: </w:delText>
        </w:r>
        <w:r w:rsidRPr="00C31E24" w:rsidDel="003A2D73">
          <w:rPr>
            <w:lang w:eastAsia="ko-KR"/>
          </w:rPr>
          <w:delText>MCVideo-Info in SIP PUBLISH</w:delText>
        </w:r>
        <w:r w:rsidRPr="00C31E24" w:rsidDel="003A2D73">
          <w:delText xml:space="preserve"> (Table 6.1.4.2.3.3-14)</w:delText>
        </w:r>
      </w:del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3A2D73" w:rsidRPr="00C31E24" w:rsidDel="003A2D73" w14:paraId="07DA1105" w14:textId="4FB9E148" w:rsidTr="00C201EF">
        <w:trPr>
          <w:del w:id="862" w:author="MCC160" w:date="2022-04-22T16:16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2C52" w14:textId="51B9608D" w:rsidR="003A2D73" w:rsidRPr="00C31E24" w:rsidDel="003A2D73" w:rsidRDefault="003A2D73" w:rsidP="00C201EF">
            <w:pPr>
              <w:pStyle w:val="TAL"/>
              <w:spacing w:line="256" w:lineRule="auto"/>
              <w:rPr>
                <w:del w:id="863" w:author="MCC160" w:date="2022-04-22T16:16:00Z"/>
              </w:rPr>
            </w:pPr>
            <w:del w:id="864" w:author="MCC160" w:date="2022-04-22T16:16:00Z">
              <w:r w:rsidRPr="00C31E24" w:rsidDel="003A2D73">
                <w:delText>Derivation Path: TS 36.579-1 [2], Table 5.5.3.2.1-2</w:delText>
              </w:r>
            </w:del>
          </w:p>
        </w:tc>
      </w:tr>
      <w:tr w:rsidR="003A2D73" w:rsidRPr="00C31E24" w:rsidDel="003A2D73" w14:paraId="23A99C5A" w14:textId="79549A81" w:rsidTr="00C201EF">
        <w:trPr>
          <w:del w:id="865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AE61" w14:textId="2740B15D" w:rsidR="003A2D73" w:rsidRPr="00C31E24" w:rsidDel="003A2D73" w:rsidRDefault="003A2D73" w:rsidP="00C201EF">
            <w:pPr>
              <w:pStyle w:val="TAH"/>
              <w:spacing w:line="256" w:lineRule="auto"/>
              <w:rPr>
                <w:del w:id="866" w:author="MCC160" w:date="2022-04-22T16:16:00Z"/>
              </w:rPr>
            </w:pPr>
            <w:del w:id="867" w:author="MCC160" w:date="2022-04-22T16:16:00Z">
              <w:r w:rsidRPr="00C31E24" w:rsidDel="003A2D73">
                <w:delText>Information Element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969B" w14:textId="0E596A64" w:rsidR="003A2D73" w:rsidRPr="00C31E24" w:rsidDel="003A2D73" w:rsidRDefault="003A2D73" w:rsidP="00C201EF">
            <w:pPr>
              <w:pStyle w:val="TAH"/>
              <w:spacing w:line="256" w:lineRule="auto"/>
              <w:rPr>
                <w:del w:id="868" w:author="MCC160" w:date="2022-04-22T16:16:00Z"/>
              </w:rPr>
            </w:pPr>
            <w:del w:id="869" w:author="MCC160" w:date="2022-04-22T16:16:00Z">
              <w:r w:rsidRPr="00C31E24" w:rsidDel="003A2D73">
                <w:delText>Value/remark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8A36" w14:textId="6E06795E" w:rsidR="003A2D73" w:rsidRPr="00C31E24" w:rsidDel="003A2D73" w:rsidRDefault="003A2D73" w:rsidP="00C201EF">
            <w:pPr>
              <w:pStyle w:val="TAH"/>
              <w:spacing w:line="256" w:lineRule="auto"/>
              <w:rPr>
                <w:del w:id="870" w:author="MCC160" w:date="2022-04-22T16:16:00Z"/>
              </w:rPr>
            </w:pPr>
            <w:del w:id="871" w:author="MCC160" w:date="2022-04-22T16:16:00Z">
              <w:r w:rsidRPr="00C31E24" w:rsidDel="003A2D73">
                <w:delText>Comment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DB30" w14:textId="680A2B2F" w:rsidR="003A2D73" w:rsidRPr="00C31E24" w:rsidDel="003A2D73" w:rsidRDefault="003A2D73" w:rsidP="00C201EF">
            <w:pPr>
              <w:pStyle w:val="TAH"/>
              <w:spacing w:line="256" w:lineRule="auto"/>
              <w:rPr>
                <w:del w:id="872" w:author="MCC160" w:date="2022-04-22T16:16:00Z"/>
              </w:rPr>
            </w:pPr>
            <w:del w:id="873" w:author="MCC160" w:date="2022-04-22T16:16:00Z">
              <w:r w:rsidRPr="00C31E24" w:rsidDel="003A2D73">
                <w:delText>Reference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824E" w14:textId="31071F9D" w:rsidR="003A2D73" w:rsidRPr="00C31E24" w:rsidDel="003A2D73" w:rsidRDefault="003A2D73" w:rsidP="00C201EF">
            <w:pPr>
              <w:pStyle w:val="TAH"/>
              <w:spacing w:line="256" w:lineRule="auto"/>
              <w:rPr>
                <w:del w:id="874" w:author="MCC160" w:date="2022-04-22T16:16:00Z"/>
              </w:rPr>
            </w:pPr>
            <w:del w:id="875" w:author="MCC160" w:date="2022-04-22T16:16:00Z">
              <w:r w:rsidRPr="00C31E24" w:rsidDel="003A2D73">
                <w:delText>Condition</w:delText>
              </w:r>
            </w:del>
          </w:p>
        </w:tc>
      </w:tr>
      <w:tr w:rsidR="003A2D73" w:rsidRPr="00C31E24" w:rsidDel="003A2D73" w14:paraId="6F7E7A39" w14:textId="5E32924C" w:rsidTr="00C201EF">
        <w:trPr>
          <w:del w:id="876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F8C2" w14:textId="6203E37D" w:rsidR="003A2D73" w:rsidRPr="00C31E24" w:rsidDel="003A2D73" w:rsidRDefault="003A2D73" w:rsidP="00C201EF">
            <w:pPr>
              <w:pStyle w:val="TAL"/>
              <w:spacing w:line="256" w:lineRule="auto"/>
              <w:rPr>
                <w:del w:id="877" w:author="MCC160" w:date="2022-04-22T16:16:00Z"/>
              </w:rPr>
            </w:pPr>
            <w:del w:id="878" w:author="MCC160" w:date="2022-04-22T16:16:00Z">
              <w:r w:rsidRPr="00C31E24" w:rsidDel="003A2D73">
                <w:delText>mcvideoinfo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451" w14:textId="4A3B2580" w:rsidR="003A2D73" w:rsidRPr="00C31E24" w:rsidDel="003A2D73" w:rsidRDefault="003A2D73" w:rsidP="00C201EF">
            <w:pPr>
              <w:pStyle w:val="TAL"/>
              <w:spacing w:line="256" w:lineRule="auto"/>
              <w:rPr>
                <w:del w:id="879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B4AB" w14:textId="5A1A7956" w:rsidR="003A2D73" w:rsidRPr="00C31E24" w:rsidDel="003A2D73" w:rsidRDefault="003A2D73" w:rsidP="00C201EF">
            <w:pPr>
              <w:pStyle w:val="TAL"/>
              <w:spacing w:line="256" w:lineRule="auto"/>
              <w:rPr>
                <w:del w:id="880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FE08" w14:textId="44ADD047" w:rsidR="003A2D73" w:rsidRPr="00C31E24" w:rsidDel="003A2D73" w:rsidRDefault="003A2D73" w:rsidP="00C201EF">
            <w:pPr>
              <w:pStyle w:val="TAL"/>
              <w:spacing w:line="256" w:lineRule="auto"/>
              <w:rPr>
                <w:del w:id="881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040B0" w14:textId="5B1C0D2E" w:rsidR="003A2D73" w:rsidRPr="00C31E24" w:rsidDel="003A2D73" w:rsidRDefault="003A2D73" w:rsidP="00C201EF">
            <w:pPr>
              <w:pStyle w:val="TAL"/>
              <w:spacing w:line="256" w:lineRule="auto"/>
              <w:rPr>
                <w:del w:id="882" w:author="MCC160" w:date="2022-04-22T16:16:00Z"/>
              </w:rPr>
            </w:pPr>
          </w:p>
        </w:tc>
      </w:tr>
      <w:tr w:rsidR="003A2D73" w:rsidRPr="00C31E24" w:rsidDel="003A2D73" w14:paraId="0CFE1D9C" w14:textId="2F54A485" w:rsidTr="00C201EF">
        <w:trPr>
          <w:del w:id="883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D830" w14:textId="491C2E8C" w:rsidR="003A2D73" w:rsidRPr="00C31E24" w:rsidDel="003A2D73" w:rsidRDefault="003A2D73" w:rsidP="00C201EF">
            <w:pPr>
              <w:pStyle w:val="TAL"/>
              <w:spacing w:line="256" w:lineRule="auto"/>
              <w:rPr>
                <w:del w:id="884" w:author="MCC160" w:date="2022-04-22T16:16:00Z"/>
              </w:rPr>
            </w:pPr>
            <w:del w:id="885" w:author="MCC160" w:date="2022-04-22T16:16:00Z">
              <w:r w:rsidRPr="00C31E24" w:rsidDel="003A2D73">
                <w:delText xml:space="preserve">  mcvideo-Params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9078" w14:textId="593291BE" w:rsidR="003A2D73" w:rsidRPr="00C31E24" w:rsidDel="003A2D73" w:rsidRDefault="003A2D73" w:rsidP="00C201EF">
            <w:pPr>
              <w:pStyle w:val="TAL"/>
              <w:spacing w:line="256" w:lineRule="auto"/>
              <w:rPr>
                <w:del w:id="886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F5B5" w14:textId="040DFA8C" w:rsidR="003A2D73" w:rsidRPr="00C31E24" w:rsidDel="003A2D73" w:rsidRDefault="003A2D73" w:rsidP="00C201EF">
            <w:pPr>
              <w:pStyle w:val="TAL"/>
              <w:spacing w:line="256" w:lineRule="auto"/>
              <w:rPr>
                <w:del w:id="887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D760" w14:textId="27517C24" w:rsidR="003A2D73" w:rsidRPr="00C31E24" w:rsidDel="003A2D73" w:rsidRDefault="003A2D73" w:rsidP="00C201EF">
            <w:pPr>
              <w:pStyle w:val="TAL"/>
              <w:spacing w:line="256" w:lineRule="auto"/>
              <w:rPr>
                <w:del w:id="888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867AC" w14:textId="7C143C27" w:rsidR="003A2D73" w:rsidRPr="00C31E24" w:rsidDel="003A2D73" w:rsidRDefault="003A2D73" w:rsidP="00C201EF">
            <w:pPr>
              <w:pStyle w:val="TAL"/>
              <w:spacing w:line="256" w:lineRule="auto"/>
              <w:rPr>
                <w:del w:id="889" w:author="MCC160" w:date="2022-04-22T16:16:00Z"/>
              </w:rPr>
            </w:pPr>
          </w:p>
        </w:tc>
      </w:tr>
      <w:tr w:rsidR="003A2D73" w:rsidRPr="00C31E24" w:rsidDel="003A2D73" w14:paraId="7821FBF1" w14:textId="3EC6C4B1" w:rsidTr="00C201EF">
        <w:trPr>
          <w:del w:id="890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A159" w14:textId="5714721D" w:rsidR="003A2D73" w:rsidRPr="00C31E24" w:rsidDel="003A2D73" w:rsidRDefault="003A2D73" w:rsidP="00C201EF">
            <w:pPr>
              <w:pStyle w:val="TAL"/>
              <w:spacing w:line="256" w:lineRule="auto"/>
              <w:rPr>
                <w:del w:id="891" w:author="MCC160" w:date="2022-04-22T16:16:00Z"/>
              </w:rPr>
            </w:pPr>
            <w:del w:id="892" w:author="MCC160" w:date="2022-04-22T16:16:00Z">
              <w:r w:rsidRPr="00C31E24" w:rsidDel="003A2D73">
                <w:delText xml:space="preserve">    mcvideo-request-uri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853C" w14:textId="067EB833" w:rsidR="003A2D73" w:rsidRPr="00C31E24" w:rsidDel="003A2D73" w:rsidRDefault="003A2D73" w:rsidP="00C201EF">
            <w:pPr>
              <w:pStyle w:val="TAL"/>
              <w:spacing w:line="256" w:lineRule="auto"/>
              <w:rPr>
                <w:del w:id="893" w:author="MCC160" w:date="2022-04-22T16:16:00Z"/>
              </w:rPr>
            </w:pPr>
            <w:del w:id="894" w:author="MCC160" w:date="2022-04-22T16:16:00Z">
              <w:r w:rsidRPr="00C31E24" w:rsidDel="003A2D73">
                <w:delText>px_MCVideo_ID_User_A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2796" w14:textId="466D4223" w:rsidR="003A2D73" w:rsidRPr="00C31E24" w:rsidDel="003A2D73" w:rsidRDefault="003A2D73" w:rsidP="00C201EF">
            <w:pPr>
              <w:pStyle w:val="TAL"/>
              <w:spacing w:line="256" w:lineRule="auto"/>
              <w:rPr>
                <w:del w:id="895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88B3" w14:textId="688F08BC" w:rsidR="003A2D73" w:rsidRPr="00C31E24" w:rsidDel="003A2D73" w:rsidRDefault="003A2D73" w:rsidP="00C201EF">
            <w:pPr>
              <w:pStyle w:val="TAL"/>
              <w:spacing w:line="256" w:lineRule="auto"/>
              <w:rPr>
                <w:del w:id="896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00163" w14:textId="524F1433" w:rsidR="003A2D73" w:rsidRPr="00C31E24" w:rsidDel="003A2D73" w:rsidRDefault="003A2D73" w:rsidP="00C201EF">
            <w:pPr>
              <w:pStyle w:val="TAL"/>
              <w:spacing w:line="256" w:lineRule="auto"/>
              <w:rPr>
                <w:del w:id="897" w:author="MCC160" w:date="2022-04-22T16:16:00Z"/>
              </w:rPr>
            </w:pPr>
          </w:p>
        </w:tc>
      </w:tr>
    </w:tbl>
    <w:p w14:paraId="4ACB499B" w14:textId="6A747DCF" w:rsidR="003A2D73" w:rsidRPr="00C31E24" w:rsidDel="003A2D73" w:rsidRDefault="003A2D73" w:rsidP="003A2D73">
      <w:pPr>
        <w:rPr>
          <w:del w:id="898" w:author="MCC160" w:date="2022-04-22T16:16:00Z"/>
        </w:rPr>
      </w:pPr>
    </w:p>
    <w:p w14:paraId="73D39F4A" w14:textId="30610821" w:rsidR="003A2D73" w:rsidRPr="00C31E24" w:rsidDel="003A2D73" w:rsidRDefault="003A2D73" w:rsidP="003A2D73">
      <w:pPr>
        <w:pStyle w:val="TH"/>
        <w:rPr>
          <w:del w:id="899" w:author="MCC160" w:date="2022-04-22T16:16:00Z"/>
        </w:rPr>
      </w:pPr>
      <w:del w:id="900" w:author="MCC160" w:date="2022-04-22T16:16:00Z">
        <w:r w:rsidRPr="00C31E24" w:rsidDel="003A2D73">
          <w:delText xml:space="preserve">Table 6.1.4.2.3.3-16: </w:delText>
        </w:r>
        <w:r w:rsidRPr="00C31E24" w:rsidDel="003A2D73">
          <w:rPr>
            <w:lang w:eastAsia="ko-KR"/>
          </w:rPr>
          <w:delText>PIDF in SIP PUBLISH</w:delText>
        </w:r>
        <w:r w:rsidRPr="00C31E24" w:rsidDel="003A2D73">
          <w:delText xml:space="preserve"> (Table 6.1.4.2.3.3-14)</w:delText>
        </w:r>
      </w:del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3A2D73" w:rsidRPr="00C31E24" w:rsidDel="003A2D73" w14:paraId="52F0C4BE" w14:textId="733E8F29" w:rsidTr="00C201EF">
        <w:trPr>
          <w:del w:id="901" w:author="MCC160" w:date="2022-04-22T16:16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CDE0" w14:textId="2A21F19B" w:rsidR="003A2D73" w:rsidRPr="00C31E24" w:rsidDel="003A2D73" w:rsidRDefault="003A2D73" w:rsidP="00C201EF">
            <w:pPr>
              <w:pStyle w:val="TAL"/>
              <w:spacing w:line="256" w:lineRule="auto"/>
              <w:rPr>
                <w:del w:id="902" w:author="MCC160" w:date="2022-04-22T16:16:00Z"/>
              </w:rPr>
            </w:pPr>
            <w:del w:id="903" w:author="MCC160" w:date="2022-04-22T16:16:00Z">
              <w:r w:rsidRPr="00C31E24" w:rsidDel="003A2D73">
                <w:delText>Derivation Path: TS 36.579-1 [2], Table 5.5.3.5.1-2 condition AFFILIATION</w:delText>
              </w:r>
            </w:del>
          </w:p>
        </w:tc>
      </w:tr>
      <w:tr w:rsidR="003A2D73" w:rsidRPr="00C31E24" w:rsidDel="003A2D73" w14:paraId="789A10F2" w14:textId="40B8D6D1" w:rsidTr="00C201EF">
        <w:trPr>
          <w:del w:id="904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99F7" w14:textId="2650DC1A" w:rsidR="003A2D73" w:rsidRPr="00C31E24" w:rsidDel="003A2D73" w:rsidRDefault="003A2D73" w:rsidP="00C201EF">
            <w:pPr>
              <w:pStyle w:val="TAH"/>
              <w:spacing w:line="256" w:lineRule="auto"/>
              <w:rPr>
                <w:del w:id="905" w:author="MCC160" w:date="2022-04-22T16:16:00Z"/>
              </w:rPr>
            </w:pPr>
            <w:del w:id="906" w:author="MCC160" w:date="2022-04-22T16:16:00Z">
              <w:r w:rsidRPr="00C31E24" w:rsidDel="003A2D73">
                <w:delText>Information Element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9CFB" w14:textId="56CF13F1" w:rsidR="003A2D73" w:rsidRPr="00C31E24" w:rsidDel="003A2D73" w:rsidRDefault="003A2D73" w:rsidP="00C201EF">
            <w:pPr>
              <w:pStyle w:val="TAH"/>
              <w:spacing w:line="256" w:lineRule="auto"/>
              <w:rPr>
                <w:del w:id="907" w:author="MCC160" w:date="2022-04-22T16:16:00Z"/>
              </w:rPr>
            </w:pPr>
            <w:del w:id="908" w:author="MCC160" w:date="2022-04-22T16:16:00Z">
              <w:r w:rsidRPr="00C31E24" w:rsidDel="003A2D73">
                <w:delText>Value/remark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1396" w14:textId="7A6B2E9F" w:rsidR="003A2D73" w:rsidRPr="00C31E24" w:rsidDel="003A2D73" w:rsidRDefault="003A2D73" w:rsidP="00C201EF">
            <w:pPr>
              <w:pStyle w:val="TAH"/>
              <w:spacing w:line="256" w:lineRule="auto"/>
              <w:rPr>
                <w:del w:id="909" w:author="MCC160" w:date="2022-04-22T16:16:00Z"/>
              </w:rPr>
            </w:pPr>
            <w:del w:id="910" w:author="MCC160" w:date="2022-04-22T16:16:00Z">
              <w:r w:rsidRPr="00C31E24" w:rsidDel="003A2D73">
                <w:delText>Comment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497E" w14:textId="7FAE3E4D" w:rsidR="003A2D73" w:rsidRPr="00C31E24" w:rsidDel="003A2D73" w:rsidRDefault="003A2D73" w:rsidP="00C201EF">
            <w:pPr>
              <w:pStyle w:val="TAH"/>
              <w:spacing w:line="256" w:lineRule="auto"/>
              <w:rPr>
                <w:del w:id="911" w:author="MCC160" w:date="2022-04-22T16:16:00Z"/>
              </w:rPr>
            </w:pPr>
            <w:del w:id="912" w:author="MCC160" w:date="2022-04-22T16:16:00Z">
              <w:r w:rsidRPr="00C31E24" w:rsidDel="003A2D73">
                <w:delText>Reference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A451C" w14:textId="3A008346" w:rsidR="003A2D73" w:rsidRPr="00C31E24" w:rsidDel="003A2D73" w:rsidRDefault="003A2D73" w:rsidP="00C201EF">
            <w:pPr>
              <w:pStyle w:val="TAH"/>
              <w:spacing w:line="256" w:lineRule="auto"/>
              <w:rPr>
                <w:del w:id="913" w:author="MCC160" w:date="2022-04-22T16:16:00Z"/>
              </w:rPr>
            </w:pPr>
            <w:del w:id="914" w:author="MCC160" w:date="2022-04-22T16:16:00Z">
              <w:r w:rsidRPr="00C31E24" w:rsidDel="003A2D73">
                <w:delText>Condition</w:delText>
              </w:r>
            </w:del>
          </w:p>
        </w:tc>
      </w:tr>
      <w:tr w:rsidR="003A2D73" w:rsidRPr="00C31E24" w:rsidDel="003A2D73" w14:paraId="3F954C0A" w14:textId="2744E757" w:rsidTr="00C201EF">
        <w:trPr>
          <w:del w:id="915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0295" w14:textId="79541A45" w:rsidR="003A2D73" w:rsidRPr="00C31E24" w:rsidDel="003A2D73" w:rsidRDefault="003A2D73" w:rsidP="00C201EF">
            <w:pPr>
              <w:pStyle w:val="TAL"/>
              <w:spacing w:line="256" w:lineRule="auto"/>
              <w:rPr>
                <w:del w:id="916" w:author="MCC160" w:date="2022-04-22T16:16:00Z"/>
              </w:rPr>
            </w:pPr>
            <w:del w:id="917" w:author="MCC160" w:date="2022-04-22T16:16:00Z">
              <w:r w:rsidRPr="00C31E24" w:rsidDel="003A2D73">
                <w:delText>presence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F2E9" w14:textId="2A80BB7C" w:rsidR="003A2D73" w:rsidRPr="00C31E24" w:rsidDel="003A2D73" w:rsidRDefault="003A2D73" w:rsidP="00C201EF">
            <w:pPr>
              <w:pStyle w:val="TAL"/>
              <w:spacing w:line="256" w:lineRule="auto"/>
              <w:rPr>
                <w:del w:id="918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93E3" w14:textId="27A5459C" w:rsidR="003A2D73" w:rsidRPr="00C31E24" w:rsidDel="003A2D73" w:rsidRDefault="003A2D73" w:rsidP="00C201EF">
            <w:pPr>
              <w:pStyle w:val="TAL"/>
              <w:spacing w:line="256" w:lineRule="auto"/>
              <w:rPr>
                <w:del w:id="919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2AA1" w14:textId="0A6C490B" w:rsidR="003A2D73" w:rsidRPr="00C31E24" w:rsidDel="003A2D73" w:rsidRDefault="003A2D73" w:rsidP="00C201EF">
            <w:pPr>
              <w:pStyle w:val="TAL"/>
              <w:spacing w:line="256" w:lineRule="auto"/>
              <w:rPr>
                <w:del w:id="920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D410D" w14:textId="773AD687" w:rsidR="003A2D73" w:rsidRPr="00C31E24" w:rsidDel="003A2D73" w:rsidRDefault="003A2D73" w:rsidP="00C201EF">
            <w:pPr>
              <w:pStyle w:val="TAL"/>
              <w:spacing w:line="256" w:lineRule="auto"/>
              <w:rPr>
                <w:del w:id="921" w:author="MCC160" w:date="2022-04-22T16:16:00Z"/>
              </w:rPr>
            </w:pPr>
          </w:p>
        </w:tc>
      </w:tr>
      <w:tr w:rsidR="003A2D73" w:rsidRPr="00C31E24" w:rsidDel="003A2D73" w14:paraId="4D9F4E2E" w14:textId="66FE986D" w:rsidTr="00C201EF">
        <w:trPr>
          <w:del w:id="922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FDF0" w14:textId="5443E678" w:rsidR="003A2D73" w:rsidRPr="00C31E24" w:rsidDel="003A2D73" w:rsidRDefault="003A2D73" w:rsidP="00C201EF">
            <w:pPr>
              <w:pStyle w:val="TAL"/>
              <w:spacing w:line="256" w:lineRule="auto"/>
              <w:rPr>
                <w:del w:id="923" w:author="MCC160" w:date="2022-04-22T16:16:00Z"/>
              </w:rPr>
            </w:pPr>
            <w:del w:id="924" w:author="MCC160" w:date="2022-04-22T16:16:00Z">
              <w:r w:rsidRPr="00C31E24" w:rsidDel="003A2D73">
                <w:delText>..p-id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C603" w14:textId="6F2312F0" w:rsidR="003A2D73" w:rsidRPr="00C31E24" w:rsidDel="003A2D73" w:rsidRDefault="003A2D73" w:rsidP="00C201EF">
            <w:pPr>
              <w:pStyle w:val="TAL"/>
              <w:spacing w:line="256" w:lineRule="auto"/>
              <w:rPr>
                <w:del w:id="925" w:author="MCC160" w:date="2022-04-22T16:16:00Z"/>
              </w:rPr>
            </w:pPr>
            <w:del w:id="926" w:author="MCC160" w:date="2022-04-22T16:16:00Z">
              <w:r w:rsidRPr="00C31E24" w:rsidDel="003A2D73">
                <w:delText>any allowed value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5B85" w14:textId="7E637FD2" w:rsidR="003A2D73" w:rsidRPr="00C31E24" w:rsidDel="003A2D73" w:rsidRDefault="003A2D73" w:rsidP="00C201EF">
            <w:pPr>
              <w:pStyle w:val="TAL"/>
              <w:spacing w:line="256" w:lineRule="auto"/>
              <w:rPr>
                <w:del w:id="927" w:author="MCC160" w:date="2022-04-22T16:16:00Z"/>
              </w:rPr>
            </w:pPr>
            <w:del w:id="928" w:author="MCC160" w:date="2022-04-22T16:16:00Z">
              <w:r w:rsidRPr="00C31E24" w:rsidDel="003A2D73">
                <w:delText>The p-id IE must be present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F606" w14:textId="03D6DB19" w:rsidR="003A2D73" w:rsidRPr="00C31E24" w:rsidDel="003A2D73" w:rsidRDefault="003A2D73" w:rsidP="00C201EF">
            <w:pPr>
              <w:pStyle w:val="TAL"/>
              <w:spacing w:line="256" w:lineRule="auto"/>
              <w:rPr>
                <w:del w:id="929" w:author="MCC160" w:date="2022-04-22T16:16:00Z"/>
              </w:rPr>
            </w:pPr>
            <w:del w:id="930" w:author="MCC160" w:date="2022-04-22T16:16:00Z">
              <w:r w:rsidRPr="00C31E24" w:rsidDel="003A2D73">
                <w:delText>TS 24.281 [26] clause 8.2.1.2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735FF" w14:textId="649FF172" w:rsidR="003A2D73" w:rsidRPr="00C31E24" w:rsidDel="003A2D73" w:rsidRDefault="003A2D73" w:rsidP="00C201EF">
            <w:pPr>
              <w:pStyle w:val="TAL"/>
              <w:spacing w:line="256" w:lineRule="auto"/>
              <w:rPr>
                <w:del w:id="931" w:author="MCC160" w:date="2022-04-22T16:16:00Z"/>
              </w:rPr>
            </w:pPr>
          </w:p>
        </w:tc>
      </w:tr>
    </w:tbl>
    <w:p w14:paraId="73870CAE" w14:textId="502A6AA8" w:rsidR="003A2D73" w:rsidRPr="00C31E24" w:rsidDel="003A2D73" w:rsidRDefault="003A2D73" w:rsidP="003A2D73">
      <w:pPr>
        <w:rPr>
          <w:del w:id="932" w:author="MCC160" w:date="2022-04-22T16:16:00Z"/>
        </w:rPr>
      </w:pPr>
    </w:p>
    <w:p w14:paraId="1EFE647A" w14:textId="77E13D1B" w:rsidR="003A2D73" w:rsidRPr="00C31E24" w:rsidDel="003A2D73" w:rsidRDefault="003A2D73" w:rsidP="003A2D73">
      <w:pPr>
        <w:pStyle w:val="TH"/>
        <w:rPr>
          <w:del w:id="933" w:author="MCC160" w:date="2022-04-22T16:16:00Z"/>
        </w:rPr>
      </w:pPr>
      <w:del w:id="934" w:author="MCC160" w:date="2022-04-22T16:16:00Z">
        <w:r w:rsidRPr="00C31E24" w:rsidDel="003A2D73">
          <w:delText>Table 6.1.4.2.3.3-17: SIP NOTIFY (step 10, Table 6.1.4.2.3.2-1; step 4, TS 36.579-1 [2] Table 5.3.34.3-1)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126"/>
        <w:gridCol w:w="2126"/>
        <w:gridCol w:w="1418"/>
        <w:gridCol w:w="1134"/>
      </w:tblGrid>
      <w:tr w:rsidR="003A2D73" w:rsidRPr="00C31E24" w:rsidDel="003A2D73" w14:paraId="51CBC4EF" w14:textId="1FE4148B" w:rsidTr="00C201EF">
        <w:trPr>
          <w:del w:id="935" w:author="MCC160" w:date="2022-04-22T16:16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5A23" w14:textId="6594FE13" w:rsidR="003A2D73" w:rsidRPr="00C31E24" w:rsidDel="003A2D73" w:rsidRDefault="003A2D73" w:rsidP="00C201EF">
            <w:pPr>
              <w:pStyle w:val="TAL"/>
              <w:spacing w:line="256" w:lineRule="auto"/>
              <w:rPr>
                <w:del w:id="936" w:author="MCC160" w:date="2022-04-22T16:16:00Z"/>
              </w:rPr>
            </w:pPr>
            <w:del w:id="937" w:author="MCC160" w:date="2022-04-22T16:16:00Z">
              <w:r w:rsidRPr="00C31E24" w:rsidDel="003A2D73">
                <w:delText>Derivation Path: TS 36.579-1 [2], Table 5.5.2.8-1, condition PRESENCE-EVENT</w:delText>
              </w:r>
            </w:del>
          </w:p>
        </w:tc>
      </w:tr>
      <w:tr w:rsidR="003A2D73" w:rsidRPr="00C31E24" w:rsidDel="003A2D73" w14:paraId="11FEE488" w14:textId="47474FE5" w:rsidTr="00C201EF">
        <w:trPr>
          <w:del w:id="938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E4F6" w14:textId="4427C28A" w:rsidR="003A2D73" w:rsidRPr="00C31E24" w:rsidDel="003A2D73" w:rsidRDefault="003A2D73" w:rsidP="00C201EF">
            <w:pPr>
              <w:pStyle w:val="TAH"/>
              <w:spacing w:line="256" w:lineRule="auto"/>
              <w:rPr>
                <w:del w:id="939" w:author="MCC160" w:date="2022-04-22T16:16:00Z"/>
              </w:rPr>
            </w:pPr>
            <w:del w:id="940" w:author="MCC160" w:date="2022-04-22T16:16:00Z">
              <w:r w:rsidRPr="00C31E24" w:rsidDel="003A2D73">
                <w:delText>Information Element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6692" w14:textId="096BBB32" w:rsidR="003A2D73" w:rsidRPr="00C31E24" w:rsidDel="003A2D73" w:rsidRDefault="003A2D73" w:rsidP="00C201EF">
            <w:pPr>
              <w:pStyle w:val="TAH"/>
              <w:spacing w:line="256" w:lineRule="auto"/>
              <w:rPr>
                <w:del w:id="941" w:author="MCC160" w:date="2022-04-22T16:16:00Z"/>
              </w:rPr>
            </w:pPr>
            <w:del w:id="942" w:author="MCC160" w:date="2022-04-22T16:16:00Z">
              <w:r w:rsidRPr="00C31E24" w:rsidDel="003A2D73">
                <w:delText>Value/remark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A12A" w14:textId="661DD176" w:rsidR="003A2D73" w:rsidRPr="00C31E24" w:rsidDel="003A2D73" w:rsidRDefault="003A2D73" w:rsidP="00C201EF">
            <w:pPr>
              <w:pStyle w:val="TAH"/>
              <w:spacing w:line="256" w:lineRule="auto"/>
              <w:rPr>
                <w:del w:id="943" w:author="MCC160" w:date="2022-04-22T16:16:00Z"/>
              </w:rPr>
            </w:pPr>
            <w:del w:id="944" w:author="MCC160" w:date="2022-04-22T16:16:00Z">
              <w:r w:rsidRPr="00C31E24" w:rsidDel="003A2D73">
                <w:delText>Comment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B5F4" w14:textId="2052EDD4" w:rsidR="003A2D73" w:rsidRPr="00C31E24" w:rsidDel="003A2D73" w:rsidRDefault="003A2D73" w:rsidP="00C201EF">
            <w:pPr>
              <w:pStyle w:val="TAH"/>
              <w:spacing w:line="256" w:lineRule="auto"/>
              <w:rPr>
                <w:del w:id="945" w:author="MCC160" w:date="2022-04-22T16:16:00Z"/>
              </w:rPr>
            </w:pPr>
            <w:del w:id="946" w:author="MCC160" w:date="2022-04-22T16:16:00Z">
              <w:r w:rsidRPr="00C31E24" w:rsidDel="003A2D73">
                <w:delText>Reference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287C" w14:textId="048D9986" w:rsidR="003A2D73" w:rsidRPr="00C31E24" w:rsidDel="003A2D73" w:rsidRDefault="003A2D73" w:rsidP="00C201EF">
            <w:pPr>
              <w:pStyle w:val="TAH"/>
              <w:spacing w:line="256" w:lineRule="auto"/>
              <w:rPr>
                <w:del w:id="947" w:author="MCC160" w:date="2022-04-22T16:16:00Z"/>
              </w:rPr>
            </w:pPr>
            <w:del w:id="948" w:author="MCC160" w:date="2022-04-22T16:16:00Z">
              <w:r w:rsidRPr="00C31E24" w:rsidDel="003A2D73">
                <w:delText>Condition</w:delText>
              </w:r>
            </w:del>
          </w:p>
        </w:tc>
      </w:tr>
      <w:tr w:rsidR="003A2D73" w:rsidRPr="00C31E24" w:rsidDel="003A2D73" w14:paraId="7364AE92" w14:textId="4EB67A2B" w:rsidTr="00C201EF">
        <w:trPr>
          <w:del w:id="949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F3D1" w14:textId="06CC02A3" w:rsidR="003A2D73" w:rsidRPr="00C31E24" w:rsidDel="003A2D73" w:rsidRDefault="003A2D73" w:rsidP="00C201EF">
            <w:pPr>
              <w:pStyle w:val="TAL"/>
              <w:spacing w:line="256" w:lineRule="auto"/>
              <w:rPr>
                <w:del w:id="950" w:author="MCC160" w:date="2022-04-22T16:16:00Z"/>
                <w:b/>
                <w:bCs/>
              </w:rPr>
            </w:pPr>
            <w:del w:id="951" w:author="MCC160" w:date="2022-04-22T16:16:00Z">
              <w:r w:rsidRPr="00C31E24" w:rsidDel="003A2D73">
                <w:rPr>
                  <w:b/>
                  <w:bCs/>
                </w:rPr>
                <w:delText>Message-body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A4E4" w14:textId="5B8DD97E" w:rsidR="003A2D73" w:rsidRPr="00C31E24" w:rsidDel="003A2D73" w:rsidRDefault="003A2D73" w:rsidP="00C201EF">
            <w:pPr>
              <w:pStyle w:val="TAL"/>
              <w:spacing w:line="256" w:lineRule="auto"/>
              <w:rPr>
                <w:del w:id="952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A45B" w14:textId="6BDD8C0A" w:rsidR="003A2D73" w:rsidRPr="00C31E24" w:rsidDel="003A2D73" w:rsidRDefault="003A2D73" w:rsidP="00C201EF">
            <w:pPr>
              <w:pStyle w:val="TAL"/>
              <w:spacing w:line="256" w:lineRule="auto"/>
              <w:rPr>
                <w:del w:id="953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159F" w14:textId="2D525099" w:rsidR="003A2D73" w:rsidRPr="00C31E24" w:rsidDel="003A2D73" w:rsidRDefault="003A2D73" w:rsidP="00C201EF">
            <w:pPr>
              <w:pStyle w:val="TAL"/>
              <w:spacing w:line="256" w:lineRule="auto"/>
              <w:rPr>
                <w:del w:id="954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3114" w14:textId="49EAC5E3" w:rsidR="003A2D73" w:rsidRPr="00C31E24" w:rsidDel="003A2D73" w:rsidRDefault="003A2D73" w:rsidP="00C201EF">
            <w:pPr>
              <w:pStyle w:val="TAL"/>
              <w:spacing w:line="256" w:lineRule="auto"/>
              <w:rPr>
                <w:del w:id="955" w:author="MCC160" w:date="2022-04-22T16:16:00Z"/>
              </w:rPr>
            </w:pPr>
          </w:p>
        </w:tc>
      </w:tr>
      <w:tr w:rsidR="003A2D73" w:rsidRPr="00C31E24" w:rsidDel="003A2D73" w14:paraId="65BA29E8" w14:textId="3BB3270E" w:rsidTr="00C201EF">
        <w:trPr>
          <w:del w:id="956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FCDD" w14:textId="5A528143" w:rsidR="003A2D73" w:rsidRPr="00C31E24" w:rsidDel="003A2D73" w:rsidRDefault="003A2D73" w:rsidP="00C201EF">
            <w:pPr>
              <w:pStyle w:val="TAL"/>
              <w:spacing w:line="256" w:lineRule="auto"/>
              <w:rPr>
                <w:del w:id="957" w:author="MCC160" w:date="2022-04-22T16:16:00Z"/>
              </w:rPr>
            </w:pPr>
            <w:del w:id="958" w:author="MCC160" w:date="2022-04-22T16:16:00Z">
              <w:r w:rsidRPr="00C31E24" w:rsidDel="003A2D73">
                <w:delText xml:space="preserve">  MIME body part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A4CB" w14:textId="2A35C587" w:rsidR="003A2D73" w:rsidRPr="00C31E24" w:rsidDel="003A2D73" w:rsidRDefault="003A2D73" w:rsidP="00C201EF">
            <w:pPr>
              <w:pStyle w:val="TAL"/>
              <w:spacing w:line="256" w:lineRule="auto"/>
              <w:rPr>
                <w:del w:id="959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D8FC" w14:textId="2CEE2DA7" w:rsidR="003A2D73" w:rsidRPr="00C31E24" w:rsidDel="003A2D73" w:rsidRDefault="003A2D73" w:rsidP="00C201EF">
            <w:pPr>
              <w:pStyle w:val="TAL"/>
              <w:spacing w:line="256" w:lineRule="auto"/>
              <w:rPr>
                <w:del w:id="960" w:author="MCC160" w:date="2022-04-22T16:16:00Z"/>
                <w:b/>
                <w:bCs/>
              </w:rPr>
            </w:pPr>
            <w:del w:id="961" w:author="MCC160" w:date="2022-04-22T16:16:00Z">
              <w:r w:rsidRPr="00C31E24" w:rsidDel="003A2D73">
                <w:rPr>
                  <w:b/>
                  <w:bCs/>
                </w:rPr>
                <w:delText>PIDF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2234" w14:textId="485A1D55" w:rsidR="003A2D73" w:rsidRPr="00C31E24" w:rsidDel="003A2D73" w:rsidRDefault="003A2D73" w:rsidP="00C201EF">
            <w:pPr>
              <w:pStyle w:val="TAL"/>
              <w:spacing w:line="256" w:lineRule="auto"/>
              <w:rPr>
                <w:del w:id="962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D286" w14:textId="44243286" w:rsidR="003A2D73" w:rsidRPr="00C31E24" w:rsidDel="003A2D73" w:rsidRDefault="003A2D73" w:rsidP="00C201EF">
            <w:pPr>
              <w:pStyle w:val="TAL"/>
              <w:spacing w:line="256" w:lineRule="auto"/>
              <w:rPr>
                <w:del w:id="963" w:author="MCC160" w:date="2022-04-22T16:16:00Z"/>
              </w:rPr>
            </w:pPr>
          </w:p>
        </w:tc>
      </w:tr>
      <w:tr w:rsidR="003A2D73" w:rsidRPr="00C31E24" w:rsidDel="003A2D73" w14:paraId="6F7FA901" w14:textId="2E036CB9" w:rsidTr="00C201EF">
        <w:trPr>
          <w:del w:id="964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69135" w14:textId="64243D16" w:rsidR="003A2D73" w:rsidRPr="00C31E24" w:rsidDel="003A2D73" w:rsidRDefault="003A2D73" w:rsidP="00C201EF">
            <w:pPr>
              <w:pStyle w:val="TAL"/>
              <w:spacing w:line="256" w:lineRule="auto"/>
              <w:rPr>
                <w:del w:id="965" w:author="MCC160" w:date="2022-04-22T16:16:00Z"/>
              </w:rPr>
            </w:pPr>
            <w:del w:id="966" w:author="MCC160" w:date="2022-04-22T16:16:00Z">
              <w:r w:rsidRPr="00C31E24" w:rsidDel="003A2D73">
                <w:delText xml:space="preserve">    MIME-part-body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759E" w14:textId="3D6C0BDE" w:rsidR="003A2D73" w:rsidRPr="00C31E24" w:rsidDel="003A2D73" w:rsidRDefault="003A2D73" w:rsidP="00C201EF">
            <w:pPr>
              <w:pStyle w:val="TAL"/>
              <w:spacing w:line="256" w:lineRule="auto"/>
              <w:rPr>
                <w:del w:id="967" w:author="MCC160" w:date="2022-04-22T16:16:00Z"/>
              </w:rPr>
            </w:pPr>
            <w:del w:id="968" w:author="MCC160" w:date="2022-04-22T16:16:00Z">
              <w:r w:rsidRPr="00C31E24" w:rsidDel="003A2D73">
                <w:delText>PIDF as described in Table 6.1.4.2.3.3-18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26A9" w14:textId="751007FB" w:rsidR="003A2D73" w:rsidRPr="00C31E24" w:rsidDel="003A2D73" w:rsidRDefault="003A2D73" w:rsidP="00C201EF">
            <w:pPr>
              <w:pStyle w:val="TAL"/>
              <w:spacing w:line="256" w:lineRule="auto"/>
              <w:rPr>
                <w:del w:id="969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E966" w14:textId="030F1B34" w:rsidR="003A2D73" w:rsidRPr="00C31E24" w:rsidDel="003A2D73" w:rsidRDefault="003A2D73" w:rsidP="00C201EF">
            <w:pPr>
              <w:pStyle w:val="TAL"/>
              <w:spacing w:line="256" w:lineRule="auto"/>
              <w:rPr>
                <w:del w:id="970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DD3F" w14:textId="75934678" w:rsidR="003A2D73" w:rsidRPr="00C31E24" w:rsidDel="003A2D73" w:rsidRDefault="003A2D73" w:rsidP="00C201EF">
            <w:pPr>
              <w:pStyle w:val="TAL"/>
              <w:spacing w:line="256" w:lineRule="auto"/>
              <w:rPr>
                <w:del w:id="971" w:author="MCC160" w:date="2022-04-22T16:16:00Z"/>
              </w:rPr>
            </w:pPr>
          </w:p>
        </w:tc>
      </w:tr>
    </w:tbl>
    <w:p w14:paraId="0F837384" w14:textId="546EBAD1" w:rsidR="003A2D73" w:rsidRPr="00C31E24" w:rsidDel="003A2D73" w:rsidRDefault="003A2D73" w:rsidP="003A2D73">
      <w:pPr>
        <w:rPr>
          <w:del w:id="972" w:author="MCC160" w:date="2022-04-22T16:16:00Z"/>
        </w:rPr>
      </w:pPr>
    </w:p>
    <w:p w14:paraId="40F35503" w14:textId="2DF605DE" w:rsidR="003A2D73" w:rsidRPr="00C31E24" w:rsidDel="003A2D73" w:rsidRDefault="003A2D73" w:rsidP="003A2D73">
      <w:pPr>
        <w:pStyle w:val="TH"/>
        <w:rPr>
          <w:del w:id="973" w:author="MCC160" w:date="2022-04-22T16:16:00Z"/>
        </w:rPr>
      </w:pPr>
      <w:del w:id="974" w:author="MCC160" w:date="2022-04-22T16:16:00Z">
        <w:r w:rsidRPr="00C31E24" w:rsidDel="003A2D73">
          <w:delText xml:space="preserve">Table 6.1.4.2.3.3-18: </w:delText>
        </w:r>
        <w:r w:rsidRPr="00C31E24" w:rsidDel="003A2D73">
          <w:rPr>
            <w:lang w:eastAsia="ko-KR"/>
          </w:rPr>
          <w:delText>PIDF in SIP NOTIFY</w:delText>
        </w:r>
        <w:r w:rsidRPr="00C31E24" w:rsidDel="003A2D73">
          <w:delText xml:space="preserve"> (Table 6.1.4.2.3.3-17)</w:delText>
        </w:r>
      </w:del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3A2D73" w:rsidRPr="00C31E24" w:rsidDel="003A2D73" w14:paraId="7727801F" w14:textId="439EBD8F" w:rsidTr="00C201EF">
        <w:trPr>
          <w:del w:id="975" w:author="MCC160" w:date="2022-04-22T16:16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278F" w14:textId="40637C27" w:rsidR="003A2D73" w:rsidRPr="00C31E24" w:rsidDel="003A2D73" w:rsidRDefault="003A2D73" w:rsidP="00C201EF">
            <w:pPr>
              <w:pStyle w:val="TAL"/>
              <w:spacing w:line="256" w:lineRule="auto"/>
              <w:rPr>
                <w:del w:id="976" w:author="MCC160" w:date="2022-04-22T16:16:00Z"/>
              </w:rPr>
            </w:pPr>
            <w:del w:id="977" w:author="MCC160" w:date="2022-04-22T16:16:00Z">
              <w:r w:rsidRPr="00C31E24" w:rsidDel="003A2D73">
                <w:delText>Derivation Path: TS 36.579-1 [2], Table 5.5.3.5.2-2 condition AFFILIATION</w:delText>
              </w:r>
            </w:del>
          </w:p>
        </w:tc>
      </w:tr>
      <w:tr w:rsidR="003A2D73" w:rsidRPr="00C31E24" w:rsidDel="003A2D73" w14:paraId="0B50F978" w14:textId="410692E3" w:rsidTr="00C201EF">
        <w:trPr>
          <w:del w:id="978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B2A09" w14:textId="5796BB19" w:rsidR="003A2D73" w:rsidRPr="00C31E24" w:rsidDel="003A2D73" w:rsidRDefault="003A2D73" w:rsidP="00C201EF">
            <w:pPr>
              <w:pStyle w:val="TAH"/>
              <w:spacing w:line="256" w:lineRule="auto"/>
              <w:rPr>
                <w:del w:id="979" w:author="MCC160" w:date="2022-04-22T16:16:00Z"/>
              </w:rPr>
            </w:pPr>
            <w:del w:id="980" w:author="MCC160" w:date="2022-04-22T16:16:00Z">
              <w:r w:rsidRPr="00C31E24" w:rsidDel="003A2D73">
                <w:delText>Information Element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7003" w14:textId="7CDB301D" w:rsidR="003A2D73" w:rsidRPr="00C31E24" w:rsidDel="003A2D73" w:rsidRDefault="003A2D73" w:rsidP="00C201EF">
            <w:pPr>
              <w:pStyle w:val="TAH"/>
              <w:spacing w:line="256" w:lineRule="auto"/>
              <w:rPr>
                <w:del w:id="981" w:author="MCC160" w:date="2022-04-22T16:16:00Z"/>
              </w:rPr>
            </w:pPr>
            <w:del w:id="982" w:author="MCC160" w:date="2022-04-22T16:16:00Z">
              <w:r w:rsidRPr="00C31E24" w:rsidDel="003A2D73">
                <w:delText>Value/remark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0DA3" w14:textId="2D42B584" w:rsidR="003A2D73" w:rsidRPr="00C31E24" w:rsidDel="003A2D73" w:rsidRDefault="003A2D73" w:rsidP="00C201EF">
            <w:pPr>
              <w:pStyle w:val="TAH"/>
              <w:spacing w:line="256" w:lineRule="auto"/>
              <w:rPr>
                <w:del w:id="983" w:author="MCC160" w:date="2022-04-22T16:16:00Z"/>
              </w:rPr>
            </w:pPr>
            <w:del w:id="984" w:author="MCC160" w:date="2022-04-22T16:16:00Z">
              <w:r w:rsidRPr="00C31E24" w:rsidDel="003A2D73">
                <w:delText>Comment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0B4C" w14:textId="1FB970C5" w:rsidR="003A2D73" w:rsidRPr="00C31E24" w:rsidDel="003A2D73" w:rsidRDefault="003A2D73" w:rsidP="00C201EF">
            <w:pPr>
              <w:pStyle w:val="TAH"/>
              <w:spacing w:line="256" w:lineRule="auto"/>
              <w:rPr>
                <w:del w:id="985" w:author="MCC160" w:date="2022-04-22T16:16:00Z"/>
              </w:rPr>
            </w:pPr>
            <w:del w:id="986" w:author="MCC160" w:date="2022-04-22T16:16:00Z">
              <w:r w:rsidRPr="00C31E24" w:rsidDel="003A2D73">
                <w:delText>Reference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175C" w14:textId="1E691991" w:rsidR="003A2D73" w:rsidRPr="00C31E24" w:rsidDel="003A2D73" w:rsidRDefault="003A2D73" w:rsidP="00C201EF">
            <w:pPr>
              <w:pStyle w:val="TAH"/>
              <w:spacing w:line="256" w:lineRule="auto"/>
              <w:rPr>
                <w:del w:id="987" w:author="MCC160" w:date="2022-04-22T16:16:00Z"/>
              </w:rPr>
            </w:pPr>
            <w:del w:id="988" w:author="MCC160" w:date="2022-04-22T16:16:00Z">
              <w:r w:rsidRPr="00C31E24" w:rsidDel="003A2D73">
                <w:delText>Condition</w:delText>
              </w:r>
            </w:del>
          </w:p>
        </w:tc>
      </w:tr>
      <w:tr w:rsidR="003A2D73" w:rsidRPr="00C31E24" w:rsidDel="003A2D73" w14:paraId="4CF1430D" w14:textId="174DD276" w:rsidTr="00C201EF">
        <w:trPr>
          <w:del w:id="989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F2A4A" w14:textId="45A12E89" w:rsidR="003A2D73" w:rsidRPr="00C31E24" w:rsidDel="003A2D73" w:rsidRDefault="003A2D73" w:rsidP="00C201EF">
            <w:pPr>
              <w:pStyle w:val="TAL"/>
              <w:spacing w:line="256" w:lineRule="auto"/>
              <w:rPr>
                <w:del w:id="990" w:author="MCC160" w:date="2022-04-22T16:16:00Z"/>
              </w:rPr>
            </w:pPr>
            <w:del w:id="991" w:author="MCC160" w:date="2022-04-22T16:16:00Z">
              <w:r w:rsidRPr="00C31E24" w:rsidDel="003A2D73">
                <w:delText>presence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2D79" w14:textId="53830DF1" w:rsidR="003A2D73" w:rsidRPr="00C31E24" w:rsidDel="003A2D73" w:rsidRDefault="003A2D73" w:rsidP="00C201EF">
            <w:pPr>
              <w:pStyle w:val="TAL"/>
              <w:spacing w:line="256" w:lineRule="auto"/>
              <w:rPr>
                <w:del w:id="992" w:author="MCC160" w:date="2022-04-22T16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7DEF" w14:textId="65BABE06" w:rsidR="003A2D73" w:rsidRPr="00C31E24" w:rsidDel="003A2D73" w:rsidRDefault="003A2D73" w:rsidP="00C201EF">
            <w:pPr>
              <w:pStyle w:val="TAL"/>
              <w:spacing w:line="256" w:lineRule="auto"/>
              <w:rPr>
                <w:del w:id="993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00C7" w14:textId="4818E676" w:rsidR="003A2D73" w:rsidRPr="00C31E24" w:rsidDel="003A2D73" w:rsidRDefault="003A2D73" w:rsidP="00C201EF">
            <w:pPr>
              <w:pStyle w:val="TAL"/>
              <w:spacing w:line="256" w:lineRule="auto"/>
              <w:rPr>
                <w:del w:id="994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09D306" w14:textId="7E4E277D" w:rsidR="003A2D73" w:rsidRPr="00C31E24" w:rsidDel="003A2D73" w:rsidRDefault="003A2D73" w:rsidP="00C201EF">
            <w:pPr>
              <w:pStyle w:val="TAL"/>
              <w:spacing w:line="256" w:lineRule="auto"/>
              <w:rPr>
                <w:del w:id="995" w:author="MCC160" w:date="2022-04-22T16:16:00Z"/>
              </w:rPr>
            </w:pPr>
          </w:p>
        </w:tc>
      </w:tr>
      <w:tr w:rsidR="003A2D73" w:rsidRPr="00C31E24" w:rsidDel="003A2D73" w14:paraId="0DCADDBF" w14:textId="7CB42764" w:rsidTr="00C201EF">
        <w:trPr>
          <w:del w:id="996" w:author="MCC160" w:date="2022-04-22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3A90" w14:textId="656C024B" w:rsidR="003A2D73" w:rsidRPr="00C31E24" w:rsidDel="003A2D73" w:rsidRDefault="003A2D73" w:rsidP="00C201EF">
            <w:pPr>
              <w:pStyle w:val="TAL"/>
              <w:spacing w:line="256" w:lineRule="auto"/>
              <w:rPr>
                <w:del w:id="997" w:author="MCC160" w:date="2022-04-22T16:16:00Z"/>
              </w:rPr>
            </w:pPr>
            <w:del w:id="998" w:author="MCC160" w:date="2022-04-22T16:16:00Z">
              <w:r w:rsidRPr="00C31E24" w:rsidDel="003A2D73">
                <w:delText>..p-id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9548" w14:textId="686D1204" w:rsidR="003A2D73" w:rsidRPr="00C31E24" w:rsidDel="003A2D73" w:rsidRDefault="003A2D73" w:rsidP="00C201EF">
            <w:pPr>
              <w:pStyle w:val="TAL"/>
              <w:spacing w:line="256" w:lineRule="auto"/>
              <w:rPr>
                <w:del w:id="999" w:author="MCC160" w:date="2022-04-22T16:16:00Z"/>
              </w:rPr>
            </w:pPr>
            <w:del w:id="1000" w:author="MCC160" w:date="2022-04-22T16:16:00Z">
              <w:r w:rsidRPr="00C31E24" w:rsidDel="003A2D73">
                <w:delText>same value as received in corresponding SIP PUBLISH message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C55E" w14:textId="3B592142" w:rsidR="003A2D73" w:rsidRPr="00C31E24" w:rsidDel="003A2D73" w:rsidRDefault="003A2D73" w:rsidP="00C201EF">
            <w:pPr>
              <w:pStyle w:val="TAL"/>
              <w:spacing w:line="256" w:lineRule="auto"/>
              <w:rPr>
                <w:del w:id="1001" w:author="MCC160" w:date="2022-04-22T16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9BA9" w14:textId="655DB9D7" w:rsidR="003A2D73" w:rsidRPr="00C31E24" w:rsidDel="003A2D73" w:rsidRDefault="003A2D73" w:rsidP="00C201EF">
            <w:pPr>
              <w:pStyle w:val="TAL"/>
              <w:spacing w:line="256" w:lineRule="auto"/>
              <w:rPr>
                <w:del w:id="1002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88D8A" w14:textId="57AF5747" w:rsidR="003A2D73" w:rsidRPr="00C31E24" w:rsidDel="003A2D73" w:rsidRDefault="003A2D73" w:rsidP="00C201EF">
            <w:pPr>
              <w:pStyle w:val="TAL"/>
              <w:spacing w:line="256" w:lineRule="auto"/>
              <w:rPr>
                <w:del w:id="1003" w:author="MCC160" w:date="2022-04-22T16:16:00Z"/>
              </w:rPr>
            </w:pPr>
          </w:p>
        </w:tc>
      </w:tr>
    </w:tbl>
    <w:p w14:paraId="3AA9B08B" w14:textId="2658170C" w:rsidR="003A2D73" w:rsidRPr="00C31E24" w:rsidDel="003A2D73" w:rsidRDefault="003A2D73" w:rsidP="003A2D73">
      <w:pPr>
        <w:rPr>
          <w:del w:id="1004" w:author="MCC160" w:date="2022-04-22T16:16:00Z"/>
        </w:rPr>
      </w:pPr>
    </w:p>
    <w:p w14:paraId="1AE69B44" w14:textId="0291BE8B" w:rsidR="003A2D73" w:rsidRPr="00C31E24" w:rsidDel="003A2D73" w:rsidRDefault="003A2D73" w:rsidP="003A2D73">
      <w:pPr>
        <w:pStyle w:val="TH"/>
        <w:rPr>
          <w:del w:id="1005" w:author="MCC160" w:date="2022-04-22T16:16:00Z"/>
        </w:rPr>
      </w:pPr>
      <w:del w:id="1006" w:author="MCC160" w:date="2022-04-22T16:16:00Z">
        <w:r w:rsidRPr="00C31E24" w:rsidDel="003A2D73">
          <w:delText>Table 6.1.4.2.3.3-19: SIP MESSAGE (Step 14, Table 6.1.4.2.3.2-1; step 2, TS 36.579-1 [2] Table 5.3.32.3-1)</w:delText>
        </w:r>
      </w:del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3A2D73" w:rsidRPr="00C31E24" w:rsidDel="003A2D73" w14:paraId="5EAF66E1" w14:textId="76C69C74" w:rsidTr="00C201EF">
        <w:trPr>
          <w:jc w:val="center"/>
          <w:del w:id="1007" w:author="MCC160" w:date="2022-04-22T16:16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F4038" w14:textId="4F2FC5DD" w:rsidR="003A2D73" w:rsidRPr="00C31E24" w:rsidDel="003A2D73" w:rsidRDefault="003A2D73" w:rsidP="00C201EF">
            <w:pPr>
              <w:pStyle w:val="TAL"/>
              <w:spacing w:line="256" w:lineRule="auto"/>
              <w:rPr>
                <w:del w:id="1008" w:author="MCC160" w:date="2022-04-22T16:16:00Z"/>
              </w:rPr>
            </w:pPr>
            <w:del w:id="1009" w:author="MCC160" w:date="2022-04-22T16:16:00Z">
              <w:r w:rsidRPr="00C31E24" w:rsidDel="003A2D73">
                <w:delText>Derivation Path: TS 36.579-1 [2], Table 5.5.2.7.1-1</w:delText>
              </w:r>
            </w:del>
          </w:p>
        </w:tc>
      </w:tr>
      <w:tr w:rsidR="003A2D73" w:rsidRPr="00C31E24" w:rsidDel="003A2D73" w14:paraId="7DB21ACC" w14:textId="2D5478D5" w:rsidTr="00C201EF">
        <w:trPr>
          <w:jc w:val="center"/>
          <w:del w:id="1010" w:author="MCC160" w:date="2022-04-22T16:1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AAAF8" w14:textId="3CC98ECA" w:rsidR="003A2D73" w:rsidRPr="00C31E24" w:rsidDel="003A2D73" w:rsidRDefault="003A2D73" w:rsidP="00C201EF">
            <w:pPr>
              <w:pStyle w:val="TAH"/>
              <w:spacing w:line="256" w:lineRule="auto"/>
              <w:rPr>
                <w:del w:id="1011" w:author="MCC160" w:date="2022-04-22T16:16:00Z"/>
              </w:rPr>
            </w:pPr>
            <w:del w:id="1012" w:author="MCC160" w:date="2022-04-22T16:16:00Z">
              <w:r w:rsidRPr="00C31E24" w:rsidDel="003A2D73">
                <w:delText>Information Element</w:delText>
              </w:r>
            </w:del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AEC7" w14:textId="5BAF2F06" w:rsidR="003A2D73" w:rsidRPr="00C31E24" w:rsidDel="003A2D73" w:rsidRDefault="003A2D73" w:rsidP="00C201EF">
            <w:pPr>
              <w:pStyle w:val="TAH"/>
              <w:spacing w:line="256" w:lineRule="auto"/>
              <w:rPr>
                <w:del w:id="1013" w:author="MCC160" w:date="2022-04-22T16:16:00Z"/>
              </w:rPr>
            </w:pPr>
            <w:del w:id="1014" w:author="MCC160" w:date="2022-04-22T16:16:00Z">
              <w:r w:rsidRPr="00C31E24" w:rsidDel="003A2D73">
                <w:delText>Value/remark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FB74" w14:textId="5D2A1438" w:rsidR="003A2D73" w:rsidRPr="00C31E24" w:rsidDel="003A2D73" w:rsidRDefault="003A2D73" w:rsidP="00C201EF">
            <w:pPr>
              <w:pStyle w:val="TAH"/>
              <w:spacing w:line="256" w:lineRule="auto"/>
              <w:rPr>
                <w:del w:id="1015" w:author="MCC160" w:date="2022-04-22T16:16:00Z"/>
              </w:rPr>
            </w:pPr>
            <w:del w:id="1016" w:author="MCC160" w:date="2022-04-22T16:16:00Z">
              <w:r w:rsidRPr="00C31E24" w:rsidDel="003A2D73">
                <w:delText>Comment</w:delText>
              </w:r>
            </w:del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99850" w14:textId="3E599964" w:rsidR="003A2D73" w:rsidRPr="00C31E24" w:rsidDel="003A2D73" w:rsidRDefault="003A2D73" w:rsidP="00C201EF">
            <w:pPr>
              <w:pStyle w:val="TAH"/>
              <w:spacing w:line="256" w:lineRule="auto"/>
              <w:rPr>
                <w:del w:id="1017" w:author="MCC160" w:date="2022-04-22T16:16:00Z"/>
              </w:rPr>
            </w:pPr>
            <w:del w:id="1018" w:author="MCC160" w:date="2022-04-22T16:16:00Z">
              <w:r w:rsidRPr="00C31E24" w:rsidDel="003A2D73">
                <w:delText>Reference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5029E" w14:textId="54FA9C8C" w:rsidR="003A2D73" w:rsidRPr="00C31E24" w:rsidDel="003A2D73" w:rsidRDefault="003A2D73" w:rsidP="00C201EF">
            <w:pPr>
              <w:pStyle w:val="TAH"/>
              <w:spacing w:line="256" w:lineRule="auto"/>
              <w:rPr>
                <w:del w:id="1019" w:author="MCC160" w:date="2022-04-22T16:16:00Z"/>
              </w:rPr>
            </w:pPr>
            <w:del w:id="1020" w:author="MCC160" w:date="2022-04-22T16:16:00Z">
              <w:r w:rsidRPr="00C31E24" w:rsidDel="003A2D73">
                <w:delText>Condition</w:delText>
              </w:r>
            </w:del>
          </w:p>
        </w:tc>
      </w:tr>
      <w:tr w:rsidR="003A2D73" w:rsidRPr="00C31E24" w:rsidDel="003A2D73" w14:paraId="29F9BF56" w14:textId="60A80C29" w:rsidTr="00C201EF">
        <w:trPr>
          <w:jc w:val="center"/>
          <w:del w:id="1021" w:author="MCC160" w:date="2022-04-22T16:1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AF52D" w14:textId="19DD51E6" w:rsidR="003A2D73" w:rsidRPr="00C31E24" w:rsidDel="003A2D73" w:rsidRDefault="003A2D73" w:rsidP="00C201EF">
            <w:pPr>
              <w:pStyle w:val="TAL"/>
              <w:spacing w:line="256" w:lineRule="auto"/>
              <w:rPr>
                <w:del w:id="1022" w:author="MCC160" w:date="2022-04-22T16:16:00Z"/>
                <w:b/>
                <w:bCs/>
              </w:rPr>
            </w:pPr>
            <w:del w:id="1023" w:author="MCC160" w:date="2022-04-22T16:16:00Z">
              <w:r w:rsidRPr="00C31E24" w:rsidDel="003A2D73">
                <w:rPr>
                  <w:b/>
                  <w:bCs/>
                </w:rPr>
                <w:delText>Message-body</w:delText>
              </w:r>
            </w:del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9CF0" w14:textId="5A9BB1CE" w:rsidR="003A2D73" w:rsidRPr="00C31E24" w:rsidDel="003A2D73" w:rsidRDefault="003A2D73" w:rsidP="00C201EF">
            <w:pPr>
              <w:pStyle w:val="TAL"/>
              <w:spacing w:line="256" w:lineRule="auto"/>
              <w:rPr>
                <w:del w:id="1024" w:author="MCC160" w:date="2022-04-22T16:16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51A5" w14:textId="22011018" w:rsidR="003A2D73" w:rsidRPr="00C31E24" w:rsidDel="003A2D73" w:rsidRDefault="003A2D73" w:rsidP="00C201EF">
            <w:pPr>
              <w:pStyle w:val="TAL"/>
              <w:spacing w:line="256" w:lineRule="auto"/>
              <w:rPr>
                <w:del w:id="1025" w:author="MCC160" w:date="2022-04-22T16:1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F219" w14:textId="1DD31D8C" w:rsidR="003A2D73" w:rsidRPr="00C31E24" w:rsidDel="003A2D73" w:rsidRDefault="003A2D73" w:rsidP="00C201EF">
            <w:pPr>
              <w:pStyle w:val="TAL"/>
              <w:spacing w:line="256" w:lineRule="auto"/>
              <w:rPr>
                <w:del w:id="1026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163AD" w14:textId="47213982" w:rsidR="003A2D73" w:rsidRPr="00C31E24" w:rsidDel="003A2D73" w:rsidRDefault="003A2D73" w:rsidP="00C201EF">
            <w:pPr>
              <w:pStyle w:val="TAL"/>
              <w:spacing w:line="256" w:lineRule="auto"/>
              <w:rPr>
                <w:del w:id="1027" w:author="MCC160" w:date="2022-04-22T16:16:00Z"/>
              </w:rPr>
            </w:pPr>
          </w:p>
        </w:tc>
      </w:tr>
      <w:tr w:rsidR="003A2D73" w:rsidRPr="00C31E24" w:rsidDel="003A2D73" w14:paraId="12DA620A" w14:textId="3C95E3A8" w:rsidTr="00C201EF">
        <w:trPr>
          <w:jc w:val="center"/>
          <w:del w:id="1028" w:author="MCC160" w:date="2022-04-22T16:1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17C3" w14:textId="30959629" w:rsidR="003A2D73" w:rsidRPr="00C31E24" w:rsidDel="003A2D73" w:rsidRDefault="003A2D73" w:rsidP="00C201EF">
            <w:pPr>
              <w:pStyle w:val="TAL"/>
              <w:spacing w:line="256" w:lineRule="auto"/>
              <w:rPr>
                <w:del w:id="1029" w:author="MCC160" w:date="2022-04-22T16:16:00Z"/>
              </w:rPr>
            </w:pPr>
            <w:del w:id="1030" w:author="MCC160" w:date="2022-04-22T16:16:00Z">
              <w:r w:rsidRPr="00C31E24" w:rsidDel="003A2D73">
                <w:delText xml:space="preserve">  MIME body part</w:delText>
              </w:r>
            </w:del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85A9" w14:textId="75AE7B9B" w:rsidR="003A2D73" w:rsidRPr="00C31E24" w:rsidDel="003A2D73" w:rsidRDefault="003A2D73" w:rsidP="00C201EF">
            <w:pPr>
              <w:pStyle w:val="TAL"/>
              <w:spacing w:line="256" w:lineRule="auto"/>
              <w:rPr>
                <w:del w:id="1031" w:author="MCC160" w:date="2022-04-22T16:16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E5493" w14:textId="540F1433" w:rsidR="003A2D73" w:rsidRPr="00C31E24" w:rsidDel="003A2D73" w:rsidRDefault="003A2D73" w:rsidP="00C201EF">
            <w:pPr>
              <w:pStyle w:val="TAL"/>
              <w:spacing w:line="256" w:lineRule="auto"/>
              <w:rPr>
                <w:del w:id="1032" w:author="MCC160" w:date="2022-04-22T16:16:00Z"/>
                <w:b/>
                <w:bCs/>
              </w:rPr>
            </w:pPr>
            <w:del w:id="1033" w:author="MCC160" w:date="2022-04-22T16:16:00Z">
              <w:r w:rsidRPr="00C31E24" w:rsidDel="003A2D73">
                <w:rPr>
                  <w:b/>
                  <w:bCs/>
                </w:rPr>
                <w:delText>MCVideo Info</w:delText>
              </w:r>
            </w:del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5D61" w14:textId="6186B819" w:rsidR="003A2D73" w:rsidRPr="00C31E24" w:rsidDel="003A2D73" w:rsidRDefault="003A2D73" w:rsidP="00C201EF">
            <w:pPr>
              <w:pStyle w:val="TAL"/>
              <w:spacing w:line="256" w:lineRule="auto"/>
              <w:rPr>
                <w:del w:id="1034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FAC6" w14:textId="0851938B" w:rsidR="003A2D73" w:rsidRPr="00C31E24" w:rsidDel="003A2D73" w:rsidRDefault="003A2D73" w:rsidP="00C201EF">
            <w:pPr>
              <w:pStyle w:val="TAL"/>
              <w:spacing w:line="256" w:lineRule="auto"/>
              <w:rPr>
                <w:del w:id="1035" w:author="MCC160" w:date="2022-04-22T16:16:00Z"/>
              </w:rPr>
            </w:pPr>
          </w:p>
        </w:tc>
      </w:tr>
      <w:tr w:rsidR="003A2D73" w:rsidRPr="00C31E24" w:rsidDel="003A2D73" w14:paraId="2A9BADAF" w14:textId="66BDA703" w:rsidTr="00C201EF">
        <w:trPr>
          <w:jc w:val="center"/>
          <w:del w:id="1036" w:author="MCC160" w:date="2022-04-22T16:1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FCEE8" w14:textId="36398DE3" w:rsidR="003A2D73" w:rsidRPr="00C31E24" w:rsidDel="003A2D73" w:rsidRDefault="003A2D73" w:rsidP="00C201EF">
            <w:pPr>
              <w:pStyle w:val="TAL"/>
              <w:spacing w:line="256" w:lineRule="auto"/>
              <w:rPr>
                <w:del w:id="1037" w:author="MCC160" w:date="2022-04-22T16:16:00Z"/>
              </w:rPr>
            </w:pPr>
            <w:del w:id="1038" w:author="MCC160" w:date="2022-04-22T16:16:00Z">
              <w:r w:rsidRPr="00C31E24" w:rsidDel="003A2D73">
                <w:delText xml:space="preserve">    MIME-part-body</w:delText>
              </w:r>
            </w:del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79BE" w14:textId="34A38E44" w:rsidR="003A2D73" w:rsidRPr="00C31E24" w:rsidDel="003A2D73" w:rsidRDefault="003A2D73" w:rsidP="00C201EF">
            <w:pPr>
              <w:pStyle w:val="TAL"/>
              <w:spacing w:line="256" w:lineRule="auto"/>
              <w:rPr>
                <w:del w:id="1039" w:author="MCC160" w:date="2022-04-22T16:16:00Z"/>
              </w:rPr>
            </w:pPr>
            <w:del w:id="1040" w:author="MCC160" w:date="2022-04-22T16:16:00Z">
              <w:r w:rsidRPr="00C31E24" w:rsidDel="003A2D73">
                <w:delText>MCVideo-Info as described in Table 6.1.4.2.3.3-20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313C" w14:textId="019596A8" w:rsidR="003A2D73" w:rsidRPr="00C31E24" w:rsidDel="003A2D73" w:rsidRDefault="003A2D73" w:rsidP="00C201EF">
            <w:pPr>
              <w:pStyle w:val="TAL"/>
              <w:spacing w:line="256" w:lineRule="auto"/>
              <w:rPr>
                <w:del w:id="1041" w:author="MCC160" w:date="2022-04-22T16:1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A204" w14:textId="62C1573D" w:rsidR="003A2D73" w:rsidRPr="00C31E24" w:rsidDel="003A2D73" w:rsidRDefault="003A2D73" w:rsidP="00C201EF">
            <w:pPr>
              <w:pStyle w:val="TAL"/>
              <w:spacing w:line="256" w:lineRule="auto"/>
              <w:rPr>
                <w:del w:id="1042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376B" w14:textId="2E3C9F72" w:rsidR="003A2D73" w:rsidRPr="00C31E24" w:rsidDel="003A2D73" w:rsidRDefault="003A2D73" w:rsidP="00C201EF">
            <w:pPr>
              <w:pStyle w:val="TAL"/>
              <w:spacing w:line="256" w:lineRule="auto"/>
              <w:rPr>
                <w:del w:id="1043" w:author="MCC160" w:date="2022-04-22T16:16:00Z"/>
              </w:rPr>
            </w:pPr>
          </w:p>
        </w:tc>
      </w:tr>
      <w:tr w:rsidR="003A2D73" w:rsidRPr="00C31E24" w:rsidDel="003A2D73" w14:paraId="01CE2BC2" w14:textId="2AE911A1" w:rsidTr="00C201EF">
        <w:trPr>
          <w:jc w:val="center"/>
          <w:del w:id="1044" w:author="MCC160" w:date="2022-04-22T16:1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2D3B0" w14:textId="339C7350" w:rsidR="003A2D73" w:rsidRPr="00C31E24" w:rsidDel="003A2D73" w:rsidRDefault="003A2D73" w:rsidP="00C201EF">
            <w:pPr>
              <w:pStyle w:val="TAL"/>
              <w:spacing w:line="256" w:lineRule="auto"/>
              <w:rPr>
                <w:del w:id="1045" w:author="MCC160" w:date="2022-04-22T16:16:00Z"/>
              </w:rPr>
            </w:pPr>
            <w:del w:id="1046" w:author="MCC160" w:date="2022-04-22T16:16:00Z">
              <w:r w:rsidRPr="00C31E24" w:rsidDel="003A2D73">
                <w:delText xml:space="preserve">  MIME body part</w:delText>
              </w:r>
            </w:del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DADC" w14:textId="14008075" w:rsidR="003A2D73" w:rsidRPr="00C31E24" w:rsidDel="003A2D73" w:rsidRDefault="003A2D73" w:rsidP="00C201EF">
            <w:pPr>
              <w:pStyle w:val="TAL"/>
              <w:spacing w:line="256" w:lineRule="auto"/>
              <w:rPr>
                <w:del w:id="1047" w:author="MCC160" w:date="2022-04-22T16:16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EE2E" w14:textId="07248338" w:rsidR="003A2D73" w:rsidRPr="00C31E24" w:rsidDel="003A2D73" w:rsidRDefault="003A2D73" w:rsidP="00C201EF">
            <w:pPr>
              <w:pStyle w:val="TAL"/>
              <w:spacing w:line="256" w:lineRule="auto"/>
              <w:rPr>
                <w:del w:id="1048" w:author="MCC160" w:date="2022-04-22T16:16:00Z"/>
                <w:b/>
                <w:bCs/>
              </w:rPr>
            </w:pPr>
            <w:del w:id="1049" w:author="MCC160" w:date="2022-04-22T16:16:00Z">
              <w:r w:rsidRPr="00C31E24" w:rsidDel="003A2D73">
                <w:rPr>
                  <w:b/>
                  <w:bCs/>
                </w:rPr>
                <w:delText>Resource lists</w:delText>
              </w:r>
            </w:del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46C2" w14:textId="1ECAA96D" w:rsidR="003A2D73" w:rsidRPr="00C31E24" w:rsidDel="003A2D73" w:rsidRDefault="003A2D73" w:rsidP="00C201EF">
            <w:pPr>
              <w:pStyle w:val="TAL"/>
              <w:spacing w:line="256" w:lineRule="auto"/>
              <w:rPr>
                <w:del w:id="1050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579E" w14:textId="5FD28945" w:rsidR="003A2D73" w:rsidRPr="00C31E24" w:rsidDel="003A2D73" w:rsidRDefault="003A2D73" w:rsidP="00C201EF">
            <w:pPr>
              <w:pStyle w:val="TAL"/>
              <w:spacing w:line="256" w:lineRule="auto"/>
              <w:rPr>
                <w:del w:id="1051" w:author="MCC160" w:date="2022-04-22T16:16:00Z"/>
              </w:rPr>
            </w:pPr>
          </w:p>
        </w:tc>
      </w:tr>
      <w:tr w:rsidR="003A2D73" w:rsidRPr="00C31E24" w:rsidDel="003A2D73" w14:paraId="3E467212" w14:textId="49419CBB" w:rsidTr="00C201EF">
        <w:trPr>
          <w:jc w:val="center"/>
          <w:del w:id="1052" w:author="MCC160" w:date="2022-04-22T16:1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5F68" w14:textId="6626F393" w:rsidR="003A2D73" w:rsidRPr="00C31E24" w:rsidDel="003A2D73" w:rsidRDefault="003A2D73" w:rsidP="00C201EF">
            <w:pPr>
              <w:pStyle w:val="TAL"/>
              <w:spacing w:line="256" w:lineRule="auto"/>
              <w:rPr>
                <w:del w:id="1053" w:author="MCC160" w:date="2022-04-22T16:16:00Z"/>
              </w:rPr>
            </w:pPr>
            <w:del w:id="1054" w:author="MCC160" w:date="2022-04-22T16:16:00Z">
              <w:r w:rsidRPr="00C31E24" w:rsidDel="003A2D73">
                <w:delText xml:space="preserve">    MIME-part-body</w:delText>
              </w:r>
            </w:del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FFE2" w14:textId="68ECAFA1" w:rsidR="003A2D73" w:rsidRPr="00C31E24" w:rsidDel="003A2D73" w:rsidRDefault="003A2D73" w:rsidP="00C201EF">
            <w:pPr>
              <w:pStyle w:val="TAL"/>
              <w:spacing w:line="256" w:lineRule="auto"/>
              <w:rPr>
                <w:del w:id="1055" w:author="MCC160" w:date="2022-04-22T16:16:00Z"/>
              </w:rPr>
            </w:pPr>
            <w:del w:id="1056" w:author="MCC160" w:date="2022-04-22T16:16:00Z">
              <w:r w:rsidRPr="00C31E24" w:rsidDel="003A2D73">
                <w:delText>Resource-lists as described in Table 6.1.4.2.3.3-21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6F8C" w14:textId="5B1AB03E" w:rsidR="003A2D73" w:rsidRPr="00C31E24" w:rsidDel="003A2D73" w:rsidRDefault="003A2D73" w:rsidP="00C201EF">
            <w:pPr>
              <w:pStyle w:val="TAL"/>
              <w:spacing w:line="256" w:lineRule="auto"/>
              <w:rPr>
                <w:del w:id="1057" w:author="MCC160" w:date="2022-04-22T16:1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1DA8" w14:textId="29E824EC" w:rsidR="003A2D73" w:rsidRPr="00C31E24" w:rsidDel="003A2D73" w:rsidRDefault="003A2D73" w:rsidP="00C201EF">
            <w:pPr>
              <w:pStyle w:val="TAL"/>
              <w:spacing w:line="256" w:lineRule="auto"/>
              <w:rPr>
                <w:del w:id="1058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A107" w14:textId="49DD48E0" w:rsidR="003A2D73" w:rsidRPr="00C31E24" w:rsidDel="003A2D73" w:rsidRDefault="003A2D73" w:rsidP="00C201EF">
            <w:pPr>
              <w:pStyle w:val="TAL"/>
              <w:spacing w:line="256" w:lineRule="auto"/>
              <w:rPr>
                <w:del w:id="1059" w:author="MCC160" w:date="2022-04-22T16:16:00Z"/>
              </w:rPr>
            </w:pPr>
          </w:p>
        </w:tc>
      </w:tr>
    </w:tbl>
    <w:p w14:paraId="2F92DEED" w14:textId="7526863A" w:rsidR="003A2D73" w:rsidRPr="00C31E24" w:rsidDel="003A2D73" w:rsidRDefault="003A2D73" w:rsidP="003A2D73">
      <w:pPr>
        <w:rPr>
          <w:del w:id="1060" w:author="MCC160" w:date="2022-04-22T16:16:00Z"/>
        </w:rPr>
      </w:pPr>
    </w:p>
    <w:p w14:paraId="307F0164" w14:textId="45437776" w:rsidR="003A2D73" w:rsidRPr="00C31E24" w:rsidDel="003A2D73" w:rsidRDefault="003A2D73" w:rsidP="003A2D73">
      <w:pPr>
        <w:pStyle w:val="TH"/>
        <w:rPr>
          <w:del w:id="1061" w:author="MCC160" w:date="2022-04-22T16:16:00Z"/>
        </w:rPr>
      </w:pPr>
      <w:del w:id="1062" w:author="MCC160" w:date="2022-04-22T16:16:00Z">
        <w:r w:rsidRPr="00C31E24" w:rsidDel="003A2D73">
          <w:delText>Table 6.1.4.2.3.3-20: MCVideo-Info in SIP MESSAGE (Table 6.1.4.2.3.3-19)</w:delText>
        </w:r>
      </w:del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3A2D73" w:rsidRPr="00C31E24" w:rsidDel="003A2D73" w14:paraId="2A2CC408" w14:textId="40060327" w:rsidTr="00C201EF">
        <w:trPr>
          <w:jc w:val="center"/>
          <w:del w:id="1063" w:author="MCC160" w:date="2022-04-22T16:16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2442" w14:textId="79B56C3B" w:rsidR="003A2D73" w:rsidRPr="00C31E24" w:rsidDel="003A2D73" w:rsidRDefault="003A2D73" w:rsidP="00C201EF">
            <w:pPr>
              <w:pStyle w:val="TAL"/>
              <w:spacing w:line="256" w:lineRule="auto"/>
              <w:rPr>
                <w:del w:id="1064" w:author="MCC160" w:date="2022-04-22T16:16:00Z"/>
              </w:rPr>
            </w:pPr>
            <w:del w:id="1065" w:author="MCC160" w:date="2022-04-22T16:16:00Z">
              <w:r w:rsidRPr="00C31E24" w:rsidDel="003A2D73">
                <w:delText>Derivation Path: TS 36.579-1 [2], Table 5.5.3.2.1-2</w:delText>
              </w:r>
            </w:del>
          </w:p>
        </w:tc>
      </w:tr>
      <w:tr w:rsidR="003A2D73" w:rsidRPr="00C31E24" w:rsidDel="003A2D73" w14:paraId="4B58393C" w14:textId="48035A52" w:rsidTr="00C201EF">
        <w:trPr>
          <w:jc w:val="center"/>
          <w:del w:id="1066" w:author="MCC160" w:date="2022-04-22T16:1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92866" w14:textId="28362EC8" w:rsidR="003A2D73" w:rsidRPr="00C31E24" w:rsidDel="003A2D73" w:rsidRDefault="003A2D73" w:rsidP="00C201EF">
            <w:pPr>
              <w:pStyle w:val="TAH"/>
              <w:spacing w:line="256" w:lineRule="auto"/>
              <w:rPr>
                <w:del w:id="1067" w:author="MCC160" w:date="2022-04-22T16:16:00Z"/>
              </w:rPr>
            </w:pPr>
            <w:del w:id="1068" w:author="MCC160" w:date="2022-04-22T16:16:00Z">
              <w:r w:rsidRPr="00C31E24" w:rsidDel="003A2D73">
                <w:delText>Information Element</w:delText>
              </w:r>
            </w:del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7B16" w14:textId="362426CC" w:rsidR="003A2D73" w:rsidRPr="00C31E24" w:rsidDel="003A2D73" w:rsidRDefault="003A2D73" w:rsidP="00C201EF">
            <w:pPr>
              <w:pStyle w:val="TAH"/>
              <w:spacing w:line="256" w:lineRule="auto"/>
              <w:rPr>
                <w:del w:id="1069" w:author="MCC160" w:date="2022-04-22T16:16:00Z"/>
              </w:rPr>
            </w:pPr>
            <w:del w:id="1070" w:author="MCC160" w:date="2022-04-22T16:16:00Z">
              <w:r w:rsidRPr="00C31E24" w:rsidDel="003A2D73">
                <w:delText>Value/remark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F760" w14:textId="769F8416" w:rsidR="003A2D73" w:rsidRPr="00C31E24" w:rsidDel="003A2D73" w:rsidRDefault="003A2D73" w:rsidP="00C201EF">
            <w:pPr>
              <w:pStyle w:val="TAH"/>
              <w:spacing w:line="256" w:lineRule="auto"/>
              <w:rPr>
                <w:del w:id="1071" w:author="MCC160" w:date="2022-04-22T16:16:00Z"/>
              </w:rPr>
            </w:pPr>
            <w:del w:id="1072" w:author="MCC160" w:date="2022-04-22T16:16:00Z">
              <w:r w:rsidRPr="00C31E24" w:rsidDel="003A2D73">
                <w:delText>Comment</w:delText>
              </w:r>
            </w:del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E56F" w14:textId="3E53D76A" w:rsidR="003A2D73" w:rsidRPr="00C31E24" w:rsidDel="003A2D73" w:rsidRDefault="003A2D73" w:rsidP="00C201EF">
            <w:pPr>
              <w:pStyle w:val="TAH"/>
              <w:spacing w:line="256" w:lineRule="auto"/>
              <w:rPr>
                <w:del w:id="1073" w:author="MCC160" w:date="2022-04-22T16:16:00Z"/>
              </w:rPr>
            </w:pPr>
            <w:del w:id="1074" w:author="MCC160" w:date="2022-04-22T16:16:00Z">
              <w:r w:rsidRPr="00C31E24" w:rsidDel="003A2D73">
                <w:delText>Reference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7D98B4" w14:textId="738ECAB4" w:rsidR="003A2D73" w:rsidRPr="00C31E24" w:rsidDel="003A2D73" w:rsidRDefault="003A2D73" w:rsidP="00C201EF">
            <w:pPr>
              <w:pStyle w:val="TAH"/>
              <w:spacing w:line="256" w:lineRule="auto"/>
              <w:rPr>
                <w:del w:id="1075" w:author="MCC160" w:date="2022-04-22T16:16:00Z"/>
              </w:rPr>
            </w:pPr>
            <w:del w:id="1076" w:author="MCC160" w:date="2022-04-22T16:16:00Z">
              <w:r w:rsidRPr="00C31E24" w:rsidDel="003A2D73">
                <w:delText>Condition</w:delText>
              </w:r>
            </w:del>
          </w:p>
        </w:tc>
      </w:tr>
      <w:tr w:rsidR="003A2D73" w:rsidRPr="00C31E24" w:rsidDel="003A2D73" w14:paraId="69D38AEA" w14:textId="69999D7D" w:rsidTr="00C201EF">
        <w:trPr>
          <w:jc w:val="center"/>
          <w:del w:id="1077" w:author="MCC160" w:date="2022-04-22T16:1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98C7" w14:textId="56D766D1" w:rsidR="003A2D73" w:rsidRPr="00C31E24" w:rsidDel="003A2D73" w:rsidRDefault="003A2D73" w:rsidP="00C201EF">
            <w:pPr>
              <w:pStyle w:val="TAL"/>
              <w:spacing w:line="256" w:lineRule="auto"/>
              <w:rPr>
                <w:del w:id="1078" w:author="MCC160" w:date="2022-04-22T16:16:00Z"/>
              </w:rPr>
            </w:pPr>
            <w:del w:id="1079" w:author="MCC160" w:date="2022-04-22T16:16:00Z">
              <w:r w:rsidRPr="00C31E24" w:rsidDel="003A2D73">
                <w:delText>mcvideoinfo</w:delText>
              </w:r>
            </w:del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C5F1" w14:textId="209045E8" w:rsidR="003A2D73" w:rsidRPr="00C31E24" w:rsidDel="003A2D73" w:rsidRDefault="003A2D73" w:rsidP="00C201EF">
            <w:pPr>
              <w:pStyle w:val="TAL"/>
              <w:spacing w:line="256" w:lineRule="auto"/>
              <w:rPr>
                <w:del w:id="1080" w:author="MCC160" w:date="2022-04-22T16:16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5224" w14:textId="59D690EC" w:rsidR="003A2D73" w:rsidRPr="00C31E24" w:rsidDel="003A2D73" w:rsidRDefault="003A2D73" w:rsidP="00C201EF">
            <w:pPr>
              <w:pStyle w:val="TAL"/>
              <w:spacing w:line="256" w:lineRule="auto"/>
              <w:rPr>
                <w:del w:id="1081" w:author="MCC160" w:date="2022-04-22T16:1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13A3" w14:textId="17829E0E" w:rsidR="003A2D73" w:rsidRPr="00C31E24" w:rsidDel="003A2D73" w:rsidRDefault="003A2D73" w:rsidP="00C201EF">
            <w:pPr>
              <w:pStyle w:val="TAL"/>
              <w:spacing w:line="256" w:lineRule="auto"/>
              <w:rPr>
                <w:del w:id="1082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D15A1" w14:textId="08F63D48" w:rsidR="003A2D73" w:rsidRPr="00C31E24" w:rsidDel="003A2D73" w:rsidRDefault="003A2D73" w:rsidP="00C201EF">
            <w:pPr>
              <w:pStyle w:val="TAL"/>
              <w:spacing w:line="256" w:lineRule="auto"/>
              <w:rPr>
                <w:del w:id="1083" w:author="MCC160" w:date="2022-04-22T16:16:00Z"/>
              </w:rPr>
            </w:pPr>
          </w:p>
        </w:tc>
      </w:tr>
      <w:tr w:rsidR="003A2D73" w:rsidRPr="00C31E24" w:rsidDel="003A2D73" w14:paraId="4E2DB21A" w14:textId="6B7E6E13" w:rsidTr="00C201EF">
        <w:trPr>
          <w:jc w:val="center"/>
          <w:del w:id="1084" w:author="MCC160" w:date="2022-04-22T16:1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53382" w14:textId="1ECD8569" w:rsidR="003A2D73" w:rsidRPr="00C31E24" w:rsidDel="003A2D73" w:rsidRDefault="003A2D73" w:rsidP="00C201EF">
            <w:pPr>
              <w:pStyle w:val="TAL"/>
              <w:spacing w:line="256" w:lineRule="auto"/>
              <w:rPr>
                <w:del w:id="1085" w:author="MCC160" w:date="2022-04-22T16:16:00Z"/>
              </w:rPr>
            </w:pPr>
            <w:del w:id="1086" w:author="MCC160" w:date="2022-04-22T16:16:00Z">
              <w:r w:rsidRPr="00C31E24" w:rsidDel="003A2D73">
                <w:delText xml:space="preserve">  mcvideo-Params</w:delText>
              </w:r>
            </w:del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EFC5" w14:textId="4D83D407" w:rsidR="003A2D73" w:rsidRPr="00C31E24" w:rsidDel="003A2D73" w:rsidRDefault="003A2D73" w:rsidP="00C201EF">
            <w:pPr>
              <w:pStyle w:val="TAL"/>
              <w:spacing w:line="256" w:lineRule="auto"/>
              <w:rPr>
                <w:del w:id="1087" w:author="MCC160" w:date="2022-04-22T16:16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47FC" w14:textId="5569E3F0" w:rsidR="003A2D73" w:rsidRPr="00C31E24" w:rsidDel="003A2D73" w:rsidRDefault="003A2D73" w:rsidP="00C201EF">
            <w:pPr>
              <w:pStyle w:val="TAL"/>
              <w:spacing w:line="256" w:lineRule="auto"/>
              <w:rPr>
                <w:del w:id="1088" w:author="MCC160" w:date="2022-04-22T16:1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6C34" w14:textId="5A5A4E65" w:rsidR="003A2D73" w:rsidRPr="00C31E24" w:rsidDel="003A2D73" w:rsidRDefault="003A2D73" w:rsidP="00C201EF">
            <w:pPr>
              <w:pStyle w:val="TAL"/>
              <w:spacing w:line="256" w:lineRule="auto"/>
              <w:rPr>
                <w:del w:id="1089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090B" w14:textId="557E5B39" w:rsidR="003A2D73" w:rsidRPr="00C31E24" w:rsidDel="003A2D73" w:rsidRDefault="003A2D73" w:rsidP="00C201EF">
            <w:pPr>
              <w:pStyle w:val="TAL"/>
              <w:spacing w:line="256" w:lineRule="auto"/>
              <w:rPr>
                <w:del w:id="1090" w:author="MCC160" w:date="2022-04-22T16:16:00Z"/>
              </w:rPr>
            </w:pPr>
          </w:p>
        </w:tc>
      </w:tr>
      <w:tr w:rsidR="003A2D73" w:rsidRPr="00C31E24" w:rsidDel="003A2D73" w14:paraId="17237A88" w14:textId="4A86A6C7" w:rsidTr="00C201EF">
        <w:trPr>
          <w:jc w:val="center"/>
          <w:del w:id="1091" w:author="MCC160" w:date="2022-04-22T16:1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77BF" w14:textId="16CB6FDB" w:rsidR="003A2D73" w:rsidRPr="00C31E24" w:rsidDel="003A2D73" w:rsidRDefault="003A2D73" w:rsidP="00C201EF">
            <w:pPr>
              <w:pStyle w:val="TAL"/>
              <w:spacing w:line="256" w:lineRule="auto"/>
              <w:rPr>
                <w:del w:id="1092" w:author="MCC160" w:date="2022-04-22T16:16:00Z"/>
              </w:rPr>
            </w:pPr>
            <w:del w:id="1093" w:author="MCC160" w:date="2022-04-22T16:16:00Z">
              <w:r w:rsidRPr="00C31E24" w:rsidDel="003A2D73">
                <w:delText xml:space="preserve">    anyExt</w:delText>
              </w:r>
            </w:del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AE3B" w14:textId="158EDE7B" w:rsidR="003A2D73" w:rsidRPr="00C31E24" w:rsidDel="003A2D73" w:rsidRDefault="003A2D73" w:rsidP="00C201EF">
            <w:pPr>
              <w:pStyle w:val="TAL"/>
              <w:spacing w:line="256" w:lineRule="auto"/>
              <w:rPr>
                <w:del w:id="1094" w:author="MCC160" w:date="2022-04-22T16:16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F117" w14:textId="24F9D7D2" w:rsidR="003A2D73" w:rsidRPr="00C31E24" w:rsidDel="003A2D73" w:rsidRDefault="003A2D73" w:rsidP="00C201EF">
            <w:pPr>
              <w:pStyle w:val="TAL"/>
              <w:spacing w:line="256" w:lineRule="auto"/>
              <w:rPr>
                <w:del w:id="1095" w:author="MCC160" w:date="2022-04-22T16:1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C928" w14:textId="1FD9638A" w:rsidR="003A2D73" w:rsidRPr="00C31E24" w:rsidDel="003A2D73" w:rsidRDefault="003A2D73" w:rsidP="00C201EF">
            <w:pPr>
              <w:pStyle w:val="TAL"/>
              <w:spacing w:line="256" w:lineRule="auto"/>
              <w:rPr>
                <w:del w:id="1096" w:author="MCC160" w:date="2022-04-22T16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0083" w14:textId="71CC6D36" w:rsidR="003A2D73" w:rsidRPr="00C31E24" w:rsidDel="003A2D73" w:rsidRDefault="003A2D73" w:rsidP="00C201EF">
            <w:pPr>
              <w:pStyle w:val="TAL"/>
              <w:spacing w:line="256" w:lineRule="auto"/>
              <w:rPr>
                <w:del w:id="1097" w:author="MCC160" w:date="2022-04-22T16:16:00Z"/>
              </w:rPr>
            </w:pPr>
          </w:p>
        </w:tc>
      </w:tr>
      <w:tr w:rsidR="003A2D73" w:rsidRPr="00C31E24" w:rsidDel="003A2D73" w14:paraId="45C07449" w14:textId="058E7067" w:rsidTr="00C201EF">
        <w:trPr>
          <w:jc w:val="center"/>
          <w:del w:id="1098" w:author="MCC160" w:date="2022-04-22T16:1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7E2F" w14:textId="17F5DE48" w:rsidR="003A2D73" w:rsidRPr="00C31E24" w:rsidDel="003A2D73" w:rsidRDefault="003A2D73" w:rsidP="00C201EF">
            <w:pPr>
              <w:pStyle w:val="TAL"/>
              <w:spacing w:line="256" w:lineRule="auto"/>
              <w:rPr>
                <w:del w:id="1099" w:author="MCC160" w:date="2022-04-22T16:16:00Z"/>
              </w:rPr>
            </w:pPr>
            <w:del w:id="1100" w:author="MCC160" w:date="2022-04-22T16:16:00Z">
              <w:r w:rsidRPr="00C31E24" w:rsidDel="003A2D73">
                <w:delText xml:space="preserve">      mcvideo-request-uri</w:delText>
              </w:r>
            </w:del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B58E" w14:textId="67CABCE6" w:rsidR="003A2D73" w:rsidRPr="00C31E24" w:rsidDel="003A2D73" w:rsidRDefault="003A2D73" w:rsidP="00C201EF">
            <w:pPr>
              <w:pStyle w:val="TAL"/>
              <w:spacing w:line="256" w:lineRule="auto"/>
              <w:rPr>
                <w:del w:id="1101" w:author="MCC160" w:date="2022-04-22T16:16:00Z"/>
              </w:rPr>
            </w:pPr>
            <w:del w:id="1102" w:author="MCC160" w:date="2022-04-22T16:16:00Z">
              <w:r w:rsidRPr="00C31E24" w:rsidDel="003A2D73">
                <w:delText>px_MCVideo_Group_A_ID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D251" w14:textId="436DB917" w:rsidR="003A2D73" w:rsidRPr="00C31E24" w:rsidDel="003A2D73" w:rsidRDefault="003A2D73" w:rsidP="00C201EF">
            <w:pPr>
              <w:pStyle w:val="TAL"/>
              <w:spacing w:line="256" w:lineRule="auto"/>
              <w:rPr>
                <w:del w:id="1103" w:author="MCC160" w:date="2022-04-22T16:16:00Z"/>
              </w:rPr>
            </w:pPr>
            <w:del w:id="1104" w:author="MCC160" w:date="2022-04-22T16:16:00Z">
              <w:r w:rsidRPr="00C31E24" w:rsidDel="003A2D73">
                <w:delText>The MCVideo group identity to be selected by the targeted MCVideo user</w:delText>
              </w:r>
            </w:del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3D12" w14:textId="56B8192D" w:rsidR="003A2D73" w:rsidRPr="00C31E24" w:rsidDel="003A2D73" w:rsidRDefault="003A2D73" w:rsidP="00C201EF">
            <w:pPr>
              <w:pStyle w:val="TAL"/>
              <w:spacing w:line="256" w:lineRule="auto"/>
              <w:rPr>
                <w:del w:id="1105" w:author="MCC160" w:date="2022-04-22T16:16:00Z"/>
              </w:rPr>
            </w:pPr>
            <w:del w:id="1106" w:author="MCC160" w:date="2022-04-22T16:16:00Z">
              <w:r w:rsidRPr="00C31E24" w:rsidDel="003A2D73">
                <w:delText>TS 24.281 [26] clause 9.2.4.2.2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DEF7" w14:textId="6FAAC683" w:rsidR="003A2D73" w:rsidRPr="00C31E24" w:rsidDel="003A2D73" w:rsidRDefault="003A2D73" w:rsidP="00C201EF">
            <w:pPr>
              <w:pStyle w:val="TAL"/>
              <w:spacing w:line="256" w:lineRule="auto"/>
              <w:rPr>
                <w:del w:id="1107" w:author="MCC160" w:date="2022-04-22T16:16:00Z"/>
              </w:rPr>
            </w:pPr>
          </w:p>
        </w:tc>
      </w:tr>
      <w:tr w:rsidR="003A2D73" w:rsidRPr="00C31E24" w:rsidDel="003A2D73" w14:paraId="43485E6E" w14:textId="6EE13B61" w:rsidTr="00C201EF">
        <w:trPr>
          <w:jc w:val="center"/>
          <w:del w:id="1108" w:author="MCC160" w:date="2022-04-22T16:1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9E419" w14:textId="35220213" w:rsidR="003A2D73" w:rsidRPr="00C31E24" w:rsidDel="003A2D73" w:rsidRDefault="003A2D73" w:rsidP="00C201EF">
            <w:pPr>
              <w:pStyle w:val="TAL"/>
              <w:spacing w:line="256" w:lineRule="auto"/>
              <w:rPr>
                <w:del w:id="1109" w:author="MCC160" w:date="2022-04-22T16:16:00Z"/>
              </w:rPr>
            </w:pPr>
            <w:del w:id="1110" w:author="MCC160" w:date="2022-04-22T16:16:00Z">
              <w:r w:rsidRPr="00C31E24" w:rsidDel="003A2D73">
                <w:delText xml:space="preserve">      response-type</w:delText>
              </w:r>
            </w:del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42CF" w14:textId="1331E0D2" w:rsidR="003A2D73" w:rsidRPr="00C31E24" w:rsidDel="003A2D73" w:rsidRDefault="003A2D73" w:rsidP="00C201EF">
            <w:pPr>
              <w:pStyle w:val="TAL"/>
              <w:spacing w:line="256" w:lineRule="auto"/>
              <w:rPr>
                <w:del w:id="1111" w:author="MCC160" w:date="2022-04-22T16:16:00Z"/>
              </w:rPr>
            </w:pPr>
            <w:del w:id="1112" w:author="MCC160" w:date="2022-04-22T16:16:00Z">
              <w:r w:rsidRPr="00C31E24" w:rsidDel="003A2D73">
                <w:delText>"group-selection-change-response"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F417" w14:textId="7B8AA623" w:rsidR="003A2D73" w:rsidRPr="00C31E24" w:rsidDel="003A2D73" w:rsidRDefault="003A2D73" w:rsidP="00C201EF">
            <w:pPr>
              <w:pStyle w:val="TAL"/>
              <w:spacing w:line="256" w:lineRule="auto"/>
              <w:rPr>
                <w:del w:id="1113" w:author="MCC160" w:date="2022-04-22T16:1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EE9F" w14:textId="5AD9976D" w:rsidR="003A2D73" w:rsidRPr="00C31E24" w:rsidDel="003A2D73" w:rsidRDefault="003A2D73" w:rsidP="00C201EF">
            <w:pPr>
              <w:pStyle w:val="TAL"/>
              <w:spacing w:line="256" w:lineRule="auto"/>
              <w:rPr>
                <w:del w:id="1114" w:author="MCC160" w:date="2022-04-22T16:16:00Z"/>
              </w:rPr>
            </w:pPr>
            <w:del w:id="1115" w:author="MCC160" w:date="2022-04-22T16:16:00Z">
              <w:r w:rsidRPr="00C31E24" w:rsidDel="003A2D73">
                <w:delText>TS 24.281 [26] clause 9.2.4.2.2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228E" w14:textId="68931D8B" w:rsidR="003A2D73" w:rsidRPr="00C31E24" w:rsidDel="003A2D73" w:rsidRDefault="003A2D73" w:rsidP="00C201EF">
            <w:pPr>
              <w:pStyle w:val="TAL"/>
              <w:spacing w:line="256" w:lineRule="auto"/>
              <w:rPr>
                <w:del w:id="1116" w:author="MCC160" w:date="2022-04-22T16:16:00Z"/>
              </w:rPr>
            </w:pPr>
          </w:p>
        </w:tc>
      </w:tr>
      <w:tr w:rsidR="003A2D73" w:rsidRPr="00C31E24" w:rsidDel="003A2D73" w14:paraId="0D722A1E" w14:textId="386E6571" w:rsidTr="00C201EF">
        <w:trPr>
          <w:jc w:val="center"/>
          <w:del w:id="1117" w:author="MCC160" w:date="2022-04-22T16:1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6851" w14:textId="6487D37E" w:rsidR="003A2D73" w:rsidRPr="00C31E24" w:rsidDel="003A2D73" w:rsidRDefault="003A2D73" w:rsidP="00C201EF">
            <w:pPr>
              <w:pStyle w:val="TAL"/>
              <w:spacing w:line="256" w:lineRule="auto"/>
              <w:rPr>
                <w:del w:id="1118" w:author="MCC160" w:date="2022-04-22T16:16:00Z"/>
              </w:rPr>
            </w:pPr>
            <w:del w:id="1119" w:author="MCC160" w:date="2022-04-22T16:16:00Z">
              <w:r w:rsidRPr="00C31E24" w:rsidDel="003A2D73">
                <w:delText xml:space="preserve">      selected-group-change-outcome</w:delText>
              </w:r>
            </w:del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DAC5" w14:textId="4F2383D5" w:rsidR="003A2D73" w:rsidRPr="00C31E24" w:rsidDel="003A2D73" w:rsidRDefault="003A2D73" w:rsidP="00C201EF">
            <w:pPr>
              <w:pStyle w:val="TAL"/>
              <w:spacing w:line="256" w:lineRule="auto"/>
              <w:rPr>
                <w:del w:id="1120" w:author="MCC160" w:date="2022-04-22T16:16:00Z"/>
              </w:rPr>
            </w:pPr>
            <w:del w:id="1121" w:author="MCC160" w:date="2022-04-22T16:16:00Z">
              <w:r w:rsidRPr="00C31E24" w:rsidDel="003A2D73">
                <w:delText>"success"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8E43" w14:textId="20857492" w:rsidR="003A2D73" w:rsidRPr="00C31E24" w:rsidDel="003A2D73" w:rsidRDefault="003A2D73" w:rsidP="00C201EF">
            <w:pPr>
              <w:pStyle w:val="TAL"/>
              <w:spacing w:line="256" w:lineRule="auto"/>
              <w:rPr>
                <w:del w:id="1122" w:author="MCC160" w:date="2022-04-22T16:1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459E3" w14:textId="7ADD9A97" w:rsidR="003A2D73" w:rsidRPr="00C31E24" w:rsidDel="003A2D73" w:rsidRDefault="003A2D73" w:rsidP="00C201EF">
            <w:pPr>
              <w:pStyle w:val="TAL"/>
              <w:spacing w:line="256" w:lineRule="auto"/>
              <w:rPr>
                <w:del w:id="1123" w:author="MCC160" w:date="2022-04-22T16:16:00Z"/>
              </w:rPr>
            </w:pPr>
            <w:del w:id="1124" w:author="MCC160" w:date="2022-04-22T16:16:00Z">
              <w:r w:rsidRPr="00C31E24" w:rsidDel="003A2D73">
                <w:delText>TS 24.281 [26] clause 9.2.4.2.2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2020" w14:textId="22808B58" w:rsidR="003A2D73" w:rsidRPr="00C31E24" w:rsidDel="003A2D73" w:rsidRDefault="003A2D73" w:rsidP="00C201EF">
            <w:pPr>
              <w:pStyle w:val="TAL"/>
              <w:spacing w:line="256" w:lineRule="auto"/>
              <w:rPr>
                <w:del w:id="1125" w:author="MCC160" w:date="2022-04-22T16:16:00Z"/>
              </w:rPr>
            </w:pPr>
          </w:p>
        </w:tc>
      </w:tr>
    </w:tbl>
    <w:p w14:paraId="6FC6871B" w14:textId="7E367BE9" w:rsidR="003A2D73" w:rsidRPr="00C31E24" w:rsidDel="003A2D73" w:rsidRDefault="003A2D73" w:rsidP="003A2D73">
      <w:pPr>
        <w:rPr>
          <w:del w:id="1126" w:author="MCC160" w:date="2022-04-22T16:16:00Z"/>
        </w:rPr>
      </w:pPr>
    </w:p>
    <w:p w14:paraId="2E3A03B8" w14:textId="2D20C004" w:rsidR="003A2D73" w:rsidRPr="00C31E24" w:rsidDel="003A2D73" w:rsidRDefault="003A2D73" w:rsidP="003A2D73">
      <w:pPr>
        <w:pStyle w:val="TH"/>
        <w:rPr>
          <w:del w:id="1127" w:author="MCC160" w:date="2022-04-22T16:16:00Z"/>
        </w:rPr>
      </w:pPr>
      <w:del w:id="1128" w:author="MCC160" w:date="2022-04-22T16:16:00Z">
        <w:r w:rsidRPr="00C31E24" w:rsidDel="003A2D73">
          <w:delText>Table 6.1.4.2.3.3-21: Resource-lists in SIP MESSAGE (Table 6.1.4.2.3.3-19)</w:delText>
        </w:r>
      </w:del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3A2D73" w:rsidRPr="00C31E24" w:rsidDel="003A2D73" w14:paraId="52D8C251" w14:textId="1A5B9BC3" w:rsidTr="00C201EF">
        <w:trPr>
          <w:jc w:val="center"/>
          <w:del w:id="1129" w:author="MCC160" w:date="2022-04-22T16:16:00Z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D711B" w14:textId="4595AEB1" w:rsidR="003A2D73" w:rsidRPr="00C31E24" w:rsidDel="003A2D73" w:rsidRDefault="003A2D73" w:rsidP="00C201EF">
            <w:pPr>
              <w:pStyle w:val="TAL"/>
              <w:spacing w:line="256" w:lineRule="auto"/>
              <w:rPr>
                <w:del w:id="1130" w:author="MCC160" w:date="2022-04-22T16:16:00Z"/>
              </w:rPr>
            </w:pPr>
            <w:del w:id="1131" w:author="MCC160" w:date="2022-04-22T16:16:00Z">
              <w:r w:rsidRPr="00C31E24" w:rsidDel="003A2D73">
                <w:delText>Derivation Path: TS 36.579-1 [2], Table 5.5.3.3.1-2, condition PRIVATE-CALL</w:delText>
              </w:r>
            </w:del>
          </w:p>
        </w:tc>
      </w:tr>
    </w:tbl>
    <w:p w14:paraId="60A38F64" w14:textId="47734B0D" w:rsidR="003A2D73" w:rsidRPr="00C31E24" w:rsidDel="003A2D73" w:rsidRDefault="003A2D73" w:rsidP="003A2D73">
      <w:pPr>
        <w:rPr>
          <w:del w:id="1132" w:author="MCC160" w:date="2022-04-22T16:16:00Z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F4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2D73"/>
    <w:rsid w:val="003E1A36"/>
    <w:rsid w:val="00410371"/>
    <w:rsid w:val="004242F1"/>
    <w:rsid w:val="00475518"/>
    <w:rsid w:val="00484658"/>
    <w:rsid w:val="004B75B7"/>
    <w:rsid w:val="005120B8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576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46C6"/>
    <w:rsid w:val="00A246B6"/>
    <w:rsid w:val="00A47E70"/>
    <w:rsid w:val="00A50CF0"/>
    <w:rsid w:val="00A7671C"/>
    <w:rsid w:val="00AA2CBC"/>
    <w:rsid w:val="00AC5820"/>
    <w:rsid w:val="00AD1CD8"/>
    <w:rsid w:val="00AF5F53"/>
    <w:rsid w:val="00B258BB"/>
    <w:rsid w:val="00B67B97"/>
    <w:rsid w:val="00B968C8"/>
    <w:rsid w:val="00BA3EC5"/>
    <w:rsid w:val="00BA51D9"/>
    <w:rsid w:val="00BB5DFC"/>
    <w:rsid w:val="00BD279D"/>
    <w:rsid w:val="00BD6BB8"/>
    <w:rsid w:val="00C24B6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06FD"/>
    <w:rsid w:val="00DE34CF"/>
    <w:rsid w:val="00DF3898"/>
    <w:rsid w:val="00E13F3D"/>
    <w:rsid w:val="00E34898"/>
    <w:rsid w:val="00EB09B7"/>
    <w:rsid w:val="00EE7D7C"/>
    <w:rsid w:val="00EF680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Heading4"/>
    <w:rsid w:val="003A2D73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3A2D73"/>
    <w:rPr>
      <w:rFonts w:ascii="Arial" w:hAnsi="Arial"/>
      <w:lang w:val="en-GB" w:eastAsia="en-US"/>
    </w:rPr>
  </w:style>
  <w:style w:type="character" w:customStyle="1" w:styleId="NOChar2">
    <w:name w:val="NO Char2"/>
    <w:link w:val="NO"/>
    <w:locked/>
    <w:rsid w:val="003A2D7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A2D7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A2D7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3A2D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2D73"/>
    <w:rPr>
      <w:rFonts w:ascii="Arial" w:hAnsi="Arial"/>
      <w:b/>
      <w:sz w:val="18"/>
      <w:lang w:val="en-GB" w:eastAsia="en-US"/>
    </w:rPr>
  </w:style>
  <w:style w:type="character" w:customStyle="1" w:styleId="B1Char2">
    <w:name w:val="B1 Char2"/>
    <w:link w:val="B1"/>
    <w:rsid w:val="003A2D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2D7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A2D7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A2D7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A2D7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A2D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3682</Words>
  <Characters>20994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5</cp:revision>
  <cp:lastPrinted>1899-12-31T23:00:00Z</cp:lastPrinted>
  <dcterms:created xsi:type="dcterms:W3CDTF">2022-04-22T14:11:00Z</dcterms:created>
  <dcterms:modified xsi:type="dcterms:W3CDTF">2022-04-22T14:30:00Z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