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461"/>
        <w:tblW w:w="100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A07BF7" w14:paraId="77208824" w14:textId="77777777" w:rsidTr="00A07BF7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A07BF7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206C1038">
                  <wp:extent cx="386926" cy="491490"/>
                  <wp:effectExtent l="0" t="0" r="0" b="381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386926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A07BF7" w:rsidRDefault="00C34D1F" w:rsidP="00A07BF7">
            <w:pPr>
              <w:rPr>
                <w:i/>
                <w:iCs/>
                <w:sz w:val="20"/>
              </w:rPr>
            </w:pPr>
            <w:r w:rsidRPr="00A07BF7">
              <w:rPr>
                <w:i/>
                <w:iCs/>
                <w:sz w:val="20"/>
              </w:rPr>
              <w:t>INTERNATIONAL TELECOMMUNICATION UNION</w:t>
            </w:r>
          </w:p>
          <w:p w14:paraId="2A5BFD44" w14:textId="77777777" w:rsidR="00C34D1F" w:rsidRPr="00A07BF7" w:rsidRDefault="00C34D1F" w:rsidP="00A07BF7">
            <w:pPr>
              <w:rPr>
                <w:i/>
                <w:iCs/>
                <w:sz w:val="20"/>
              </w:rPr>
            </w:pPr>
            <w:r w:rsidRPr="00A07BF7">
              <w:rPr>
                <w:i/>
                <w:iCs/>
                <w:sz w:val="20"/>
              </w:rPr>
              <w:t>TELECOMMUNICATION</w:t>
            </w:r>
            <w:r w:rsidRPr="00A07BF7">
              <w:rPr>
                <w:i/>
                <w:iCs/>
                <w:sz w:val="20"/>
              </w:rPr>
              <w:br/>
              <w:t>STANDARDIZATION SECTOR</w:t>
            </w:r>
          </w:p>
          <w:p w14:paraId="260FE1A3" w14:textId="77777777" w:rsidR="00C34D1F" w:rsidRPr="00A07BF7" w:rsidRDefault="00C34D1F" w:rsidP="00A07BF7">
            <w:pPr>
              <w:rPr>
                <w:i/>
                <w:iCs/>
                <w:sz w:val="20"/>
              </w:rPr>
            </w:pPr>
            <w:r w:rsidRPr="00A07BF7">
              <w:rPr>
                <w:i/>
                <w:iCs/>
                <w:sz w:val="20"/>
              </w:rPr>
              <w:t xml:space="preserve">STUDY PERIOD </w:t>
            </w:r>
            <w:bookmarkStart w:id="2" w:name="dstudyperiod"/>
            <w:r w:rsidRPr="00A07BF7">
              <w:rPr>
                <w:i/>
                <w:iCs/>
                <w:sz w:val="20"/>
              </w:rPr>
              <w:t>2017-2020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6BD3DC0B" w:rsidR="00C34D1F" w:rsidRPr="00A07BF7" w:rsidRDefault="00C9586A" w:rsidP="00A07BF7">
            <w:pPr>
              <w:pStyle w:val="Docnumber"/>
              <w:rPr>
                <w:b w:val="0"/>
                <w:bCs w:val="0"/>
                <w:i/>
                <w:iCs/>
                <w:sz w:val="20"/>
              </w:rPr>
            </w:pPr>
            <w:r w:rsidRPr="00A07BF7">
              <w:rPr>
                <w:b w:val="0"/>
                <w:bCs w:val="0"/>
                <w:i/>
                <w:iCs/>
                <w:sz w:val="20"/>
              </w:rPr>
              <w:t>JCA-IMT2020</w:t>
            </w:r>
            <w:r w:rsidR="008269EB" w:rsidRPr="00A07BF7">
              <w:rPr>
                <w:b w:val="0"/>
                <w:bCs w:val="0"/>
                <w:i/>
                <w:iCs/>
                <w:sz w:val="20"/>
              </w:rPr>
              <w:t>-</w:t>
            </w:r>
            <w:r w:rsidR="00657196" w:rsidRPr="00A07BF7">
              <w:rPr>
                <w:b w:val="0"/>
                <w:bCs w:val="0"/>
                <w:i/>
                <w:iCs/>
                <w:sz w:val="20"/>
                <w:lang w:val="en-US"/>
              </w:rPr>
              <w:t>LS</w:t>
            </w:r>
            <w:r w:rsidR="005E2C8E" w:rsidRPr="00A07BF7">
              <w:rPr>
                <w:b w:val="0"/>
                <w:bCs w:val="0"/>
                <w:i/>
                <w:iCs/>
                <w:sz w:val="20"/>
                <w:lang w:val="en-US"/>
              </w:rPr>
              <w:t>10</w:t>
            </w:r>
          </w:p>
        </w:tc>
      </w:tr>
      <w:tr w:rsidR="00C34D1F" w:rsidRPr="00A07BF7" w14:paraId="2A60C5CC" w14:textId="77777777" w:rsidTr="00A07BF7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A07BF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A07BF7" w:rsidRDefault="00C34D1F" w:rsidP="00A07BF7">
            <w:pPr>
              <w:rPr>
                <w:i/>
                <w:iCs/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A07BF7" w:rsidRDefault="00C9586A" w:rsidP="00A07BF7">
            <w:pPr>
              <w:pStyle w:val="Docnumber"/>
              <w:rPr>
                <w:b w:val="0"/>
                <w:bCs w:val="0"/>
                <w:i/>
                <w:iCs/>
                <w:smallCaps/>
                <w:sz w:val="20"/>
              </w:rPr>
            </w:pPr>
            <w:r w:rsidRPr="00A07BF7">
              <w:rPr>
                <w:b w:val="0"/>
                <w:bCs w:val="0"/>
                <w:i/>
                <w:iCs/>
                <w:sz w:val="20"/>
              </w:rPr>
              <w:t>JCA-IMT2020</w:t>
            </w:r>
          </w:p>
        </w:tc>
      </w:tr>
      <w:bookmarkEnd w:id="3"/>
      <w:tr w:rsidR="00C34D1F" w:rsidRPr="00A07BF7" w14:paraId="7707C788" w14:textId="77777777" w:rsidTr="00A07BF7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A07BF7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A07BF7" w:rsidRDefault="00C34D1F" w:rsidP="00A07BF7">
            <w:pPr>
              <w:rPr>
                <w:i/>
                <w:iCs/>
                <w:sz w:val="20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A07BF7" w:rsidRDefault="00C34D1F" w:rsidP="00A07BF7">
            <w:pPr>
              <w:jc w:val="right"/>
              <w:rPr>
                <w:i/>
                <w:iCs/>
                <w:sz w:val="20"/>
              </w:rPr>
            </w:pPr>
            <w:r w:rsidRPr="00A07BF7">
              <w:rPr>
                <w:i/>
                <w:iCs/>
                <w:sz w:val="20"/>
              </w:rPr>
              <w:t>Original: English</w:t>
            </w:r>
          </w:p>
        </w:tc>
      </w:tr>
      <w:tr w:rsidR="00915BD7" w:rsidRPr="00C34D1F" w14:paraId="69DC0995" w14:textId="77777777" w:rsidTr="00A07BF7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A07BF7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19438AB3" w:rsidR="00915BD7" w:rsidRPr="00C34D1F" w:rsidRDefault="000346CB" w:rsidP="00A07BF7">
            <w:pPr>
              <w:spacing w:before="80"/>
              <w:jc w:val="right"/>
            </w:pPr>
            <w:r>
              <w:t>Virtual</w:t>
            </w:r>
            <w:r w:rsidR="00915BD7" w:rsidRPr="00C34D1F">
              <w:t xml:space="preserve">, </w:t>
            </w:r>
            <w:r w:rsidR="00C7713F">
              <w:t>2 December</w:t>
            </w:r>
            <w:r w:rsidR="00165ABE">
              <w:t xml:space="preserve"> 2021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A07BF7">
        <w:trPr>
          <w:cantSplit/>
        </w:trPr>
        <w:tc>
          <w:tcPr>
            <w:tcW w:w="10008" w:type="dxa"/>
            <w:gridSpan w:val="7"/>
          </w:tcPr>
          <w:p w14:paraId="3968819E" w14:textId="0D686488" w:rsidR="00915BD7" w:rsidRPr="00C34D1F" w:rsidRDefault="001F3D02" w:rsidP="00A07BF7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JCA-IMT2020-O</w:t>
            </w:r>
            <w:r w:rsidR="00661771" w:rsidRPr="005E2C8E">
              <w:rPr>
                <w:b/>
                <w:bCs/>
              </w:rPr>
              <w:t>-0</w:t>
            </w:r>
            <w:r w:rsidR="00863643" w:rsidRPr="005E2C8E">
              <w:rPr>
                <w:b/>
                <w:bCs/>
              </w:rPr>
              <w:t>19</w:t>
            </w:r>
            <w:r w:rsidR="00A310BB" w:rsidRPr="005E2C8E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A07BF7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A07BF7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77777777" w:rsidR="00C34D1F" w:rsidRPr="00C34D1F" w:rsidRDefault="00F4382D" w:rsidP="00A07BF7">
            <w:pPr>
              <w:spacing w:before="80"/>
            </w:pPr>
            <w:r>
              <w:t xml:space="preserve">Chairman, </w:t>
            </w:r>
            <w:r w:rsidR="00350321" w:rsidRPr="00C9586A">
              <w:t>JCA-IMT2020</w:t>
            </w:r>
          </w:p>
        </w:tc>
      </w:tr>
      <w:tr w:rsidR="00C34D1F" w:rsidRPr="00C34D1F" w14:paraId="322F9D51" w14:textId="77777777" w:rsidTr="00A07BF7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A07BF7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5D535BDD" w:rsidR="00C34D1F" w:rsidRPr="00C34D1F" w:rsidRDefault="00A310BB" w:rsidP="00A07BF7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77784C">
              <w:t>2020</w:t>
            </w:r>
            <w:r w:rsidR="006D3446" w:rsidRPr="006D3446">
              <w:t xml:space="preserve"> 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A07BF7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A07BF7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A07BF7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A07BF7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77777777" w:rsidR="006D3446" w:rsidRPr="00EA4DDD" w:rsidRDefault="006D3446" w:rsidP="00A07BF7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IETF (DETNET, DMM, SFC),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533FCE35" w14:textId="77777777" w:rsidTr="00A07BF7">
        <w:trPr>
          <w:cantSplit/>
          <w:trHeight w:val="357"/>
        </w:trPr>
        <w:tc>
          <w:tcPr>
            <w:tcW w:w="2410" w:type="dxa"/>
            <w:gridSpan w:val="3"/>
          </w:tcPr>
          <w:p w14:paraId="290D5B59" w14:textId="77777777" w:rsidR="006D3446" w:rsidRPr="00254098" w:rsidRDefault="006D3446" w:rsidP="00A07BF7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comment to:</w:t>
            </w:r>
          </w:p>
        </w:tc>
        <w:tc>
          <w:tcPr>
            <w:tcW w:w="7598" w:type="dxa"/>
            <w:gridSpan w:val="4"/>
          </w:tcPr>
          <w:p w14:paraId="00763E47" w14:textId="77777777" w:rsidR="006D3446" w:rsidRPr="00C00EDF" w:rsidRDefault="006D3446" w:rsidP="00A07BF7">
            <w:pPr>
              <w:pStyle w:val="LSForComment"/>
              <w:spacing w:before="80"/>
              <w:rPr>
                <w:b w:val="0"/>
                <w:bCs w:val="0"/>
              </w:rPr>
            </w:pPr>
            <w:r w:rsidRPr="00C00EDF">
              <w:rPr>
                <w:b w:val="0"/>
                <w:bCs w:val="0"/>
              </w:rPr>
              <w:t>-</w:t>
            </w:r>
          </w:p>
        </w:tc>
      </w:tr>
      <w:tr w:rsidR="006D3446" w:rsidRPr="00C00EDF" w14:paraId="61F64967" w14:textId="77777777" w:rsidTr="00A07BF7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A07BF7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A07BF7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A07BF7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A07BF7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76956ACE" w:rsidR="006D3446" w:rsidRPr="00BD1420" w:rsidRDefault="006D3446" w:rsidP="00A07BF7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0346CB">
              <w:rPr>
                <w:b/>
                <w:bCs/>
                <w:lang w:eastAsia="ja-JP"/>
              </w:rPr>
              <w:t>Virtual</w:t>
            </w:r>
            <w:r w:rsidR="002B49DF" w:rsidRPr="00BD1420">
              <w:rPr>
                <w:b/>
                <w:bCs/>
                <w:lang w:eastAsia="ja-JP"/>
              </w:rPr>
              <w:t xml:space="preserve">, </w:t>
            </w:r>
            <w:r w:rsidR="003B74FA">
              <w:rPr>
                <w:b/>
                <w:bCs/>
                <w:lang w:eastAsia="ja-JP"/>
              </w:rPr>
              <w:t xml:space="preserve">2 December </w:t>
            </w:r>
            <w:r w:rsidR="00165ABE">
              <w:rPr>
                <w:b/>
                <w:bCs/>
                <w:lang w:eastAsia="ja-JP"/>
              </w:rPr>
              <w:t>2021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A07BF7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A07BF7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76022C12" w:rsidR="006D3446" w:rsidRPr="00145009" w:rsidRDefault="00165ABE" w:rsidP="00A07BF7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2</w:t>
            </w:r>
            <w:r w:rsidR="003B74FA">
              <w:rPr>
                <w:b w:val="0"/>
                <w:bCs w:val="0"/>
                <w:lang w:eastAsia="ja-JP"/>
              </w:rPr>
              <w:t>4 June</w:t>
            </w:r>
            <w:r>
              <w:rPr>
                <w:b w:val="0"/>
                <w:bCs w:val="0"/>
                <w:lang w:eastAsia="ja-JP"/>
              </w:rPr>
              <w:t xml:space="preserve"> </w:t>
            </w:r>
            <w:r w:rsidR="00256E9F">
              <w:rPr>
                <w:b w:val="0"/>
                <w:bCs w:val="0"/>
                <w:lang w:eastAsia="ja-JP"/>
              </w:rPr>
              <w:t>202</w:t>
            </w:r>
            <w:r w:rsidR="003B74FA">
              <w:rPr>
                <w:b w:val="0"/>
                <w:bCs w:val="0"/>
                <w:lang w:eastAsia="ja-JP"/>
              </w:rPr>
              <w:t>2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A07BF7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A07BF7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A07BF7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A07BF7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A07BF7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A07BF7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A07BF7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9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A07BF7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A07BF7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A07BF7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  <w:t>P.R.China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A07BF7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A07BF7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A07BF7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2D989CA6" w14:textId="6337AC1D" w:rsidR="00A07BF7" w:rsidRPr="00A079D3" w:rsidRDefault="00A07BF7" w:rsidP="00A07BF7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9" w:name="Title"/>
      <w:bookmarkStart w:id="10" w:name="DocumentFor"/>
      <w:bookmarkStart w:id="11" w:name="_Hlk85116822"/>
      <w:bookmarkEnd w:id="9"/>
      <w:bookmarkEnd w:id="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</w:t>
      </w:r>
      <w:r>
        <w:rPr>
          <w:rFonts w:ascii="Arial" w:hAnsi="Arial" w:cs="Arial"/>
          <w:b/>
          <w:sz w:val="28"/>
          <w:szCs w:val="28"/>
        </w:rPr>
        <w:t>3512</w:t>
      </w:r>
    </w:p>
    <w:p w14:paraId="52BE68B1" w14:textId="77777777" w:rsidR="00A07BF7" w:rsidRPr="00A079D3" w:rsidRDefault="00A07BF7" w:rsidP="00A07BF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11"/>
    <w:p w14:paraId="4D30C798" w14:textId="77777777" w:rsidR="00A07BF7" w:rsidRDefault="00A07BF7" w:rsidP="00F823AF">
      <w:pPr>
        <w:ind w:left="-426"/>
        <w:rPr>
          <w:lang w:eastAsia="ja-JP"/>
        </w:rPr>
      </w:pPr>
    </w:p>
    <w:p w14:paraId="562C837E" w14:textId="77777777" w:rsidR="00A07BF7" w:rsidRDefault="00A07BF7" w:rsidP="00F823AF">
      <w:pPr>
        <w:ind w:left="-426"/>
        <w:rPr>
          <w:lang w:eastAsia="ja-JP"/>
        </w:rPr>
      </w:pPr>
    </w:p>
    <w:p w14:paraId="71615CD0" w14:textId="77777777" w:rsidR="00A07BF7" w:rsidRDefault="00A07BF7" w:rsidP="00F823AF">
      <w:pPr>
        <w:ind w:left="-426"/>
        <w:rPr>
          <w:lang w:eastAsia="ja-JP"/>
        </w:rPr>
      </w:pPr>
    </w:p>
    <w:p w14:paraId="393D750C" w14:textId="04BD689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1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6579DA67" w14:textId="77777777" w:rsidR="006D3446" w:rsidRDefault="006D3446" w:rsidP="00BD721C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lastRenderedPageBreak/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  <w:r w:rsidR="0096428B" w:rsidRPr="00657C33">
        <w:rPr>
          <w:lang w:eastAsia="ja-JP"/>
        </w:rPr>
        <w:t>Please submit your updates using the template to be found in appendix below.</w:t>
      </w:r>
    </w:p>
    <w:p w14:paraId="0EBC9D34" w14:textId="77777777" w:rsidR="002E18F4" w:rsidRDefault="002E18F4" w:rsidP="00BD721C">
      <w:pPr>
        <w:ind w:left="-426"/>
        <w:rPr>
          <w:lang w:eastAsia="ja-JP"/>
        </w:rPr>
      </w:pPr>
    </w:p>
    <w:p w14:paraId="74E78A10" w14:textId="77777777" w:rsidR="002B365D" w:rsidRDefault="002B365D" w:rsidP="002E18F4">
      <w:pPr>
        <w:ind w:left="-284"/>
        <w:rPr>
          <w:lang w:eastAsia="ja-JP"/>
        </w:rPr>
      </w:pPr>
      <w:r>
        <w:rPr>
          <w:lang w:eastAsia="ja-JP"/>
        </w:rPr>
        <w:t>Should you wish to communicate any additional information about your specifications and projects, we invite you to do so.</w:t>
      </w:r>
    </w:p>
    <w:p w14:paraId="71A86E29" w14:textId="77777777" w:rsidR="00F42AB1" w:rsidRPr="00685451" w:rsidRDefault="00F42AB1" w:rsidP="002E18F4">
      <w:pPr>
        <w:ind w:left="-284"/>
        <w:rPr>
          <w:lang w:eastAsia="ja-JP"/>
        </w:rPr>
      </w:pPr>
      <w:r w:rsidRPr="00685451">
        <w:rPr>
          <w:lang w:eastAsia="ja-JP"/>
        </w:rPr>
        <w:t>In addition,</w:t>
      </w:r>
      <w:r w:rsidR="00BD721C">
        <w:rPr>
          <w:lang w:eastAsia="ja-JP"/>
        </w:rPr>
        <w:t xml:space="preserve"> if not done yet,</w:t>
      </w:r>
      <w:r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Pr="00685451">
        <w:rPr>
          <w:lang w:eastAsia="ja-JP"/>
        </w:rPr>
        <w:t xml:space="preserve"> to nominate a representative to this group.</w:t>
      </w:r>
    </w:p>
    <w:p w14:paraId="65971FE4" w14:textId="2EC10B05" w:rsidR="005F4062" w:rsidRDefault="006D3446" w:rsidP="002E18F4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8E10EA">
        <w:rPr>
          <w:lang w:eastAsia="ja-JP"/>
        </w:rPr>
        <w:t>in July 2022</w:t>
      </w:r>
      <w:r w:rsidR="00D6606D">
        <w:rPr>
          <w:lang w:eastAsia="ja-JP"/>
        </w:rPr>
        <w:t xml:space="preserve"> alongside the ITU-T SG13 meeting </w:t>
      </w:r>
      <w:r w:rsidR="008E10EA">
        <w:rPr>
          <w:lang w:eastAsia="ja-JP"/>
        </w:rPr>
        <w:t>4 – 15 July 2022</w:t>
      </w:r>
      <w:r w:rsidR="00883112">
        <w:rPr>
          <w:lang w:eastAsia="ja-JP"/>
        </w:rPr>
        <w:t xml:space="preserve">, </w:t>
      </w:r>
      <w:r w:rsidR="00D6606D">
        <w:rPr>
          <w:lang w:eastAsia="ja-JP"/>
        </w:rPr>
        <w:t>place TBC.</w:t>
      </w:r>
      <w:r w:rsidR="005F4062">
        <w:rPr>
          <w:lang w:eastAsia="ja-JP"/>
        </w:rPr>
        <w:t xml:space="preserve"> </w:t>
      </w:r>
    </w:p>
    <w:p w14:paraId="71AF578D" w14:textId="77777777" w:rsidR="00F42AB1" w:rsidRDefault="00FF6EB1" w:rsidP="002E18F4">
      <w:pPr>
        <w:ind w:left="-284"/>
        <w:rPr>
          <w:lang w:eastAsia="ja-JP"/>
        </w:rPr>
      </w:pPr>
      <w:r>
        <w:rPr>
          <w:lang w:eastAsia="ja-JP"/>
        </w:rPr>
        <w:t>We invite your inputs/updates to the roadmap.</w:t>
      </w:r>
    </w:p>
    <w:p w14:paraId="6EBEA160" w14:textId="77777777" w:rsidR="002E18F4" w:rsidRDefault="002E18F4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2"/>
          <w:footerReference w:type="first" r:id="rId13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174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550"/>
        <w:gridCol w:w="1116"/>
        <w:gridCol w:w="1201"/>
        <w:gridCol w:w="1350"/>
        <w:gridCol w:w="1350"/>
        <w:gridCol w:w="1910"/>
        <w:gridCol w:w="1240"/>
        <w:gridCol w:w="1240"/>
      </w:tblGrid>
      <w:tr w:rsidR="00377A6C" w:rsidRPr="00B50DA8" w14:paraId="41718F85" w14:textId="77777777" w:rsidTr="00B21364">
        <w:tc>
          <w:tcPr>
            <w:tcW w:w="1217" w:type="dxa"/>
            <w:vAlign w:val="center"/>
          </w:tcPr>
          <w:p w14:paraId="5CB02F52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0" w:type="dxa"/>
            <w:vAlign w:val="center"/>
          </w:tcPr>
          <w:p w14:paraId="6E1449F5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rFonts w:hint="eastAsia"/>
                <w:b/>
              </w:rPr>
              <w:t>Stage</w:t>
            </w:r>
            <w:r w:rsidRPr="00DF45EC">
              <w:rPr>
                <w:b/>
              </w:rPr>
              <w:t xml:space="preserve"> (topic)</w:t>
            </w:r>
          </w:p>
        </w:tc>
        <w:tc>
          <w:tcPr>
            <w:tcW w:w="1116" w:type="dxa"/>
            <w:vAlign w:val="center"/>
          </w:tcPr>
          <w:p w14:paraId="1B662ECC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A</w:t>
            </w:r>
            <w:r w:rsidRPr="00DF45EC">
              <w:rPr>
                <w:rFonts w:hint="eastAsia"/>
                <w:b/>
              </w:rPr>
              <w:t>rea</w:t>
            </w:r>
          </w:p>
        </w:tc>
        <w:tc>
          <w:tcPr>
            <w:tcW w:w="1201" w:type="dxa"/>
            <w:vAlign w:val="center"/>
          </w:tcPr>
          <w:p w14:paraId="3A1E0613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350" w:type="dxa"/>
            <w:vAlign w:val="center"/>
          </w:tcPr>
          <w:p w14:paraId="2CDBE90F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1350" w:type="dxa"/>
            <w:vAlign w:val="center"/>
          </w:tcPr>
          <w:p w14:paraId="0B88BC58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910" w:type="dxa"/>
            <w:vAlign w:val="center"/>
          </w:tcPr>
          <w:p w14:paraId="17AE31EB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240" w:type="dxa"/>
            <w:vAlign w:val="center"/>
          </w:tcPr>
          <w:p w14:paraId="10BDD5D2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Starting date</w:t>
            </w:r>
          </w:p>
        </w:tc>
        <w:tc>
          <w:tcPr>
            <w:tcW w:w="1240" w:type="dxa"/>
            <w:vAlign w:val="center"/>
          </w:tcPr>
          <w:p w14:paraId="5DC09DC6" w14:textId="77777777" w:rsidR="00377A6C" w:rsidRPr="00DF45EC" w:rsidRDefault="00377A6C" w:rsidP="00377A6C">
            <w:pPr>
              <w:rPr>
                <w:b/>
              </w:rPr>
            </w:pPr>
            <w:r w:rsidRPr="00DF45EC">
              <w:rPr>
                <w:b/>
              </w:rPr>
              <w:t>Target date</w:t>
            </w:r>
          </w:p>
        </w:tc>
      </w:tr>
      <w:tr w:rsidR="00377A6C" w:rsidRPr="00B50DA8" w14:paraId="0EBE83E9" w14:textId="77777777" w:rsidTr="00B21364">
        <w:tc>
          <w:tcPr>
            <w:tcW w:w="1217" w:type="dxa"/>
          </w:tcPr>
          <w:p w14:paraId="3C9BABF2" w14:textId="77777777" w:rsidR="00377A6C" w:rsidRDefault="00377A6C" w:rsidP="00377A6C">
            <w:r>
              <w:t>IMT-2020</w:t>
            </w:r>
            <w:r w:rsidR="00D6606D">
              <w:t xml:space="preserve"> and beyond</w:t>
            </w:r>
          </w:p>
          <w:p w14:paraId="3B203975" w14:textId="77777777" w:rsidR="00377A6C" w:rsidRDefault="00377A6C" w:rsidP="00377A6C">
            <w:r>
              <w:t>5G</w:t>
            </w:r>
          </w:p>
          <w:p w14:paraId="5E490F79" w14:textId="77777777" w:rsidR="00377A6C" w:rsidRDefault="00377A6C" w:rsidP="00377A6C">
            <w:r>
              <w:t>Network Slicing</w:t>
            </w:r>
          </w:p>
          <w:p w14:paraId="33E38A39" w14:textId="77777777" w:rsidR="00377A6C" w:rsidRDefault="00377A6C" w:rsidP="00377A6C">
            <w:r>
              <w:t>ICN</w:t>
            </w:r>
          </w:p>
          <w:p w14:paraId="3B3A6A73" w14:textId="77777777" w:rsidR="00377A6C" w:rsidRDefault="00377A6C" w:rsidP="00377A6C">
            <w:r>
              <w:t>FMC</w:t>
            </w:r>
          </w:p>
          <w:p w14:paraId="4B128B07" w14:textId="77777777" w:rsidR="00377A6C" w:rsidRPr="00DF45EC" w:rsidRDefault="00377A6C" w:rsidP="00377A6C"/>
        </w:tc>
        <w:tc>
          <w:tcPr>
            <w:tcW w:w="1550" w:type="dxa"/>
          </w:tcPr>
          <w:p w14:paraId="216C6FCD" w14:textId="77777777" w:rsidR="00377A6C" w:rsidRPr="00DF45EC" w:rsidRDefault="00377A6C" w:rsidP="00377A6C">
            <w:r w:rsidRPr="00DF45EC">
              <w:t>U</w:t>
            </w:r>
            <w:r w:rsidRPr="00DF45EC">
              <w:rPr>
                <w:rFonts w:hint="eastAsia"/>
              </w:rPr>
              <w:t>se cases</w:t>
            </w:r>
            <w:r>
              <w:rPr>
                <w:rFonts w:hint="eastAsia"/>
              </w:rPr>
              <w:t xml:space="preserve"> </w:t>
            </w:r>
            <w:r>
              <w:t>F</w:t>
            </w:r>
            <w:r>
              <w:rPr>
                <w:rFonts w:hint="eastAsia"/>
              </w:rPr>
              <w:t xml:space="preserve">ramework </w:t>
            </w:r>
            <w:r>
              <w:t>R</w:t>
            </w:r>
            <w:r w:rsidRPr="00DF45EC">
              <w:rPr>
                <w:rFonts w:hint="eastAsia"/>
              </w:rPr>
              <w:t>eq</w:t>
            </w:r>
            <w:r>
              <w:rPr>
                <w:rFonts w:hint="eastAsia"/>
              </w:rPr>
              <w:t xml:space="preserve">uirements </w:t>
            </w:r>
            <w:r>
              <w:t>A</w:t>
            </w:r>
            <w:r>
              <w:rPr>
                <w:rFonts w:hint="eastAsia"/>
              </w:rPr>
              <w:t xml:space="preserve">rchitecture </w:t>
            </w:r>
            <w:r>
              <w:t>P</w:t>
            </w:r>
            <w:r w:rsidRPr="00DF45EC">
              <w:rPr>
                <w:rFonts w:hint="eastAsia"/>
              </w:rPr>
              <w:t>rotocol</w:t>
            </w:r>
          </w:p>
        </w:tc>
        <w:tc>
          <w:tcPr>
            <w:tcW w:w="1116" w:type="dxa"/>
          </w:tcPr>
          <w:p w14:paraId="5809C04C" w14:textId="77777777" w:rsidR="00377A6C" w:rsidRDefault="00377A6C" w:rsidP="00377A6C">
            <w:r>
              <w:t>e.g.</w:t>
            </w:r>
          </w:p>
          <w:p w14:paraId="0922FFA0" w14:textId="77777777" w:rsidR="00377A6C" w:rsidRPr="00DF45EC" w:rsidRDefault="00377A6C" w:rsidP="00377A6C"/>
        </w:tc>
        <w:tc>
          <w:tcPr>
            <w:tcW w:w="1201" w:type="dxa"/>
          </w:tcPr>
          <w:p w14:paraId="1EB552B3" w14:textId="77777777" w:rsidR="00377A6C" w:rsidRPr="00DF45EC" w:rsidRDefault="00377A6C" w:rsidP="00377A6C">
            <w:r w:rsidRPr="00DF45EC">
              <w:rPr>
                <w:rFonts w:hint="eastAsia"/>
              </w:rPr>
              <w:t>SDO, and WG if possible</w:t>
            </w:r>
          </w:p>
        </w:tc>
        <w:tc>
          <w:tcPr>
            <w:tcW w:w="1350" w:type="dxa"/>
          </w:tcPr>
          <w:p w14:paraId="2D3271FF" w14:textId="77777777" w:rsidR="00377A6C" w:rsidRPr="00DF45EC" w:rsidRDefault="00377A6C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Reference</w:t>
            </w:r>
          </w:p>
        </w:tc>
        <w:tc>
          <w:tcPr>
            <w:tcW w:w="1350" w:type="dxa"/>
          </w:tcPr>
          <w:p w14:paraId="034C1CBB" w14:textId="77777777" w:rsidR="00377A6C" w:rsidRPr="00DF45EC" w:rsidRDefault="00377A6C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910" w:type="dxa"/>
          </w:tcPr>
          <w:p w14:paraId="19F6E44A" w14:textId="77777777" w:rsidR="00377A6C" w:rsidRPr="00DF45EC" w:rsidRDefault="00377A6C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240" w:type="dxa"/>
          </w:tcPr>
          <w:p w14:paraId="2FA0A0C3" w14:textId="77777777" w:rsidR="00377A6C" w:rsidRPr="00DF45EC" w:rsidRDefault="00377A6C" w:rsidP="00377A6C">
            <w:r w:rsidRPr="00DF45EC">
              <w:rPr>
                <w:rFonts w:hint="eastAsia"/>
              </w:rPr>
              <w:t>yyyy.mm</w:t>
            </w:r>
          </w:p>
        </w:tc>
        <w:tc>
          <w:tcPr>
            <w:tcW w:w="1240" w:type="dxa"/>
          </w:tcPr>
          <w:p w14:paraId="404413F5" w14:textId="77777777" w:rsidR="00377A6C" w:rsidRPr="00DF45EC" w:rsidRDefault="00377A6C" w:rsidP="00377A6C">
            <w:r w:rsidRPr="00DF45EC">
              <w:t>y</w:t>
            </w:r>
            <w:r w:rsidRPr="00DF45EC">
              <w:rPr>
                <w:rFonts w:hint="eastAsia"/>
              </w:rPr>
              <w:t>yyy.mm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CCD84" w14:textId="77777777" w:rsidR="008A7919" w:rsidRDefault="008A7919" w:rsidP="009F5CAB">
      <w:r>
        <w:separator/>
      </w:r>
    </w:p>
  </w:endnote>
  <w:endnote w:type="continuationSeparator" w:id="0">
    <w:p w14:paraId="5A9D459B" w14:textId="77777777" w:rsidR="008A7919" w:rsidRDefault="008A7919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2F1F6" w14:textId="77777777" w:rsidR="008A7919" w:rsidRDefault="008A7919" w:rsidP="009F5CAB">
      <w:r>
        <w:separator/>
      </w:r>
    </w:p>
  </w:footnote>
  <w:footnote w:type="continuationSeparator" w:id="0">
    <w:p w14:paraId="072BDB96" w14:textId="77777777" w:rsidR="008A7919" w:rsidRDefault="008A7919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3B4A7" w14:textId="77777777" w:rsidR="0096428B" w:rsidRPr="0096428B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</w:rPr>
    </w:pPr>
    <w:r w:rsidRPr="0096428B">
      <w:rPr>
        <w:rFonts w:eastAsia="MS Mincho"/>
        <w:sz w:val="18"/>
      </w:rPr>
      <w:t xml:space="preserve">- </w:t>
    </w:r>
    <w:r w:rsidRPr="0096428B">
      <w:rPr>
        <w:rFonts w:eastAsia="MS Mincho"/>
        <w:sz w:val="18"/>
      </w:rPr>
      <w:fldChar w:fldCharType="begin"/>
    </w:r>
    <w:r w:rsidRPr="0096428B">
      <w:rPr>
        <w:rFonts w:eastAsia="MS Mincho"/>
        <w:sz w:val="18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>
      <w:rPr>
        <w:rFonts w:eastAsia="MS Mincho"/>
        <w:noProof/>
        <w:sz w:val="18"/>
      </w:rPr>
      <w:t>3</w:t>
    </w:r>
    <w:r w:rsidRPr="0096428B">
      <w:rPr>
        <w:rFonts w:eastAsia="MS Mincho"/>
        <w:sz w:val="18"/>
      </w:rPr>
      <w:fldChar w:fldCharType="end"/>
    </w:r>
    <w:r w:rsidRPr="0096428B">
      <w:rPr>
        <w:rFonts w:eastAsia="MS Mincho"/>
        <w:sz w:val="18"/>
      </w:rPr>
      <w:t xml:space="preserve"> -</w:t>
    </w:r>
  </w:p>
  <w:p w14:paraId="2A66275D" w14:textId="2A947D90" w:rsidR="0096428B" w:rsidRDefault="006D6570" w:rsidP="0049065A">
    <w:pPr>
      <w:pStyle w:val="Header"/>
    </w:pPr>
    <w:r>
      <w:t>JCA-IMT2020-</w:t>
    </w:r>
    <w:r w:rsidR="005E010B">
      <w:t>LS</w:t>
    </w:r>
    <w:r w:rsidR="005E2C8E"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33679"/>
    <w:rsid w:val="000346CB"/>
    <w:rsid w:val="00042CDB"/>
    <w:rsid w:val="00047CA0"/>
    <w:rsid w:val="000527E7"/>
    <w:rsid w:val="000631BF"/>
    <w:rsid w:val="000704FE"/>
    <w:rsid w:val="00075F62"/>
    <w:rsid w:val="0009609B"/>
    <w:rsid w:val="0009721A"/>
    <w:rsid w:val="000D45EE"/>
    <w:rsid w:val="0010596B"/>
    <w:rsid w:val="00112A64"/>
    <w:rsid w:val="00130813"/>
    <w:rsid w:val="00132957"/>
    <w:rsid w:val="00146BD0"/>
    <w:rsid w:val="00165ABE"/>
    <w:rsid w:val="001766B7"/>
    <w:rsid w:val="00187048"/>
    <w:rsid w:val="00187A6E"/>
    <w:rsid w:val="00192C87"/>
    <w:rsid w:val="00195035"/>
    <w:rsid w:val="001B2AB9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93946"/>
    <w:rsid w:val="002B365D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77A6C"/>
    <w:rsid w:val="003807F8"/>
    <w:rsid w:val="00381F5F"/>
    <w:rsid w:val="003869CD"/>
    <w:rsid w:val="00391EFC"/>
    <w:rsid w:val="003A2E51"/>
    <w:rsid w:val="003A798E"/>
    <w:rsid w:val="003B5915"/>
    <w:rsid w:val="003B74FA"/>
    <w:rsid w:val="00415794"/>
    <w:rsid w:val="00415CA3"/>
    <w:rsid w:val="0042571D"/>
    <w:rsid w:val="00465745"/>
    <w:rsid w:val="00487779"/>
    <w:rsid w:val="0049065A"/>
    <w:rsid w:val="00490EE7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E010B"/>
    <w:rsid w:val="005E2C8E"/>
    <w:rsid w:val="005E4687"/>
    <w:rsid w:val="005E6166"/>
    <w:rsid w:val="005F4062"/>
    <w:rsid w:val="005F4567"/>
    <w:rsid w:val="00601F56"/>
    <w:rsid w:val="00612EEF"/>
    <w:rsid w:val="006330D9"/>
    <w:rsid w:val="0063535F"/>
    <w:rsid w:val="00657196"/>
    <w:rsid w:val="00657C33"/>
    <w:rsid w:val="00661771"/>
    <w:rsid w:val="00685451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51CC8"/>
    <w:rsid w:val="00751DDB"/>
    <w:rsid w:val="0075561E"/>
    <w:rsid w:val="007561D9"/>
    <w:rsid w:val="0077784C"/>
    <w:rsid w:val="007845E6"/>
    <w:rsid w:val="007907BA"/>
    <w:rsid w:val="007C0179"/>
    <w:rsid w:val="007C314F"/>
    <w:rsid w:val="007C73B6"/>
    <w:rsid w:val="007D25C0"/>
    <w:rsid w:val="007D4AFC"/>
    <w:rsid w:val="007D64E2"/>
    <w:rsid w:val="007F0FE0"/>
    <w:rsid w:val="00802C60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3112"/>
    <w:rsid w:val="00885786"/>
    <w:rsid w:val="008A7919"/>
    <w:rsid w:val="008B0AF5"/>
    <w:rsid w:val="008C2F9A"/>
    <w:rsid w:val="008C634C"/>
    <w:rsid w:val="008E10EA"/>
    <w:rsid w:val="008E705B"/>
    <w:rsid w:val="008F187E"/>
    <w:rsid w:val="008F48AE"/>
    <w:rsid w:val="00901B23"/>
    <w:rsid w:val="00907054"/>
    <w:rsid w:val="00915BD7"/>
    <w:rsid w:val="00917D95"/>
    <w:rsid w:val="009303B8"/>
    <w:rsid w:val="0093044C"/>
    <w:rsid w:val="0093415F"/>
    <w:rsid w:val="00945BA9"/>
    <w:rsid w:val="009573B4"/>
    <w:rsid w:val="00960611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B6C71"/>
    <w:rsid w:val="009D05B4"/>
    <w:rsid w:val="009D64C5"/>
    <w:rsid w:val="009E5323"/>
    <w:rsid w:val="009F5CAB"/>
    <w:rsid w:val="00A07BF7"/>
    <w:rsid w:val="00A15510"/>
    <w:rsid w:val="00A203C1"/>
    <w:rsid w:val="00A310BB"/>
    <w:rsid w:val="00A771D3"/>
    <w:rsid w:val="00A9151C"/>
    <w:rsid w:val="00A91BE0"/>
    <w:rsid w:val="00AC10D8"/>
    <w:rsid w:val="00AC2234"/>
    <w:rsid w:val="00AC7FDF"/>
    <w:rsid w:val="00AE1FFD"/>
    <w:rsid w:val="00AF455F"/>
    <w:rsid w:val="00B042D4"/>
    <w:rsid w:val="00B060CB"/>
    <w:rsid w:val="00B21364"/>
    <w:rsid w:val="00B3298C"/>
    <w:rsid w:val="00B50DA8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20DBB"/>
    <w:rsid w:val="00C25DF8"/>
    <w:rsid w:val="00C2663D"/>
    <w:rsid w:val="00C34D1F"/>
    <w:rsid w:val="00C628CF"/>
    <w:rsid w:val="00C62A7A"/>
    <w:rsid w:val="00C7713F"/>
    <w:rsid w:val="00C944EF"/>
    <w:rsid w:val="00C955F2"/>
    <w:rsid w:val="00C9586A"/>
    <w:rsid w:val="00C97A03"/>
    <w:rsid w:val="00CC5757"/>
    <w:rsid w:val="00CF4914"/>
    <w:rsid w:val="00CF6018"/>
    <w:rsid w:val="00D16526"/>
    <w:rsid w:val="00D306A6"/>
    <w:rsid w:val="00D406AE"/>
    <w:rsid w:val="00D46B54"/>
    <w:rsid w:val="00D6088C"/>
    <w:rsid w:val="00D6606D"/>
    <w:rsid w:val="00DA511E"/>
    <w:rsid w:val="00DA6EBD"/>
    <w:rsid w:val="00DC5839"/>
    <w:rsid w:val="00DC7584"/>
    <w:rsid w:val="00DD096A"/>
    <w:rsid w:val="00DD1BA5"/>
    <w:rsid w:val="00DE102C"/>
    <w:rsid w:val="00DE128E"/>
    <w:rsid w:val="00DF75FE"/>
    <w:rsid w:val="00E111F6"/>
    <w:rsid w:val="00E118F3"/>
    <w:rsid w:val="00E23E05"/>
    <w:rsid w:val="00E47BDC"/>
    <w:rsid w:val="00E64BE9"/>
    <w:rsid w:val="00E820A7"/>
    <w:rsid w:val="00EA3D47"/>
    <w:rsid w:val="00EA4DDD"/>
    <w:rsid w:val="00EC31AB"/>
    <w:rsid w:val="00ED7183"/>
    <w:rsid w:val="00EE4D02"/>
    <w:rsid w:val="00EE5DDA"/>
    <w:rsid w:val="00EF7DE3"/>
    <w:rsid w:val="00F01292"/>
    <w:rsid w:val="00F062B0"/>
    <w:rsid w:val="00F102C7"/>
    <w:rsid w:val="00F42AB1"/>
    <w:rsid w:val="00F4382D"/>
    <w:rsid w:val="00F64A17"/>
    <w:rsid w:val="00F823AF"/>
    <w:rsid w:val="00F9704E"/>
    <w:rsid w:val="00FB7A3D"/>
    <w:rsid w:val="00FC3E9B"/>
    <w:rsid w:val="00FC4E63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en/ITU-T/jca/imt2020/Pages/default.asp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ngying10@chinauni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cott.mansfield@ericsson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35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3703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ITU-T Study Group 11</dc:creator>
  <cp:keywords>4, 5, 6/11</cp:keywords>
  <dc:description>TD 95  For: Geneva, 9 February 2017_x000d_Document date: _x000d_Saved by ITU51011605 at 17:32:58 on 06/02/2017</dc:description>
  <cp:lastModifiedBy>update</cp:lastModifiedBy>
  <cp:revision>10</cp:revision>
  <cp:lastPrinted>2017-07-10T07:48:00Z</cp:lastPrinted>
  <dcterms:created xsi:type="dcterms:W3CDTF">2021-11-29T22:02:00Z</dcterms:created>
  <dcterms:modified xsi:type="dcterms:W3CDTF">2021-12-03T20:53:00Z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