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9181D" w14:textId="52A34A43" w:rsidR="00CB320E" w:rsidRDefault="00CB320E" w:rsidP="00CB320E">
      <w:pPr>
        <w:pStyle w:val="CRCoverPage"/>
        <w:tabs>
          <w:tab w:val="right" w:pos="9639"/>
        </w:tabs>
        <w:spacing w:after="0"/>
        <w:rPr>
          <w:b/>
          <w:i/>
          <w:noProof/>
          <w:sz w:val="28"/>
        </w:rPr>
      </w:pPr>
      <w:bookmarkStart w:id="0" w:name="_Toc415085532"/>
      <w:bookmarkStart w:id="1" w:name="_Toc415085439"/>
      <w:r>
        <w:rPr>
          <w:b/>
          <w:noProof/>
          <w:sz w:val="24"/>
        </w:rPr>
        <w:t>3GPP TSG-</w:t>
      </w:r>
      <w:r w:rsidR="00F84091">
        <w:fldChar w:fldCharType="begin"/>
      </w:r>
      <w:r w:rsidR="00F84091">
        <w:instrText xml:space="preserve"> DOCPROPERTY  TSG/WGRef  \* MERGEFORMAT </w:instrText>
      </w:r>
      <w:r w:rsidR="00F84091">
        <w:fldChar w:fldCharType="separate"/>
      </w:r>
      <w:r>
        <w:rPr>
          <w:b/>
          <w:noProof/>
          <w:sz w:val="24"/>
        </w:rPr>
        <w:t>WG1</w:t>
      </w:r>
      <w:r w:rsidR="00F84091">
        <w:rPr>
          <w:b/>
          <w:noProof/>
          <w:sz w:val="24"/>
        </w:rPr>
        <w:fldChar w:fldCharType="end"/>
      </w:r>
      <w:r>
        <w:rPr>
          <w:b/>
          <w:noProof/>
          <w:sz w:val="24"/>
        </w:rPr>
        <w:t xml:space="preserve"> Meeting #</w:t>
      </w:r>
      <w:r w:rsidR="00F84091">
        <w:fldChar w:fldCharType="begin"/>
      </w:r>
      <w:r w:rsidR="00F84091">
        <w:instrText xml:space="preserve"> DOCPROPERTY  MtgSeq  \* MERGEFORMAT </w:instrText>
      </w:r>
      <w:r w:rsidR="00F84091">
        <w:fldChar w:fldCharType="separate"/>
      </w:r>
      <w:r w:rsidRPr="00EB09B7">
        <w:rPr>
          <w:b/>
          <w:noProof/>
          <w:sz w:val="24"/>
        </w:rPr>
        <w:t xml:space="preserve"> </w:t>
      </w:r>
      <w:r>
        <w:rPr>
          <w:b/>
          <w:noProof/>
          <w:sz w:val="24"/>
        </w:rPr>
        <w:t>10</w:t>
      </w:r>
      <w:r w:rsidR="00311D3A">
        <w:rPr>
          <w:b/>
          <w:noProof/>
          <w:sz w:val="24"/>
        </w:rPr>
        <w:t>7</w:t>
      </w:r>
      <w:r>
        <w:rPr>
          <w:b/>
          <w:noProof/>
          <w:sz w:val="24"/>
        </w:rPr>
        <w:t>-e</w:t>
      </w:r>
      <w:r w:rsidR="00F84091">
        <w:rPr>
          <w:b/>
          <w:noProof/>
          <w:sz w:val="24"/>
        </w:rPr>
        <w:fldChar w:fldCharType="end"/>
      </w:r>
      <w:r>
        <w:rPr>
          <w:b/>
          <w:i/>
          <w:noProof/>
          <w:sz w:val="28"/>
        </w:rPr>
        <w:tab/>
      </w:r>
      <w:r w:rsidR="00F84091">
        <w:fldChar w:fldCharType="begin"/>
      </w:r>
      <w:r w:rsidR="00F84091">
        <w:instrText xml:space="preserve"> DOCPROPERTY  Tdoc#  \* MERGEFORMAT </w:instrText>
      </w:r>
      <w:r w:rsidR="00F84091">
        <w:fldChar w:fldCharType="separate"/>
      </w:r>
      <w:r>
        <w:rPr>
          <w:b/>
          <w:i/>
          <w:noProof/>
          <w:sz w:val="28"/>
        </w:rPr>
        <w:t>R1-211</w:t>
      </w:r>
      <w:r w:rsidR="00684A02">
        <w:rPr>
          <w:b/>
          <w:i/>
          <w:noProof/>
          <w:sz w:val="28"/>
        </w:rPr>
        <w:t>2</w:t>
      </w:r>
      <w:r w:rsidR="0087478A">
        <w:rPr>
          <w:b/>
          <w:i/>
          <w:noProof/>
          <w:sz w:val="28"/>
        </w:rPr>
        <w:t>910</w:t>
      </w:r>
      <w:r w:rsidR="00F84091">
        <w:rPr>
          <w:b/>
          <w:i/>
          <w:noProof/>
          <w:sz w:val="28"/>
        </w:rPr>
        <w:fldChar w:fldCharType="end"/>
      </w:r>
    </w:p>
    <w:p w14:paraId="304EE594" w14:textId="7A52606F" w:rsidR="00CB320E" w:rsidRDefault="00F84091" w:rsidP="00CB320E">
      <w:pPr>
        <w:pStyle w:val="CRCoverPage"/>
        <w:outlineLvl w:val="0"/>
        <w:rPr>
          <w:b/>
          <w:noProof/>
          <w:sz w:val="24"/>
        </w:rPr>
      </w:pPr>
      <w:r>
        <w:fldChar w:fldCharType="begin"/>
      </w:r>
      <w:r>
        <w:instrText xml:space="preserve"> DOCPROPERTY  Location  \* MERGEFORMAT </w:instrText>
      </w:r>
      <w:r>
        <w:fldChar w:fldCharType="separate"/>
      </w:r>
      <w:r w:rsidR="00CB320E">
        <w:rPr>
          <w:b/>
          <w:noProof/>
          <w:sz w:val="24"/>
        </w:rPr>
        <w:t>e-Meeting</w:t>
      </w:r>
      <w:r>
        <w:rPr>
          <w:b/>
          <w:noProof/>
          <w:sz w:val="24"/>
        </w:rPr>
        <w:fldChar w:fldCharType="end"/>
      </w:r>
      <w:r w:rsidR="00CB320E">
        <w:rPr>
          <w:b/>
          <w:noProof/>
          <w:sz w:val="24"/>
        </w:rPr>
        <w:t xml:space="preserve">, </w:t>
      </w:r>
      <w:r>
        <w:fldChar w:fldCharType="begin"/>
      </w:r>
      <w:r>
        <w:instrText xml:space="preserve"> DOCPROPERTY  StartDate  \* MERGEFORMAT </w:instrText>
      </w:r>
      <w:r>
        <w:fldChar w:fldCharType="separate"/>
      </w:r>
      <w:r w:rsidR="00311D3A">
        <w:rPr>
          <w:b/>
          <w:noProof/>
          <w:sz w:val="24"/>
        </w:rPr>
        <w:t>Novem</w:t>
      </w:r>
      <w:r w:rsidR="00CB320E">
        <w:rPr>
          <w:b/>
          <w:noProof/>
          <w:sz w:val="24"/>
        </w:rPr>
        <w:t xml:space="preserve">ber </w:t>
      </w:r>
      <w:r w:rsidR="00CB320E" w:rsidRPr="008C370A">
        <w:rPr>
          <w:b/>
          <w:bCs/>
          <w:noProof/>
          <w:sz w:val="24"/>
        </w:rPr>
        <w:t>11</w:t>
      </w:r>
      <w:r w:rsidR="00CB320E" w:rsidRPr="008C370A">
        <w:rPr>
          <w:b/>
          <w:bCs/>
          <w:noProof/>
          <w:sz w:val="24"/>
          <w:vertAlign w:val="superscript"/>
        </w:rPr>
        <w:t>th</w:t>
      </w:r>
      <w:r>
        <w:rPr>
          <w:b/>
          <w:bCs/>
          <w:noProof/>
          <w:sz w:val="24"/>
          <w:vertAlign w:val="superscript"/>
        </w:rPr>
        <w:fldChar w:fldCharType="end"/>
      </w:r>
      <w:r w:rsidR="00CB320E">
        <w:rPr>
          <w:b/>
          <w:noProof/>
          <w:sz w:val="24"/>
        </w:rPr>
        <w:t xml:space="preserve"> - </w:t>
      </w:r>
      <w:r>
        <w:fldChar w:fldCharType="begin"/>
      </w:r>
      <w:r>
        <w:instrText xml:space="preserve"> DOCPROPERTY  EndDate  \* MERGEFORMAT </w:instrText>
      </w:r>
      <w:r>
        <w:fldChar w:fldCharType="separate"/>
      </w:r>
      <w:r w:rsidR="00CB320E">
        <w:rPr>
          <w:b/>
          <w:noProof/>
          <w:sz w:val="24"/>
        </w:rPr>
        <w:t>19</w:t>
      </w:r>
      <w:r w:rsidR="00CB320E" w:rsidRPr="008C370A">
        <w:rPr>
          <w:b/>
          <w:bCs/>
          <w:noProof/>
          <w:sz w:val="24"/>
          <w:vertAlign w:val="superscript"/>
        </w:rPr>
        <w:t>th</w:t>
      </w:r>
      <w:r w:rsidR="00CB320E">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20E" w14:paraId="32D8F93F" w14:textId="77777777" w:rsidTr="00787045">
        <w:tc>
          <w:tcPr>
            <w:tcW w:w="9641" w:type="dxa"/>
            <w:gridSpan w:val="9"/>
            <w:tcBorders>
              <w:top w:val="single" w:sz="4" w:space="0" w:color="auto"/>
              <w:left w:val="single" w:sz="4" w:space="0" w:color="auto"/>
              <w:right w:val="single" w:sz="4" w:space="0" w:color="auto"/>
            </w:tcBorders>
          </w:tcPr>
          <w:p w14:paraId="5DCA3ED2" w14:textId="77777777" w:rsidR="00CB320E" w:rsidRDefault="00CB320E" w:rsidP="00787045">
            <w:pPr>
              <w:pStyle w:val="CRCoverPage"/>
              <w:spacing w:after="0"/>
              <w:jc w:val="right"/>
              <w:rPr>
                <w:i/>
                <w:noProof/>
              </w:rPr>
            </w:pPr>
            <w:r>
              <w:rPr>
                <w:i/>
                <w:noProof/>
                <w:sz w:val="14"/>
              </w:rPr>
              <w:t>CR-Form-v12.1</w:t>
            </w:r>
          </w:p>
        </w:tc>
      </w:tr>
      <w:tr w:rsidR="00CB320E" w14:paraId="24D86F76" w14:textId="77777777" w:rsidTr="00787045">
        <w:tc>
          <w:tcPr>
            <w:tcW w:w="9641" w:type="dxa"/>
            <w:gridSpan w:val="9"/>
            <w:tcBorders>
              <w:left w:val="single" w:sz="4" w:space="0" w:color="auto"/>
              <w:right w:val="single" w:sz="4" w:space="0" w:color="auto"/>
            </w:tcBorders>
          </w:tcPr>
          <w:p w14:paraId="48DEC27F" w14:textId="55C0B4BF" w:rsidR="00CB320E" w:rsidRDefault="00CB320E" w:rsidP="00787045">
            <w:pPr>
              <w:pStyle w:val="CRCoverPage"/>
              <w:spacing w:after="0"/>
              <w:jc w:val="center"/>
              <w:rPr>
                <w:noProof/>
              </w:rPr>
            </w:pPr>
            <w:r>
              <w:rPr>
                <w:b/>
                <w:noProof/>
                <w:sz w:val="32"/>
              </w:rPr>
              <w:t>CHANGE REQUEST</w:t>
            </w:r>
          </w:p>
        </w:tc>
      </w:tr>
      <w:tr w:rsidR="00CB320E" w14:paraId="00A5E1BD" w14:textId="77777777" w:rsidTr="00787045">
        <w:tc>
          <w:tcPr>
            <w:tcW w:w="9641" w:type="dxa"/>
            <w:gridSpan w:val="9"/>
            <w:tcBorders>
              <w:left w:val="single" w:sz="4" w:space="0" w:color="auto"/>
              <w:right w:val="single" w:sz="4" w:space="0" w:color="auto"/>
            </w:tcBorders>
          </w:tcPr>
          <w:p w14:paraId="1E38B5DF" w14:textId="77777777" w:rsidR="00CB320E" w:rsidRDefault="00CB320E" w:rsidP="00787045">
            <w:pPr>
              <w:pStyle w:val="CRCoverPage"/>
              <w:spacing w:after="0"/>
              <w:rPr>
                <w:noProof/>
                <w:sz w:val="8"/>
                <w:szCs w:val="8"/>
              </w:rPr>
            </w:pPr>
          </w:p>
        </w:tc>
      </w:tr>
      <w:tr w:rsidR="00CB320E" w14:paraId="2B89BD5F" w14:textId="77777777" w:rsidTr="00787045">
        <w:tc>
          <w:tcPr>
            <w:tcW w:w="142" w:type="dxa"/>
            <w:tcBorders>
              <w:left w:val="single" w:sz="4" w:space="0" w:color="auto"/>
            </w:tcBorders>
          </w:tcPr>
          <w:p w14:paraId="76D1CC33" w14:textId="77777777" w:rsidR="00CB320E" w:rsidRDefault="00CB320E" w:rsidP="00787045">
            <w:pPr>
              <w:pStyle w:val="CRCoverPage"/>
              <w:spacing w:after="0"/>
              <w:jc w:val="right"/>
              <w:rPr>
                <w:noProof/>
              </w:rPr>
            </w:pPr>
          </w:p>
        </w:tc>
        <w:tc>
          <w:tcPr>
            <w:tcW w:w="1559" w:type="dxa"/>
            <w:shd w:val="pct30" w:color="FFFF00" w:fill="auto"/>
          </w:tcPr>
          <w:p w14:paraId="6993B7BD" w14:textId="77777777" w:rsidR="00CB320E" w:rsidRPr="00410371" w:rsidRDefault="00F84091" w:rsidP="00787045">
            <w:pPr>
              <w:pStyle w:val="CRCoverPage"/>
              <w:spacing w:after="0"/>
              <w:jc w:val="right"/>
              <w:rPr>
                <w:b/>
                <w:noProof/>
                <w:sz w:val="28"/>
              </w:rPr>
            </w:pPr>
            <w:r>
              <w:fldChar w:fldCharType="begin"/>
            </w:r>
            <w:r>
              <w:instrText xml:space="preserve"> DOCPROPERTY  Spec#  \* MERGEFORMAT </w:instrText>
            </w:r>
            <w:r>
              <w:fldChar w:fldCharType="separate"/>
            </w:r>
            <w:r w:rsidR="00CB320E">
              <w:rPr>
                <w:b/>
                <w:noProof/>
                <w:sz w:val="28"/>
              </w:rPr>
              <w:t>36.213</w:t>
            </w:r>
            <w:r>
              <w:rPr>
                <w:b/>
                <w:noProof/>
                <w:sz w:val="28"/>
              </w:rPr>
              <w:fldChar w:fldCharType="end"/>
            </w:r>
          </w:p>
        </w:tc>
        <w:tc>
          <w:tcPr>
            <w:tcW w:w="709" w:type="dxa"/>
          </w:tcPr>
          <w:p w14:paraId="62FCB2BD" w14:textId="77777777" w:rsidR="00CB320E" w:rsidRDefault="00CB320E" w:rsidP="00787045">
            <w:pPr>
              <w:pStyle w:val="CRCoverPage"/>
              <w:spacing w:after="0"/>
              <w:jc w:val="center"/>
              <w:rPr>
                <w:noProof/>
              </w:rPr>
            </w:pPr>
            <w:r>
              <w:rPr>
                <w:b/>
                <w:noProof/>
                <w:sz w:val="28"/>
              </w:rPr>
              <w:t>CR</w:t>
            </w:r>
          </w:p>
        </w:tc>
        <w:tc>
          <w:tcPr>
            <w:tcW w:w="1276" w:type="dxa"/>
            <w:shd w:val="pct30" w:color="FFFF00" w:fill="auto"/>
          </w:tcPr>
          <w:p w14:paraId="1361D7C7" w14:textId="13FC6BD0" w:rsidR="00CB320E" w:rsidRPr="00410371" w:rsidRDefault="00F84091" w:rsidP="00787045">
            <w:pPr>
              <w:pStyle w:val="CRCoverPage"/>
              <w:spacing w:after="0"/>
              <w:jc w:val="center"/>
              <w:rPr>
                <w:noProof/>
              </w:rPr>
            </w:pPr>
            <w:r>
              <w:fldChar w:fldCharType="begin"/>
            </w:r>
            <w:r>
              <w:instrText xml:space="preserve"> DOCPROPERTY  Cr#  \* MERGEFORMAT </w:instrText>
            </w:r>
            <w:r>
              <w:fldChar w:fldCharType="separate"/>
            </w:r>
            <w:r w:rsidR="0087478A">
              <w:rPr>
                <w:b/>
                <w:noProof/>
                <w:sz w:val="28"/>
              </w:rPr>
              <w:t>1411</w:t>
            </w:r>
            <w:r>
              <w:rPr>
                <w:b/>
                <w:noProof/>
                <w:sz w:val="28"/>
              </w:rPr>
              <w:fldChar w:fldCharType="end"/>
            </w:r>
          </w:p>
        </w:tc>
        <w:tc>
          <w:tcPr>
            <w:tcW w:w="709" w:type="dxa"/>
          </w:tcPr>
          <w:p w14:paraId="2B9F9BFA" w14:textId="77777777" w:rsidR="00CB320E" w:rsidRDefault="00CB320E" w:rsidP="00787045">
            <w:pPr>
              <w:pStyle w:val="CRCoverPage"/>
              <w:tabs>
                <w:tab w:val="right" w:pos="625"/>
              </w:tabs>
              <w:spacing w:after="0"/>
              <w:jc w:val="center"/>
              <w:rPr>
                <w:noProof/>
              </w:rPr>
            </w:pPr>
            <w:r>
              <w:rPr>
                <w:b/>
                <w:bCs/>
                <w:noProof/>
                <w:sz w:val="28"/>
              </w:rPr>
              <w:t>rev</w:t>
            </w:r>
          </w:p>
        </w:tc>
        <w:tc>
          <w:tcPr>
            <w:tcW w:w="992" w:type="dxa"/>
            <w:shd w:val="pct30" w:color="FFFF00" w:fill="auto"/>
          </w:tcPr>
          <w:p w14:paraId="252F7F84" w14:textId="77777777" w:rsidR="00CB320E" w:rsidRPr="00410371" w:rsidRDefault="00F84091" w:rsidP="00787045">
            <w:pPr>
              <w:pStyle w:val="CRCoverPage"/>
              <w:spacing w:after="0"/>
              <w:jc w:val="center"/>
              <w:rPr>
                <w:b/>
                <w:noProof/>
              </w:rPr>
            </w:pPr>
            <w:r>
              <w:fldChar w:fldCharType="begin"/>
            </w:r>
            <w:r>
              <w:instrText xml:space="preserve"> DOCPROPERTY  Revision  \* MERGEFORMAT </w:instrText>
            </w:r>
            <w:r>
              <w:fldChar w:fldCharType="separate"/>
            </w:r>
            <w:r w:rsidR="00CB320E">
              <w:rPr>
                <w:b/>
                <w:noProof/>
                <w:sz w:val="28"/>
              </w:rPr>
              <w:t>-</w:t>
            </w:r>
            <w:r>
              <w:rPr>
                <w:b/>
                <w:noProof/>
                <w:sz w:val="28"/>
              </w:rPr>
              <w:fldChar w:fldCharType="end"/>
            </w:r>
          </w:p>
        </w:tc>
        <w:tc>
          <w:tcPr>
            <w:tcW w:w="2410" w:type="dxa"/>
          </w:tcPr>
          <w:p w14:paraId="2A3BBF8C" w14:textId="77777777" w:rsidR="00CB320E" w:rsidRDefault="00CB320E" w:rsidP="007870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03A78" w14:textId="77777777" w:rsidR="00CB320E" w:rsidRPr="00410371" w:rsidRDefault="00F84091" w:rsidP="00787045">
            <w:pPr>
              <w:pStyle w:val="CRCoverPage"/>
              <w:spacing w:after="0"/>
              <w:jc w:val="center"/>
              <w:rPr>
                <w:noProof/>
                <w:sz w:val="28"/>
              </w:rPr>
            </w:pPr>
            <w:r>
              <w:fldChar w:fldCharType="begin"/>
            </w:r>
            <w:r>
              <w:instrText xml:space="preserve"> DOCPROPERTY  Version  \* MERGEFORMAT </w:instrText>
            </w:r>
            <w:r>
              <w:fldChar w:fldCharType="separate"/>
            </w:r>
            <w:r w:rsidR="00CB320E">
              <w:rPr>
                <w:b/>
                <w:noProof/>
                <w:sz w:val="28"/>
              </w:rPr>
              <w:t>16.7.1</w:t>
            </w:r>
            <w:r>
              <w:rPr>
                <w:b/>
                <w:noProof/>
                <w:sz w:val="28"/>
              </w:rPr>
              <w:fldChar w:fldCharType="end"/>
            </w:r>
          </w:p>
        </w:tc>
        <w:tc>
          <w:tcPr>
            <w:tcW w:w="143" w:type="dxa"/>
            <w:tcBorders>
              <w:right w:val="single" w:sz="4" w:space="0" w:color="auto"/>
            </w:tcBorders>
          </w:tcPr>
          <w:p w14:paraId="423FFAEA" w14:textId="77777777" w:rsidR="00CB320E" w:rsidRDefault="00CB320E" w:rsidP="00787045">
            <w:pPr>
              <w:pStyle w:val="CRCoverPage"/>
              <w:spacing w:after="0"/>
              <w:rPr>
                <w:noProof/>
              </w:rPr>
            </w:pPr>
          </w:p>
        </w:tc>
      </w:tr>
      <w:tr w:rsidR="00CB320E" w14:paraId="5C39ED7C" w14:textId="77777777" w:rsidTr="00787045">
        <w:tc>
          <w:tcPr>
            <w:tcW w:w="9641" w:type="dxa"/>
            <w:gridSpan w:val="9"/>
            <w:tcBorders>
              <w:left w:val="single" w:sz="4" w:space="0" w:color="auto"/>
              <w:right w:val="single" w:sz="4" w:space="0" w:color="auto"/>
            </w:tcBorders>
          </w:tcPr>
          <w:p w14:paraId="5E32C199" w14:textId="77777777" w:rsidR="00CB320E" w:rsidRDefault="00CB320E" w:rsidP="00787045">
            <w:pPr>
              <w:pStyle w:val="CRCoverPage"/>
              <w:spacing w:after="0"/>
              <w:rPr>
                <w:noProof/>
              </w:rPr>
            </w:pPr>
          </w:p>
        </w:tc>
      </w:tr>
      <w:tr w:rsidR="00CB320E" w14:paraId="24C8AE71" w14:textId="77777777" w:rsidTr="00787045">
        <w:tc>
          <w:tcPr>
            <w:tcW w:w="9641" w:type="dxa"/>
            <w:gridSpan w:val="9"/>
            <w:tcBorders>
              <w:top w:val="single" w:sz="4" w:space="0" w:color="auto"/>
            </w:tcBorders>
          </w:tcPr>
          <w:p w14:paraId="3558A542" w14:textId="77777777" w:rsidR="00CB320E" w:rsidRPr="00F25D98" w:rsidRDefault="00CB320E" w:rsidP="0078704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320E" w14:paraId="3C050A85" w14:textId="77777777" w:rsidTr="00787045">
        <w:tc>
          <w:tcPr>
            <w:tcW w:w="9641" w:type="dxa"/>
            <w:gridSpan w:val="9"/>
          </w:tcPr>
          <w:p w14:paraId="41D8FA3F" w14:textId="77777777" w:rsidR="00CB320E" w:rsidRDefault="00CB320E" w:rsidP="00787045">
            <w:pPr>
              <w:pStyle w:val="CRCoverPage"/>
              <w:spacing w:after="0"/>
              <w:rPr>
                <w:noProof/>
                <w:sz w:val="8"/>
                <w:szCs w:val="8"/>
              </w:rPr>
            </w:pPr>
          </w:p>
        </w:tc>
      </w:tr>
    </w:tbl>
    <w:p w14:paraId="28715CAC" w14:textId="77777777" w:rsidR="00CB320E" w:rsidRDefault="00CB320E" w:rsidP="00CB3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20E" w14:paraId="2DDD8857" w14:textId="77777777" w:rsidTr="00787045">
        <w:tc>
          <w:tcPr>
            <w:tcW w:w="2835" w:type="dxa"/>
          </w:tcPr>
          <w:p w14:paraId="1FFCE97C" w14:textId="77777777" w:rsidR="00CB320E" w:rsidRDefault="00CB320E" w:rsidP="00787045">
            <w:pPr>
              <w:pStyle w:val="CRCoverPage"/>
              <w:tabs>
                <w:tab w:val="right" w:pos="2751"/>
              </w:tabs>
              <w:spacing w:after="0"/>
              <w:rPr>
                <w:b/>
                <w:i/>
                <w:noProof/>
              </w:rPr>
            </w:pPr>
            <w:r>
              <w:rPr>
                <w:b/>
                <w:i/>
                <w:noProof/>
              </w:rPr>
              <w:t>Proposed change affects:</w:t>
            </w:r>
          </w:p>
        </w:tc>
        <w:tc>
          <w:tcPr>
            <w:tcW w:w="1418" w:type="dxa"/>
          </w:tcPr>
          <w:p w14:paraId="4495F9F6" w14:textId="77777777" w:rsidR="00CB320E" w:rsidRDefault="00CB320E" w:rsidP="007870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329E2" w14:textId="77777777" w:rsidR="00CB320E" w:rsidRDefault="00CB320E" w:rsidP="00787045">
            <w:pPr>
              <w:pStyle w:val="CRCoverPage"/>
              <w:spacing w:after="0"/>
              <w:jc w:val="center"/>
              <w:rPr>
                <w:b/>
                <w:caps/>
                <w:noProof/>
              </w:rPr>
            </w:pPr>
          </w:p>
        </w:tc>
        <w:tc>
          <w:tcPr>
            <w:tcW w:w="709" w:type="dxa"/>
            <w:tcBorders>
              <w:left w:val="single" w:sz="4" w:space="0" w:color="auto"/>
            </w:tcBorders>
          </w:tcPr>
          <w:p w14:paraId="368AA2F0" w14:textId="77777777" w:rsidR="00CB320E" w:rsidRDefault="00CB320E" w:rsidP="007870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990DF" w14:textId="77777777" w:rsidR="00CB320E" w:rsidRDefault="00CB320E" w:rsidP="00787045">
            <w:pPr>
              <w:pStyle w:val="CRCoverPage"/>
              <w:spacing w:after="0"/>
              <w:jc w:val="center"/>
              <w:rPr>
                <w:b/>
                <w:caps/>
                <w:noProof/>
              </w:rPr>
            </w:pPr>
            <w:r>
              <w:rPr>
                <w:b/>
                <w:caps/>
                <w:noProof/>
              </w:rPr>
              <w:t>X</w:t>
            </w:r>
          </w:p>
        </w:tc>
        <w:tc>
          <w:tcPr>
            <w:tcW w:w="2126" w:type="dxa"/>
          </w:tcPr>
          <w:p w14:paraId="4157CA5A" w14:textId="77777777" w:rsidR="00CB320E" w:rsidRDefault="00CB320E" w:rsidP="007870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AA49A" w14:textId="77777777" w:rsidR="00CB320E" w:rsidRDefault="00CB320E" w:rsidP="00787045">
            <w:pPr>
              <w:pStyle w:val="CRCoverPage"/>
              <w:spacing w:after="0"/>
              <w:jc w:val="center"/>
              <w:rPr>
                <w:b/>
                <w:caps/>
                <w:noProof/>
              </w:rPr>
            </w:pPr>
            <w:r>
              <w:rPr>
                <w:b/>
                <w:caps/>
                <w:noProof/>
              </w:rPr>
              <w:t>X</w:t>
            </w:r>
          </w:p>
        </w:tc>
        <w:tc>
          <w:tcPr>
            <w:tcW w:w="1418" w:type="dxa"/>
            <w:tcBorders>
              <w:left w:val="nil"/>
            </w:tcBorders>
          </w:tcPr>
          <w:p w14:paraId="2D8993D8" w14:textId="77777777" w:rsidR="00CB320E" w:rsidRDefault="00CB320E" w:rsidP="007870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8E87" w14:textId="77777777" w:rsidR="00CB320E" w:rsidRDefault="00CB320E" w:rsidP="00787045">
            <w:pPr>
              <w:pStyle w:val="CRCoverPage"/>
              <w:spacing w:after="0"/>
              <w:jc w:val="center"/>
              <w:rPr>
                <w:b/>
                <w:bCs/>
                <w:caps/>
                <w:noProof/>
              </w:rPr>
            </w:pPr>
          </w:p>
        </w:tc>
      </w:tr>
    </w:tbl>
    <w:p w14:paraId="26C44D65" w14:textId="77777777" w:rsidR="00CB320E" w:rsidRDefault="00CB320E" w:rsidP="00CB3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20E" w14:paraId="68DBB489" w14:textId="77777777" w:rsidTr="00787045">
        <w:tc>
          <w:tcPr>
            <w:tcW w:w="9640" w:type="dxa"/>
            <w:gridSpan w:val="11"/>
          </w:tcPr>
          <w:p w14:paraId="53D9E2B9" w14:textId="77777777" w:rsidR="00CB320E" w:rsidRDefault="00CB320E" w:rsidP="00787045">
            <w:pPr>
              <w:pStyle w:val="CRCoverPage"/>
              <w:spacing w:after="0"/>
              <w:rPr>
                <w:noProof/>
                <w:sz w:val="8"/>
                <w:szCs w:val="8"/>
              </w:rPr>
            </w:pPr>
          </w:p>
        </w:tc>
      </w:tr>
      <w:tr w:rsidR="00CB320E" w14:paraId="7C5C511C" w14:textId="77777777" w:rsidTr="00787045">
        <w:tc>
          <w:tcPr>
            <w:tcW w:w="1843" w:type="dxa"/>
            <w:tcBorders>
              <w:top w:val="single" w:sz="4" w:space="0" w:color="auto"/>
              <w:left w:val="single" w:sz="4" w:space="0" w:color="auto"/>
            </w:tcBorders>
          </w:tcPr>
          <w:p w14:paraId="4FA9EA19" w14:textId="77777777" w:rsidR="00CB320E" w:rsidRDefault="00CB320E" w:rsidP="007870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6A45D" w14:textId="0A06933B" w:rsidR="00CB320E" w:rsidRDefault="00F84091" w:rsidP="0078704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bookmarkStart w:id="2" w:name="_Hlk86608363"/>
            <w:r w:rsidR="00CB320E">
              <w:t>Introduction o</w:t>
            </w:r>
            <w:r w:rsidR="00CB320E" w:rsidRPr="00ED2A1F">
              <w:t xml:space="preserve">f </w:t>
            </w:r>
            <w:r w:rsidR="00CB320E" w:rsidRPr="000C1B5A">
              <w:t>NB-Io</w:t>
            </w:r>
            <w:r w:rsidR="00CB320E">
              <w:t>T</w:t>
            </w:r>
            <w:r w:rsidR="00CB320E" w:rsidRPr="000C1B5A">
              <w:t>/eMTC support for Non-Terrestrial Network</w:t>
            </w:r>
            <w:r w:rsidR="00CB320E">
              <w:t xml:space="preserve">s </w:t>
            </w:r>
            <w:bookmarkEnd w:id="2"/>
            <w:r>
              <w:fldChar w:fldCharType="end"/>
            </w:r>
            <w:r w:rsidR="00CB320E">
              <w:t>in 36.213 s06-s07</w:t>
            </w:r>
            <w:r>
              <w:fldChar w:fldCharType="end"/>
            </w:r>
          </w:p>
        </w:tc>
      </w:tr>
      <w:tr w:rsidR="00CB320E" w14:paraId="713A9DCE" w14:textId="77777777" w:rsidTr="00787045">
        <w:tc>
          <w:tcPr>
            <w:tcW w:w="1843" w:type="dxa"/>
            <w:tcBorders>
              <w:left w:val="single" w:sz="4" w:space="0" w:color="auto"/>
            </w:tcBorders>
          </w:tcPr>
          <w:p w14:paraId="7CA08A64" w14:textId="77777777" w:rsidR="00CB320E" w:rsidRDefault="00CB320E" w:rsidP="00787045">
            <w:pPr>
              <w:pStyle w:val="CRCoverPage"/>
              <w:spacing w:after="0"/>
              <w:rPr>
                <w:b/>
                <w:i/>
                <w:noProof/>
                <w:sz w:val="8"/>
                <w:szCs w:val="8"/>
              </w:rPr>
            </w:pPr>
          </w:p>
        </w:tc>
        <w:tc>
          <w:tcPr>
            <w:tcW w:w="7797" w:type="dxa"/>
            <w:gridSpan w:val="10"/>
            <w:tcBorders>
              <w:right w:val="single" w:sz="4" w:space="0" w:color="auto"/>
            </w:tcBorders>
          </w:tcPr>
          <w:p w14:paraId="35EA1BD5" w14:textId="77777777" w:rsidR="00CB320E" w:rsidRDefault="00CB320E" w:rsidP="00787045">
            <w:pPr>
              <w:pStyle w:val="CRCoverPage"/>
              <w:spacing w:after="0"/>
              <w:rPr>
                <w:noProof/>
                <w:sz w:val="8"/>
                <w:szCs w:val="8"/>
              </w:rPr>
            </w:pPr>
          </w:p>
        </w:tc>
      </w:tr>
      <w:tr w:rsidR="00CB320E" w14:paraId="4073BA77" w14:textId="77777777" w:rsidTr="00787045">
        <w:tc>
          <w:tcPr>
            <w:tcW w:w="1843" w:type="dxa"/>
            <w:tcBorders>
              <w:left w:val="single" w:sz="4" w:space="0" w:color="auto"/>
            </w:tcBorders>
          </w:tcPr>
          <w:p w14:paraId="70C4E976" w14:textId="77777777" w:rsidR="00CB320E" w:rsidRDefault="00CB320E" w:rsidP="007870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D36FF" w14:textId="77777777" w:rsidR="00CB320E" w:rsidRDefault="00F84091" w:rsidP="00787045">
            <w:pPr>
              <w:pStyle w:val="CRCoverPage"/>
              <w:spacing w:after="0"/>
              <w:ind w:left="100"/>
              <w:rPr>
                <w:noProof/>
              </w:rPr>
            </w:pPr>
            <w:r>
              <w:fldChar w:fldCharType="begin"/>
            </w:r>
            <w:r>
              <w:instrText xml:space="preserve"> DOCPROPERTY  SourceIfWg  \* MERGEFORMAT </w:instrText>
            </w:r>
            <w:r>
              <w:fldChar w:fldCharType="separate"/>
            </w:r>
            <w:r w:rsidR="00CB320E">
              <w:rPr>
                <w:noProof/>
              </w:rPr>
              <w:t>Motorola Mobility</w:t>
            </w:r>
            <w:r>
              <w:rPr>
                <w:noProof/>
              </w:rPr>
              <w:fldChar w:fldCharType="end"/>
            </w:r>
          </w:p>
        </w:tc>
      </w:tr>
      <w:tr w:rsidR="00CB320E" w14:paraId="0EFF146E" w14:textId="77777777" w:rsidTr="00787045">
        <w:tc>
          <w:tcPr>
            <w:tcW w:w="1843" w:type="dxa"/>
            <w:tcBorders>
              <w:left w:val="single" w:sz="4" w:space="0" w:color="auto"/>
            </w:tcBorders>
          </w:tcPr>
          <w:p w14:paraId="32C53B4D" w14:textId="77777777" w:rsidR="00CB320E" w:rsidRDefault="00CB320E" w:rsidP="007870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0CB2B" w14:textId="50D4871E" w:rsidR="00CB320E" w:rsidRDefault="00F84091" w:rsidP="00787045">
            <w:pPr>
              <w:pStyle w:val="CRCoverPage"/>
              <w:spacing w:after="0"/>
              <w:ind w:left="100"/>
              <w:rPr>
                <w:noProof/>
              </w:rPr>
            </w:pPr>
            <w:r>
              <w:fldChar w:fldCharType="begin"/>
            </w:r>
            <w:r>
              <w:instrText xml:space="preserve"> DOCPROPERTY  SourceIfTsg  \* MERGEFORMAT </w:instrText>
            </w:r>
            <w:r>
              <w:fldChar w:fldCharType="separate"/>
            </w:r>
            <w:r w:rsidR="00CB320E">
              <w:rPr>
                <w:noProof/>
              </w:rPr>
              <w:t>R1</w:t>
            </w:r>
            <w:r>
              <w:rPr>
                <w:noProof/>
              </w:rPr>
              <w:fldChar w:fldCharType="end"/>
            </w:r>
          </w:p>
        </w:tc>
      </w:tr>
      <w:tr w:rsidR="00CB320E" w14:paraId="3F3C4AE0" w14:textId="77777777" w:rsidTr="00787045">
        <w:tc>
          <w:tcPr>
            <w:tcW w:w="1843" w:type="dxa"/>
            <w:tcBorders>
              <w:left w:val="single" w:sz="4" w:space="0" w:color="auto"/>
            </w:tcBorders>
          </w:tcPr>
          <w:p w14:paraId="6ABF7156" w14:textId="77777777" w:rsidR="00CB320E" w:rsidRDefault="00CB320E" w:rsidP="00787045">
            <w:pPr>
              <w:pStyle w:val="CRCoverPage"/>
              <w:spacing w:after="0"/>
              <w:rPr>
                <w:b/>
                <w:i/>
                <w:noProof/>
                <w:sz w:val="8"/>
                <w:szCs w:val="8"/>
              </w:rPr>
            </w:pPr>
          </w:p>
        </w:tc>
        <w:tc>
          <w:tcPr>
            <w:tcW w:w="7797" w:type="dxa"/>
            <w:gridSpan w:val="10"/>
            <w:tcBorders>
              <w:right w:val="single" w:sz="4" w:space="0" w:color="auto"/>
            </w:tcBorders>
          </w:tcPr>
          <w:p w14:paraId="4D6BE4FB" w14:textId="77777777" w:rsidR="00CB320E" w:rsidRDefault="00CB320E" w:rsidP="00787045">
            <w:pPr>
              <w:pStyle w:val="CRCoverPage"/>
              <w:spacing w:after="0"/>
              <w:rPr>
                <w:noProof/>
                <w:sz w:val="8"/>
                <w:szCs w:val="8"/>
              </w:rPr>
            </w:pPr>
          </w:p>
        </w:tc>
      </w:tr>
      <w:tr w:rsidR="00CB320E" w14:paraId="219FBB86" w14:textId="77777777" w:rsidTr="00787045">
        <w:tc>
          <w:tcPr>
            <w:tcW w:w="1843" w:type="dxa"/>
            <w:tcBorders>
              <w:left w:val="single" w:sz="4" w:space="0" w:color="auto"/>
            </w:tcBorders>
          </w:tcPr>
          <w:p w14:paraId="0711371D" w14:textId="77777777" w:rsidR="00CB320E" w:rsidRDefault="00CB320E" w:rsidP="00787045">
            <w:pPr>
              <w:pStyle w:val="CRCoverPage"/>
              <w:tabs>
                <w:tab w:val="right" w:pos="1759"/>
              </w:tabs>
              <w:spacing w:after="0"/>
              <w:rPr>
                <w:b/>
                <w:i/>
                <w:noProof/>
              </w:rPr>
            </w:pPr>
            <w:r>
              <w:rPr>
                <w:b/>
                <w:i/>
                <w:noProof/>
              </w:rPr>
              <w:t>Work item code:</w:t>
            </w:r>
          </w:p>
        </w:tc>
        <w:tc>
          <w:tcPr>
            <w:tcW w:w="3686" w:type="dxa"/>
            <w:gridSpan w:val="5"/>
            <w:shd w:val="pct30" w:color="FFFF00" w:fill="auto"/>
          </w:tcPr>
          <w:p w14:paraId="3A7C0ECE" w14:textId="77777777" w:rsidR="00CB320E" w:rsidRPr="00E374F5" w:rsidRDefault="00787045" w:rsidP="00787045">
            <w:pPr>
              <w:pStyle w:val="CRCoverPage"/>
              <w:spacing w:after="0"/>
              <w:ind w:left="100"/>
              <w:rPr>
                <w:noProof/>
                <w:lang w:val="fr-FR"/>
              </w:rPr>
            </w:pPr>
            <w:r>
              <w:fldChar w:fldCharType="begin"/>
            </w:r>
            <w:r w:rsidRPr="00E374F5">
              <w:rPr>
                <w:lang w:val="fr-FR"/>
              </w:rPr>
              <w:instrText xml:space="preserve"> DOCPROPERTY  RelatedWis  \* MERGEFORMAT </w:instrText>
            </w:r>
            <w:r>
              <w:fldChar w:fldCharType="separate"/>
            </w:r>
            <w:proofErr w:type="spellStart"/>
            <w:r w:rsidR="00CB320E" w:rsidRPr="00E374F5">
              <w:rPr>
                <w:lang w:val="fr-FR"/>
              </w:rPr>
              <w:t>LTE_NBIOT_eMTC_NTN-Core</w:t>
            </w:r>
            <w:proofErr w:type="spellEnd"/>
            <w:r>
              <w:fldChar w:fldCharType="end"/>
            </w:r>
          </w:p>
        </w:tc>
        <w:tc>
          <w:tcPr>
            <w:tcW w:w="567" w:type="dxa"/>
            <w:tcBorders>
              <w:left w:val="nil"/>
            </w:tcBorders>
          </w:tcPr>
          <w:p w14:paraId="4450C250" w14:textId="77777777" w:rsidR="00CB320E" w:rsidRPr="00E374F5" w:rsidRDefault="00CB320E" w:rsidP="00787045">
            <w:pPr>
              <w:pStyle w:val="CRCoverPage"/>
              <w:spacing w:after="0"/>
              <w:ind w:right="100"/>
              <w:rPr>
                <w:noProof/>
                <w:lang w:val="fr-FR"/>
              </w:rPr>
            </w:pPr>
          </w:p>
        </w:tc>
        <w:tc>
          <w:tcPr>
            <w:tcW w:w="1417" w:type="dxa"/>
            <w:gridSpan w:val="3"/>
            <w:tcBorders>
              <w:left w:val="nil"/>
            </w:tcBorders>
          </w:tcPr>
          <w:p w14:paraId="693B49DB" w14:textId="77777777" w:rsidR="00CB320E" w:rsidRDefault="00CB320E" w:rsidP="007870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D4BC0" w14:textId="6CC9C6DE" w:rsidR="00CB320E" w:rsidRDefault="00CB320E" w:rsidP="00787045">
            <w:pPr>
              <w:pStyle w:val="CRCoverPage"/>
              <w:spacing w:after="0"/>
              <w:ind w:left="100"/>
              <w:rPr>
                <w:noProof/>
              </w:rPr>
            </w:pPr>
            <w:r>
              <w:rPr>
                <w:noProof/>
              </w:rPr>
              <w:t>2021-11-</w:t>
            </w:r>
            <w:r w:rsidR="0087478A">
              <w:rPr>
                <w:noProof/>
              </w:rPr>
              <w:t>28</w:t>
            </w:r>
          </w:p>
        </w:tc>
      </w:tr>
      <w:tr w:rsidR="00CB320E" w14:paraId="4FCE2CB5" w14:textId="77777777" w:rsidTr="00787045">
        <w:tc>
          <w:tcPr>
            <w:tcW w:w="1843" w:type="dxa"/>
            <w:tcBorders>
              <w:left w:val="single" w:sz="4" w:space="0" w:color="auto"/>
            </w:tcBorders>
          </w:tcPr>
          <w:p w14:paraId="07E9D50E" w14:textId="77777777" w:rsidR="00CB320E" w:rsidRDefault="00CB320E" w:rsidP="00787045">
            <w:pPr>
              <w:pStyle w:val="CRCoverPage"/>
              <w:spacing w:after="0"/>
              <w:rPr>
                <w:b/>
                <w:i/>
                <w:noProof/>
                <w:sz w:val="8"/>
                <w:szCs w:val="8"/>
              </w:rPr>
            </w:pPr>
          </w:p>
        </w:tc>
        <w:tc>
          <w:tcPr>
            <w:tcW w:w="1986" w:type="dxa"/>
            <w:gridSpan w:val="4"/>
          </w:tcPr>
          <w:p w14:paraId="309F379A" w14:textId="77777777" w:rsidR="00CB320E" w:rsidRDefault="00CB320E" w:rsidP="00787045">
            <w:pPr>
              <w:pStyle w:val="CRCoverPage"/>
              <w:spacing w:after="0"/>
              <w:rPr>
                <w:noProof/>
                <w:sz w:val="8"/>
                <w:szCs w:val="8"/>
              </w:rPr>
            </w:pPr>
          </w:p>
        </w:tc>
        <w:tc>
          <w:tcPr>
            <w:tcW w:w="2267" w:type="dxa"/>
            <w:gridSpan w:val="2"/>
          </w:tcPr>
          <w:p w14:paraId="6724EDA7" w14:textId="77777777" w:rsidR="00CB320E" w:rsidRDefault="00CB320E" w:rsidP="00787045">
            <w:pPr>
              <w:pStyle w:val="CRCoverPage"/>
              <w:spacing w:after="0"/>
              <w:rPr>
                <w:noProof/>
                <w:sz w:val="8"/>
                <w:szCs w:val="8"/>
              </w:rPr>
            </w:pPr>
          </w:p>
        </w:tc>
        <w:tc>
          <w:tcPr>
            <w:tcW w:w="1417" w:type="dxa"/>
            <w:gridSpan w:val="3"/>
          </w:tcPr>
          <w:p w14:paraId="0EBE104A" w14:textId="77777777" w:rsidR="00CB320E" w:rsidRDefault="00CB320E" w:rsidP="00787045">
            <w:pPr>
              <w:pStyle w:val="CRCoverPage"/>
              <w:spacing w:after="0"/>
              <w:rPr>
                <w:noProof/>
                <w:sz w:val="8"/>
                <w:szCs w:val="8"/>
              </w:rPr>
            </w:pPr>
          </w:p>
        </w:tc>
        <w:tc>
          <w:tcPr>
            <w:tcW w:w="2127" w:type="dxa"/>
            <w:tcBorders>
              <w:right w:val="single" w:sz="4" w:space="0" w:color="auto"/>
            </w:tcBorders>
          </w:tcPr>
          <w:p w14:paraId="2C839A96" w14:textId="77777777" w:rsidR="00CB320E" w:rsidRDefault="00CB320E" w:rsidP="00787045">
            <w:pPr>
              <w:pStyle w:val="CRCoverPage"/>
              <w:spacing w:after="0"/>
              <w:rPr>
                <w:noProof/>
                <w:sz w:val="8"/>
                <w:szCs w:val="8"/>
              </w:rPr>
            </w:pPr>
          </w:p>
        </w:tc>
      </w:tr>
      <w:tr w:rsidR="00CB320E" w14:paraId="688D41B8" w14:textId="77777777" w:rsidTr="00787045">
        <w:trPr>
          <w:cantSplit/>
        </w:trPr>
        <w:tc>
          <w:tcPr>
            <w:tcW w:w="1843" w:type="dxa"/>
            <w:tcBorders>
              <w:left w:val="single" w:sz="4" w:space="0" w:color="auto"/>
            </w:tcBorders>
          </w:tcPr>
          <w:p w14:paraId="3395E8C8" w14:textId="77777777" w:rsidR="00CB320E" w:rsidRDefault="00CB320E" w:rsidP="00787045">
            <w:pPr>
              <w:pStyle w:val="CRCoverPage"/>
              <w:tabs>
                <w:tab w:val="right" w:pos="1759"/>
              </w:tabs>
              <w:spacing w:after="0"/>
              <w:rPr>
                <w:b/>
                <w:i/>
                <w:noProof/>
              </w:rPr>
            </w:pPr>
            <w:r>
              <w:rPr>
                <w:b/>
                <w:i/>
                <w:noProof/>
              </w:rPr>
              <w:t>Category:</w:t>
            </w:r>
          </w:p>
        </w:tc>
        <w:tc>
          <w:tcPr>
            <w:tcW w:w="851" w:type="dxa"/>
            <w:shd w:val="pct30" w:color="FFFF00" w:fill="auto"/>
          </w:tcPr>
          <w:p w14:paraId="19101002" w14:textId="77777777" w:rsidR="00CB320E" w:rsidRDefault="00F84091" w:rsidP="00787045">
            <w:pPr>
              <w:pStyle w:val="CRCoverPage"/>
              <w:spacing w:after="0"/>
              <w:ind w:left="100" w:right="-609"/>
              <w:rPr>
                <w:b/>
                <w:noProof/>
              </w:rPr>
            </w:pPr>
            <w:r>
              <w:fldChar w:fldCharType="begin"/>
            </w:r>
            <w:r>
              <w:instrText xml:space="preserve"> DOCPROPERTY  Cat  \* MERGEFORMAT </w:instrText>
            </w:r>
            <w:r>
              <w:fldChar w:fldCharType="separate"/>
            </w:r>
            <w:r w:rsidR="00CB320E">
              <w:rPr>
                <w:b/>
                <w:noProof/>
              </w:rPr>
              <w:t>B</w:t>
            </w:r>
            <w:r>
              <w:rPr>
                <w:b/>
                <w:noProof/>
              </w:rPr>
              <w:fldChar w:fldCharType="end"/>
            </w:r>
          </w:p>
        </w:tc>
        <w:tc>
          <w:tcPr>
            <w:tcW w:w="3402" w:type="dxa"/>
            <w:gridSpan w:val="5"/>
            <w:tcBorders>
              <w:left w:val="nil"/>
            </w:tcBorders>
          </w:tcPr>
          <w:p w14:paraId="1842DDEB" w14:textId="77777777" w:rsidR="00CB320E" w:rsidRDefault="00CB320E" w:rsidP="00787045">
            <w:pPr>
              <w:pStyle w:val="CRCoverPage"/>
              <w:spacing w:after="0"/>
              <w:rPr>
                <w:noProof/>
              </w:rPr>
            </w:pPr>
          </w:p>
        </w:tc>
        <w:tc>
          <w:tcPr>
            <w:tcW w:w="1417" w:type="dxa"/>
            <w:gridSpan w:val="3"/>
            <w:tcBorders>
              <w:left w:val="nil"/>
            </w:tcBorders>
          </w:tcPr>
          <w:p w14:paraId="584834E5" w14:textId="77777777" w:rsidR="00CB320E" w:rsidRDefault="00CB320E" w:rsidP="007870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21BB1" w14:textId="77777777" w:rsidR="00CB320E" w:rsidRDefault="00F84091" w:rsidP="00787045">
            <w:pPr>
              <w:pStyle w:val="CRCoverPage"/>
              <w:spacing w:after="0"/>
              <w:ind w:left="100"/>
              <w:rPr>
                <w:noProof/>
              </w:rPr>
            </w:pPr>
            <w:r>
              <w:fldChar w:fldCharType="begin"/>
            </w:r>
            <w:r>
              <w:instrText xml:space="preserve"> DOCPROPERTY  Release  \* MERGEFORMAT </w:instrText>
            </w:r>
            <w:r>
              <w:fldChar w:fldCharType="separate"/>
            </w:r>
            <w:r w:rsidR="00CB320E">
              <w:rPr>
                <w:noProof/>
              </w:rPr>
              <w:t>Rel-17</w:t>
            </w:r>
            <w:r>
              <w:rPr>
                <w:noProof/>
              </w:rPr>
              <w:fldChar w:fldCharType="end"/>
            </w:r>
          </w:p>
        </w:tc>
      </w:tr>
      <w:tr w:rsidR="00CB320E" w14:paraId="2837DA22" w14:textId="77777777" w:rsidTr="00787045">
        <w:tc>
          <w:tcPr>
            <w:tcW w:w="1843" w:type="dxa"/>
            <w:tcBorders>
              <w:left w:val="single" w:sz="4" w:space="0" w:color="auto"/>
              <w:bottom w:val="single" w:sz="4" w:space="0" w:color="auto"/>
            </w:tcBorders>
          </w:tcPr>
          <w:p w14:paraId="0E1F29AE" w14:textId="77777777" w:rsidR="00CB320E" w:rsidRDefault="00CB320E" w:rsidP="00787045">
            <w:pPr>
              <w:pStyle w:val="CRCoverPage"/>
              <w:spacing w:after="0"/>
              <w:rPr>
                <w:b/>
                <w:i/>
                <w:noProof/>
              </w:rPr>
            </w:pPr>
          </w:p>
        </w:tc>
        <w:tc>
          <w:tcPr>
            <w:tcW w:w="4677" w:type="dxa"/>
            <w:gridSpan w:val="8"/>
            <w:tcBorders>
              <w:bottom w:val="single" w:sz="4" w:space="0" w:color="auto"/>
            </w:tcBorders>
          </w:tcPr>
          <w:p w14:paraId="5C8EB906" w14:textId="77777777" w:rsidR="00CB320E" w:rsidRDefault="00CB320E" w:rsidP="007870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CF996" w14:textId="77777777" w:rsidR="00CB320E" w:rsidRDefault="00CB320E" w:rsidP="007870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FEA9A" w14:textId="77777777" w:rsidR="00CB320E" w:rsidRPr="007C2097" w:rsidRDefault="00CB320E" w:rsidP="007870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320E" w14:paraId="281E67EE" w14:textId="77777777" w:rsidTr="00787045">
        <w:tc>
          <w:tcPr>
            <w:tcW w:w="1843" w:type="dxa"/>
          </w:tcPr>
          <w:p w14:paraId="01B80912" w14:textId="77777777" w:rsidR="00CB320E" w:rsidRDefault="00CB320E" w:rsidP="00787045">
            <w:pPr>
              <w:pStyle w:val="CRCoverPage"/>
              <w:spacing w:after="0"/>
              <w:rPr>
                <w:b/>
                <w:i/>
                <w:noProof/>
                <w:sz w:val="8"/>
                <w:szCs w:val="8"/>
              </w:rPr>
            </w:pPr>
          </w:p>
        </w:tc>
        <w:tc>
          <w:tcPr>
            <w:tcW w:w="7797" w:type="dxa"/>
            <w:gridSpan w:val="10"/>
          </w:tcPr>
          <w:p w14:paraId="0C40AC4B" w14:textId="77777777" w:rsidR="00CB320E" w:rsidRDefault="00CB320E" w:rsidP="00787045">
            <w:pPr>
              <w:pStyle w:val="CRCoverPage"/>
              <w:spacing w:after="0"/>
              <w:rPr>
                <w:noProof/>
                <w:sz w:val="8"/>
                <w:szCs w:val="8"/>
              </w:rPr>
            </w:pPr>
          </w:p>
        </w:tc>
      </w:tr>
      <w:tr w:rsidR="00CB320E" w14:paraId="09C5616C" w14:textId="77777777" w:rsidTr="00787045">
        <w:tc>
          <w:tcPr>
            <w:tcW w:w="2694" w:type="dxa"/>
            <w:gridSpan w:val="2"/>
            <w:tcBorders>
              <w:top w:val="single" w:sz="4" w:space="0" w:color="auto"/>
              <w:left w:val="single" w:sz="4" w:space="0" w:color="auto"/>
            </w:tcBorders>
          </w:tcPr>
          <w:p w14:paraId="3185E627" w14:textId="77777777" w:rsidR="00CB320E" w:rsidRDefault="00CB320E" w:rsidP="007870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B2272" w14:textId="77777777" w:rsidR="00CB320E" w:rsidRDefault="00CB320E" w:rsidP="00787045">
            <w:pPr>
              <w:pStyle w:val="CRCoverPage"/>
              <w:spacing w:after="0"/>
              <w:ind w:left="100"/>
              <w:rPr>
                <w:noProof/>
              </w:rPr>
            </w:pPr>
            <w:r>
              <w:rPr>
                <w:noProof/>
              </w:rPr>
              <w:t xml:space="preserve">Introduction </w:t>
            </w:r>
            <w:r>
              <w:t>o</w:t>
            </w:r>
            <w:r w:rsidRPr="00ED2A1F">
              <w:t xml:space="preserve">f </w:t>
            </w:r>
            <w:r w:rsidRPr="000C1B5A">
              <w:t>NB-Io</w:t>
            </w:r>
            <w:r>
              <w:t>T</w:t>
            </w:r>
            <w:r w:rsidRPr="000C1B5A">
              <w:t>/</w:t>
            </w:r>
            <w:proofErr w:type="spellStart"/>
            <w:r w:rsidRPr="000C1B5A">
              <w:t>eMTC</w:t>
            </w:r>
            <w:proofErr w:type="spellEnd"/>
            <w:r w:rsidRPr="000C1B5A">
              <w:t xml:space="preserve"> support for Non-Terrestrial Network</w:t>
            </w:r>
            <w:r>
              <w:t>s.</w:t>
            </w:r>
          </w:p>
        </w:tc>
      </w:tr>
      <w:tr w:rsidR="00CB320E" w14:paraId="339BB05C" w14:textId="77777777" w:rsidTr="00787045">
        <w:tc>
          <w:tcPr>
            <w:tcW w:w="2694" w:type="dxa"/>
            <w:gridSpan w:val="2"/>
            <w:tcBorders>
              <w:left w:val="single" w:sz="4" w:space="0" w:color="auto"/>
            </w:tcBorders>
          </w:tcPr>
          <w:p w14:paraId="74371A9D" w14:textId="77777777" w:rsidR="00CB320E" w:rsidRDefault="00CB320E" w:rsidP="00787045">
            <w:pPr>
              <w:pStyle w:val="CRCoverPage"/>
              <w:spacing w:after="0"/>
              <w:rPr>
                <w:b/>
                <w:i/>
                <w:noProof/>
                <w:sz w:val="8"/>
                <w:szCs w:val="8"/>
              </w:rPr>
            </w:pPr>
          </w:p>
        </w:tc>
        <w:tc>
          <w:tcPr>
            <w:tcW w:w="6946" w:type="dxa"/>
            <w:gridSpan w:val="9"/>
            <w:tcBorders>
              <w:right w:val="single" w:sz="4" w:space="0" w:color="auto"/>
            </w:tcBorders>
          </w:tcPr>
          <w:p w14:paraId="0104E396" w14:textId="77777777" w:rsidR="00CB320E" w:rsidRDefault="00CB320E" w:rsidP="00787045">
            <w:pPr>
              <w:pStyle w:val="CRCoverPage"/>
              <w:spacing w:after="0"/>
              <w:rPr>
                <w:noProof/>
                <w:sz w:val="8"/>
                <w:szCs w:val="8"/>
              </w:rPr>
            </w:pPr>
          </w:p>
        </w:tc>
      </w:tr>
      <w:tr w:rsidR="00CB320E" w14:paraId="4B827347" w14:textId="77777777" w:rsidTr="00787045">
        <w:tc>
          <w:tcPr>
            <w:tcW w:w="2694" w:type="dxa"/>
            <w:gridSpan w:val="2"/>
            <w:tcBorders>
              <w:left w:val="single" w:sz="4" w:space="0" w:color="auto"/>
            </w:tcBorders>
          </w:tcPr>
          <w:p w14:paraId="76C97C1B" w14:textId="77777777" w:rsidR="00CB320E" w:rsidRDefault="00CB320E" w:rsidP="007870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B167A" w14:textId="77777777" w:rsidR="00CB320E" w:rsidRDefault="00CB320E" w:rsidP="00787045">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support for Non-Terrestrial Network</w:t>
            </w:r>
            <w:r>
              <w:t>s</w:t>
            </w:r>
            <w:r>
              <w:rPr>
                <w:noProof/>
              </w:rPr>
              <w:t xml:space="preserve"> features according to RAN1 agreements:</w:t>
            </w:r>
          </w:p>
          <w:p w14:paraId="008A0F88" w14:textId="5F7CADD4" w:rsidR="00CB320E" w:rsidRPr="00DE11F7" w:rsidRDefault="00CB320E" w:rsidP="00787045">
            <w:pPr>
              <w:pStyle w:val="CRCoverPage"/>
              <w:spacing w:after="0"/>
              <w:ind w:left="342" w:hanging="58"/>
              <w:rPr>
                <w:lang w:val="en-US"/>
              </w:rPr>
            </w:pPr>
            <w:r>
              <w:rPr>
                <w:noProof/>
              </w:rPr>
              <w:t xml:space="preserve">- </w:t>
            </w:r>
            <w:r w:rsidRPr="000511DC">
              <w:t>ti</w:t>
            </w:r>
            <w:r>
              <w:t>ming relationship enhancements</w:t>
            </w:r>
            <w:r>
              <w:rPr>
                <w:lang w:val="en-US"/>
              </w:rPr>
              <w:t>.</w:t>
            </w:r>
          </w:p>
        </w:tc>
      </w:tr>
      <w:tr w:rsidR="00CB320E" w14:paraId="57E61777" w14:textId="77777777" w:rsidTr="00787045">
        <w:tc>
          <w:tcPr>
            <w:tcW w:w="2694" w:type="dxa"/>
            <w:gridSpan w:val="2"/>
            <w:tcBorders>
              <w:left w:val="single" w:sz="4" w:space="0" w:color="auto"/>
            </w:tcBorders>
          </w:tcPr>
          <w:p w14:paraId="668D3E56" w14:textId="77777777" w:rsidR="00CB320E" w:rsidRDefault="00CB320E" w:rsidP="00787045">
            <w:pPr>
              <w:pStyle w:val="CRCoverPage"/>
              <w:spacing w:after="0"/>
              <w:rPr>
                <w:b/>
                <w:i/>
                <w:noProof/>
                <w:sz w:val="8"/>
                <w:szCs w:val="8"/>
              </w:rPr>
            </w:pPr>
          </w:p>
        </w:tc>
        <w:tc>
          <w:tcPr>
            <w:tcW w:w="6946" w:type="dxa"/>
            <w:gridSpan w:val="9"/>
            <w:tcBorders>
              <w:right w:val="single" w:sz="4" w:space="0" w:color="auto"/>
            </w:tcBorders>
          </w:tcPr>
          <w:p w14:paraId="539D62DA" w14:textId="77777777" w:rsidR="00CB320E" w:rsidRDefault="00CB320E" w:rsidP="00787045">
            <w:pPr>
              <w:pStyle w:val="CRCoverPage"/>
              <w:spacing w:after="0"/>
              <w:rPr>
                <w:noProof/>
                <w:sz w:val="8"/>
                <w:szCs w:val="8"/>
              </w:rPr>
            </w:pPr>
          </w:p>
        </w:tc>
      </w:tr>
      <w:tr w:rsidR="00CB320E" w14:paraId="093A3A4D" w14:textId="77777777" w:rsidTr="00787045">
        <w:tc>
          <w:tcPr>
            <w:tcW w:w="2694" w:type="dxa"/>
            <w:gridSpan w:val="2"/>
            <w:tcBorders>
              <w:left w:val="single" w:sz="4" w:space="0" w:color="auto"/>
              <w:bottom w:val="single" w:sz="4" w:space="0" w:color="auto"/>
            </w:tcBorders>
          </w:tcPr>
          <w:p w14:paraId="311F1B01" w14:textId="77777777" w:rsidR="00CB320E" w:rsidRDefault="00CB320E" w:rsidP="007870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BC8FD" w14:textId="77777777" w:rsidR="00CB320E" w:rsidRDefault="00CB320E" w:rsidP="00787045">
            <w:pPr>
              <w:pStyle w:val="CRCoverPage"/>
              <w:spacing w:after="0"/>
              <w:ind w:left="100"/>
              <w:rPr>
                <w:noProof/>
              </w:rPr>
            </w:pPr>
            <w:r>
              <w:rPr>
                <w:noProof/>
              </w:rPr>
              <w:t xml:space="preserve">No support of </w:t>
            </w:r>
            <w:r w:rsidRPr="000C1B5A">
              <w:t>NB-Io</w:t>
            </w:r>
            <w:r>
              <w:t>T</w:t>
            </w:r>
            <w:r w:rsidRPr="000C1B5A">
              <w:t>/</w:t>
            </w:r>
            <w:proofErr w:type="spellStart"/>
            <w:r w:rsidRPr="000C1B5A">
              <w:t>eMTC</w:t>
            </w:r>
            <w:proofErr w:type="spellEnd"/>
            <w:r w:rsidRPr="000C1B5A">
              <w:t xml:space="preserve"> support for Non-Terrestrial Network</w:t>
            </w:r>
            <w:r>
              <w:t>s.</w:t>
            </w:r>
          </w:p>
        </w:tc>
      </w:tr>
      <w:tr w:rsidR="00CB320E" w14:paraId="77009085" w14:textId="77777777" w:rsidTr="00787045">
        <w:tc>
          <w:tcPr>
            <w:tcW w:w="2694" w:type="dxa"/>
            <w:gridSpan w:val="2"/>
          </w:tcPr>
          <w:p w14:paraId="19DB4BC8" w14:textId="77777777" w:rsidR="00CB320E" w:rsidRDefault="00CB320E" w:rsidP="00787045">
            <w:pPr>
              <w:pStyle w:val="CRCoverPage"/>
              <w:spacing w:after="0"/>
              <w:rPr>
                <w:b/>
                <w:i/>
                <w:noProof/>
                <w:sz w:val="8"/>
                <w:szCs w:val="8"/>
              </w:rPr>
            </w:pPr>
          </w:p>
        </w:tc>
        <w:tc>
          <w:tcPr>
            <w:tcW w:w="6946" w:type="dxa"/>
            <w:gridSpan w:val="9"/>
          </w:tcPr>
          <w:p w14:paraId="0CF6E6CA" w14:textId="77777777" w:rsidR="00CB320E" w:rsidRDefault="00CB320E" w:rsidP="00787045">
            <w:pPr>
              <w:pStyle w:val="CRCoverPage"/>
              <w:spacing w:after="0"/>
              <w:rPr>
                <w:noProof/>
                <w:sz w:val="8"/>
                <w:szCs w:val="8"/>
              </w:rPr>
            </w:pPr>
          </w:p>
        </w:tc>
      </w:tr>
      <w:tr w:rsidR="00CB320E" w14:paraId="33570800" w14:textId="77777777" w:rsidTr="00787045">
        <w:tc>
          <w:tcPr>
            <w:tcW w:w="2694" w:type="dxa"/>
            <w:gridSpan w:val="2"/>
            <w:tcBorders>
              <w:top w:val="single" w:sz="4" w:space="0" w:color="auto"/>
              <w:left w:val="single" w:sz="4" w:space="0" w:color="auto"/>
            </w:tcBorders>
          </w:tcPr>
          <w:p w14:paraId="6BB546E9" w14:textId="77777777" w:rsidR="00CB320E" w:rsidRDefault="00CB320E" w:rsidP="007870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E3795" w14:textId="0E3104F3" w:rsidR="00CB320E" w:rsidRDefault="00CB320E" w:rsidP="00787045">
            <w:pPr>
              <w:pStyle w:val="CRCoverPage"/>
              <w:spacing w:after="0"/>
              <w:ind w:left="100"/>
              <w:rPr>
                <w:noProof/>
              </w:rPr>
            </w:pPr>
            <w:r>
              <w:rPr>
                <w:noProof/>
              </w:rPr>
              <w:t>6.</w:t>
            </w:r>
            <w:r w:rsidR="00215F3A">
              <w:rPr>
                <w:noProof/>
              </w:rPr>
              <w:t xml:space="preserve">1.1, 7.2.3, </w:t>
            </w:r>
            <w:r w:rsidR="00C16A74">
              <w:rPr>
                <w:noProof/>
              </w:rPr>
              <w:t xml:space="preserve">7.3, </w:t>
            </w:r>
            <w:r w:rsidR="00215F3A">
              <w:rPr>
                <w:noProof/>
              </w:rPr>
              <w:t>7.3.1</w:t>
            </w:r>
            <w:r w:rsidR="00C16A74">
              <w:rPr>
                <w:noProof/>
              </w:rPr>
              <w:t>, 7.3.2.1</w:t>
            </w:r>
          </w:p>
        </w:tc>
      </w:tr>
      <w:tr w:rsidR="00CB320E" w14:paraId="2820EF3A" w14:textId="77777777" w:rsidTr="00787045">
        <w:tc>
          <w:tcPr>
            <w:tcW w:w="2694" w:type="dxa"/>
            <w:gridSpan w:val="2"/>
            <w:tcBorders>
              <w:left w:val="single" w:sz="4" w:space="0" w:color="auto"/>
            </w:tcBorders>
          </w:tcPr>
          <w:p w14:paraId="2CDABCAC" w14:textId="77777777" w:rsidR="00CB320E" w:rsidRDefault="00CB320E" w:rsidP="00787045">
            <w:pPr>
              <w:pStyle w:val="CRCoverPage"/>
              <w:spacing w:after="0"/>
              <w:rPr>
                <w:b/>
                <w:i/>
                <w:noProof/>
                <w:sz w:val="8"/>
                <w:szCs w:val="8"/>
              </w:rPr>
            </w:pPr>
          </w:p>
        </w:tc>
        <w:tc>
          <w:tcPr>
            <w:tcW w:w="6946" w:type="dxa"/>
            <w:gridSpan w:val="9"/>
            <w:tcBorders>
              <w:right w:val="single" w:sz="4" w:space="0" w:color="auto"/>
            </w:tcBorders>
          </w:tcPr>
          <w:p w14:paraId="5E84CFB3" w14:textId="77777777" w:rsidR="00CB320E" w:rsidRDefault="00CB320E" w:rsidP="00787045">
            <w:pPr>
              <w:pStyle w:val="CRCoverPage"/>
              <w:spacing w:after="0"/>
              <w:rPr>
                <w:noProof/>
                <w:sz w:val="8"/>
                <w:szCs w:val="8"/>
              </w:rPr>
            </w:pPr>
          </w:p>
        </w:tc>
      </w:tr>
      <w:tr w:rsidR="00CB320E" w14:paraId="12E12498" w14:textId="77777777" w:rsidTr="00787045">
        <w:tc>
          <w:tcPr>
            <w:tcW w:w="2694" w:type="dxa"/>
            <w:gridSpan w:val="2"/>
            <w:tcBorders>
              <w:left w:val="single" w:sz="4" w:space="0" w:color="auto"/>
            </w:tcBorders>
          </w:tcPr>
          <w:p w14:paraId="12865ED0" w14:textId="77777777" w:rsidR="00CB320E" w:rsidRDefault="00CB320E" w:rsidP="007870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F003C4" w14:textId="77777777" w:rsidR="00CB320E" w:rsidRDefault="00CB320E" w:rsidP="007870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D4480" w14:textId="77777777" w:rsidR="00CB320E" w:rsidRDefault="00CB320E" w:rsidP="00787045">
            <w:pPr>
              <w:pStyle w:val="CRCoverPage"/>
              <w:spacing w:after="0"/>
              <w:jc w:val="center"/>
              <w:rPr>
                <w:b/>
                <w:caps/>
                <w:noProof/>
              </w:rPr>
            </w:pPr>
            <w:r>
              <w:rPr>
                <w:b/>
                <w:caps/>
                <w:noProof/>
              </w:rPr>
              <w:t>N</w:t>
            </w:r>
          </w:p>
        </w:tc>
        <w:tc>
          <w:tcPr>
            <w:tcW w:w="2977" w:type="dxa"/>
            <w:gridSpan w:val="4"/>
          </w:tcPr>
          <w:p w14:paraId="26C9DB96" w14:textId="77777777" w:rsidR="00CB320E" w:rsidRDefault="00CB320E" w:rsidP="007870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9D15A" w14:textId="77777777" w:rsidR="00CB320E" w:rsidRDefault="00CB320E" w:rsidP="00787045">
            <w:pPr>
              <w:pStyle w:val="CRCoverPage"/>
              <w:spacing w:after="0"/>
              <w:ind w:left="99"/>
              <w:rPr>
                <w:noProof/>
              </w:rPr>
            </w:pPr>
          </w:p>
        </w:tc>
      </w:tr>
      <w:tr w:rsidR="00CB320E" w14:paraId="3C6AB093" w14:textId="77777777" w:rsidTr="00787045">
        <w:tc>
          <w:tcPr>
            <w:tcW w:w="2694" w:type="dxa"/>
            <w:gridSpan w:val="2"/>
            <w:tcBorders>
              <w:left w:val="single" w:sz="4" w:space="0" w:color="auto"/>
            </w:tcBorders>
          </w:tcPr>
          <w:p w14:paraId="624585DA" w14:textId="77777777" w:rsidR="00CB320E" w:rsidRDefault="00CB320E" w:rsidP="007870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CE399" w14:textId="77777777" w:rsidR="00CB320E" w:rsidRDefault="00CB320E" w:rsidP="007870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43188" w14:textId="77777777" w:rsidR="00CB320E" w:rsidRDefault="00CB320E" w:rsidP="00787045">
            <w:pPr>
              <w:pStyle w:val="CRCoverPage"/>
              <w:spacing w:after="0"/>
              <w:jc w:val="center"/>
              <w:rPr>
                <w:b/>
                <w:caps/>
                <w:noProof/>
              </w:rPr>
            </w:pPr>
          </w:p>
        </w:tc>
        <w:tc>
          <w:tcPr>
            <w:tcW w:w="2977" w:type="dxa"/>
            <w:gridSpan w:val="4"/>
          </w:tcPr>
          <w:p w14:paraId="088D1D27" w14:textId="77777777" w:rsidR="00CB320E" w:rsidRDefault="00CB320E" w:rsidP="007870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A426A1" w14:textId="77777777" w:rsidR="00CB320E" w:rsidRDefault="00CB320E" w:rsidP="00787045">
            <w:pPr>
              <w:pStyle w:val="CRCoverPage"/>
              <w:spacing w:after="0"/>
              <w:ind w:left="99"/>
              <w:rPr>
                <w:noProof/>
              </w:rPr>
            </w:pPr>
            <w:r>
              <w:rPr>
                <w:noProof/>
              </w:rPr>
              <w:t>TS 36.211</w:t>
            </w:r>
          </w:p>
        </w:tc>
      </w:tr>
      <w:tr w:rsidR="00CB320E" w14:paraId="6FF6E77C" w14:textId="77777777" w:rsidTr="00787045">
        <w:tc>
          <w:tcPr>
            <w:tcW w:w="2694" w:type="dxa"/>
            <w:gridSpan w:val="2"/>
            <w:tcBorders>
              <w:left w:val="single" w:sz="4" w:space="0" w:color="auto"/>
            </w:tcBorders>
          </w:tcPr>
          <w:p w14:paraId="6404D92F" w14:textId="77777777" w:rsidR="00CB320E" w:rsidRDefault="00CB320E" w:rsidP="007870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CBB7D" w14:textId="77777777" w:rsidR="00CB320E" w:rsidRDefault="00CB320E" w:rsidP="007870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174F6" w14:textId="77777777" w:rsidR="00CB320E" w:rsidRDefault="00CB320E" w:rsidP="00787045">
            <w:pPr>
              <w:pStyle w:val="CRCoverPage"/>
              <w:spacing w:after="0"/>
              <w:jc w:val="center"/>
              <w:rPr>
                <w:b/>
                <w:caps/>
                <w:noProof/>
              </w:rPr>
            </w:pPr>
            <w:r>
              <w:rPr>
                <w:b/>
                <w:caps/>
                <w:noProof/>
              </w:rPr>
              <w:t>x</w:t>
            </w:r>
          </w:p>
        </w:tc>
        <w:tc>
          <w:tcPr>
            <w:tcW w:w="2977" w:type="dxa"/>
            <w:gridSpan w:val="4"/>
          </w:tcPr>
          <w:p w14:paraId="4970F74E" w14:textId="77777777" w:rsidR="00CB320E" w:rsidRDefault="00CB320E" w:rsidP="007870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CC416F" w14:textId="77777777" w:rsidR="00CB320E" w:rsidRDefault="00CB320E" w:rsidP="00787045">
            <w:pPr>
              <w:pStyle w:val="CRCoverPage"/>
              <w:spacing w:after="0"/>
              <w:ind w:left="99"/>
              <w:rPr>
                <w:noProof/>
              </w:rPr>
            </w:pPr>
            <w:r>
              <w:rPr>
                <w:noProof/>
              </w:rPr>
              <w:t xml:space="preserve">TS/TR ... CR ... </w:t>
            </w:r>
          </w:p>
        </w:tc>
      </w:tr>
      <w:tr w:rsidR="00CB320E" w14:paraId="31681E84" w14:textId="77777777" w:rsidTr="00787045">
        <w:tc>
          <w:tcPr>
            <w:tcW w:w="2694" w:type="dxa"/>
            <w:gridSpan w:val="2"/>
            <w:tcBorders>
              <w:left w:val="single" w:sz="4" w:space="0" w:color="auto"/>
            </w:tcBorders>
          </w:tcPr>
          <w:p w14:paraId="6E1B67AC" w14:textId="77777777" w:rsidR="00CB320E" w:rsidRDefault="00CB320E" w:rsidP="007870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136B" w14:textId="77777777" w:rsidR="00CB320E" w:rsidRDefault="00CB320E" w:rsidP="007870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6B2EF" w14:textId="77777777" w:rsidR="00CB320E" w:rsidRDefault="00CB320E" w:rsidP="00787045">
            <w:pPr>
              <w:pStyle w:val="CRCoverPage"/>
              <w:spacing w:after="0"/>
              <w:jc w:val="center"/>
              <w:rPr>
                <w:b/>
                <w:caps/>
                <w:noProof/>
              </w:rPr>
            </w:pPr>
            <w:r>
              <w:rPr>
                <w:b/>
                <w:caps/>
                <w:noProof/>
              </w:rPr>
              <w:t>x</w:t>
            </w:r>
          </w:p>
        </w:tc>
        <w:tc>
          <w:tcPr>
            <w:tcW w:w="2977" w:type="dxa"/>
            <w:gridSpan w:val="4"/>
          </w:tcPr>
          <w:p w14:paraId="622B441A" w14:textId="77777777" w:rsidR="00CB320E" w:rsidRDefault="00CB320E" w:rsidP="007870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E08C03" w14:textId="77777777" w:rsidR="00CB320E" w:rsidRDefault="00CB320E" w:rsidP="00787045">
            <w:pPr>
              <w:pStyle w:val="CRCoverPage"/>
              <w:spacing w:after="0"/>
              <w:ind w:left="99"/>
              <w:rPr>
                <w:noProof/>
              </w:rPr>
            </w:pPr>
            <w:r>
              <w:rPr>
                <w:noProof/>
              </w:rPr>
              <w:t xml:space="preserve">TS/TR ... CR ... </w:t>
            </w:r>
          </w:p>
        </w:tc>
      </w:tr>
      <w:tr w:rsidR="00CB320E" w14:paraId="46EA6C11" w14:textId="77777777" w:rsidTr="00787045">
        <w:tc>
          <w:tcPr>
            <w:tcW w:w="2694" w:type="dxa"/>
            <w:gridSpan w:val="2"/>
            <w:tcBorders>
              <w:left w:val="single" w:sz="4" w:space="0" w:color="auto"/>
            </w:tcBorders>
          </w:tcPr>
          <w:p w14:paraId="0267761D" w14:textId="77777777" w:rsidR="00CB320E" w:rsidRDefault="00CB320E" w:rsidP="00787045">
            <w:pPr>
              <w:pStyle w:val="CRCoverPage"/>
              <w:spacing w:after="0"/>
              <w:rPr>
                <w:b/>
                <w:i/>
                <w:noProof/>
              </w:rPr>
            </w:pPr>
          </w:p>
        </w:tc>
        <w:tc>
          <w:tcPr>
            <w:tcW w:w="6946" w:type="dxa"/>
            <w:gridSpan w:val="9"/>
            <w:tcBorders>
              <w:right w:val="single" w:sz="4" w:space="0" w:color="auto"/>
            </w:tcBorders>
          </w:tcPr>
          <w:p w14:paraId="562AE6F0" w14:textId="77777777" w:rsidR="00CB320E" w:rsidRDefault="00CB320E" w:rsidP="00787045">
            <w:pPr>
              <w:pStyle w:val="CRCoverPage"/>
              <w:spacing w:after="0"/>
              <w:rPr>
                <w:noProof/>
              </w:rPr>
            </w:pPr>
          </w:p>
        </w:tc>
      </w:tr>
      <w:tr w:rsidR="00CB320E" w14:paraId="76130E73" w14:textId="77777777" w:rsidTr="00787045">
        <w:tc>
          <w:tcPr>
            <w:tcW w:w="2694" w:type="dxa"/>
            <w:gridSpan w:val="2"/>
            <w:tcBorders>
              <w:left w:val="single" w:sz="4" w:space="0" w:color="auto"/>
              <w:bottom w:val="single" w:sz="4" w:space="0" w:color="auto"/>
            </w:tcBorders>
          </w:tcPr>
          <w:p w14:paraId="2A40A1B7" w14:textId="77777777" w:rsidR="00CB320E" w:rsidRDefault="00CB320E" w:rsidP="007870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8C5A5" w14:textId="77777777" w:rsidR="00CB320E" w:rsidRDefault="00CB320E" w:rsidP="00787045">
            <w:pPr>
              <w:pStyle w:val="CRCoverPage"/>
              <w:spacing w:after="0"/>
              <w:ind w:left="100"/>
              <w:rPr>
                <w:noProof/>
              </w:rPr>
            </w:pPr>
          </w:p>
        </w:tc>
      </w:tr>
      <w:tr w:rsidR="00CB320E" w:rsidRPr="008863B9" w14:paraId="734BD714" w14:textId="77777777" w:rsidTr="00787045">
        <w:tc>
          <w:tcPr>
            <w:tcW w:w="2694" w:type="dxa"/>
            <w:gridSpan w:val="2"/>
            <w:tcBorders>
              <w:top w:val="single" w:sz="4" w:space="0" w:color="auto"/>
              <w:bottom w:val="single" w:sz="4" w:space="0" w:color="auto"/>
            </w:tcBorders>
          </w:tcPr>
          <w:p w14:paraId="541E44DE" w14:textId="77777777" w:rsidR="00CB320E" w:rsidRPr="008863B9" w:rsidRDefault="00CB320E" w:rsidP="007870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44D27D" w14:textId="77777777" w:rsidR="00CB320E" w:rsidRPr="008863B9" w:rsidRDefault="00CB320E" w:rsidP="00787045">
            <w:pPr>
              <w:pStyle w:val="CRCoverPage"/>
              <w:spacing w:after="0"/>
              <w:ind w:left="100"/>
              <w:rPr>
                <w:noProof/>
                <w:sz w:val="8"/>
                <w:szCs w:val="8"/>
              </w:rPr>
            </w:pPr>
          </w:p>
        </w:tc>
      </w:tr>
      <w:tr w:rsidR="00CB320E" w14:paraId="7757519E" w14:textId="77777777" w:rsidTr="00787045">
        <w:tc>
          <w:tcPr>
            <w:tcW w:w="2694" w:type="dxa"/>
            <w:gridSpan w:val="2"/>
            <w:tcBorders>
              <w:top w:val="single" w:sz="4" w:space="0" w:color="auto"/>
              <w:left w:val="single" w:sz="4" w:space="0" w:color="auto"/>
              <w:bottom w:val="single" w:sz="4" w:space="0" w:color="auto"/>
            </w:tcBorders>
          </w:tcPr>
          <w:p w14:paraId="3F871A05" w14:textId="77777777" w:rsidR="00CB320E" w:rsidRDefault="00CB320E" w:rsidP="007870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E001E" w14:textId="77777777" w:rsidR="00CB320E" w:rsidRDefault="00CB320E" w:rsidP="00787045">
            <w:pPr>
              <w:pStyle w:val="CRCoverPage"/>
              <w:spacing w:after="0"/>
              <w:ind w:left="100"/>
              <w:rPr>
                <w:noProof/>
              </w:rPr>
            </w:pPr>
          </w:p>
        </w:tc>
      </w:tr>
    </w:tbl>
    <w:p w14:paraId="6BE3089E" w14:textId="77777777" w:rsidR="00CB320E" w:rsidRDefault="00CB320E" w:rsidP="00CB320E">
      <w:pPr>
        <w:pStyle w:val="CRCoverPage"/>
        <w:spacing w:after="0"/>
        <w:rPr>
          <w:noProof/>
          <w:sz w:val="8"/>
          <w:szCs w:val="8"/>
        </w:rPr>
      </w:pPr>
    </w:p>
    <w:p w14:paraId="7FCE76BA" w14:textId="77777777" w:rsidR="00CB320E" w:rsidRPr="008B58AB" w:rsidRDefault="00CB320E" w:rsidP="00CB320E">
      <w:pPr>
        <w:pStyle w:val="Heading1"/>
      </w:pPr>
      <w:r>
        <w:br w:type="page"/>
      </w:r>
      <w:bookmarkEnd w:id="0"/>
    </w:p>
    <w:p w14:paraId="3932785A" w14:textId="77777777" w:rsidR="00917E75" w:rsidRDefault="00917E75" w:rsidP="00917E75"/>
    <w:p w14:paraId="0694DC01" w14:textId="674ABC9B" w:rsidR="00917E75" w:rsidRDefault="00917E75" w:rsidP="00917E75">
      <w:pPr>
        <w:jc w:val="center"/>
      </w:pPr>
      <w:r>
        <w:rPr>
          <w:color w:val="FF0000"/>
          <w:sz w:val="36"/>
          <w:szCs w:val="36"/>
        </w:rPr>
        <w:t>&lt;Unchanged parts are omitted&gt;</w:t>
      </w:r>
    </w:p>
    <w:p w14:paraId="6870C8B2" w14:textId="77777777" w:rsidR="0093274D" w:rsidRPr="000D3CFB" w:rsidRDefault="0093274D">
      <w:pPr>
        <w:pStyle w:val="Heading3"/>
      </w:pPr>
      <w:bookmarkStart w:id="3" w:name="_Toc415085441"/>
      <w:bookmarkEnd w:id="1"/>
      <w:r w:rsidRPr="000D3CFB">
        <w:t>6.1.1</w:t>
      </w:r>
      <w:r w:rsidRPr="000D3CFB">
        <w:tab/>
        <w:t>Timing</w:t>
      </w:r>
      <w:bookmarkEnd w:id="3"/>
    </w:p>
    <w:p w14:paraId="49D047C1" w14:textId="77777777" w:rsidR="0093274D" w:rsidRPr="000D3CFB" w:rsidRDefault="0093274D">
      <w:r w:rsidRPr="000D3CFB">
        <w:rPr>
          <w:rFonts w:hint="eastAsia"/>
        </w:rPr>
        <w:t xml:space="preserve">For the L1 random access procedure, </w:t>
      </w:r>
      <w:r w:rsidR="00784491" w:rsidRPr="000D3CFB">
        <w:t xml:space="preserve">a non-BL/CE </w:t>
      </w:r>
      <w:r w:rsidRPr="000D3CFB">
        <w:rPr>
          <w:rFonts w:hint="eastAsia"/>
        </w:rPr>
        <w:t>UE</w:t>
      </w:r>
      <w:r w:rsidR="000D3CFB">
        <w:t>'</w:t>
      </w:r>
      <w:r w:rsidRPr="000D3CFB">
        <w:rPr>
          <w:rFonts w:hint="eastAsia"/>
        </w:rPr>
        <w:t>s uplink transmission timing after a random access preamble transmission is as follows.</w:t>
      </w:r>
    </w:p>
    <w:p w14:paraId="565D90F4" w14:textId="06D6FC3A" w:rsidR="0093274D" w:rsidRPr="000D3CFB" w:rsidRDefault="008506DA" w:rsidP="008260B9">
      <w:pPr>
        <w:pStyle w:val="B1"/>
      </w:pPr>
      <w:r w:rsidRPr="000D3CFB">
        <w:t>a)</w:t>
      </w:r>
      <w:r w:rsidRPr="000D3CFB">
        <w:tab/>
      </w:r>
      <w:r w:rsidR="0093274D" w:rsidRPr="000D3CFB">
        <w:t xml:space="preserve">If a PDCCH with associated RA-RNTI is detected in subframe </w:t>
      </w:r>
      <w:r w:rsidR="0093274D" w:rsidRPr="000D3CFB">
        <w:rPr>
          <w:i/>
          <w:iCs/>
        </w:rPr>
        <w:t>n</w:t>
      </w:r>
      <w:r w:rsidR="0093274D" w:rsidRPr="000D3CFB">
        <w:t>, and the corresponding DL-SCH transport block contains a response to the transmitted preamble sequence, the UE shall, according to the information in the response</w:t>
      </w:r>
      <w:r w:rsidR="0093274D" w:rsidRPr="000D3CFB">
        <w:rPr>
          <w:rFonts w:eastAsia="MS Mincho" w:hint="eastAsia"/>
        </w:rPr>
        <w:t>,</w:t>
      </w:r>
      <w:r w:rsidR="0093274D" w:rsidRPr="000D3CFB">
        <w:t xml:space="preserve"> transmit an UL-SCH transport block in the first subframe </w:t>
      </w:r>
      <w:r w:rsidR="00F84091">
        <w:rPr>
          <w:position w:val="-10"/>
        </w:rPr>
        <w:pict w14:anchorId="08384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5.05pt">
            <v:imagedata r:id="rId11" o:title=""/>
          </v:shape>
        </w:pict>
      </w:r>
      <w:r w:rsidR="00BC18A0">
        <w:t xml:space="preserve">. If the UE supports reduced control plane latency and </w:t>
      </w:r>
      <w:proofErr w:type="spellStart"/>
      <w:r w:rsidR="00BC18A0" w:rsidRPr="00C8216D">
        <w:rPr>
          <w:i/>
        </w:rPr>
        <w:t>reducedControlPlaneLatency</w:t>
      </w:r>
      <w:proofErr w:type="spellEnd"/>
      <w:r w:rsidR="00BC18A0">
        <w:t xml:space="preserve"> is enabled, </w:t>
      </w:r>
      <w:r w:rsidR="00BC18A0" w:rsidRPr="00E9040D">
        <w:rPr>
          <w:position w:val="-10"/>
        </w:rPr>
        <w:object w:dxaOrig="639" w:dyaOrig="340" w14:anchorId="4ABF3826">
          <v:shape id="_x0000_i1026" type="#_x0000_t75" style="width:32.65pt;height:17.6pt" o:ole="">
            <v:imagedata r:id="rId12" o:title=""/>
          </v:shape>
          <o:OLEObject Type="Embed" ProgID="Equation.3" ShapeID="_x0000_i1026" DrawAspect="Content" ObjectID="_1700497760" r:id="rId13"/>
        </w:object>
      </w:r>
      <w:r w:rsidR="00BC18A0">
        <w:t xml:space="preserve">, otherwise, </w:t>
      </w:r>
      <w:r w:rsidR="00BC18A0" w:rsidRPr="00E9040D">
        <w:rPr>
          <w:position w:val="-10"/>
        </w:rPr>
        <w:object w:dxaOrig="600" w:dyaOrig="340" w14:anchorId="24D9F22F">
          <v:shape id="_x0000_i1027" type="#_x0000_t75" style="width:31pt;height:17.6pt" o:ole="">
            <v:imagedata r:id="rId14" o:title=""/>
          </v:shape>
          <o:OLEObject Type="Embed" ProgID="Equation.3" ShapeID="_x0000_i1027" DrawAspect="Content" ObjectID="_1700497761" r:id="rId15"/>
        </w:object>
      </w:r>
      <w:r w:rsidR="00BC18A0">
        <w:t>.</w:t>
      </w:r>
      <w:r w:rsidR="0093274D" w:rsidRPr="000D3CFB">
        <w:t xml:space="preserve"> </w:t>
      </w:r>
      <w:r w:rsidR="00BC18A0">
        <w:rPr>
          <w:lang w:eastAsia="zh-TW"/>
        </w:rPr>
        <w:t>I</w:t>
      </w:r>
      <w:r w:rsidR="00BC18A0" w:rsidRPr="000D3CFB">
        <w:rPr>
          <w:rFonts w:hint="eastAsia"/>
          <w:lang w:eastAsia="zh-TW"/>
        </w:rPr>
        <w:t xml:space="preserve">f </w:t>
      </w:r>
      <w:r w:rsidR="0093274D" w:rsidRPr="000D3CFB">
        <w:rPr>
          <w:rFonts w:hint="eastAsia"/>
          <w:lang w:eastAsia="zh-TW"/>
        </w:rPr>
        <w:t xml:space="preserve">the UL delay field in </w:t>
      </w:r>
      <w:r w:rsidR="009D67ED">
        <w:rPr>
          <w:rFonts w:hint="eastAsia"/>
          <w:lang w:eastAsia="zh-TW"/>
        </w:rPr>
        <w:t>Clause</w:t>
      </w:r>
      <w:r w:rsidR="0093274D" w:rsidRPr="000D3CFB">
        <w:rPr>
          <w:rFonts w:hint="eastAsia"/>
          <w:lang w:eastAsia="zh-TW"/>
        </w:rPr>
        <w:t xml:space="preserve"> 6.2 is set to zero</w:t>
      </w:r>
      <w:r w:rsidR="00BC18A0">
        <w:rPr>
          <w:sz w:val="19"/>
          <w:szCs w:val="19"/>
          <w:lang w:eastAsia="zh-TW"/>
        </w:rPr>
        <w:t>,</w:t>
      </w:r>
      <w:r w:rsidR="0093274D" w:rsidRPr="000D3CFB">
        <w:rPr>
          <w:sz w:val="19"/>
          <w:szCs w:val="19"/>
          <w:lang w:eastAsia="zh-TW"/>
        </w:rPr>
        <w:t xml:space="preserve"> </w:t>
      </w:r>
      <w:r w:rsidR="00F84091">
        <w:rPr>
          <w:position w:val="-10"/>
          <w:sz w:val="19"/>
          <w:szCs w:val="19"/>
        </w:rPr>
        <w:pict w14:anchorId="020850CC">
          <v:shape id="_x0000_i1028" type="#_x0000_t75" style="width:25.1pt;height:15.05pt">
            <v:imagedata r:id="rId11" o:title=""/>
          </v:shape>
        </w:pict>
      </w:r>
      <w:r w:rsidR="0093274D" w:rsidRPr="000D3CFB">
        <w:rPr>
          <w:sz w:val="19"/>
          <w:szCs w:val="19"/>
          <w:lang w:eastAsia="zh-TW"/>
        </w:rPr>
        <w:t xml:space="preserve"> is the first available UL subframe for PUSCH transmission</w:t>
      </w:r>
      <w:r w:rsidRPr="000D3CFB">
        <w:rPr>
          <w:sz w:val="19"/>
          <w:szCs w:val="19"/>
          <w:lang w:eastAsia="zh-TW"/>
        </w:rPr>
        <w:t xml:space="preserve">, where for TDD serving cell, the first UL subframe for PUSCH transmission is determined based on the UL/DL configuration (i.e., the parameter </w:t>
      </w:r>
      <w:r w:rsidRPr="000D3CFB">
        <w:rPr>
          <w:i/>
          <w:sz w:val="19"/>
          <w:szCs w:val="19"/>
          <w:lang w:eastAsia="zh-TW"/>
        </w:rPr>
        <w:t>subframeAssignment</w:t>
      </w:r>
      <w:r w:rsidRPr="000D3CFB">
        <w:rPr>
          <w:sz w:val="19"/>
          <w:szCs w:val="19"/>
          <w:lang w:eastAsia="zh-TW"/>
        </w:rPr>
        <w:t>) indicated by higher layers</w:t>
      </w:r>
      <w:r w:rsidR="0093274D" w:rsidRPr="000D3CFB">
        <w:rPr>
          <w:rFonts w:hint="eastAsia"/>
          <w:lang w:eastAsia="zh-TW"/>
        </w:rPr>
        <w:t>. The UE shall postpone</w:t>
      </w:r>
      <w:r w:rsidR="0093274D" w:rsidRPr="000D3CFB">
        <w:t xml:space="preserve"> </w:t>
      </w:r>
      <w:r w:rsidR="0093274D" w:rsidRPr="000D3CFB">
        <w:rPr>
          <w:rFonts w:hint="eastAsia"/>
          <w:lang w:eastAsia="zh-TW"/>
        </w:rPr>
        <w:t>the PU</w:t>
      </w:r>
      <w:r w:rsidR="0093274D" w:rsidRPr="000D3CFB">
        <w:t xml:space="preserve">SCH </w:t>
      </w:r>
      <w:r w:rsidR="0093274D" w:rsidRPr="000D3CFB">
        <w:rPr>
          <w:rFonts w:hint="eastAsia"/>
          <w:lang w:eastAsia="zh-TW"/>
        </w:rPr>
        <w:t>transmission to</w:t>
      </w:r>
      <w:r w:rsidR="0093274D" w:rsidRPr="000D3CFB">
        <w:t xml:space="preserve"> the</w:t>
      </w:r>
      <w:r w:rsidR="0093274D" w:rsidRPr="000D3CFB">
        <w:rPr>
          <w:rFonts w:hint="eastAsia"/>
          <w:lang w:eastAsia="zh-TW"/>
        </w:rPr>
        <w:t xml:space="preserve"> next available UL subframe </w:t>
      </w:r>
      <w:r w:rsidR="0093274D" w:rsidRPr="000D3CFB">
        <w:rPr>
          <w:sz w:val="19"/>
          <w:szCs w:val="19"/>
          <w:lang w:eastAsia="zh-TW"/>
        </w:rPr>
        <w:t xml:space="preserve">after </w:t>
      </w:r>
      <w:r w:rsidR="00F84091">
        <w:rPr>
          <w:position w:val="-10"/>
          <w:sz w:val="19"/>
          <w:szCs w:val="19"/>
        </w:rPr>
        <w:pict w14:anchorId="141065C6">
          <v:shape id="_x0000_i1029" type="#_x0000_t75" style="width:25.1pt;height:15.05pt">
            <v:imagedata r:id="rId11" o:title=""/>
          </v:shape>
        </w:pict>
      </w:r>
      <w:r w:rsidR="0093274D" w:rsidRPr="000D3CFB">
        <w:rPr>
          <w:sz w:val="19"/>
          <w:szCs w:val="19"/>
        </w:rPr>
        <w:t xml:space="preserve"> </w:t>
      </w:r>
      <w:r w:rsidR="0093274D" w:rsidRPr="000D3CFB">
        <w:rPr>
          <w:rFonts w:hint="eastAsia"/>
          <w:lang w:eastAsia="zh-TW"/>
        </w:rPr>
        <w:t>if the field is set to 1.</w:t>
      </w:r>
    </w:p>
    <w:p w14:paraId="5E8EB250" w14:textId="77777777" w:rsidR="0093274D" w:rsidRPr="000D3CFB" w:rsidRDefault="008506DA" w:rsidP="008260B9">
      <w:pPr>
        <w:pStyle w:val="B1"/>
      </w:pPr>
      <w:r w:rsidRPr="000D3CFB">
        <w:t>b)</w:t>
      </w:r>
      <w:r w:rsidRPr="000D3CFB">
        <w:tab/>
      </w:r>
      <w:r w:rsidR="0093274D" w:rsidRPr="000D3CFB">
        <w:t xml:space="preserve">If a random access response is received in subframe </w:t>
      </w:r>
      <w:r w:rsidR="0093274D" w:rsidRPr="000D3CFB">
        <w:rPr>
          <w:i/>
          <w:iCs/>
        </w:rPr>
        <w:t>n</w:t>
      </w:r>
      <w:r w:rsidR="0093274D" w:rsidRPr="000D3CFB">
        <w:t xml:space="preserve">, and the corresponding DL-SCH transport block does not contain a response to the transmitted preamble sequence, the UE shall, if requested by higher layers, be ready to transmit a new preamble sequence no later than in subframe </w:t>
      </w:r>
      <w:r w:rsidR="00F84091">
        <w:rPr>
          <w:position w:val="-6"/>
          <w:sz w:val="19"/>
          <w:szCs w:val="19"/>
        </w:rPr>
        <w:pict w14:anchorId="541D113B">
          <v:shape id="_x0000_i1030" type="#_x0000_t75" style="width:22.6pt;height:12.55pt">
            <v:imagedata r:id="rId16" o:title=""/>
          </v:shape>
        </w:pict>
      </w:r>
      <w:r w:rsidR="0093274D" w:rsidRPr="000D3CFB">
        <w:t>.</w:t>
      </w:r>
    </w:p>
    <w:p w14:paraId="235B8074" w14:textId="77777777" w:rsidR="00784491" w:rsidRPr="000D3CFB" w:rsidRDefault="008506DA" w:rsidP="00784491">
      <w:pPr>
        <w:pStyle w:val="B1"/>
      </w:pPr>
      <w:r w:rsidRPr="000D3CFB">
        <w:t>c)</w:t>
      </w:r>
      <w:r w:rsidRPr="000D3CFB">
        <w:tab/>
      </w:r>
      <w:r w:rsidR="0093274D" w:rsidRPr="000D3CFB">
        <w:t xml:space="preserve">If no random access response is received in subframe </w:t>
      </w:r>
      <w:r w:rsidR="0093274D" w:rsidRPr="000D3CFB">
        <w:rPr>
          <w:i/>
          <w:iCs/>
        </w:rPr>
        <w:t>n</w:t>
      </w:r>
      <w:r w:rsidR="0093274D" w:rsidRPr="000D3CFB">
        <w:t xml:space="preserve">, </w:t>
      </w:r>
      <w:r w:rsidR="0093274D" w:rsidRPr="000D3CFB">
        <w:rPr>
          <w:iCs/>
        </w:rPr>
        <w:t xml:space="preserve">where subframe </w:t>
      </w:r>
      <w:r w:rsidR="0093274D" w:rsidRPr="000D3CFB">
        <w:rPr>
          <w:i/>
          <w:iCs/>
        </w:rPr>
        <w:t>n</w:t>
      </w:r>
      <w:r w:rsidR="0093274D" w:rsidRPr="000D3CFB">
        <w:t xml:space="preserve"> is the last subframe of the random access response window, the UE shall, if requested by higher layers</w:t>
      </w:r>
      <w:r w:rsidR="0093274D" w:rsidRPr="000D3CFB">
        <w:rPr>
          <w:rFonts w:eastAsia="MS Mincho" w:hint="eastAsia"/>
        </w:rPr>
        <w:t>,</w:t>
      </w:r>
      <w:r w:rsidR="0093274D" w:rsidRPr="000D3CFB">
        <w:t xml:space="preserve"> be ready to</w:t>
      </w:r>
      <w:r w:rsidR="0093274D" w:rsidRPr="000D3CFB">
        <w:rPr>
          <w:rFonts w:hint="eastAsia"/>
        </w:rPr>
        <w:t xml:space="preserve"> </w:t>
      </w:r>
      <w:r w:rsidR="0093274D" w:rsidRPr="000D3CFB">
        <w:t xml:space="preserve">transmit a new preamble sequence no later than in subframe </w:t>
      </w:r>
      <w:r w:rsidR="00F84091">
        <w:rPr>
          <w:position w:val="-6"/>
          <w:sz w:val="19"/>
          <w:szCs w:val="19"/>
        </w:rPr>
        <w:pict w14:anchorId="7A2AED08">
          <v:shape id="_x0000_i1031" type="#_x0000_t75" style="width:22.6pt;height:12.55pt">
            <v:imagedata r:id="rId17" o:title=""/>
          </v:shape>
        </w:pict>
      </w:r>
      <w:r w:rsidR="00220DF8" w:rsidRPr="000D3CFB">
        <w:rPr>
          <w:sz w:val="19"/>
          <w:szCs w:val="19"/>
        </w:rPr>
        <w:t>, except if the transmitted preamble sequence is on a TDD serving cell not configured for PUSCH/PUCCH transmission</w:t>
      </w:r>
      <w:r w:rsidR="0093274D" w:rsidRPr="000D3CFB">
        <w:t>.</w:t>
      </w:r>
    </w:p>
    <w:p w14:paraId="085BB05F" w14:textId="77777777" w:rsidR="00784491" w:rsidRPr="000D3CFB" w:rsidRDefault="00784491" w:rsidP="00784491">
      <w:pPr>
        <w:rPr>
          <w:rFonts w:eastAsia="MS Mincho"/>
        </w:rPr>
      </w:pPr>
      <w:r w:rsidRPr="000D3CFB">
        <w:rPr>
          <w:rFonts w:eastAsia="MS Mincho"/>
        </w:rPr>
        <w:t>For the L1 random access procedure, a BL/CE UE</w:t>
      </w:r>
      <w:r w:rsidR="000D3CFB">
        <w:rPr>
          <w:rFonts w:eastAsia="MS Mincho"/>
        </w:rPr>
        <w:t>'</w:t>
      </w:r>
      <w:r w:rsidRPr="000D3CFB">
        <w:rPr>
          <w:rFonts w:eastAsia="MS Mincho"/>
        </w:rPr>
        <w:t>s uplink transmission after a random access preamble transmission is as follows.</w:t>
      </w:r>
    </w:p>
    <w:p w14:paraId="4089D1E7" w14:textId="3E61F1D6" w:rsidR="0004553E" w:rsidRPr="000D3CFB" w:rsidRDefault="0004553E" w:rsidP="0004553E">
      <w:pPr>
        <w:pStyle w:val="B1"/>
        <w:rPr>
          <w:lang w:eastAsia="zh-TW"/>
        </w:rPr>
      </w:pPr>
      <w:r w:rsidRPr="000D3CFB">
        <w:t>a)</w:t>
      </w:r>
      <w:r w:rsidRPr="000D3CFB">
        <w:tab/>
      </w:r>
      <w:r w:rsidR="00784491" w:rsidRPr="000D3CFB">
        <w:t xml:space="preserve">If a </w:t>
      </w:r>
      <w:r w:rsidR="00552E44" w:rsidRPr="000D3CFB">
        <w:rPr>
          <w:rFonts w:hint="eastAsia"/>
          <w:lang w:eastAsia="zh-CN"/>
        </w:rPr>
        <w:t>MPDCCH</w:t>
      </w:r>
      <w:r w:rsidR="00784491" w:rsidRPr="000D3CFB">
        <w:t xml:space="preserve"> with associated RA-RNTI is detected and the corresponding DL-SCH transport block reception ending in subframe </w:t>
      </w:r>
      <w:r w:rsidR="00784491" w:rsidRPr="000D3CFB">
        <w:rPr>
          <w:i/>
        </w:rPr>
        <w:t>n</w:t>
      </w:r>
      <w:r w:rsidR="00784491" w:rsidRPr="000D3CFB">
        <w:t xml:space="preserve"> contains a response to the transmitted preamble sequence, the UE shall, according to the information in the response</w:t>
      </w:r>
      <w:r w:rsidR="00784491" w:rsidRPr="000D3CFB">
        <w:rPr>
          <w:rFonts w:eastAsia="MS Mincho" w:hint="eastAsia"/>
        </w:rPr>
        <w:t>,</w:t>
      </w:r>
      <w:r w:rsidR="00784491" w:rsidRPr="000D3CFB">
        <w:t xml:space="preserve"> transmit an UL-SCH transport block in the first subframe </w:t>
      </w:r>
      <m:oMath>
        <m:sSub>
          <m:sSubPr>
            <m:ctrlPr>
              <w:ins w:id="4" w:author="MM1" w:date="2021-11-01T03:18:00Z">
                <w:rPr>
                  <w:rFonts w:ascii="Cambria Math" w:eastAsia="MS Mincho" w:hAnsi="Cambria Math"/>
                  <w:i/>
                  <w:kern w:val="2"/>
                </w:rPr>
              </w:ins>
            </m:ctrlPr>
          </m:sSubPr>
          <m:e>
            <m:r>
              <w:ins w:id="5" w:author="MM1" w:date="2021-11-01T03:18:00Z">
                <w:rPr>
                  <w:rFonts w:ascii="Cambria Math" w:eastAsia="MS Mincho" w:hAnsi="Cambria Math"/>
                  <w:kern w:val="2"/>
                </w:rPr>
                <m:t>n+</m:t>
              </w:ins>
            </m:r>
            <m:sSub>
              <m:sSubPr>
                <m:ctrlPr>
                  <w:ins w:id="6" w:author="MM1" w:date="2021-11-01T03:18:00Z">
                    <w:rPr>
                      <w:rFonts w:ascii="Cambria Math" w:eastAsia="MS Mincho" w:hAnsi="Cambria Math"/>
                      <w:i/>
                      <w:kern w:val="2"/>
                    </w:rPr>
                  </w:ins>
                </m:ctrlPr>
              </m:sSubPr>
              <m:e>
                <m:r>
                  <w:ins w:id="7" w:author="MM1" w:date="2021-11-01T03:18:00Z">
                    <w:rPr>
                      <w:rFonts w:ascii="Cambria Math" w:eastAsia="MS Mincho" w:hAnsi="Cambria Math"/>
                      <w:kern w:val="2"/>
                    </w:rPr>
                    <m:t>k</m:t>
                  </w:ins>
                </m:r>
              </m:e>
              <m:sub>
                <m:r>
                  <w:ins w:id="8" w:author="MM1" w:date="2021-11-01T03:18:00Z">
                    <w:rPr>
                      <w:rFonts w:ascii="Cambria Math" w:eastAsia="MS Mincho" w:hAnsi="Cambria Math"/>
                      <w:kern w:val="2"/>
                    </w:rPr>
                    <m:t>1</m:t>
                  </w:ins>
                </m:r>
              </m:sub>
            </m:sSub>
            <m:r>
              <w:ins w:id="9" w:author="MM1" w:date="2021-11-01T03:18:00Z">
                <w:rPr>
                  <w:rFonts w:ascii="Cambria Math" w:eastAsia="MS Mincho" w:hAnsi="Cambria Math"/>
                  <w:kern w:val="2"/>
                </w:rPr>
                <m:t>+K</m:t>
              </w:ins>
            </m:r>
          </m:e>
          <m:sub>
            <m:r>
              <w:ins w:id="10" w:author="MM1" w:date="2021-11-01T03:18:00Z">
                <m:rPr>
                  <m:sty m:val="p"/>
                </m:rPr>
                <w:rPr>
                  <w:rFonts w:ascii="Cambria Math" w:eastAsia="MS Mincho" w:hAnsi="Cambria Math"/>
                  <w:kern w:val="2"/>
                </w:rPr>
                <m:t>offset</m:t>
              </w:ins>
            </m:r>
          </m:sub>
        </m:sSub>
      </m:oMath>
      <w:del w:id="11" w:author="MM1" w:date="2021-11-01T03:18:00Z">
        <w:r w:rsidR="00F84091">
          <w:rPr>
            <w:position w:val="-10"/>
          </w:rPr>
          <w:pict w14:anchorId="5BD43B9F">
            <v:shape id="_x0000_i1032" type="#_x0000_t75" style="width:25.1pt;height:15.05pt">
              <v:imagedata r:id="rId11" o:title=""/>
            </v:shape>
          </w:pict>
        </w:r>
      </w:del>
      <w:r w:rsidR="00784491" w:rsidRPr="000D3CFB">
        <w:t xml:space="preserve">, </w:t>
      </w:r>
      <w:r w:rsidR="00F84091">
        <w:rPr>
          <w:position w:val="-10"/>
        </w:rPr>
        <w:pict w14:anchorId="78003C5E">
          <v:shape id="_x0000_i1033" type="#_x0000_t75" style="width:26.8pt;height:15.05pt">
            <v:imagedata r:id="rId18" o:title=""/>
          </v:shape>
        </w:pict>
      </w:r>
      <w:r w:rsidR="00784491" w:rsidRPr="000D3CFB">
        <w:t xml:space="preserve">, </w:t>
      </w:r>
      <w:r w:rsidR="00784491" w:rsidRPr="000D3CFB">
        <w:rPr>
          <w:rFonts w:hint="eastAsia"/>
          <w:lang w:eastAsia="zh-TW"/>
        </w:rPr>
        <w:t xml:space="preserve">if the UL delay field in </w:t>
      </w:r>
      <w:r w:rsidR="009D67ED">
        <w:rPr>
          <w:rFonts w:hint="eastAsia"/>
          <w:lang w:eastAsia="zh-TW"/>
        </w:rPr>
        <w:t>Clause</w:t>
      </w:r>
      <w:r w:rsidR="00784491" w:rsidRPr="000D3CFB">
        <w:rPr>
          <w:rFonts w:hint="eastAsia"/>
          <w:lang w:eastAsia="zh-TW"/>
        </w:rPr>
        <w:t xml:space="preserve"> 6.2 is set to zero</w:t>
      </w:r>
      <w:r w:rsidR="00784491" w:rsidRPr="000D3CFB">
        <w:rPr>
          <w:sz w:val="19"/>
          <w:szCs w:val="19"/>
          <w:lang w:eastAsia="zh-TW"/>
        </w:rPr>
        <w:t xml:space="preserve"> </w:t>
      </w:r>
      <w:r w:rsidR="00784491" w:rsidRPr="000D3CFB">
        <w:rPr>
          <w:szCs w:val="19"/>
          <w:lang w:eastAsia="zh-TW"/>
        </w:rPr>
        <w:t xml:space="preserve">where the subframe </w:t>
      </w:r>
      <m:oMath>
        <m:sSub>
          <m:sSubPr>
            <m:ctrlPr>
              <w:ins w:id="12" w:author="MM1" w:date="2021-11-01T03:20:00Z">
                <w:rPr>
                  <w:rFonts w:ascii="Cambria Math" w:eastAsia="MS Mincho" w:hAnsi="Cambria Math"/>
                  <w:i/>
                  <w:kern w:val="2"/>
                </w:rPr>
              </w:ins>
            </m:ctrlPr>
          </m:sSubPr>
          <m:e>
            <m:r>
              <w:ins w:id="13" w:author="MM1" w:date="2021-11-01T03:20:00Z">
                <w:rPr>
                  <w:rFonts w:ascii="Cambria Math" w:eastAsia="MS Mincho" w:hAnsi="Cambria Math"/>
                  <w:kern w:val="2"/>
                </w:rPr>
                <m:t>n+</m:t>
              </w:ins>
            </m:r>
            <m:sSub>
              <m:sSubPr>
                <m:ctrlPr>
                  <w:ins w:id="14" w:author="MM1" w:date="2021-11-01T03:20:00Z">
                    <w:rPr>
                      <w:rFonts w:ascii="Cambria Math" w:eastAsia="MS Mincho" w:hAnsi="Cambria Math"/>
                      <w:i/>
                      <w:kern w:val="2"/>
                    </w:rPr>
                  </w:ins>
                </m:ctrlPr>
              </m:sSubPr>
              <m:e>
                <m:r>
                  <w:ins w:id="15" w:author="MM1" w:date="2021-11-01T03:20:00Z">
                    <w:rPr>
                      <w:rFonts w:ascii="Cambria Math" w:eastAsia="MS Mincho" w:hAnsi="Cambria Math"/>
                      <w:kern w:val="2"/>
                    </w:rPr>
                    <m:t>k</m:t>
                  </w:ins>
                </m:r>
              </m:e>
              <m:sub>
                <m:r>
                  <w:ins w:id="16" w:author="MM1" w:date="2021-11-01T03:20:00Z">
                    <w:rPr>
                      <w:rFonts w:ascii="Cambria Math" w:eastAsia="MS Mincho" w:hAnsi="Cambria Math"/>
                      <w:kern w:val="2"/>
                    </w:rPr>
                    <m:t>1</m:t>
                  </w:ins>
                </m:r>
              </m:sub>
            </m:sSub>
            <m:r>
              <w:ins w:id="17" w:author="MM1" w:date="2021-11-01T03:20:00Z">
                <w:rPr>
                  <w:rFonts w:ascii="Cambria Math" w:eastAsia="MS Mincho" w:hAnsi="Cambria Math"/>
                  <w:kern w:val="2"/>
                </w:rPr>
                <m:t>+K</m:t>
              </w:ins>
            </m:r>
          </m:e>
          <m:sub>
            <m:r>
              <w:ins w:id="18" w:author="MM1" w:date="2021-11-01T03:20:00Z">
                <m:rPr>
                  <m:sty m:val="p"/>
                </m:rPr>
                <w:rPr>
                  <w:rFonts w:ascii="Cambria Math" w:eastAsia="MS Mincho" w:hAnsi="Cambria Math"/>
                  <w:kern w:val="2"/>
                </w:rPr>
                <m:t>offset</m:t>
              </w:ins>
            </m:r>
          </m:sub>
        </m:sSub>
      </m:oMath>
      <w:del w:id="19" w:author="MM1" w:date="2021-11-01T03:20:00Z">
        <w:r w:rsidR="00F84091">
          <w:rPr>
            <w:position w:val="-10"/>
            <w:szCs w:val="19"/>
          </w:rPr>
          <w:pict w14:anchorId="3C18DAC9">
            <v:shape id="_x0000_i1034" type="#_x0000_t75" style="width:25.1pt;height:15.05pt">
              <v:imagedata r:id="rId11" o:title=""/>
            </v:shape>
          </w:pict>
        </w:r>
      </w:del>
      <w:r w:rsidR="00784491" w:rsidRPr="000D3CFB">
        <w:rPr>
          <w:szCs w:val="19"/>
          <w:lang w:eastAsia="zh-TW"/>
        </w:rPr>
        <w:t xml:space="preserve"> is the first available UL subframe for PUSCH transmission, where for TDD serving cell, the first UL subframe for PUSCH transmission is determined based on the UL/DL configuration (i.e., the parameter </w:t>
      </w:r>
      <w:r w:rsidR="00784491" w:rsidRPr="000D3CFB">
        <w:rPr>
          <w:i/>
          <w:szCs w:val="19"/>
          <w:lang w:eastAsia="zh-TW"/>
        </w:rPr>
        <w:t>subframeAssignment</w:t>
      </w:r>
      <w:r w:rsidR="00784491" w:rsidRPr="000D3CFB">
        <w:rPr>
          <w:szCs w:val="19"/>
          <w:lang w:eastAsia="zh-TW"/>
        </w:rPr>
        <w:t>) indicated by higher layers</w:t>
      </w:r>
      <w:r w:rsidR="00784491" w:rsidRPr="000D3CFB">
        <w:rPr>
          <w:rFonts w:hint="eastAsia"/>
          <w:lang w:eastAsia="zh-TW"/>
        </w:rPr>
        <w:t xml:space="preserve">. </w:t>
      </w:r>
    </w:p>
    <w:p w14:paraId="024656E6" w14:textId="4E01E436" w:rsidR="00784491" w:rsidRPr="000D3CFB" w:rsidRDefault="0004553E" w:rsidP="00681195">
      <w:pPr>
        <w:pStyle w:val="B1"/>
        <w:ind w:left="644" w:firstLine="0"/>
        <w:rPr>
          <w:lang w:eastAsia="zh-TW"/>
        </w:rPr>
      </w:pPr>
      <w:r w:rsidRPr="000D3CFB">
        <w:rPr>
          <w:lang w:eastAsia="zh-TW"/>
        </w:rPr>
        <w:t xml:space="preserve">When the number of Msg3 PUSCH repetitions, </w:t>
      </w:r>
      <w:r w:rsidR="00F84091">
        <w:rPr>
          <w:position w:val="-4"/>
          <w:sz w:val="19"/>
          <w:szCs w:val="19"/>
        </w:rPr>
        <w:pict w14:anchorId="208E1595">
          <v:shape id="_x0000_i1035" type="#_x0000_t75" style="width:10.05pt;height:10.05pt">
            <v:imagedata r:id="rId19" o:title=""/>
          </v:shape>
        </w:pict>
      </w:r>
      <w:r w:rsidRPr="000D3CFB">
        <w:rPr>
          <w:sz w:val="19"/>
          <w:szCs w:val="19"/>
        </w:rPr>
        <w:t xml:space="preserve">, </w:t>
      </w:r>
      <w:r w:rsidRPr="000D3CFB">
        <w:rPr>
          <w:lang w:eastAsia="zh-TW"/>
        </w:rPr>
        <w:t>as indicated in the random access response, is greater than 1, t</w:t>
      </w:r>
      <w:r w:rsidRPr="000D3CFB">
        <w:rPr>
          <w:rFonts w:eastAsia="SimSun" w:hint="eastAsia"/>
          <w:lang w:eastAsia="zh-CN"/>
        </w:rPr>
        <w:t xml:space="preserve">he </w:t>
      </w:r>
      <w:r w:rsidR="00784491" w:rsidRPr="000D3CFB">
        <w:rPr>
          <w:rFonts w:eastAsia="SimSun" w:hint="eastAsia"/>
          <w:lang w:eastAsia="zh-CN"/>
        </w:rPr>
        <w:t xml:space="preserve">subframe </w:t>
      </w:r>
      <m:oMath>
        <m:sSub>
          <m:sSubPr>
            <m:ctrlPr>
              <w:ins w:id="20" w:author="MM1" w:date="2021-11-01T03:20:00Z">
                <w:rPr>
                  <w:rFonts w:ascii="Cambria Math" w:eastAsia="MS Mincho" w:hAnsi="Cambria Math"/>
                  <w:i/>
                  <w:kern w:val="2"/>
                </w:rPr>
              </w:ins>
            </m:ctrlPr>
          </m:sSubPr>
          <m:e>
            <m:r>
              <w:ins w:id="21" w:author="MM1" w:date="2021-11-01T03:20:00Z">
                <w:rPr>
                  <w:rFonts w:ascii="Cambria Math" w:eastAsia="MS Mincho" w:hAnsi="Cambria Math"/>
                  <w:kern w:val="2"/>
                </w:rPr>
                <m:t>n+</m:t>
              </w:ins>
            </m:r>
            <m:sSub>
              <m:sSubPr>
                <m:ctrlPr>
                  <w:ins w:id="22" w:author="MM1" w:date="2021-11-01T03:20:00Z">
                    <w:rPr>
                      <w:rFonts w:ascii="Cambria Math" w:eastAsia="MS Mincho" w:hAnsi="Cambria Math"/>
                      <w:i/>
                      <w:kern w:val="2"/>
                    </w:rPr>
                  </w:ins>
                </m:ctrlPr>
              </m:sSubPr>
              <m:e>
                <m:r>
                  <w:ins w:id="23" w:author="MM1" w:date="2021-11-01T03:20:00Z">
                    <w:rPr>
                      <w:rFonts w:ascii="Cambria Math" w:eastAsia="MS Mincho" w:hAnsi="Cambria Math"/>
                      <w:kern w:val="2"/>
                    </w:rPr>
                    <m:t>k</m:t>
                  </w:ins>
                </m:r>
              </m:e>
              <m:sub>
                <m:r>
                  <w:ins w:id="24" w:author="MM1" w:date="2021-11-01T03:20:00Z">
                    <w:rPr>
                      <w:rFonts w:ascii="Cambria Math" w:eastAsia="MS Mincho" w:hAnsi="Cambria Math"/>
                      <w:kern w:val="2"/>
                    </w:rPr>
                    <m:t>1</m:t>
                  </w:ins>
                </m:r>
              </m:sub>
            </m:sSub>
            <m:r>
              <w:ins w:id="25" w:author="MM1" w:date="2021-11-01T03:20:00Z">
                <w:rPr>
                  <w:rFonts w:ascii="Cambria Math" w:eastAsia="MS Mincho" w:hAnsi="Cambria Math"/>
                  <w:kern w:val="2"/>
                </w:rPr>
                <m:t>+K</m:t>
              </w:ins>
            </m:r>
          </m:e>
          <m:sub>
            <m:r>
              <w:ins w:id="26" w:author="MM1" w:date="2021-11-01T03:20:00Z">
                <m:rPr>
                  <m:sty m:val="p"/>
                </m:rPr>
                <w:rPr>
                  <w:rFonts w:ascii="Cambria Math" w:eastAsia="MS Mincho" w:hAnsi="Cambria Math"/>
                  <w:kern w:val="2"/>
                </w:rPr>
                <m:t>offset</m:t>
              </w:ins>
            </m:r>
          </m:sub>
        </m:sSub>
      </m:oMath>
      <w:del w:id="27" w:author="MM1" w:date="2021-11-01T03:20:00Z">
        <w:r w:rsidR="00F84091">
          <w:rPr>
            <w:position w:val="-10"/>
            <w:szCs w:val="19"/>
          </w:rPr>
          <w:pict w14:anchorId="05DEB053">
            <v:shape id="_x0000_i1036" type="#_x0000_t75" style="width:25.1pt;height:15.05pt">
              <v:imagedata r:id="rId11" o:title=""/>
            </v:shape>
          </w:pict>
        </w:r>
      </w:del>
      <w:r w:rsidR="00784491" w:rsidRPr="000D3CFB">
        <w:rPr>
          <w:szCs w:val="19"/>
          <w:lang w:eastAsia="zh-TW"/>
        </w:rPr>
        <w:t xml:space="preserve"> is the first available UL subframe </w:t>
      </w:r>
      <w:r w:rsidR="00A63B3F" w:rsidRPr="000D3CFB">
        <w:rPr>
          <w:rFonts w:eastAsia="MS Mincho" w:hint="eastAsia"/>
          <w:szCs w:val="19"/>
          <w:lang w:eastAsia="ja-JP"/>
        </w:rPr>
        <w:t xml:space="preserve">in </w:t>
      </w:r>
      <w:r w:rsidR="00A63B3F" w:rsidRPr="000D3CFB">
        <w:rPr>
          <w:rFonts w:eastAsia="MS Mincho"/>
          <w:szCs w:val="19"/>
          <w:lang w:eastAsia="ja-JP"/>
        </w:rPr>
        <w:t>the set of BL/CE UL subframes</w:t>
      </w:r>
      <w:r w:rsidR="00784491" w:rsidRPr="000D3CFB">
        <w:rPr>
          <w:rFonts w:eastAsia="SimSun"/>
          <w:szCs w:val="19"/>
          <w:lang w:eastAsia="zh-CN"/>
        </w:rPr>
        <w:t xml:space="preserve">. </w:t>
      </w:r>
      <w:r w:rsidR="00784491" w:rsidRPr="000D3CFB">
        <w:rPr>
          <w:rFonts w:hint="eastAsia"/>
          <w:lang w:eastAsia="zh-TW"/>
        </w:rPr>
        <w:t>The UE shall postpone</w:t>
      </w:r>
      <w:r w:rsidR="00784491" w:rsidRPr="000D3CFB">
        <w:t xml:space="preserve"> </w:t>
      </w:r>
      <w:r w:rsidR="00784491" w:rsidRPr="000D3CFB">
        <w:rPr>
          <w:rFonts w:hint="eastAsia"/>
          <w:lang w:eastAsia="zh-TW"/>
        </w:rPr>
        <w:t>the PU</w:t>
      </w:r>
      <w:r w:rsidR="00784491" w:rsidRPr="000D3CFB">
        <w:t xml:space="preserve">SCH </w:t>
      </w:r>
      <w:r w:rsidR="00784491" w:rsidRPr="000D3CFB">
        <w:rPr>
          <w:rFonts w:hint="eastAsia"/>
          <w:lang w:eastAsia="zh-TW"/>
        </w:rPr>
        <w:t>transmission to</w:t>
      </w:r>
      <w:r w:rsidR="00784491" w:rsidRPr="000D3CFB">
        <w:t xml:space="preserve"> the</w:t>
      </w:r>
      <w:r w:rsidR="00784491" w:rsidRPr="000D3CFB">
        <w:rPr>
          <w:rFonts w:hint="eastAsia"/>
          <w:lang w:eastAsia="zh-TW"/>
        </w:rPr>
        <w:t xml:space="preserve"> next available UL subframe </w:t>
      </w:r>
      <w:r w:rsidR="00784491" w:rsidRPr="000D3CFB">
        <w:rPr>
          <w:szCs w:val="19"/>
          <w:lang w:eastAsia="zh-TW"/>
        </w:rPr>
        <w:t xml:space="preserve">after </w:t>
      </w:r>
      <m:oMath>
        <m:sSub>
          <m:sSubPr>
            <m:ctrlPr>
              <w:ins w:id="28" w:author="MM1" w:date="2021-11-01T03:21:00Z">
                <w:rPr>
                  <w:rFonts w:ascii="Cambria Math" w:eastAsia="MS Mincho" w:hAnsi="Cambria Math"/>
                  <w:i/>
                  <w:kern w:val="2"/>
                </w:rPr>
              </w:ins>
            </m:ctrlPr>
          </m:sSubPr>
          <m:e>
            <m:r>
              <w:ins w:id="29" w:author="MM1" w:date="2021-11-01T03:21:00Z">
                <w:rPr>
                  <w:rFonts w:ascii="Cambria Math" w:eastAsia="MS Mincho" w:hAnsi="Cambria Math"/>
                  <w:kern w:val="2"/>
                </w:rPr>
                <m:t>n+</m:t>
              </w:ins>
            </m:r>
            <m:sSub>
              <m:sSubPr>
                <m:ctrlPr>
                  <w:ins w:id="30" w:author="MM1" w:date="2021-11-01T03:21:00Z">
                    <w:rPr>
                      <w:rFonts w:ascii="Cambria Math" w:eastAsia="MS Mincho" w:hAnsi="Cambria Math"/>
                      <w:i/>
                      <w:kern w:val="2"/>
                    </w:rPr>
                  </w:ins>
                </m:ctrlPr>
              </m:sSubPr>
              <m:e>
                <m:r>
                  <w:ins w:id="31" w:author="MM1" w:date="2021-11-01T03:21:00Z">
                    <w:rPr>
                      <w:rFonts w:ascii="Cambria Math" w:eastAsia="MS Mincho" w:hAnsi="Cambria Math"/>
                      <w:kern w:val="2"/>
                    </w:rPr>
                    <m:t>k</m:t>
                  </w:ins>
                </m:r>
              </m:e>
              <m:sub>
                <m:r>
                  <w:ins w:id="32" w:author="MM1" w:date="2021-11-01T03:21:00Z">
                    <w:rPr>
                      <w:rFonts w:ascii="Cambria Math" w:eastAsia="MS Mincho" w:hAnsi="Cambria Math"/>
                      <w:kern w:val="2"/>
                    </w:rPr>
                    <m:t>1</m:t>
                  </w:ins>
                </m:r>
              </m:sub>
            </m:sSub>
            <m:r>
              <w:ins w:id="33" w:author="MM1" w:date="2021-11-01T03:21:00Z">
                <w:rPr>
                  <w:rFonts w:ascii="Cambria Math" w:eastAsia="MS Mincho" w:hAnsi="Cambria Math"/>
                  <w:kern w:val="2"/>
                </w:rPr>
                <m:t>+K</m:t>
              </w:ins>
            </m:r>
          </m:e>
          <m:sub>
            <m:r>
              <w:ins w:id="34" w:author="MM1" w:date="2021-11-01T03:21:00Z">
                <m:rPr>
                  <m:sty m:val="p"/>
                </m:rPr>
                <w:rPr>
                  <w:rFonts w:ascii="Cambria Math" w:eastAsia="MS Mincho" w:hAnsi="Cambria Math"/>
                  <w:kern w:val="2"/>
                </w:rPr>
                <m:t>offset</m:t>
              </w:ins>
            </m:r>
          </m:sub>
        </m:sSub>
        <m:r>
          <w:ins w:id="35" w:author="MM1" w:date="2021-11-01T03:21:00Z">
            <w:rPr>
              <w:rFonts w:ascii="Cambria Math" w:eastAsia="MS Mincho" w:hAnsi="Cambria Math"/>
              <w:kern w:val="2"/>
            </w:rPr>
            <m:t>+∆</m:t>
          </w:ins>
        </m:r>
      </m:oMath>
      <w:del w:id="36" w:author="MM1" w:date="2021-11-01T03:21:00Z">
        <w:r w:rsidR="00F84091">
          <w:rPr>
            <w:position w:val="-12"/>
            <w:szCs w:val="19"/>
          </w:rPr>
          <w:pict w14:anchorId="4B1F26A9">
            <v:shape id="_x0000_i1037" type="#_x0000_t75" style="width:46.05pt;height:15.9pt">
              <v:imagedata r:id="rId20" o:title=""/>
            </v:shape>
          </w:pict>
        </w:r>
      </w:del>
      <w:r w:rsidR="00784491" w:rsidRPr="000D3CFB">
        <w:rPr>
          <w:szCs w:val="19"/>
        </w:rPr>
        <w:t xml:space="preserve">, </w:t>
      </w:r>
      <w:r w:rsidR="00784491" w:rsidRPr="000D3CFB">
        <w:rPr>
          <w:rFonts w:hint="eastAsia"/>
          <w:lang w:eastAsia="zh-TW"/>
        </w:rPr>
        <w:t xml:space="preserve">if the </w:t>
      </w:r>
      <w:r w:rsidRPr="000D3CFB">
        <w:rPr>
          <w:lang w:eastAsia="zh-TW"/>
        </w:rPr>
        <w:t xml:space="preserve">UL delay </w:t>
      </w:r>
      <w:r w:rsidR="00784491" w:rsidRPr="000D3CFB">
        <w:rPr>
          <w:rFonts w:hint="eastAsia"/>
          <w:lang w:eastAsia="zh-TW"/>
        </w:rPr>
        <w:t>field is set to 1.</w:t>
      </w:r>
      <w:r w:rsidR="00784491" w:rsidRPr="000D3CFB">
        <w:rPr>
          <w:lang w:eastAsia="zh-TW"/>
        </w:rPr>
        <w:t xml:space="preserve"> </w:t>
      </w:r>
    </w:p>
    <w:p w14:paraId="5F807012" w14:textId="778C2482" w:rsidR="0004553E" w:rsidRPr="000D3CFB" w:rsidRDefault="0004553E" w:rsidP="00681195">
      <w:pPr>
        <w:pStyle w:val="B1"/>
        <w:ind w:left="644" w:firstLine="0"/>
      </w:pPr>
      <w:r w:rsidRPr="000D3CFB">
        <w:rPr>
          <w:lang w:eastAsia="zh-TW"/>
        </w:rPr>
        <w:t>When the number of Msg3 PUSCH repetitions,</w:t>
      </w:r>
      <w:r w:rsidR="00F84091">
        <w:rPr>
          <w:position w:val="-4"/>
          <w:sz w:val="19"/>
          <w:szCs w:val="19"/>
        </w:rPr>
        <w:pict w14:anchorId="051AF851">
          <v:shape id="_x0000_i1038" type="#_x0000_t75" style="width:10.05pt;height:10.05pt">
            <v:imagedata r:id="rId19" o:title=""/>
          </v:shape>
        </w:pict>
      </w:r>
      <w:r w:rsidRPr="000D3CFB">
        <w:rPr>
          <w:sz w:val="19"/>
          <w:szCs w:val="19"/>
        </w:rPr>
        <w:t xml:space="preserve">, </w:t>
      </w:r>
      <w:r w:rsidRPr="000D3CFB">
        <w:rPr>
          <w:lang w:eastAsia="zh-TW"/>
        </w:rPr>
        <w:t>as indicated in the random access response, is equal to 1, t</w:t>
      </w:r>
      <w:r w:rsidRPr="000D3CFB">
        <w:rPr>
          <w:rFonts w:eastAsia="SimSun" w:hint="eastAsia"/>
          <w:lang w:eastAsia="zh-CN"/>
        </w:rPr>
        <w:t xml:space="preserve">he subframe </w:t>
      </w:r>
      <m:oMath>
        <m:sSub>
          <m:sSubPr>
            <m:ctrlPr>
              <w:ins w:id="37" w:author="MM1" w:date="2021-11-01T03:21:00Z">
                <w:rPr>
                  <w:rFonts w:ascii="Cambria Math" w:eastAsia="MS Mincho" w:hAnsi="Cambria Math"/>
                  <w:i/>
                  <w:kern w:val="2"/>
                </w:rPr>
              </w:ins>
            </m:ctrlPr>
          </m:sSubPr>
          <m:e>
            <m:r>
              <w:ins w:id="38" w:author="MM1" w:date="2021-11-01T03:21:00Z">
                <w:rPr>
                  <w:rFonts w:ascii="Cambria Math" w:eastAsia="MS Mincho" w:hAnsi="Cambria Math"/>
                  <w:kern w:val="2"/>
                </w:rPr>
                <m:t>n+</m:t>
              </w:ins>
            </m:r>
            <m:sSub>
              <m:sSubPr>
                <m:ctrlPr>
                  <w:ins w:id="39" w:author="MM1" w:date="2021-11-01T03:21:00Z">
                    <w:rPr>
                      <w:rFonts w:ascii="Cambria Math" w:eastAsia="MS Mincho" w:hAnsi="Cambria Math"/>
                      <w:i/>
                      <w:kern w:val="2"/>
                    </w:rPr>
                  </w:ins>
                </m:ctrlPr>
              </m:sSubPr>
              <m:e>
                <m:r>
                  <w:ins w:id="40" w:author="MM1" w:date="2021-11-01T03:21:00Z">
                    <w:rPr>
                      <w:rFonts w:ascii="Cambria Math" w:eastAsia="MS Mincho" w:hAnsi="Cambria Math"/>
                      <w:kern w:val="2"/>
                    </w:rPr>
                    <m:t>k</m:t>
                  </w:ins>
                </m:r>
              </m:e>
              <m:sub>
                <m:r>
                  <w:ins w:id="41" w:author="MM1" w:date="2021-11-01T03:21:00Z">
                    <w:rPr>
                      <w:rFonts w:ascii="Cambria Math" w:eastAsia="MS Mincho" w:hAnsi="Cambria Math"/>
                      <w:kern w:val="2"/>
                    </w:rPr>
                    <m:t>1</m:t>
                  </w:ins>
                </m:r>
              </m:sub>
            </m:sSub>
            <m:r>
              <w:ins w:id="42" w:author="MM1" w:date="2021-11-01T03:21:00Z">
                <w:rPr>
                  <w:rFonts w:ascii="Cambria Math" w:eastAsia="MS Mincho" w:hAnsi="Cambria Math"/>
                  <w:kern w:val="2"/>
                </w:rPr>
                <m:t>+K</m:t>
              </w:ins>
            </m:r>
          </m:e>
          <m:sub>
            <m:r>
              <w:ins w:id="43" w:author="MM1" w:date="2021-11-01T03:21:00Z">
                <m:rPr>
                  <m:sty m:val="p"/>
                </m:rPr>
                <w:rPr>
                  <w:rFonts w:ascii="Cambria Math" w:eastAsia="MS Mincho" w:hAnsi="Cambria Math"/>
                  <w:kern w:val="2"/>
                </w:rPr>
                <m:t>offset</m:t>
              </w:ins>
            </m:r>
          </m:sub>
        </m:sSub>
      </m:oMath>
      <w:del w:id="44" w:author="MM1" w:date="2021-11-01T03:21:00Z">
        <w:r w:rsidR="00F84091">
          <w:rPr>
            <w:position w:val="-10"/>
            <w:szCs w:val="19"/>
          </w:rPr>
          <w:pict w14:anchorId="76B4E382">
            <v:shape id="_x0000_i1039" type="#_x0000_t75" style="width:25.1pt;height:15.05pt">
              <v:imagedata r:id="rId11" o:title=""/>
            </v:shape>
          </w:pict>
        </w:r>
      </w:del>
      <w:r w:rsidRPr="000D3CFB">
        <w:rPr>
          <w:szCs w:val="19"/>
          <w:lang w:eastAsia="zh-TW"/>
        </w:rPr>
        <w:t xml:space="preserve"> is the first available UL subframe for PUSCH transmission</w:t>
      </w:r>
      <w:r w:rsidRPr="000D3CFB">
        <w:rPr>
          <w:rFonts w:hint="eastAsia"/>
          <w:lang w:eastAsia="zh-TW"/>
        </w:rPr>
        <w:t xml:space="preserve"> </w:t>
      </w:r>
      <w:r w:rsidRPr="000D3CFB">
        <w:rPr>
          <w:rFonts w:eastAsia="SimSun" w:hint="eastAsia"/>
          <w:lang w:eastAsia="zh-CN"/>
        </w:rPr>
        <w:t xml:space="preserve">determined </w:t>
      </w:r>
      <w:r w:rsidRPr="000D3CFB">
        <w:rPr>
          <w:rFonts w:eastAsia="SimSun"/>
          <w:lang w:eastAsia="zh-CN"/>
        </w:rPr>
        <w:t xml:space="preserve">by </w:t>
      </w:r>
      <w:r w:rsidR="00F84091">
        <w:rPr>
          <w:position w:val="-10"/>
          <w:szCs w:val="19"/>
        </w:rPr>
        <w:pict w14:anchorId="1488F940">
          <v:shape id="_x0000_i1040" type="#_x0000_t75" style="width:26.8pt;height:15.05pt">
            <v:imagedata r:id="rId21" o:title=""/>
          </v:shape>
        </w:pict>
      </w:r>
      <w:r w:rsidRPr="000D3CFB">
        <w:rPr>
          <w:rFonts w:eastAsia="SimSun" w:hint="eastAsia"/>
          <w:lang w:eastAsia="zh-CN"/>
        </w:rPr>
        <w:t xml:space="preserve">for FDD and the parameter </w:t>
      </w:r>
      <w:r w:rsidRPr="000D3CFB">
        <w:rPr>
          <w:i/>
          <w:szCs w:val="19"/>
          <w:lang w:eastAsia="zh-TW"/>
        </w:rPr>
        <w:t>subframeAssignment</w:t>
      </w:r>
      <w:r w:rsidRPr="000D3CFB">
        <w:rPr>
          <w:rFonts w:eastAsia="SimSun" w:hint="eastAsia"/>
          <w:szCs w:val="19"/>
          <w:lang w:eastAsia="zh-CN"/>
        </w:rPr>
        <w:t xml:space="preserve"> for TDD</w:t>
      </w:r>
      <w:r w:rsidRPr="000D3CFB">
        <w:rPr>
          <w:rFonts w:eastAsia="SimSun"/>
          <w:szCs w:val="19"/>
          <w:lang w:eastAsia="zh-CN"/>
        </w:rPr>
        <w:t xml:space="preserve">. </w:t>
      </w:r>
      <w:r w:rsidRPr="000D3CFB">
        <w:rPr>
          <w:rFonts w:hint="eastAsia"/>
          <w:lang w:eastAsia="zh-TW"/>
        </w:rPr>
        <w:t>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Cs w:val="19"/>
          <w:lang w:eastAsia="zh-TW"/>
        </w:rPr>
        <w:t xml:space="preserve">after </w:t>
      </w:r>
      <m:oMath>
        <m:sSub>
          <m:sSubPr>
            <m:ctrlPr>
              <w:ins w:id="45" w:author="MM1" w:date="2021-11-01T03:22:00Z">
                <w:rPr>
                  <w:rFonts w:ascii="Cambria Math" w:eastAsia="MS Mincho" w:hAnsi="Cambria Math"/>
                  <w:i/>
                  <w:kern w:val="2"/>
                </w:rPr>
              </w:ins>
            </m:ctrlPr>
          </m:sSubPr>
          <m:e>
            <m:r>
              <w:ins w:id="46" w:author="MM1" w:date="2021-11-01T03:22:00Z">
                <w:rPr>
                  <w:rFonts w:ascii="Cambria Math" w:eastAsia="MS Mincho" w:hAnsi="Cambria Math"/>
                  <w:kern w:val="2"/>
                </w:rPr>
                <m:t>n+</m:t>
              </w:ins>
            </m:r>
            <m:sSub>
              <m:sSubPr>
                <m:ctrlPr>
                  <w:ins w:id="47" w:author="MM1" w:date="2021-11-01T03:22:00Z">
                    <w:rPr>
                      <w:rFonts w:ascii="Cambria Math" w:eastAsia="MS Mincho" w:hAnsi="Cambria Math"/>
                      <w:i/>
                      <w:kern w:val="2"/>
                    </w:rPr>
                  </w:ins>
                </m:ctrlPr>
              </m:sSubPr>
              <m:e>
                <m:r>
                  <w:ins w:id="48" w:author="MM1" w:date="2021-11-01T03:22:00Z">
                    <w:rPr>
                      <w:rFonts w:ascii="Cambria Math" w:eastAsia="MS Mincho" w:hAnsi="Cambria Math"/>
                      <w:kern w:val="2"/>
                    </w:rPr>
                    <m:t>k</m:t>
                  </w:ins>
                </m:r>
              </m:e>
              <m:sub>
                <m:r>
                  <w:ins w:id="49" w:author="MM1" w:date="2021-11-01T03:22:00Z">
                    <w:rPr>
                      <w:rFonts w:ascii="Cambria Math" w:eastAsia="MS Mincho" w:hAnsi="Cambria Math"/>
                      <w:kern w:val="2"/>
                    </w:rPr>
                    <m:t>1</m:t>
                  </w:ins>
                </m:r>
              </m:sub>
            </m:sSub>
            <m:r>
              <w:ins w:id="50" w:author="MM1" w:date="2021-11-01T03:22:00Z">
                <w:rPr>
                  <w:rFonts w:ascii="Cambria Math" w:eastAsia="MS Mincho" w:hAnsi="Cambria Math"/>
                  <w:kern w:val="2"/>
                </w:rPr>
                <m:t>+K</m:t>
              </w:ins>
            </m:r>
          </m:e>
          <m:sub>
            <m:r>
              <w:ins w:id="51" w:author="MM1" w:date="2021-11-01T03:22:00Z">
                <m:rPr>
                  <m:sty m:val="p"/>
                </m:rPr>
                <w:rPr>
                  <w:rFonts w:ascii="Cambria Math" w:eastAsia="MS Mincho" w:hAnsi="Cambria Math"/>
                  <w:kern w:val="2"/>
                </w:rPr>
                <m:t>offset</m:t>
              </w:ins>
            </m:r>
          </m:sub>
        </m:sSub>
        <m:r>
          <w:ins w:id="52" w:author="MM1" w:date="2021-11-01T03:22:00Z">
            <w:rPr>
              <w:rFonts w:ascii="Cambria Math" w:eastAsia="MS Mincho" w:hAnsi="Cambria Math"/>
              <w:kern w:val="2"/>
            </w:rPr>
            <m:t>+∆</m:t>
          </w:ins>
        </m:r>
      </m:oMath>
      <w:del w:id="53" w:author="MM1" w:date="2021-11-01T03:22:00Z">
        <w:r w:rsidR="00F84091">
          <w:rPr>
            <w:position w:val="-12"/>
            <w:szCs w:val="19"/>
          </w:rPr>
          <w:pict w14:anchorId="65CECC03">
            <v:shape id="_x0000_i1041" type="#_x0000_t75" style="width:46.9pt;height:15.9pt">
              <v:imagedata r:id="rId20" o:title=""/>
            </v:shape>
          </w:pict>
        </w:r>
      </w:del>
      <w:r w:rsidRPr="000D3CFB">
        <w:rPr>
          <w:szCs w:val="19"/>
        </w:rPr>
        <w:t xml:space="preserve">, </w:t>
      </w:r>
      <w:r w:rsidRPr="000D3CFB">
        <w:rPr>
          <w:rFonts w:hint="eastAsia"/>
          <w:lang w:eastAsia="zh-TW"/>
        </w:rPr>
        <w:t>if the</w:t>
      </w:r>
      <w:r w:rsidRPr="000D3CFB">
        <w:rPr>
          <w:lang w:eastAsia="zh-TW"/>
        </w:rPr>
        <w:t xml:space="preserve"> UL delay</w:t>
      </w:r>
      <w:r w:rsidRPr="000D3CFB">
        <w:rPr>
          <w:rFonts w:hint="eastAsia"/>
          <w:lang w:eastAsia="zh-TW"/>
        </w:rPr>
        <w:t xml:space="preserve"> field is set to 1.</w:t>
      </w:r>
    </w:p>
    <w:p w14:paraId="5D585D6C" w14:textId="66BE511A" w:rsidR="00784491" w:rsidRPr="000D3CFB" w:rsidRDefault="00784491" w:rsidP="00784491">
      <w:pPr>
        <w:pStyle w:val="B1"/>
      </w:pPr>
      <w:r w:rsidRPr="000D3CFB">
        <w:t>b)</w:t>
      </w:r>
      <w:r w:rsidRPr="000D3CFB">
        <w:tab/>
        <w:t xml:space="preserve">If a random access response is received and its reception ends in subframe </w:t>
      </w:r>
      <w:r w:rsidRPr="000D3CFB">
        <w:rPr>
          <w:i/>
          <w:iCs/>
        </w:rPr>
        <w:t>n</w:t>
      </w:r>
      <w:r w:rsidRPr="000D3CFB">
        <w:t xml:space="preserve">, and the corresponding DL-SCH transport block does not contain a response to the transmitted preamble sequence, the UE shall, if requested by higher layers, be ready to transmit a new preamble sequence no later than in subframe </w:t>
      </w:r>
      <m:oMath>
        <m:sSub>
          <m:sSubPr>
            <m:ctrlPr>
              <w:ins w:id="54" w:author="MM1" w:date="2021-11-01T03:22:00Z">
                <w:rPr>
                  <w:rFonts w:ascii="Cambria Math" w:eastAsia="MS Mincho" w:hAnsi="Cambria Math"/>
                  <w:i/>
                  <w:kern w:val="2"/>
                </w:rPr>
              </w:ins>
            </m:ctrlPr>
          </m:sSubPr>
          <m:e>
            <m:r>
              <w:ins w:id="55" w:author="MM1" w:date="2021-11-01T03:22:00Z">
                <w:rPr>
                  <w:rFonts w:ascii="Cambria Math" w:eastAsia="MS Mincho" w:hAnsi="Cambria Math"/>
                  <w:kern w:val="2"/>
                </w:rPr>
                <m:t>n+5+K</m:t>
              </w:ins>
            </m:r>
          </m:e>
          <m:sub>
            <m:r>
              <w:ins w:id="56" w:author="MM1" w:date="2021-11-01T03:22:00Z">
                <m:rPr>
                  <m:sty m:val="p"/>
                </m:rPr>
                <w:rPr>
                  <w:rFonts w:ascii="Cambria Math" w:eastAsia="MS Mincho" w:hAnsi="Cambria Math"/>
                  <w:kern w:val="2"/>
                </w:rPr>
                <m:t>offset</m:t>
              </w:ins>
            </m:r>
          </m:sub>
        </m:sSub>
      </m:oMath>
      <w:del w:id="57" w:author="MM1" w:date="2021-11-01T03:22:00Z">
        <w:r w:rsidR="00F84091">
          <w:rPr>
            <w:position w:val="-6"/>
            <w:szCs w:val="19"/>
          </w:rPr>
          <w:pict w14:anchorId="49757F08">
            <v:shape id="_x0000_i1042" type="#_x0000_t75" style="width:22.6pt;height:12.55pt">
              <v:imagedata r:id="rId16" o:title=""/>
            </v:shape>
          </w:pict>
        </w:r>
      </w:del>
      <w:r w:rsidRPr="000D3CFB">
        <w:t>.</w:t>
      </w:r>
    </w:p>
    <w:p w14:paraId="2204E4E2" w14:textId="77777777" w:rsidR="00527FFB" w:rsidRPr="000D3CFB" w:rsidRDefault="00784491" w:rsidP="00527FFB">
      <w:pPr>
        <w:pStyle w:val="B1"/>
      </w:pPr>
      <w:r w:rsidRPr="000D3CFB">
        <w:t>c)</w:t>
      </w:r>
      <w:r w:rsidRPr="000D3CFB">
        <w:tab/>
      </w:r>
      <w:r w:rsidR="00527FFB" w:rsidRPr="000D3CFB">
        <w:t>If the most recent PRACH coverage enhancement level for the UE is 0 or 1,</w:t>
      </w:r>
    </w:p>
    <w:p w14:paraId="30CD741D" w14:textId="3C793F88" w:rsidR="00784491" w:rsidRPr="000D3CFB" w:rsidRDefault="00527FFB" w:rsidP="008B506A">
      <w:pPr>
        <w:pStyle w:val="B2"/>
      </w:pPr>
      <w:r w:rsidRPr="000D3CFB">
        <w:t>-</w:t>
      </w:r>
      <w:r w:rsidRPr="000D3CFB">
        <w:tab/>
        <w:t>i</w:t>
      </w:r>
      <w:r w:rsidR="00784491" w:rsidRPr="000D3CFB">
        <w:t xml:space="preserve">f no random access response is received in subframe </w:t>
      </w:r>
      <w:r w:rsidR="00784491" w:rsidRPr="000D3CFB">
        <w:rPr>
          <w:i/>
          <w:iCs/>
        </w:rPr>
        <w:t>n</w:t>
      </w:r>
      <w:r w:rsidR="00784491" w:rsidRPr="000D3CFB">
        <w:t xml:space="preserve">, </w:t>
      </w:r>
      <w:r w:rsidR="00784491" w:rsidRPr="000D3CFB">
        <w:rPr>
          <w:iCs/>
        </w:rPr>
        <w:t xml:space="preserve">where subframe </w:t>
      </w:r>
      <w:r w:rsidR="00784491" w:rsidRPr="000D3CFB">
        <w:rPr>
          <w:i/>
          <w:iCs/>
        </w:rPr>
        <w:t>n</w:t>
      </w:r>
      <w:r w:rsidR="00784491" w:rsidRPr="000D3CFB">
        <w:t xml:space="preserve"> is the last subframe of the random access response window, the UE shall, if requested by higher layers</w:t>
      </w:r>
      <w:r w:rsidR="00784491" w:rsidRPr="000D3CFB">
        <w:rPr>
          <w:rFonts w:eastAsia="MS Mincho" w:hint="eastAsia"/>
        </w:rPr>
        <w:t>,</w:t>
      </w:r>
      <w:r w:rsidR="00784491" w:rsidRPr="000D3CFB">
        <w:t xml:space="preserve"> be ready to</w:t>
      </w:r>
      <w:r w:rsidR="00784491" w:rsidRPr="000D3CFB">
        <w:rPr>
          <w:rFonts w:hint="eastAsia"/>
        </w:rPr>
        <w:t xml:space="preserve"> </w:t>
      </w:r>
      <w:r w:rsidR="00784491" w:rsidRPr="000D3CFB">
        <w:t xml:space="preserve">transmit a new preamble sequence no later than in subframe </w:t>
      </w:r>
      <m:oMath>
        <m:sSub>
          <m:sSubPr>
            <m:ctrlPr>
              <w:ins w:id="58" w:author="MM1" w:date="2021-11-01T03:23:00Z">
                <w:rPr>
                  <w:rFonts w:ascii="Cambria Math" w:eastAsia="MS Mincho" w:hAnsi="Cambria Math"/>
                  <w:i/>
                  <w:kern w:val="2"/>
                </w:rPr>
              </w:ins>
            </m:ctrlPr>
          </m:sSubPr>
          <m:e>
            <m:r>
              <w:ins w:id="59" w:author="MM1" w:date="2021-11-01T03:23:00Z">
                <w:rPr>
                  <w:rFonts w:ascii="Cambria Math" w:eastAsia="MS Mincho" w:hAnsi="Cambria Math"/>
                  <w:kern w:val="2"/>
                </w:rPr>
                <m:t>n+4+K</m:t>
              </w:ins>
            </m:r>
          </m:e>
          <m:sub>
            <m:r>
              <w:ins w:id="60" w:author="MM1" w:date="2021-11-01T03:23:00Z">
                <m:rPr>
                  <m:sty m:val="p"/>
                </m:rPr>
                <w:rPr>
                  <w:rFonts w:ascii="Cambria Math" w:eastAsia="MS Mincho" w:hAnsi="Cambria Math"/>
                  <w:kern w:val="2"/>
                </w:rPr>
                <m:t>offset</m:t>
              </w:ins>
            </m:r>
          </m:sub>
        </m:sSub>
      </m:oMath>
      <w:del w:id="61" w:author="MM1" w:date="2021-11-01T03:23:00Z">
        <w:r w:rsidR="00F84091">
          <w:rPr>
            <w:position w:val="-6"/>
            <w:szCs w:val="19"/>
          </w:rPr>
          <w:pict w14:anchorId="3B973DFB">
            <v:shape id="_x0000_i1043" type="#_x0000_t75" style="width:22.6pt;height:12.55pt">
              <v:imagedata r:id="rId17" o:title=""/>
            </v:shape>
          </w:pict>
        </w:r>
      </w:del>
      <w:r w:rsidR="00784491" w:rsidRPr="000D3CFB">
        <w:t>.</w:t>
      </w:r>
    </w:p>
    <w:p w14:paraId="54EC5759" w14:textId="77777777" w:rsidR="00527FFB" w:rsidRPr="000D3CFB" w:rsidRDefault="00527FFB" w:rsidP="00527FFB">
      <w:pPr>
        <w:pStyle w:val="B1"/>
        <w:ind w:hanging="1"/>
      </w:pPr>
      <w:r w:rsidRPr="000D3CFB">
        <w:t>If the most recent PRACH coverage enhancement level for the UE is 2 or 3,</w:t>
      </w:r>
    </w:p>
    <w:p w14:paraId="09DFD0DF" w14:textId="3655EE43" w:rsidR="00527FFB" w:rsidRPr="000D3CFB" w:rsidRDefault="00527FFB" w:rsidP="008B506A">
      <w:pPr>
        <w:pStyle w:val="B2"/>
      </w:pPr>
      <w:r w:rsidRPr="000D3CFB">
        <w:lastRenderedPageBreak/>
        <w:t>-</w:t>
      </w:r>
      <w:r w:rsidRPr="000D3CFB">
        <w:tab/>
        <w:t xml:space="preserve">if no MPDCCH scheduling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ins w:id="62" w:author="MM1" w:date="2021-11-01T03:23:00Z">
                <w:rPr>
                  <w:rFonts w:ascii="Cambria Math" w:eastAsia="MS Mincho" w:hAnsi="Cambria Math"/>
                  <w:i/>
                  <w:kern w:val="2"/>
                </w:rPr>
              </w:ins>
            </m:ctrlPr>
          </m:sSubPr>
          <m:e>
            <m:r>
              <w:ins w:id="63" w:author="MM1" w:date="2021-11-01T03:23:00Z">
                <w:rPr>
                  <w:rFonts w:ascii="Cambria Math" w:eastAsia="MS Mincho" w:hAnsi="Cambria Math"/>
                  <w:kern w:val="2"/>
                </w:rPr>
                <m:t>n+4+K</m:t>
              </w:ins>
            </m:r>
          </m:e>
          <m:sub>
            <m:r>
              <w:ins w:id="64" w:author="MM1" w:date="2021-11-01T03:23:00Z">
                <m:rPr>
                  <m:sty m:val="p"/>
                </m:rPr>
                <w:rPr>
                  <w:rFonts w:ascii="Cambria Math" w:eastAsia="MS Mincho" w:hAnsi="Cambria Math"/>
                  <w:kern w:val="2"/>
                </w:rPr>
                <m:t>offset</m:t>
              </w:ins>
            </m:r>
          </m:sub>
        </m:sSub>
      </m:oMath>
      <w:del w:id="65" w:author="MM1" w:date="2021-11-01T03:23:00Z">
        <w:r w:rsidR="00F84091">
          <w:rPr>
            <w:position w:val="-6"/>
            <w:szCs w:val="19"/>
          </w:rPr>
          <w:pict w14:anchorId="3431AB7D">
            <v:shape id="_x0000_i1044" type="#_x0000_t75" style="width:22.6pt;height:12.55pt">
              <v:imagedata r:id="rId17" o:title=""/>
            </v:shape>
          </w:pict>
        </w:r>
      </w:del>
      <w:r w:rsidRPr="000D3CFB">
        <w:t>;</w:t>
      </w:r>
    </w:p>
    <w:p w14:paraId="6A5C9ED3" w14:textId="77777777" w:rsidR="00527FFB" w:rsidRPr="000D3CFB" w:rsidRDefault="00527FFB" w:rsidP="008B506A">
      <w:pPr>
        <w:pStyle w:val="B2"/>
      </w:pPr>
      <w:r w:rsidRPr="000D3CFB">
        <w:t>-</w:t>
      </w:r>
      <w:r w:rsidRPr="000D3CFB">
        <w:tab/>
        <w:t xml:space="preserve">if an </w:t>
      </w:r>
      <w:r w:rsidRPr="000D3CFB">
        <w:rPr>
          <w:rFonts w:hint="eastAsia"/>
          <w:lang w:eastAsia="zh-CN"/>
        </w:rPr>
        <w:t>MPDCCH</w:t>
      </w:r>
      <w:r w:rsidRPr="000D3CFB">
        <w:t xml:space="preserve"> with associated RA-RNTI is detected and the corresponding DL-SCH transport block reception ending in subframe </w:t>
      </w:r>
      <w:r w:rsidRPr="000D3CFB">
        <w:rPr>
          <w:i/>
          <w:iCs/>
        </w:rPr>
        <w:t>n</w:t>
      </w:r>
      <w:r w:rsidRPr="000D3CFB">
        <w:t xml:space="preserve"> cannot be successfully decoded,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ins w:id="66" w:author="MM1" w:date="2021-11-01T03:23:00Z">
                <w:rPr>
                  <w:rFonts w:ascii="Cambria Math" w:eastAsia="MS Mincho" w:hAnsi="Cambria Math"/>
                  <w:i/>
                  <w:kern w:val="2"/>
                </w:rPr>
              </w:ins>
            </m:ctrlPr>
          </m:sSubPr>
          <m:e>
            <m:r>
              <w:ins w:id="67" w:author="MM1" w:date="2021-11-01T03:23:00Z">
                <w:rPr>
                  <w:rFonts w:ascii="Cambria Math" w:eastAsia="MS Mincho" w:hAnsi="Cambria Math"/>
                  <w:kern w:val="2"/>
                </w:rPr>
                <m:t>n+4+K</m:t>
              </w:ins>
            </m:r>
          </m:e>
          <m:sub>
            <m:r>
              <w:ins w:id="68" w:author="MM1" w:date="2021-11-01T03:23:00Z">
                <m:rPr>
                  <m:sty m:val="p"/>
                </m:rPr>
                <w:rPr>
                  <w:rFonts w:ascii="Cambria Math" w:eastAsia="MS Mincho" w:hAnsi="Cambria Math"/>
                  <w:kern w:val="2"/>
                </w:rPr>
                <m:t>offset</m:t>
              </w:ins>
            </m:r>
          </m:sub>
        </m:sSub>
      </m:oMath>
      <w:del w:id="69" w:author="MM1" w:date="2021-11-01T03:23:00Z">
        <w:r w:rsidR="00F84091">
          <w:rPr>
            <w:position w:val="-6"/>
            <w:szCs w:val="19"/>
          </w:rPr>
          <w:pict w14:anchorId="708CA410">
            <v:shape id="_x0000_i1045" type="#_x0000_t75" style="width:22.6pt;height:12.55pt">
              <v:imagedata r:id="rId17" o:title=""/>
            </v:shape>
          </w:pict>
        </w:r>
      </w:del>
      <w:r w:rsidRPr="000D3CFB">
        <w:t>.</w:t>
      </w:r>
    </w:p>
    <w:p w14:paraId="145BD626" w14:textId="77777777" w:rsidR="0083743F" w:rsidRDefault="0083743F" w:rsidP="0083743F">
      <w:pPr>
        <w:rPr>
          <w:ins w:id="70" w:author="MM2" w:date="2021-11-28T19:17:00Z"/>
          <w:i/>
          <w:iCs/>
          <w:color w:val="000000" w:themeColor="text1"/>
          <w:lang w:val="en-US"/>
        </w:rPr>
      </w:pPr>
      <w:bookmarkStart w:id="71" w:name="_Hlk89018110"/>
      <w:ins w:id="72" w:author="MM2" w:date="2021-11-28T19:17:00Z">
        <w:r w:rsidRPr="0023299F">
          <w:rPr>
            <w:iCs/>
          </w:rPr>
          <w:t>For a BL/CE UE,</w:t>
        </w:r>
        <w:r>
          <w:rPr>
            <w:iCs/>
          </w:rPr>
          <w:t xml:space="preserve"> if the </w:t>
        </w:r>
        <w:r w:rsidRPr="0022136C">
          <w:rPr>
            <w:color w:val="000000" w:themeColor="text1"/>
          </w:rPr>
          <w:t xml:space="preserve">UE is configured with the higher layer parameter </w:t>
        </w:r>
        <w:r>
          <w:rPr>
            <w:i/>
            <w:iCs/>
            <w:color w:val="000000" w:themeColor="text1"/>
            <w:lang w:val="en-US"/>
          </w:rPr>
          <w:t>C</w:t>
        </w:r>
        <w:r w:rsidRPr="0022136C">
          <w:rPr>
            <w:i/>
            <w:iCs/>
            <w:color w:val="000000" w:themeColor="text1"/>
          </w:rPr>
          <w:t>ellSpecificKoffset</w:t>
        </w:r>
        <w:r>
          <w:rPr>
            <w:i/>
            <w:iCs/>
            <w:color w:val="000000" w:themeColor="text1"/>
            <w:lang w:val="en-US"/>
          </w:rPr>
          <w:t>,</w:t>
        </w:r>
      </w:ins>
    </w:p>
    <w:p w14:paraId="223321A2" w14:textId="7771D372" w:rsidR="0083743F" w:rsidRDefault="0083743F" w:rsidP="0083743F">
      <w:pPr>
        <w:pStyle w:val="B1"/>
        <w:rPr>
          <w:ins w:id="73" w:author="MM2" w:date="2021-11-28T19:17:00Z"/>
          <w:iCs/>
          <w:color w:val="000000" w:themeColor="text1"/>
          <w:sz w:val="22"/>
          <w:szCs w:val="22"/>
          <w:lang w:val="en-US"/>
        </w:rPr>
      </w:pPr>
      <w:ins w:id="74" w:author="MM2" w:date="2021-11-28T19:17:00Z">
        <w:r>
          <w:rPr>
            <w:lang w:val="en-US"/>
          </w:rPr>
          <w:t>-</w:t>
        </w:r>
        <w:r>
          <w:rPr>
            <w:lang w:val="en-US"/>
          </w:rPr>
          <w:tab/>
        </w:r>
      </w:ins>
      <m:oMath>
        <m:sSub>
          <m:sSubPr>
            <m:ctrlPr>
              <w:ins w:id="75" w:author="MM2" w:date="2021-11-28T19:42:00Z">
                <w:rPr>
                  <w:rFonts w:ascii="Cambria Math" w:eastAsia="MS Mincho" w:hAnsi="Cambria Math"/>
                </w:rPr>
              </w:ins>
            </m:ctrlPr>
          </m:sSubPr>
          <m:e>
            <m:r>
              <w:ins w:id="76" w:author="MM2" w:date="2021-11-28T19:42:00Z">
                <w:rPr>
                  <w:rFonts w:ascii="Cambria Math" w:eastAsia="MS Mincho" w:hAnsi="Cambria Math"/>
                </w:rPr>
                <m:t>K</m:t>
              </w:ins>
            </m:r>
          </m:e>
          <m:sub>
            <m:r>
              <w:ins w:id="77" w:author="MM2" w:date="2021-11-28T19:42:00Z">
                <m:rPr>
                  <m:sty m:val="p"/>
                </m:rPr>
                <w:rPr>
                  <w:rFonts w:ascii="Cambria Math" w:eastAsia="MS Mincho" w:hAnsi="Cambria Math"/>
                </w:rPr>
                <m:t>offset</m:t>
              </w:ins>
            </m:r>
          </m:sub>
        </m:sSub>
        <m:r>
          <w:ins w:id="78" w:author="MM2" w:date="2021-11-28T19:42:00Z">
            <m:rPr>
              <m:sty m:val="p"/>
            </m:rPr>
            <w:rPr>
              <w:rFonts w:ascii="Cambria Math" w:eastAsia="MS Mincho" w:hAnsi="Cambria Math"/>
            </w:rPr>
            <m:t xml:space="preserve">= </m:t>
          </w:ins>
        </m:r>
        <m:sSub>
          <m:sSubPr>
            <m:ctrlPr>
              <w:ins w:id="79" w:author="MM2" w:date="2021-11-28T19:42:00Z">
                <w:rPr>
                  <w:rFonts w:ascii="Cambria Math" w:eastAsia="MS Mincho" w:hAnsi="Cambria Math"/>
                </w:rPr>
              </w:ins>
            </m:ctrlPr>
          </m:sSubPr>
          <m:e>
            <m:r>
              <w:ins w:id="80" w:author="MM2" w:date="2021-11-28T19:42:00Z">
                <w:rPr>
                  <w:rFonts w:ascii="Cambria Math" w:eastAsia="MS Mincho" w:hAnsi="Cambria Math"/>
                </w:rPr>
                <m:t>K</m:t>
              </w:ins>
            </m:r>
          </m:e>
          <m:sub>
            <m:r>
              <w:ins w:id="81" w:author="MM2" w:date="2021-11-28T19:42:00Z">
                <m:rPr>
                  <m:sty m:val="p"/>
                </m:rPr>
                <w:rPr>
                  <w:rFonts w:ascii="Cambria Math" w:eastAsia="MS Mincho" w:hAnsi="Cambria Math"/>
                </w:rPr>
                <m:t>cell_offset</m:t>
              </w:ins>
            </m:r>
          </m:sub>
        </m:sSub>
        <m:r>
          <w:ins w:id="82" w:author="MM2" w:date="2021-11-28T19:42:00Z">
            <m:rPr>
              <m:sty m:val="p"/>
            </m:rPr>
            <w:rPr>
              <w:rFonts w:ascii="Cambria Math" w:eastAsia="MS Mincho" w:hAnsi="Cambria Math"/>
            </w:rPr>
            <m:t>-</m:t>
          </w:ins>
        </m:r>
        <m:sSub>
          <m:sSubPr>
            <m:ctrlPr>
              <w:ins w:id="83" w:author="MM2" w:date="2021-11-28T19:42:00Z">
                <w:rPr>
                  <w:rFonts w:ascii="Cambria Math" w:eastAsia="MS Mincho" w:hAnsi="Cambria Math"/>
                </w:rPr>
              </w:ins>
            </m:ctrlPr>
          </m:sSubPr>
          <m:e>
            <m:r>
              <w:ins w:id="84" w:author="MM2" w:date="2021-11-28T19:42:00Z">
                <w:rPr>
                  <w:rFonts w:ascii="Cambria Math" w:eastAsia="MS Mincho" w:hAnsi="Cambria Math"/>
                </w:rPr>
                <m:t>K</m:t>
              </w:ins>
            </m:r>
          </m:e>
          <m:sub>
            <m:r>
              <w:ins w:id="85" w:author="MM2" w:date="2021-11-28T19:42:00Z">
                <m:rPr>
                  <m:sty m:val="p"/>
                </m:rPr>
                <w:rPr>
                  <w:rFonts w:ascii="Cambria Math" w:eastAsia="MS Mincho" w:hAnsi="Cambria Math"/>
                </w:rPr>
                <m:t>UE_offset</m:t>
              </w:ins>
            </m:r>
          </m:sub>
        </m:sSub>
      </m:oMath>
      <w:ins w:id="86" w:author="MM2" w:date="2021-11-28T19:17:00Z">
        <w:r>
          <w:rPr>
            <w:iCs/>
            <w:color w:val="000000" w:themeColor="text1"/>
            <w:sz w:val="22"/>
            <w:szCs w:val="22"/>
            <w:lang w:val="en-US"/>
          </w:rPr>
          <w:t xml:space="preserve"> where</w:t>
        </w:r>
      </w:ins>
    </w:p>
    <w:p w14:paraId="1E9E15AD" w14:textId="0A3ABACE" w:rsidR="0083743F" w:rsidRDefault="0083743F" w:rsidP="0083743F">
      <w:pPr>
        <w:pStyle w:val="B1"/>
        <w:rPr>
          <w:ins w:id="87" w:author="MM2" w:date="2021-11-28T19:17:00Z"/>
          <w:kern w:val="2"/>
        </w:rPr>
      </w:pPr>
      <w:ins w:id="88" w:author="MM2" w:date="2021-11-28T19:17:00Z">
        <w:r>
          <w:rPr>
            <w:iCs/>
            <w:color w:val="000000" w:themeColor="text1"/>
            <w:sz w:val="22"/>
            <w:szCs w:val="22"/>
            <w:lang w:val="en-US"/>
          </w:rPr>
          <w:tab/>
        </w:r>
      </w:ins>
      <m:oMath>
        <m:sSub>
          <m:sSubPr>
            <m:ctrlPr>
              <w:ins w:id="89" w:author="MM2" w:date="2021-11-28T19:42:00Z">
                <w:rPr>
                  <w:rFonts w:ascii="Cambria Math" w:eastAsiaTheme="minorHAnsi" w:hAnsi="Cambria Math"/>
                  <w:color w:val="000000" w:themeColor="text1"/>
                  <w:sz w:val="22"/>
                  <w:szCs w:val="22"/>
                </w:rPr>
              </w:ins>
            </m:ctrlPr>
          </m:sSubPr>
          <m:e>
            <m:r>
              <w:ins w:id="90" w:author="MM2" w:date="2021-11-28T19:42:00Z">
                <w:rPr>
                  <w:rFonts w:ascii="Cambria Math" w:hAnsi="Cambria Math"/>
                  <w:color w:val="000000" w:themeColor="text1"/>
                  <w:lang w:val="x-none"/>
                </w:rPr>
                <m:t>K</m:t>
              </w:ins>
            </m:r>
          </m:e>
          <m:sub>
            <m:r>
              <w:ins w:id="91" w:author="MM2" w:date="2021-11-28T19:42:00Z">
                <m:rPr>
                  <m:sty m:val="p"/>
                </m:rPr>
                <w:rPr>
                  <w:rFonts w:ascii="Cambria Math" w:eastAsia="MS Mincho" w:hAnsi="Cambria Math"/>
                </w:rPr>
                <m:t>cell_offset</m:t>
              </w:ins>
            </m:r>
          </m:sub>
        </m:sSub>
      </m:oMath>
      <w:ins w:id="92" w:author="MM2" w:date="2021-11-28T19:17:00Z">
        <w:r>
          <w:rPr>
            <w:iCs/>
            <w:color w:val="000000" w:themeColor="text1"/>
            <w:sz w:val="22"/>
            <w:szCs w:val="22"/>
            <w:lang w:val="en-US"/>
          </w:rPr>
          <w:t xml:space="preserve"> is the parameter </w:t>
        </w:r>
        <w:r>
          <w:rPr>
            <w:i/>
            <w:iCs/>
            <w:color w:val="000000" w:themeColor="text1"/>
            <w:lang w:val="en-US"/>
          </w:rPr>
          <w:t>C</w:t>
        </w:r>
        <w:r w:rsidRPr="0022136C">
          <w:rPr>
            <w:i/>
            <w:iCs/>
            <w:color w:val="000000" w:themeColor="text1"/>
          </w:rPr>
          <w:t>ellSpecificKoffset</w:t>
        </w:r>
        <w:r>
          <w:rPr>
            <w:iCs/>
            <w:color w:val="000000" w:themeColor="text1"/>
            <w:sz w:val="22"/>
            <w:szCs w:val="22"/>
            <w:lang w:val="en-US"/>
          </w:rPr>
          <w:t xml:space="preserve"> </w:t>
        </w:r>
        <w:r>
          <w:rPr>
            <w:kern w:val="2"/>
          </w:rPr>
          <w:t>provided by higher layers, and</w:t>
        </w:r>
      </w:ins>
    </w:p>
    <w:p w14:paraId="31B24ED0" w14:textId="747515A3" w:rsidR="0083743F" w:rsidRPr="00401D64" w:rsidRDefault="0083743F" w:rsidP="0083743F">
      <w:pPr>
        <w:pStyle w:val="B1"/>
        <w:rPr>
          <w:ins w:id="93" w:author="MM2" w:date="2021-11-28T19:17:00Z"/>
          <w:i/>
          <w:iCs/>
          <w:color w:val="000000" w:themeColor="text1"/>
          <w:sz w:val="22"/>
          <w:szCs w:val="22"/>
        </w:rPr>
      </w:pPr>
      <w:ins w:id="94" w:author="MM2" w:date="2021-11-28T19:17:00Z">
        <w:r>
          <w:rPr>
            <w:kern w:val="2"/>
          </w:rPr>
          <w:tab/>
        </w:r>
      </w:ins>
      <m:oMath>
        <m:sSub>
          <m:sSubPr>
            <m:ctrlPr>
              <w:ins w:id="95" w:author="MM2" w:date="2021-11-28T19:43:00Z">
                <w:rPr>
                  <w:rFonts w:ascii="Cambria Math" w:eastAsiaTheme="minorHAnsi" w:hAnsi="Cambria Math"/>
                  <w:color w:val="000000" w:themeColor="text1"/>
                  <w:sz w:val="22"/>
                  <w:szCs w:val="22"/>
                </w:rPr>
              </w:ins>
            </m:ctrlPr>
          </m:sSubPr>
          <m:e>
            <m:r>
              <w:ins w:id="96" w:author="MM2" w:date="2021-11-28T19:43:00Z">
                <w:rPr>
                  <w:rFonts w:ascii="Cambria Math" w:hAnsi="Cambria Math"/>
                  <w:color w:val="000000" w:themeColor="text1"/>
                  <w:lang w:val="x-none"/>
                </w:rPr>
                <m:t>K</m:t>
              </w:ins>
            </m:r>
          </m:e>
          <m:sub>
            <m:r>
              <w:ins w:id="97" w:author="MM2" w:date="2021-11-28T19:43:00Z">
                <m:rPr>
                  <m:sty m:val="p"/>
                </m:rPr>
                <w:rPr>
                  <w:rFonts w:ascii="Cambria Math" w:eastAsia="MS Mincho" w:hAnsi="Cambria Math"/>
                </w:rPr>
                <m:t>UE_offset</m:t>
              </w:ins>
            </m:r>
          </m:sub>
        </m:sSub>
      </m:oMath>
      <w:ins w:id="98" w:author="MM2" w:date="2021-11-28T19:17:00Z">
        <w:r>
          <w:rPr>
            <w:iCs/>
            <w:color w:val="000000" w:themeColor="text1"/>
            <w:sz w:val="22"/>
            <w:szCs w:val="22"/>
            <w:lang w:val="en-US"/>
          </w:rPr>
          <w:t xml:space="preserve"> is the parameter </w:t>
        </w:r>
        <w:r>
          <w:rPr>
            <w:i/>
            <w:iCs/>
            <w:color w:val="000000" w:themeColor="text1"/>
            <w:lang w:val="en-US"/>
          </w:rPr>
          <w:t>UE</w:t>
        </w:r>
        <w:r w:rsidRPr="0022136C">
          <w:rPr>
            <w:i/>
            <w:iCs/>
            <w:color w:val="000000" w:themeColor="text1"/>
          </w:rPr>
          <w:t>SpecificKoffset</w:t>
        </w:r>
        <w:r>
          <w:rPr>
            <w:iCs/>
            <w:color w:val="000000" w:themeColor="text1"/>
            <w:sz w:val="22"/>
            <w:szCs w:val="22"/>
            <w:lang w:val="en-US"/>
          </w:rPr>
          <w:t xml:space="preserve"> </w:t>
        </w:r>
        <w:r>
          <w:rPr>
            <w:kern w:val="2"/>
          </w:rPr>
          <w:t xml:space="preserve">provided by higher layers, </w:t>
        </w:r>
        <w:r w:rsidRPr="006558CA">
          <w:rPr>
            <w:kern w:val="2"/>
          </w:rPr>
          <w:t xml:space="preserve">otherwise </w:t>
        </w:r>
      </w:ins>
      <m:oMath>
        <m:sSub>
          <m:sSubPr>
            <m:ctrlPr>
              <w:ins w:id="99" w:author="MM2" w:date="2021-11-28T19:43:00Z">
                <w:rPr>
                  <w:rFonts w:ascii="Cambria Math" w:eastAsiaTheme="minorHAnsi" w:hAnsi="Cambria Math"/>
                  <w:color w:val="000000" w:themeColor="text1"/>
                  <w:sz w:val="22"/>
                  <w:szCs w:val="22"/>
                </w:rPr>
              </w:ins>
            </m:ctrlPr>
          </m:sSubPr>
          <m:e>
            <m:r>
              <w:ins w:id="100" w:author="MM2" w:date="2021-11-28T19:43:00Z">
                <w:rPr>
                  <w:rFonts w:ascii="Cambria Math" w:hAnsi="Cambria Math"/>
                  <w:color w:val="000000" w:themeColor="text1"/>
                  <w:lang w:val="x-none"/>
                </w:rPr>
                <m:t>K</m:t>
              </w:ins>
            </m:r>
          </m:e>
          <m:sub>
            <m:r>
              <w:ins w:id="101" w:author="MM2" w:date="2021-11-28T19:43:00Z">
                <m:rPr>
                  <m:sty m:val="p"/>
                </m:rPr>
                <w:rPr>
                  <w:rFonts w:ascii="Cambria Math" w:eastAsia="MS Mincho" w:hAnsi="Cambria Math"/>
                </w:rPr>
                <m:t>UE_offset</m:t>
              </w:ins>
            </m:r>
          </m:sub>
        </m:sSub>
        <m:r>
          <w:ins w:id="102" w:author="MM2" w:date="2021-11-28T19:43:00Z">
            <w:rPr>
              <w:rFonts w:ascii="Cambria Math" w:eastAsiaTheme="minorHAnsi" w:hAnsi="Cambria Math"/>
              <w:color w:val="000000" w:themeColor="text1"/>
              <w:sz w:val="22"/>
              <w:szCs w:val="22"/>
            </w:rPr>
            <m:t>=0</m:t>
          </w:ins>
        </m:r>
      </m:oMath>
    </w:p>
    <w:p w14:paraId="2086478C" w14:textId="77777777" w:rsidR="0083743F" w:rsidRDefault="0083743F" w:rsidP="0083743F">
      <w:pPr>
        <w:rPr>
          <w:ins w:id="103" w:author="MM2" w:date="2021-11-28T19:17:00Z"/>
          <w:lang w:val="en-US"/>
        </w:rPr>
      </w:pPr>
      <w:ins w:id="104" w:author="MM2" w:date="2021-11-28T19:17:00Z">
        <w:r>
          <w:rPr>
            <w:lang w:val="en-US"/>
          </w:rPr>
          <w:t xml:space="preserve">otherwise, </w:t>
        </w:r>
      </w:ins>
    </w:p>
    <w:p w14:paraId="5A73925C" w14:textId="662FE28D" w:rsidR="0083743F" w:rsidRPr="00E21566" w:rsidRDefault="0083743F" w:rsidP="0083743F">
      <w:pPr>
        <w:pStyle w:val="B1"/>
        <w:rPr>
          <w:ins w:id="105" w:author="MM2" w:date="2021-11-28T19:17:00Z"/>
          <w:lang w:val="en-US"/>
        </w:rPr>
      </w:pPr>
      <w:ins w:id="106" w:author="MM2" w:date="2021-11-28T19:17:00Z">
        <w:r>
          <w:rPr>
            <w:lang w:val="en-US"/>
          </w:rPr>
          <w:t>-</w:t>
        </w:r>
        <w:r>
          <w:rPr>
            <w:lang w:val="en-US"/>
          </w:rPr>
          <w:tab/>
        </w:r>
      </w:ins>
      <m:oMath>
        <m:sSub>
          <m:sSubPr>
            <m:ctrlPr>
              <w:ins w:id="107" w:author="MM2" w:date="2021-11-28T19:43:00Z">
                <w:rPr>
                  <w:rFonts w:ascii="Cambria Math" w:eastAsiaTheme="minorHAnsi" w:hAnsi="Cambria Math"/>
                  <w:iCs/>
                  <w:sz w:val="22"/>
                  <w:szCs w:val="22"/>
                </w:rPr>
              </w:ins>
            </m:ctrlPr>
          </m:sSubPr>
          <m:e>
            <m:r>
              <w:ins w:id="108" w:author="MM2" w:date="2021-11-28T19:43:00Z">
                <w:rPr>
                  <w:rFonts w:ascii="Cambria Math" w:hAnsi="Cambria Math"/>
                </w:rPr>
                <m:t>K</m:t>
              </w:ins>
            </m:r>
          </m:e>
          <m:sub>
            <m:r>
              <w:ins w:id="109" w:author="MM2" w:date="2021-11-28T19:43:00Z">
                <m:rPr>
                  <m:sty m:val="p"/>
                </m:rPr>
                <w:rPr>
                  <w:rFonts w:ascii="Cambria Math" w:eastAsia="MS Mincho" w:hAnsi="Cambria Math"/>
                </w:rPr>
                <m:t>offset</m:t>
              </w:ins>
            </m:r>
          </m:sub>
        </m:sSub>
        <m:r>
          <w:ins w:id="110" w:author="MM2" w:date="2021-11-28T19:43:00Z">
            <m:rPr>
              <m:sty m:val="p"/>
            </m:rPr>
            <w:rPr>
              <w:rFonts w:ascii="Cambria Math" w:eastAsiaTheme="minorHAnsi" w:hAnsi="Cambria Math"/>
              <w:sz w:val="22"/>
              <w:szCs w:val="22"/>
            </w:rPr>
            <m:t>=0</m:t>
          </w:ins>
        </m:r>
      </m:oMath>
      <w:ins w:id="111" w:author="MM2" w:date="2021-11-28T19:17:00Z">
        <w:r>
          <w:rPr>
            <w:iCs/>
            <w:color w:val="000000" w:themeColor="text1"/>
            <w:sz w:val="22"/>
            <w:szCs w:val="22"/>
            <w:lang w:val="en-US"/>
          </w:rPr>
          <w:t xml:space="preserve">, </w:t>
        </w:r>
      </w:ins>
      <m:oMath>
        <m:sSub>
          <m:sSubPr>
            <m:ctrlPr>
              <w:ins w:id="112" w:author="MM2" w:date="2021-11-28T19:42:00Z">
                <w:rPr>
                  <w:rFonts w:ascii="Cambria Math" w:eastAsiaTheme="minorHAnsi" w:hAnsi="Cambria Math"/>
                  <w:color w:val="000000" w:themeColor="text1"/>
                  <w:sz w:val="22"/>
                  <w:szCs w:val="22"/>
                </w:rPr>
              </w:ins>
            </m:ctrlPr>
          </m:sSubPr>
          <m:e>
            <m:r>
              <w:ins w:id="113" w:author="MM2" w:date="2021-11-28T19:42:00Z">
                <w:rPr>
                  <w:rFonts w:ascii="Cambria Math" w:hAnsi="Cambria Math"/>
                  <w:color w:val="000000" w:themeColor="text1"/>
                  <w:lang w:val="x-none"/>
                </w:rPr>
                <m:t>K</m:t>
              </w:ins>
            </m:r>
          </m:e>
          <m:sub>
            <m:r>
              <w:ins w:id="114" w:author="MM2" w:date="2021-11-28T19:42:00Z">
                <m:rPr>
                  <m:sty m:val="p"/>
                </m:rPr>
                <w:rPr>
                  <w:rFonts w:ascii="Cambria Math" w:eastAsia="MS Mincho" w:hAnsi="Cambria Math"/>
                </w:rPr>
                <m:t>cell_offset</m:t>
              </w:ins>
            </m:r>
          </m:sub>
        </m:sSub>
        <m:r>
          <w:ins w:id="115" w:author="MM2" w:date="2021-11-28T19:42:00Z">
            <w:rPr>
              <w:rFonts w:ascii="Cambria Math" w:eastAsiaTheme="minorHAnsi" w:hAnsi="Cambria Math"/>
              <w:color w:val="000000" w:themeColor="text1"/>
              <w:sz w:val="22"/>
              <w:szCs w:val="22"/>
            </w:rPr>
            <m:t>=0</m:t>
          </w:ins>
        </m:r>
      </m:oMath>
      <w:ins w:id="116" w:author="MM2" w:date="2021-11-28T19:17:00Z">
        <w:r>
          <w:rPr>
            <w:iCs/>
            <w:color w:val="000000" w:themeColor="text1"/>
            <w:sz w:val="22"/>
            <w:szCs w:val="22"/>
            <w:lang w:val="en-US"/>
          </w:rPr>
          <w:t>.</w:t>
        </w:r>
      </w:ins>
    </w:p>
    <w:bookmarkEnd w:id="71"/>
    <w:p w14:paraId="7E45FE1C" w14:textId="42DF43AA" w:rsidR="00FA6441" w:rsidRDefault="0093274D" w:rsidP="00FA6441">
      <w:pPr>
        <w:rPr>
          <w:ins w:id="117" w:author="MM1" w:date="2021-11-01T03:25:00Z"/>
        </w:rPr>
      </w:pPr>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rsidR="000D3CFB">
        <w:rPr>
          <w:rFonts w:eastAsia="MS Mincho"/>
          <w:sz w:val="19"/>
          <w:szCs w:val="19"/>
        </w:rPr>
        <w:t>"</w:t>
      </w:r>
      <w:r w:rsidRPr="000D3CFB">
        <w:rPr>
          <w:rFonts w:hint="eastAsia"/>
        </w:rPr>
        <w:t xml:space="preserve">PDCCH </w:t>
      </w:r>
      <w:r w:rsidRPr="000D3CFB">
        <w:t>order</w:t>
      </w:r>
      <w:r w:rsidR="000D3CFB">
        <w:t>"</w:t>
      </w:r>
      <w:r w:rsidRPr="000D3CFB">
        <w:rPr>
          <w:rFonts w:hint="eastAsia"/>
        </w:rPr>
        <w:t xml:space="preserve"> in subframe </w:t>
      </w:r>
      <w:r w:rsidRPr="000D3CFB">
        <w:rPr>
          <w:rFonts w:hint="eastAsia"/>
          <w:i/>
        </w:rPr>
        <w:t>n</w:t>
      </w:r>
      <w:r w:rsidR="00784491" w:rsidRPr="000D3CFB">
        <w:rPr>
          <w:i/>
        </w:rPr>
        <w:t xml:space="preserve"> </w:t>
      </w:r>
      <w:r w:rsidR="00784491" w:rsidRPr="000D3CFB">
        <w:t xml:space="preserve">for non-BL/CE UEs, </w:t>
      </w:r>
      <w:del w:id="118" w:author="MM1" w:date="2021-11-01T03:25:00Z">
        <w:r w:rsidR="00784491" w:rsidRPr="000D3CFB" w:rsidDel="00824372">
          <w:delText xml:space="preserve">or </w:delText>
        </w:r>
        <w:r w:rsidR="000D3CFB" w:rsidDel="00824372">
          <w:delText>"</w:delText>
        </w:r>
        <w:r w:rsidR="00784491" w:rsidRPr="000D3CFB" w:rsidDel="00824372">
          <w:delText>PDCCH order</w:delText>
        </w:r>
        <w:r w:rsidR="000D3CFB" w:rsidDel="00824372">
          <w:delText>"</w:delText>
        </w:r>
        <w:r w:rsidR="00784491" w:rsidRPr="000D3CFB" w:rsidDel="00824372">
          <w:delText xml:space="preserve"> reception ending in subframe </w:delText>
        </w:r>
        <w:r w:rsidR="00784491" w:rsidRPr="000D3CFB" w:rsidDel="00824372">
          <w:rPr>
            <w:i/>
          </w:rPr>
          <w:delText>n</w:delText>
        </w:r>
        <w:r w:rsidR="00784491" w:rsidRPr="000D3CFB" w:rsidDel="00824372">
          <w:delText xml:space="preserve"> for BL/CE UEs</w:delText>
        </w:r>
      </w:del>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w:r w:rsidR="00F84091">
        <w:rPr>
          <w:position w:val="-10"/>
          <w:sz w:val="19"/>
          <w:szCs w:val="19"/>
        </w:rPr>
        <w:pict w14:anchorId="5E7EE8DB">
          <v:shape id="_x0000_i1046" type="#_x0000_t75" style="width:26.8pt;height:15.05pt">
            <v:imagedata r:id="rId22" o:title=""/>
          </v:shape>
        </w:pict>
      </w:r>
      <w:r w:rsidRPr="000D3CFB">
        <w:t xml:space="preserve">, </w:t>
      </w:r>
      <w:r w:rsidR="00F84091">
        <w:rPr>
          <w:position w:val="-10"/>
          <w:sz w:val="19"/>
          <w:szCs w:val="19"/>
        </w:rPr>
        <w:pict w14:anchorId="45B7FAE4">
          <v:shape id="_x0000_i1047" type="#_x0000_t75" style="width:27.65pt;height:15.05pt">
            <v:imagedata r:id="rId23" o:title=""/>
          </v:shape>
        </w:pict>
      </w:r>
      <w:r w:rsidRPr="000D3CFB">
        <w:t xml:space="preserve">, where a PRACH </w:t>
      </w:r>
      <w:r w:rsidRPr="000D3CFB">
        <w:rPr>
          <w:rFonts w:hint="eastAsia"/>
        </w:rPr>
        <w:t xml:space="preserve">resource </w:t>
      </w:r>
      <w:r w:rsidRPr="000D3CFB">
        <w:t>is available</w:t>
      </w:r>
      <w:r w:rsidRPr="000D3CFB">
        <w:rPr>
          <w:rFonts w:hint="eastAsia"/>
        </w:rPr>
        <w:t>.</w:t>
      </w:r>
      <w:r w:rsidR="00FA6441" w:rsidRPr="000D3CFB">
        <w:t xml:space="preserve"> </w:t>
      </w:r>
    </w:p>
    <w:p w14:paraId="1CCB87F6" w14:textId="0A6A93C2" w:rsidR="00824372" w:rsidRPr="000D3CFB" w:rsidRDefault="00824372" w:rsidP="00C61B99">
      <w:ins w:id="119" w:author="MM1" w:date="2021-11-01T03:25:00Z">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t>"</w:t>
        </w:r>
        <w:r w:rsidRPr="000D3CFB">
          <w:t>PDCCH order</w:t>
        </w:r>
        <w:r>
          <w:t>"</w:t>
        </w:r>
        <w:r w:rsidRPr="000D3CFB">
          <w:t xml:space="preserve"> reception ending in subframe </w:t>
        </w:r>
        <w:r w:rsidRPr="000D3CFB">
          <w:rPr>
            <w:i/>
          </w:rPr>
          <w:t>n</w:t>
        </w:r>
        <w:r w:rsidRPr="000D3CFB">
          <w:t xml:space="preserve"> for BL/CE UEs</w:t>
        </w:r>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w:ins>
      <m:oMath>
        <m:sSub>
          <m:sSubPr>
            <m:ctrlPr>
              <w:ins w:id="120" w:author="MM2" w:date="2021-11-29T01:02:00Z">
                <w:rPr>
                  <w:rFonts w:ascii="Cambria Math" w:eastAsiaTheme="minorHAnsi" w:hAnsi="Cambria Math"/>
                  <w:color w:val="000000" w:themeColor="text1"/>
                  <w:sz w:val="22"/>
                  <w:szCs w:val="22"/>
                </w:rPr>
              </w:ins>
            </m:ctrlPr>
          </m:sSubPr>
          <m:e>
            <m:r>
              <w:ins w:id="121" w:author="MM1" w:date="2021-11-01T03:25:00Z">
                <w:rPr>
                  <w:rFonts w:ascii="Cambria Math" w:eastAsia="MS Mincho" w:hAnsi="Cambria Math"/>
                  <w:kern w:val="2"/>
                </w:rPr>
                <m:t>n+</m:t>
              </w:ins>
            </m:r>
            <m:sSub>
              <m:sSubPr>
                <m:ctrlPr>
                  <w:ins w:id="122" w:author="MM1" w:date="2021-11-01T03:25:00Z">
                    <w:rPr>
                      <w:rFonts w:ascii="Cambria Math" w:eastAsia="MS Mincho" w:hAnsi="Cambria Math"/>
                      <w:i/>
                      <w:kern w:val="2"/>
                    </w:rPr>
                  </w:ins>
                </m:ctrlPr>
              </m:sSubPr>
              <m:e>
                <m:r>
                  <w:ins w:id="123" w:author="MM1" w:date="2021-11-01T03:25:00Z">
                    <w:rPr>
                      <w:rFonts w:ascii="Cambria Math" w:eastAsia="MS Mincho" w:hAnsi="Cambria Math"/>
                      <w:kern w:val="2"/>
                    </w:rPr>
                    <m:t>k</m:t>
                  </w:ins>
                </m:r>
              </m:e>
              <m:sub>
                <m:r>
                  <w:ins w:id="124" w:author="MM1" w:date="2021-11-01T03:25:00Z">
                    <w:rPr>
                      <w:rFonts w:ascii="Cambria Math" w:eastAsia="MS Mincho" w:hAnsi="Cambria Math"/>
                      <w:kern w:val="2"/>
                    </w:rPr>
                    <m:t>2</m:t>
                  </w:ins>
                </m:r>
              </m:sub>
            </m:sSub>
            <m:r>
              <w:ins w:id="125" w:author="MM1" w:date="2021-11-01T03:25:00Z">
                <w:rPr>
                  <w:rFonts w:ascii="Cambria Math" w:eastAsia="MS Mincho" w:hAnsi="Cambria Math"/>
                  <w:kern w:val="2"/>
                </w:rPr>
                <m:t>+K</m:t>
              </w:ins>
            </m:r>
          </m:e>
          <m:sub>
            <m:r>
              <w:ins w:id="126" w:author="MM2" w:date="2021-11-29T01:02:00Z">
                <m:rPr>
                  <m:sty m:val="p"/>
                </m:rPr>
                <w:rPr>
                  <w:rFonts w:ascii="Cambria Math" w:eastAsia="MS Mincho" w:hAnsi="Cambria Math"/>
                </w:rPr>
                <m:t>cell_</m:t>
              </w:ins>
            </m:r>
            <m:r>
              <w:ins w:id="127" w:author="MM1" w:date="2021-11-01T03:25:00Z">
                <m:rPr>
                  <m:sty m:val="p"/>
                </m:rPr>
                <w:rPr>
                  <w:rFonts w:ascii="Cambria Math" w:eastAsia="MS Mincho" w:hAnsi="Cambria Math"/>
                  <w:kern w:val="2"/>
                </w:rPr>
                <m:t>offset</m:t>
              </w:ins>
            </m:r>
          </m:sub>
        </m:sSub>
      </m:oMath>
      <w:ins w:id="128" w:author="MM1" w:date="2021-11-01T03:25:00Z">
        <w:r w:rsidRPr="000D3CFB">
          <w:t>,</w:t>
        </w:r>
        <w:r>
          <w:rPr>
            <w:noProof/>
            <w:position w:val="-10"/>
            <w:sz w:val="19"/>
            <w:szCs w:val="19"/>
          </w:rPr>
          <w:drawing>
            <wp:inline distT="0" distB="0" distL="0" distR="0" wp14:anchorId="6E8524F5" wp14:editId="09B9A25F">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ins>
      <w:bookmarkStart w:id="129" w:name="_Hlk89019282"/>
    </w:p>
    <w:bookmarkEnd w:id="129"/>
    <w:p w14:paraId="5E3262DE" w14:textId="77777777" w:rsidR="0093274D" w:rsidRPr="000D3CFB" w:rsidRDefault="00FA6441" w:rsidP="00745394">
      <w:r w:rsidRPr="000D3CFB">
        <w:rPr>
          <w:rFonts w:eastAsia="MS Mincho"/>
        </w:rPr>
        <w:t xml:space="preserve">If a UE is configured with multiple TAGs, and if the </w:t>
      </w:r>
      <w:r w:rsidRPr="000D3CFB">
        <w:rPr>
          <w:lang w:val="en-US"/>
        </w:rPr>
        <w:t xml:space="preserve">UE is configured with the carrier indicator field for a given serving cell, the UE shall use the carrier indicator field value from the detected </w:t>
      </w:r>
      <w:r w:rsidR="000D3CFB">
        <w:rPr>
          <w:lang w:val="en-US"/>
        </w:rPr>
        <w:t>"</w:t>
      </w:r>
      <w:r w:rsidRPr="000D3CFB">
        <w:rPr>
          <w:lang w:val="en-US"/>
        </w:rPr>
        <w:t>PDCCH order</w:t>
      </w:r>
      <w:r w:rsidR="000D3CFB">
        <w:rPr>
          <w:lang w:val="en-US"/>
        </w:rPr>
        <w:t>"</w:t>
      </w:r>
      <w:r w:rsidRPr="000D3CFB">
        <w:rPr>
          <w:lang w:val="en-US"/>
        </w:rPr>
        <w:t xml:space="preserve"> to determine the serving cell for the corresponding random access preamble transmission</w:t>
      </w:r>
      <w:r w:rsidRPr="000D3CFB">
        <w:rPr>
          <w:rFonts w:eastAsia="MS Mincho"/>
        </w:rPr>
        <w:t>.</w:t>
      </w:r>
    </w:p>
    <w:p w14:paraId="1B8173E4" w14:textId="67D347AD" w:rsidR="0093274D" w:rsidRPr="00FE26BE" w:rsidRDefault="00FE26BE" w:rsidP="00FE26BE">
      <w:pPr>
        <w:jc w:val="center"/>
      </w:pPr>
      <w:r>
        <w:rPr>
          <w:color w:val="FF0000"/>
          <w:sz w:val="36"/>
          <w:szCs w:val="36"/>
        </w:rPr>
        <w:t>&lt;Unchanged parts are omitted&gt;</w:t>
      </w:r>
    </w:p>
    <w:p w14:paraId="0E971960" w14:textId="4A21CD95" w:rsidR="0093274D" w:rsidRPr="000D3CFB" w:rsidRDefault="0093274D">
      <w:pPr>
        <w:pStyle w:val="Heading3"/>
        <w:rPr>
          <w:lang w:val="en-US"/>
        </w:rPr>
      </w:pPr>
      <w:bookmarkStart w:id="130" w:name="_Toc415085473"/>
      <w:r w:rsidRPr="000D3CFB">
        <w:rPr>
          <w:lang w:val="en-US"/>
        </w:rPr>
        <w:t>7.2.3</w:t>
      </w:r>
      <w:r w:rsidRPr="000D3CFB">
        <w:rPr>
          <w:lang w:val="en-US"/>
        </w:rPr>
        <w:tab/>
        <w:t xml:space="preserve">Channel </w:t>
      </w:r>
      <w:r w:rsidR="00866935" w:rsidRPr="000D3CFB">
        <w:rPr>
          <w:lang w:val="en-US"/>
        </w:rPr>
        <w:t>Q</w:t>
      </w:r>
      <w:r w:rsidRPr="000D3CFB">
        <w:rPr>
          <w:lang w:val="en-US"/>
        </w:rPr>
        <w:t xml:space="preserve">uality </w:t>
      </w:r>
      <w:r w:rsidR="00866935" w:rsidRPr="000D3CFB">
        <w:rPr>
          <w:lang w:val="en-US"/>
        </w:rPr>
        <w:t>I</w:t>
      </w:r>
      <w:r w:rsidRPr="000D3CFB">
        <w:rPr>
          <w:lang w:val="en-US"/>
        </w:rPr>
        <w:t>ndicator (CQI) definition</w:t>
      </w:r>
      <w:bookmarkEnd w:id="130"/>
    </w:p>
    <w:p w14:paraId="55B51F5C" w14:textId="51EF2BB4" w:rsidR="0093274D" w:rsidRPr="000D3CFB" w:rsidRDefault="0093274D" w:rsidP="00E12CF3">
      <w:r w:rsidRPr="000D3CFB">
        <w:t>The CQI indices and their interpretations are given in Table 7.2.3-1</w:t>
      </w:r>
      <w:r w:rsidR="00E35A60">
        <w:t xml:space="preserve">, </w:t>
      </w:r>
      <w:r w:rsidR="00E35A60" w:rsidRPr="000D3CFB">
        <w:t xml:space="preserve">Table </w:t>
      </w:r>
      <w:r w:rsidR="00E35A60">
        <w:t xml:space="preserve">7.2.3-5, </w:t>
      </w:r>
      <w:r w:rsidR="00E35A60" w:rsidRPr="000D3CFB">
        <w:t xml:space="preserve">Table </w:t>
      </w:r>
      <w:r w:rsidR="00E35A60">
        <w:t>7.2.3-6</w:t>
      </w:r>
      <w:r w:rsidR="00665D92" w:rsidRPr="000D3CFB">
        <w:t xml:space="preserve"> for reporting CQI based on QPSK, 16QAM and 64QAM. The CQI indices and their interpretations are given in Table 7.2.3-2 for reporting CQI based on QPSK, 16QAM, 64QAM and 256QAM</w:t>
      </w:r>
      <w:r w:rsidRPr="000D3CFB">
        <w:t>.</w:t>
      </w:r>
      <w:r w:rsidR="006350D8" w:rsidRPr="000D3CFB">
        <w:t xml:space="preserve"> The CQI indices and their interpretations are given in Table 7.2.3-</w:t>
      </w:r>
      <w:r w:rsidR="006350D8" w:rsidRPr="000D3CFB">
        <w:rPr>
          <w:rFonts w:eastAsia="SimSun" w:hint="eastAsia"/>
          <w:lang w:eastAsia="zh-CN"/>
        </w:rPr>
        <w:t>3</w:t>
      </w:r>
      <w:r w:rsidR="006350D8" w:rsidRPr="000D3CFB">
        <w:t xml:space="preserve"> for reporting CQI based on QPSK</w:t>
      </w:r>
      <w:r w:rsidR="006350D8" w:rsidRPr="000D3CFB">
        <w:rPr>
          <w:rFonts w:eastAsia="SimSun" w:hint="eastAsia"/>
          <w:lang w:eastAsia="zh-CN"/>
        </w:rPr>
        <w:t xml:space="preserve"> and</w:t>
      </w:r>
      <w:r w:rsidR="006350D8" w:rsidRPr="000D3CFB">
        <w:t xml:space="preserve"> 16QAM</w:t>
      </w:r>
      <w:r w:rsidR="006350D8" w:rsidRPr="000D3CFB">
        <w:rPr>
          <w:rFonts w:eastAsia="SimSun" w:hint="eastAsia"/>
          <w:lang w:eastAsia="zh-CN"/>
        </w:rPr>
        <w:t>.</w:t>
      </w:r>
      <w:r w:rsidR="00E12CF3">
        <w:rPr>
          <w:rFonts w:eastAsia="SimSun"/>
          <w:lang w:eastAsia="zh-CN"/>
        </w:rPr>
        <w:t xml:space="preserve"> The CQI indices and their interpretations are given in Table 7.2.3-4 for reporting CQI based on QPSK, 16QAM, 64QAM, 256QAM, and 1024QAM.</w:t>
      </w:r>
    </w:p>
    <w:p w14:paraId="20810210" w14:textId="17B95C9E" w:rsidR="0093274D" w:rsidRPr="000D3CFB" w:rsidRDefault="006350D8" w:rsidP="00FE7197">
      <w:pPr>
        <w:rPr>
          <w:lang w:val="en-US"/>
        </w:rPr>
      </w:pPr>
      <w:r w:rsidRPr="000D3CFB">
        <w:rPr>
          <w:rFonts w:eastAsia="SimSun" w:hint="eastAsia"/>
          <w:lang w:val="en-US" w:eastAsia="zh-CN"/>
        </w:rPr>
        <w:t xml:space="preserve">For a non-BL/CE UE, </w:t>
      </w:r>
      <w:r w:rsidRPr="000D3CFB">
        <w:rPr>
          <w:lang w:val="en-US"/>
        </w:rPr>
        <w:t xml:space="preserve">based </w:t>
      </w:r>
      <w:r w:rsidR="0093274D" w:rsidRPr="000D3CFB">
        <w:rPr>
          <w:lang w:val="en-US"/>
        </w:rPr>
        <w:t xml:space="preserve">on an unrestricted observation interval in time </w:t>
      </w:r>
      <w:r w:rsidR="00E21BF7" w:rsidRPr="000D3CFB">
        <w:t>unless specified otherwise</w:t>
      </w:r>
      <w:r w:rsidR="00E21BF7" w:rsidRPr="000D3CFB">
        <w:rPr>
          <w:lang w:val="en-US"/>
        </w:rPr>
        <w:t xml:space="preserve"> in this </w:t>
      </w:r>
      <w:r w:rsidR="009D67ED">
        <w:rPr>
          <w:lang w:val="en-US"/>
        </w:rPr>
        <w:t>Clause</w:t>
      </w:r>
      <w:r w:rsidR="00E21BF7" w:rsidRPr="000D3CFB">
        <w:rPr>
          <w:lang w:val="en-US"/>
        </w:rPr>
        <w:t xml:space="preserve">, </w:t>
      </w:r>
      <w:r w:rsidR="0093274D" w:rsidRPr="000D3CFB">
        <w:rPr>
          <w:lang w:val="en-US"/>
        </w:rPr>
        <w:t xml:space="preserve">and </w:t>
      </w:r>
      <w:r w:rsidR="00E21BF7" w:rsidRPr="000D3CFB">
        <w:rPr>
          <w:lang w:val="en-US"/>
        </w:rPr>
        <w:t xml:space="preserve">an unrestricted observation interval in </w:t>
      </w:r>
      <w:r w:rsidR="0093274D" w:rsidRPr="000D3CFB">
        <w:rPr>
          <w:lang w:val="en-US"/>
        </w:rPr>
        <w:t>frequency, the UE shall derive for each CQI value reported in uplink subframe</w:t>
      </w:r>
      <w:r w:rsidR="00D74CF2">
        <w:rPr>
          <w:iCs/>
          <w:lang w:val="en-AU"/>
        </w:rPr>
        <w:t>/slot/subslot</w:t>
      </w:r>
      <w:r w:rsidR="0093274D" w:rsidRPr="000D3CFB">
        <w:rPr>
          <w:lang w:val="en-US"/>
        </w:rPr>
        <w:t xml:space="preserve"> </w:t>
      </w:r>
      <w:r w:rsidR="0093274D" w:rsidRPr="000D3CFB">
        <w:rPr>
          <w:i/>
          <w:lang w:val="en-US"/>
        </w:rPr>
        <w:t>n</w:t>
      </w:r>
      <w:r w:rsidR="0093274D" w:rsidRPr="000D3CFB">
        <w:rPr>
          <w:lang w:val="en-US"/>
        </w:rPr>
        <w:t xml:space="preserve"> the highest CQI index between 1 and 15 in Table 7.2.3-1</w:t>
      </w:r>
      <w:r w:rsidR="00E12CF3">
        <w:rPr>
          <w:lang w:val="en-US"/>
        </w:rPr>
        <w:t>,</w:t>
      </w:r>
      <w:r w:rsidR="00665D92" w:rsidRPr="000D3CFB">
        <w:rPr>
          <w:lang w:val="en-US"/>
        </w:rPr>
        <w:t xml:space="preserve"> Table 7.2.3-2</w:t>
      </w:r>
      <w:r w:rsidR="00E12CF3">
        <w:rPr>
          <w:lang w:val="en-US"/>
        </w:rPr>
        <w:t xml:space="preserve"> or Table 7.2.3-4</w:t>
      </w:r>
      <w:r w:rsidR="00665D92" w:rsidRPr="000D3CFB">
        <w:rPr>
          <w:lang w:val="en-US"/>
        </w:rPr>
        <w:t xml:space="preserve"> </w:t>
      </w:r>
      <w:r w:rsidR="0093274D" w:rsidRPr="000D3CFB">
        <w:rPr>
          <w:lang w:val="en-US"/>
        </w:rPr>
        <w:t>which satisfies the following condition, or CQI index 0 if CQI index 1 does not satisfy the condition:</w:t>
      </w:r>
    </w:p>
    <w:p w14:paraId="1038DA09"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A single PDSCH transport block with a combination of modulation scheme and transport block size corresponding to the CQI index, and occupying a group of downlink physical resource blocks termed the </w:t>
      </w:r>
      <w:r w:rsidR="002F509A" w:rsidRPr="000D3CFB">
        <w:rPr>
          <w:lang w:val="en-US"/>
        </w:rPr>
        <w:t xml:space="preserve">CSI </w:t>
      </w:r>
      <w:r w:rsidR="0093274D" w:rsidRPr="000D3CFB">
        <w:rPr>
          <w:lang w:val="en-US"/>
        </w:rPr>
        <w:t xml:space="preserve">reference resource, could be received with a transport block error probability not exceeding 0.1. </w:t>
      </w:r>
    </w:p>
    <w:p w14:paraId="701143EA" w14:textId="67F10EBD" w:rsidR="006350D8" w:rsidRPr="000D3CFB" w:rsidRDefault="006350D8" w:rsidP="006350D8">
      <w:pPr>
        <w:rPr>
          <w:lang w:val="en-US"/>
        </w:rPr>
      </w:pPr>
      <w:r w:rsidRPr="000D3CFB">
        <w:rPr>
          <w:rFonts w:eastAsia="SimSun" w:hint="eastAsia"/>
          <w:lang w:val="en-US" w:eastAsia="zh-CN"/>
        </w:rPr>
        <w:t>For a BL/CE UE, b</w:t>
      </w:r>
      <w:r w:rsidRPr="000D3CFB">
        <w:rPr>
          <w:lang w:val="en-US"/>
        </w:rPr>
        <w:t>ased on an unrestricted observation interval in time and frequency, the UE shall derive for each CQI value the highest CQI index in Table 7.2.3-</w:t>
      </w:r>
      <w:r w:rsidRPr="000D3CFB">
        <w:rPr>
          <w:rFonts w:eastAsia="SimSun" w:hint="eastAsia"/>
          <w:lang w:val="en-US" w:eastAsia="zh-CN"/>
        </w:rPr>
        <w:t>3</w:t>
      </w:r>
      <w:r w:rsidR="00E35A60">
        <w:rPr>
          <w:rFonts w:eastAsia="SimSun"/>
          <w:lang w:val="en-US" w:eastAsia="zh-CN"/>
        </w:rPr>
        <w:t xml:space="preserve">, </w:t>
      </w:r>
      <w:r w:rsidR="00E35A60" w:rsidRPr="000D3CFB">
        <w:t xml:space="preserve">Table </w:t>
      </w:r>
      <w:r w:rsidR="00E35A60">
        <w:t>7.2.3-5</w:t>
      </w:r>
      <w:r w:rsidR="00E35A60" w:rsidRPr="007777FD">
        <w:rPr>
          <w:lang w:val="en-US"/>
        </w:rPr>
        <w:t xml:space="preserve"> </w:t>
      </w:r>
      <w:r w:rsidR="00E35A60">
        <w:rPr>
          <w:lang w:val="en-US"/>
        </w:rPr>
        <w:t>or Table 7.2.3-6</w:t>
      </w:r>
      <w:r w:rsidRPr="000D3CFB">
        <w:rPr>
          <w:lang w:val="en-US"/>
        </w:rPr>
        <w:t xml:space="preserve"> which satisfies the following condition, or CQI index 0 if CQI index 1 does not satisfy the condition:</w:t>
      </w:r>
    </w:p>
    <w:p w14:paraId="61674E22" w14:textId="77777777" w:rsidR="006350D8" w:rsidRPr="000D3CFB" w:rsidRDefault="006350D8" w:rsidP="006350D8">
      <w:pPr>
        <w:pStyle w:val="B1"/>
        <w:rPr>
          <w:lang w:val="en-US"/>
        </w:rPr>
      </w:pPr>
      <w:r w:rsidRPr="000D3CFB">
        <w:rPr>
          <w:lang w:val="en-US"/>
        </w:rPr>
        <w:t>-</w:t>
      </w:r>
      <w:r w:rsidRPr="000D3CFB">
        <w:rPr>
          <w:lang w:val="en-US"/>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14:paraId="532D5E5E" w14:textId="77777777" w:rsidR="002F509A" w:rsidRPr="000D3CFB" w:rsidRDefault="002F509A" w:rsidP="00220FD4">
      <w:pPr>
        <w:rPr>
          <w:lang w:val="en-US"/>
        </w:rPr>
      </w:pPr>
      <w:r w:rsidRPr="000D3CFB">
        <w:rPr>
          <w:lang w:val="en-US"/>
        </w:rPr>
        <w:t xml:space="preserve">If CSI subframe sets </w:t>
      </w:r>
      <w:r w:rsidR="00F84091">
        <w:rPr>
          <w:position w:val="-12"/>
        </w:rPr>
        <w:pict w14:anchorId="35CE210F">
          <v:shape id="_x0000_i1048" type="#_x0000_t75" style="width:29.3pt;height:15.9pt">
            <v:imagedata r:id="rId25" o:title=""/>
          </v:shape>
        </w:pict>
      </w:r>
      <w:r w:rsidRPr="000D3CFB">
        <w:t xml:space="preserve"> </w:t>
      </w:r>
      <w:r w:rsidRPr="000D3CFB">
        <w:rPr>
          <w:lang w:val="en-US"/>
        </w:rPr>
        <w:t xml:space="preserve">and </w:t>
      </w:r>
      <w:r w:rsidR="00F84091">
        <w:rPr>
          <w:position w:val="-12"/>
        </w:rPr>
        <w:pict w14:anchorId="3FD70042">
          <v:shape id="_x0000_i1049" type="#_x0000_t75" style="width:27.65pt;height:15.9pt">
            <v:imagedata r:id="rId26" o:title=""/>
          </v:shape>
        </w:pict>
      </w:r>
      <w:r w:rsidRPr="000D3CFB">
        <w:t xml:space="preserve"> </w:t>
      </w:r>
      <w:r w:rsidRPr="000D3CFB">
        <w:rPr>
          <w:lang w:val="en-US"/>
        </w:rPr>
        <w:t xml:space="preserve">are configured by higher layers, each CSI reference resource belongs to either </w:t>
      </w:r>
      <w:r w:rsidR="00F84091">
        <w:rPr>
          <w:position w:val="-12"/>
        </w:rPr>
        <w:pict w14:anchorId="3631CC94">
          <v:shape id="_x0000_i1050" type="#_x0000_t75" style="width:29.3pt;height:15.9pt">
            <v:imagedata r:id="rId25" o:title=""/>
          </v:shape>
        </w:pict>
      </w:r>
      <w:r w:rsidRPr="000D3CFB">
        <w:rPr>
          <w:lang w:val="en-US"/>
        </w:rPr>
        <w:t xml:space="preserve"> or </w:t>
      </w:r>
      <w:r w:rsidR="00F84091">
        <w:rPr>
          <w:position w:val="-12"/>
        </w:rPr>
        <w:pict w14:anchorId="2F82131F">
          <v:shape id="_x0000_i1051" type="#_x0000_t75" style="width:27.65pt;height:15.9pt">
            <v:imagedata r:id="rId27" o:title=""/>
          </v:shape>
        </w:pict>
      </w:r>
      <w:r w:rsidRPr="000D3CFB">
        <w:t xml:space="preserve"> but not to both</w:t>
      </w:r>
      <w:r w:rsidRPr="000D3CFB">
        <w:rPr>
          <w:lang w:val="en-US"/>
        </w:rPr>
        <w:t xml:space="preserve">. When CSI subframe sets </w:t>
      </w:r>
      <w:r w:rsidR="00F84091">
        <w:rPr>
          <w:position w:val="-12"/>
        </w:rPr>
        <w:pict w14:anchorId="2C245F6F">
          <v:shape id="_x0000_i1052" type="#_x0000_t75" style="width:29.3pt;height:15.9pt">
            <v:imagedata r:id="rId25" o:title=""/>
          </v:shape>
        </w:pict>
      </w:r>
      <w:r w:rsidRPr="000D3CFB">
        <w:t xml:space="preserve"> </w:t>
      </w:r>
      <w:r w:rsidRPr="000D3CFB">
        <w:rPr>
          <w:lang w:val="en-US"/>
        </w:rPr>
        <w:t xml:space="preserve">and </w:t>
      </w:r>
      <w:r w:rsidR="00F84091">
        <w:rPr>
          <w:position w:val="-12"/>
        </w:rPr>
        <w:pict w14:anchorId="0A6DF0A1">
          <v:shape id="_x0000_i1053" type="#_x0000_t75" style="width:27.65pt;height:15.9pt">
            <v:imagedata r:id="rId26" o:title=""/>
          </v:shape>
        </w:pict>
      </w:r>
      <w:r w:rsidRPr="000D3CFB">
        <w:t xml:space="preserve"> </w:t>
      </w:r>
      <w:r w:rsidRPr="000D3CFB">
        <w:rPr>
          <w:lang w:val="en-US"/>
        </w:rPr>
        <w:t xml:space="preserve">are configured by higher layers a UE is not expected to receive a trigger for which the CSI reference resource is in subframe that does not belong to either </w:t>
      </w:r>
      <w:r w:rsidRPr="000D3CFB">
        <w:rPr>
          <w:lang w:val="en-US"/>
        </w:rPr>
        <w:lastRenderedPageBreak/>
        <w:t>subframe set.</w:t>
      </w:r>
      <w:r w:rsidR="00284990" w:rsidRPr="000D3CFB">
        <w:rPr>
          <w:lang w:val="en-US"/>
        </w:rPr>
        <w:t xml:space="preserve"> For </w:t>
      </w:r>
      <w:r w:rsidR="00284990" w:rsidRPr="000D3CFB">
        <w:rPr>
          <w:rFonts w:hint="eastAsia"/>
          <w:lang w:eastAsia="zh-CN"/>
        </w:rPr>
        <w:t>a UE in</w:t>
      </w:r>
      <w:r w:rsidR="00284990" w:rsidRPr="000D3CFB">
        <w:rPr>
          <w:lang w:val="en-US"/>
        </w:rPr>
        <w:t xml:space="preserve"> transmission mode 10 and periodic CSI reporting, the CSI subframe set for the CSI reference resource is configured by higher layers for each CSI process.</w:t>
      </w:r>
    </w:p>
    <w:p w14:paraId="0E8A2B32" w14:textId="7C6DAFC8" w:rsidR="00726B70" w:rsidRPr="000D3CFB" w:rsidRDefault="00726B70" w:rsidP="00726B70">
      <w:pPr>
        <w:rPr>
          <w:lang w:val="en-US"/>
        </w:rPr>
      </w:pPr>
      <w:r w:rsidRPr="000D3CFB">
        <w:t xml:space="preserve">If the UE is configured with </w:t>
      </w:r>
      <w:r w:rsidRPr="000D3CFB">
        <w:rPr>
          <w:rFonts w:hint="eastAsia"/>
        </w:rPr>
        <w:t xml:space="preserve">parameter </w:t>
      </w:r>
      <w:r w:rsidRPr="000D3CFB">
        <w:rPr>
          <w:i/>
        </w:rPr>
        <w:t>eMIMO-Type2</w:t>
      </w:r>
      <w:r w:rsidRPr="000D3CFB">
        <w:t xml:space="preserve"> by higher layers for a CSI process, for computing the CQI value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9D67ED">
        <w:t>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14:paraId="65A7D7FB" w14:textId="6028C754" w:rsidR="00DC1A95" w:rsidRPr="000D3CFB" w:rsidRDefault="00B14946" w:rsidP="00220FD4">
      <w:pPr>
        <w:rPr>
          <w:lang w:val="en-US"/>
        </w:rPr>
      </w:pPr>
      <w:r w:rsidRPr="000D3CFB">
        <w:rPr>
          <w:lang w:val="en-US"/>
        </w:rPr>
        <w:t xml:space="preserve">For </w:t>
      </w:r>
      <w:r w:rsidR="00633FA9" w:rsidRPr="000D3CFB">
        <w:rPr>
          <w:rFonts w:hint="eastAsia"/>
          <w:lang w:eastAsia="zh-CN"/>
        </w:rPr>
        <w:t>a UE in</w:t>
      </w:r>
      <w:r w:rsidR="00633FA9" w:rsidRPr="000D3CFB">
        <w:rPr>
          <w:lang w:val="en-US"/>
        </w:rPr>
        <w:t xml:space="preserve"> </w:t>
      </w:r>
      <w:r w:rsidR="00DC1A95" w:rsidRPr="000D3CFB">
        <w:rPr>
          <w:lang w:val="en-US"/>
        </w:rPr>
        <w:t>transmission</w:t>
      </w:r>
      <w:r w:rsidR="00FE7392" w:rsidRPr="000D3CFB">
        <w:rPr>
          <w:lang w:val="en-US"/>
        </w:rPr>
        <w:t xml:space="preserve"> </w:t>
      </w:r>
      <w:r w:rsidR="00DC1A95" w:rsidRPr="000D3CFB">
        <w:rPr>
          <w:lang w:val="en-US"/>
        </w:rPr>
        <w:t>mode</w:t>
      </w:r>
      <w:r w:rsidR="00FE7392" w:rsidRPr="000D3CFB">
        <w:rPr>
          <w:lang w:val="en-US"/>
        </w:rPr>
        <w:t xml:space="preserve"> </w:t>
      </w:r>
      <w:r w:rsidR="00DC1A95" w:rsidRPr="000D3CFB">
        <w:rPr>
          <w:lang w:val="en-US"/>
        </w:rPr>
        <w:t>9</w:t>
      </w:r>
      <w:r w:rsidR="00FE7392" w:rsidRPr="000D3CFB">
        <w:rPr>
          <w:lang w:val="en-US"/>
        </w:rPr>
        <w:t xml:space="preserve"> </w:t>
      </w:r>
      <w:r w:rsidR="00633FA9" w:rsidRPr="000D3CFB">
        <w:rPr>
          <w:rFonts w:hint="eastAsia"/>
          <w:lang w:eastAsia="zh-CN"/>
        </w:rPr>
        <w:t xml:space="preserve">when parameter </w:t>
      </w:r>
      <w:r w:rsidR="00633FA9" w:rsidRPr="000D3CFB">
        <w:rPr>
          <w:rFonts w:hint="eastAsia"/>
          <w:i/>
          <w:lang w:eastAsia="zh-CN"/>
        </w:rPr>
        <w:t>pmi-RI-Report</w:t>
      </w:r>
      <w:r w:rsidR="00633FA9" w:rsidRPr="000D3CFB">
        <w:rPr>
          <w:rFonts w:hint="eastAsia"/>
          <w:lang w:eastAsia="zh-CN"/>
        </w:rPr>
        <w:t xml:space="preserve"> is configured by higher layers</w:t>
      </w:r>
      <w:r w:rsidR="00E21BF7" w:rsidRPr="000D3CFB">
        <w:rPr>
          <w:lang w:eastAsia="zh-CN"/>
        </w:rPr>
        <w:t xml:space="preserve"> and parameter </w:t>
      </w:r>
      <w:r w:rsidR="00470CED" w:rsidRPr="000D3CFB">
        <w:rPr>
          <w:i/>
        </w:rPr>
        <w:t>eMIMO-Type</w:t>
      </w:r>
      <w:r w:rsidR="00E21BF7" w:rsidRPr="000D3CFB">
        <w:t xml:space="preserve"> is not configured by higher layers</w:t>
      </w:r>
      <w:r w:rsidR="00633FA9" w:rsidRPr="000D3CFB">
        <w:rPr>
          <w:rFonts w:hint="eastAsia"/>
          <w:lang w:eastAsia="zh-CN"/>
        </w:rPr>
        <w:t>,</w:t>
      </w:r>
      <w:r w:rsidR="00284990" w:rsidRPr="000D3CFB">
        <w:rPr>
          <w:lang w:eastAsia="zh-CN"/>
        </w:rPr>
        <w:t xml:space="preserve"> </w:t>
      </w:r>
      <w:r w:rsidR="00DC1A95" w:rsidRPr="000D3CFB">
        <w:rPr>
          <w:lang w:val="en-US"/>
        </w:rPr>
        <w:t>the UE shall derive the channel measurements for computing the CQI value reported in uplink subframe</w:t>
      </w:r>
      <w:r w:rsidR="00D74CF2">
        <w:rPr>
          <w:iCs/>
          <w:lang w:val="en-AU"/>
        </w:rPr>
        <w:t>/slot/subslot</w:t>
      </w:r>
      <w:r w:rsidR="00DC1A95" w:rsidRPr="000D3CFB">
        <w:rPr>
          <w:lang w:val="en-US"/>
        </w:rPr>
        <w:t xml:space="preserve"> </w:t>
      </w:r>
      <w:r w:rsidR="00DC1A95" w:rsidRPr="000D3CFB">
        <w:rPr>
          <w:i/>
          <w:lang w:val="en-US"/>
        </w:rPr>
        <w:t>n</w:t>
      </w:r>
      <w:r w:rsidR="00DC1A95" w:rsidRPr="000D3CFB">
        <w:rPr>
          <w:lang w:val="en-US"/>
        </w:rPr>
        <w:t xml:space="preserve"> based on only the Channel-State Information (CSI) reference signals </w:t>
      </w:r>
      <w:r w:rsidR="00284990" w:rsidRPr="000D3CFB">
        <w:rPr>
          <w:lang w:val="en-US"/>
        </w:rPr>
        <w:t xml:space="preserve">(CSI-RS) </w:t>
      </w:r>
      <w:r w:rsidR="00DC1A95" w:rsidRPr="000D3CFB">
        <w:rPr>
          <w:lang w:val="en-US"/>
        </w:rPr>
        <w:t>defined in [3]</w:t>
      </w:r>
      <w:r w:rsidR="00984384" w:rsidRPr="000D3CFB">
        <w:t xml:space="preserve"> for which the UE is configured to assume non-zero power</w:t>
      </w:r>
      <w:r w:rsidR="00284990" w:rsidRPr="000D3CFB">
        <w:t xml:space="preserve"> for the CSI-RS</w:t>
      </w:r>
      <w:r w:rsidR="00DC1A95" w:rsidRPr="000D3CFB">
        <w:rPr>
          <w:lang w:val="en-US"/>
        </w:rPr>
        <w:t xml:space="preserve">. For </w:t>
      </w:r>
      <w:r w:rsidR="00BB67AC" w:rsidRPr="000D3CFB">
        <w:rPr>
          <w:rFonts w:hint="eastAsia"/>
          <w:lang w:eastAsia="zh-CN"/>
        </w:rPr>
        <w:t xml:space="preserve">a </w:t>
      </w:r>
      <w:r w:rsidR="006350D8" w:rsidRPr="000D3CFB">
        <w:rPr>
          <w:rFonts w:eastAsia="SimSun" w:hint="eastAsia"/>
          <w:lang w:eastAsia="zh-CN"/>
        </w:rPr>
        <w:t>non-BL/CE</w:t>
      </w:r>
      <w:r w:rsidR="006350D8" w:rsidRPr="000D3CFB">
        <w:rPr>
          <w:rFonts w:hint="eastAsia"/>
          <w:lang w:eastAsia="zh-CN"/>
        </w:rPr>
        <w:t xml:space="preserve"> </w:t>
      </w:r>
      <w:r w:rsidR="00BB67AC" w:rsidRPr="000D3CFB">
        <w:rPr>
          <w:rFonts w:hint="eastAsia"/>
          <w:lang w:eastAsia="zh-CN"/>
        </w:rPr>
        <w:t>UE in</w:t>
      </w:r>
      <w:r w:rsidR="00BB67AC" w:rsidRPr="000D3CFB">
        <w:rPr>
          <w:lang w:val="en-US"/>
        </w:rPr>
        <w:t xml:space="preserve"> </w:t>
      </w:r>
      <w:r w:rsidR="002F509A" w:rsidRPr="000D3CFB">
        <w:rPr>
          <w:lang w:val="en-US"/>
        </w:rPr>
        <w:t xml:space="preserve">transmission mode 9 when </w:t>
      </w:r>
      <w:r w:rsidR="00BB67AC" w:rsidRPr="000D3CFB">
        <w:rPr>
          <w:rFonts w:hint="eastAsia"/>
          <w:lang w:eastAsia="zh-CN"/>
        </w:rPr>
        <w:t xml:space="preserve">the parameter </w:t>
      </w:r>
      <w:r w:rsidR="00BB67AC" w:rsidRPr="000D3CFB">
        <w:rPr>
          <w:rFonts w:hint="eastAsia"/>
          <w:i/>
          <w:lang w:eastAsia="zh-CN"/>
        </w:rPr>
        <w:t>pmi-RI-Report</w:t>
      </w:r>
      <w:r w:rsidR="00BB67AC" w:rsidRPr="000D3CFB">
        <w:rPr>
          <w:rFonts w:hint="eastAsia"/>
          <w:lang w:eastAsia="zh-CN"/>
        </w:rPr>
        <w:t xml:space="preserve"> is not configured by higher layers</w:t>
      </w:r>
      <w:r w:rsidR="00BB67AC" w:rsidRPr="000D3CFB">
        <w:rPr>
          <w:lang w:eastAsia="zh-CN"/>
        </w:rPr>
        <w:t xml:space="preserve"> or in </w:t>
      </w:r>
      <w:r w:rsidR="00DC1A95" w:rsidRPr="000D3CFB">
        <w:rPr>
          <w:lang w:val="en-US"/>
        </w:rPr>
        <w:t xml:space="preserve">transmission modes </w:t>
      </w:r>
      <w:r w:rsidR="005A65C0" w:rsidRPr="000D3CFB">
        <w:rPr>
          <w:lang w:val="en-US"/>
        </w:rPr>
        <w:t xml:space="preserve">1-8 </w:t>
      </w:r>
      <w:r w:rsidR="00DC1A95" w:rsidRPr="000D3CFB">
        <w:rPr>
          <w:lang w:val="en-US"/>
        </w:rPr>
        <w:t>the UE shall derive the channel measurements for computing CQI based on CRS.</w:t>
      </w:r>
      <w:r w:rsidR="006350D8" w:rsidRPr="000D3CFB">
        <w:rPr>
          <w:rFonts w:eastAsia="SimSun" w:hint="eastAsia"/>
          <w:lang w:val="en-US" w:eastAsia="zh-CN"/>
        </w:rPr>
        <w:t xml:space="preserve"> For a BL/CE UE</w:t>
      </w:r>
      <w:r w:rsidR="00CD54DA">
        <w:rPr>
          <w:rFonts w:eastAsia="SimSun"/>
          <w:lang w:val="en-US" w:eastAsia="zh-CN"/>
        </w:rPr>
        <w:t>,</w:t>
      </w:r>
      <w:r w:rsidR="006350D8" w:rsidRPr="000D3CFB">
        <w:rPr>
          <w:rFonts w:eastAsia="SimSun" w:hint="eastAsia"/>
          <w:lang w:val="en-US" w:eastAsia="zh-CN"/>
        </w:rPr>
        <w:t xml:space="preserve"> the UE shall derive the channel measurements for computing CQI based on </w:t>
      </w:r>
      <w:r w:rsidR="00CD54DA">
        <w:rPr>
          <w:rFonts w:eastAsia="SimSun"/>
          <w:lang w:eastAsia="zh-CN"/>
        </w:rPr>
        <w:t xml:space="preserve">CSI-RS if configured with the </w:t>
      </w:r>
      <w:r w:rsidR="00CD54DA">
        <w:rPr>
          <w:rFonts w:eastAsia="SimSun"/>
        </w:rPr>
        <w:t>higher layer parameter</w:t>
      </w:r>
      <w:r w:rsidR="00CD54DA">
        <w:rPr>
          <w:rFonts w:eastAsia="SimSun"/>
          <w:lang w:eastAsia="zh-CN"/>
        </w:rPr>
        <w:t xml:space="preserve"> </w:t>
      </w:r>
      <w:r w:rsidR="00CD54DA">
        <w:rPr>
          <w:rFonts w:eastAsia="SimSun"/>
          <w:i/>
        </w:rPr>
        <w:t xml:space="preserve">ce-CSI-RS-Feedback </w:t>
      </w:r>
      <w:r w:rsidR="00CD54DA">
        <w:rPr>
          <w:rFonts w:eastAsia="SimSun"/>
        </w:rPr>
        <w:t xml:space="preserve">for </w:t>
      </w:r>
      <w:r w:rsidR="00CD54DA">
        <w:rPr>
          <w:rFonts w:eastAsia="SimSun"/>
          <w:lang w:eastAsia="zh-CN"/>
        </w:rPr>
        <w:t xml:space="preserve">transmission mode 9 and the </w:t>
      </w:r>
      <w:r w:rsidR="00CD54DA">
        <w:rPr>
          <w:rFonts w:eastAsia="SimSun"/>
        </w:rPr>
        <w:t>number of CSI-RS ports=8</w:t>
      </w:r>
      <w:r w:rsidR="00CD54DA">
        <w:rPr>
          <w:rFonts w:eastAsia="SimSun"/>
          <w:lang w:eastAsia="zh-CN"/>
        </w:rPr>
        <w:t xml:space="preserve">, otherwise based on </w:t>
      </w:r>
      <w:r w:rsidR="006350D8" w:rsidRPr="000D3CFB">
        <w:rPr>
          <w:rFonts w:eastAsia="SimSun" w:hint="eastAsia"/>
          <w:lang w:val="en-US" w:eastAsia="zh-CN"/>
        </w:rPr>
        <w:t>CRS.</w:t>
      </w:r>
    </w:p>
    <w:p w14:paraId="7315A893" w14:textId="0260D5A3" w:rsidR="00284990" w:rsidRPr="000D3CFB" w:rsidRDefault="00B14946" w:rsidP="00220FD4">
      <w:pPr>
        <w:rPr>
          <w:lang w:val="en-US"/>
        </w:rPr>
      </w:pPr>
      <w:r w:rsidRPr="000D3CFB">
        <w:rPr>
          <w:lang w:val="en-US"/>
        </w:rPr>
        <w:t xml:space="preserve">For </w:t>
      </w:r>
      <w:r w:rsidR="00284990" w:rsidRPr="000D3CFB">
        <w:rPr>
          <w:rFonts w:hint="eastAsia"/>
          <w:lang w:eastAsia="zh-CN"/>
        </w:rPr>
        <w:t>a UE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E21BF7" w:rsidRPr="000D3CFB">
        <w:rPr>
          <w:lang w:val="en-US"/>
        </w:rPr>
        <w:t xml:space="preserve">, </w:t>
      </w:r>
      <w:r w:rsidR="00E21BF7" w:rsidRPr="000D3CFB">
        <w:rPr>
          <w:rFonts w:hint="eastAsia"/>
          <w:lang w:eastAsia="zh-CN"/>
        </w:rPr>
        <w:t xml:space="preserve">when parameter </w:t>
      </w:r>
      <w:r w:rsidR="00470CED" w:rsidRPr="000D3CFB">
        <w:rPr>
          <w:i/>
        </w:rPr>
        <w:t>eMIMO-Type</w:t>
      </w:r>
      <w:r w:rsidR="00E21BF7" w:rsidRPr="000D3CFB">
        <w:t xml:space="preserve"> </w:t>
      </w:r>
      <w:r w:rsidR="00E21BF7" w:rsidRPr="000D3CFB">
        <w:rPr>
          <w:rFonts w:hint="eastAsia"/>
          <w:lang w:eastAsia="zh-CN"/>
        </w:rPr>
        <w:t xml:space="preserve">is </w:t>
      </w:r>
      <w:r w:rsidR="00E21BF7" w:rsidRPr="000D3CFB">
        <w:rPr>
          <w:lang w:eastAsia="zh-CN"/>
        </w:rPr>
        <w:t xml:space="preserve">not </w:t>
      </w:r>
      <w:r w:rsidR="00E21BF7" w:rsidRPr="000D3CFB">
        <w:rPr>
          <w:rFonts w:hint="eastAsia"/>
          <w:lang w:eastAsia="zh-CN"/>
        </w:rPr>
        <w:t>configured by higher layers</w:t>
      </w:r>
      <w:r w:rsidR="00284990" w:rsidRPr="000D3CFB">
        <w:rPr>
          <w:rFonts w:hint="eastAsia"/>
          <w:lang w:eastAsia="zh-CN"/>
        </w:rPr>
        <w:t>,</w:t>
      </w:r>
      <w:r w:rsidR="00284990" w:rsidRPr="000D3CFB">
        <w:rPr>
          <w:lang w:eastAsia="zh-CN"/>
        </w:rPr>
        <w:t xml:space="preserve"> </w:t>
      </w:r>
      <w:r w:rsidR="00284990" w:rsidRPr="000D3CFB">
        <w:rPr>
          <w:lang w:val="en-US"/>
        </w:rPr>
        <w:t>the UE shall derive the channel measurements for computing the CQI value reported in uplink subframe</w:t>
      </w:r>
      <w:r w:rsidR="00D74CF2">
        <w:rPr>
          <w:iCs/>
          <w:lang w:val="en-AU"/>
        </w:rPr>
        <w:t>/slot/subslot</w:t>
      </w:r>
      <w:r w:rsidR="00284990" w:rsidRPr="000D3CFB">
        <w:rPr>
          <w:lang w:val="en-US"/>
        </w:rPr>
        <w:t xml:space="preserve"> </w:t>
      </w:r>
      <w:r w:rsidR="00284990" w:rsidRPr="000D3CFB">
        <w:rPr>
          <w:i/>
          <w:lang w:val="en-US"/>
        </w:rPr>
        <w:t>n</w:t>
      </w:r>
      <w:r w:rsidR="00284990" w:rsidRPr="000D3CFB">
        <w:rPr>
          <w:lang w:val="en-US"/>
        </w:rPr>
        <w:t xml:space="preserve"> and corresponding to a CSI process, based on only the </w:t>
      </w:r>
      <w:r w:rsidR="00284990" w:rsidRPr="000D3CFB">
        <w:t xml:space="preserve">non-zero power </w:t>
      </w:r>
      <w:r w:rsidR="00284990" w:rsidRPr="000D3CFB">
        <w:rPr>
          <w:lang w:val="en-US"/>
        </w:rPr>
        <w:t xml:space="preserve">CSI-RS (defined in [3]) within a configured CSI-RS resource associated with the CSI process. </w:t>
      </w:r>
    </w:p>
    <w:p w14:paraId="20F0FAED" w14:textId="77777777" w:rsidR="00E21BF7" w:rsidRPr="000D3CFB" w:rsidRDefault="00E21BF7" w:rsidP="00D93FBC">
      <w:r w:rsidRPr="000D3CFB">
        <w:t xml:space="preserve">For a </w:t>
      </w:r>
      <w:r w:rsidRPr="000D3CFB">
        <w:rPr>
          <w:rFonts w:hint="eastAsia"/>
          <w:lang w:eastAsia="zh-CN"/>
        </w:rPr>
        <w:t>UE in</w:t>
      </w:r>
      <w:r w:rsidRPr="000D3CFB">
        <w:rPr>
          <w:lang w:val="en-US"/>
        </w:rPr>
        <w:t xml:space="preserve"> transmission mode 9 and the </w:t>
      </w:r>
      <w:r w:rsidRPr="000D3CFB">
        <w:t xml:space="preserve">UE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the term </w:t>
      </w:r>
      <w:r w:rsidR="000D3CFB">
        <w:t>'</w:t>
      </w:r>
      <w:r w:rsidRPr="000D3CFB">
        <w:t>CSI process</w:t>
      </w:r>
      <w:r w:rsidR="000D3CFB">
        <w:t>'</w:t>
      </w:r>
      <w:r w:rsidRPr="000D3CFB">
        <w:t xml:space="preserve"> in this clause refers to the CSI configured for the UE.</w:t>
      </w:r>
    </w:p>
    <w:p w14:paraId="57D722C0" w14:textId="77777777"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the </w:t>
      </w:r>
      <w:r w:rsidRPr="000D3CFB">
        <w:t xml:space="preserve">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and </w:t>
      </w:r>
      <w:r w:rsidR="00470CED" w:rsidRPr="000D3CFB">
        <w:rPr>
          <w:i/>
        </w:rPr>
        <w:t>eMIMO-Type</w:t>
      </w:r>
      <w:r w:rsidRPr="000D3CFB">
        <w:t xml:space="preserve"> is set to </w:t>
      </w:r>
      <w:r w:rsidR="000D3CFB">
        <w:t>'</w:t>
      </w:r>
      <w:r w:rsidRPr="000D3CFB">
        <w:t>CLASS A</w:t>
      </w:r>
      <w:r w:rsidR="000D3CFB">
        <w:t>'</w:t>
      </w:r>
      <w:r w:rsidRPr="000D3CFB">
        <w:t>, and one CSI-RS resource configured</w:t>
      </w:r>
      <w:r w:rsidRPr="000D3CFB">
        <w:rPr>
          <w:rFonts w:hint="eastAsia"/>
          <w:lang w:eastAsia="zh-CN"/>
        </w:rPr>
        <w:t>,</w:t>
      </w:r>
      <w:r w:rsidRPr="000D3CFB">
        <w:rPr>
          <w:lang w:eastAsia="zh-CN"/>
        </w:rPr>
        <w:t xml:space="preserve"> or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w:t>
      </w:r>
      <w:r w:rsidRPr="000D3CFB">
        <w:rPr>
          <w:lang w:eastAsia="zh-CN"/>
        </w:rPr>
        <w:t xml:space="preserve"> and parameter </w:t>
      </w:r>
      <w:r w:rsidRPr="000D3CFB">
        <w:rPr>
          <w:i/>
        </w:rPr>
        <w:t>channelMeasRestriction</w:t>
      </w:r>
      <w:r w:rsidRPr="000D3CFB">
        <w:t xml:space="preserve"> is not configured by higher layers,</w:t>
      </w:r>
      <w:r w:rsidRPr="000D3CFB">
        <w:rPr>
          <w:lang w:eastAsia="zh-CN"/>
        </w:rPr>
        <w:t xml:space="preserve"> </w:t>
      </w:r>
      <w:r w:rsidRPr="000D3CFB">
        <w:rPr>
          <w:lang w:val="en-US"/>
        </w:rPr>
        <w:t xml:space="preserve">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w:t>
      </w:r>
      <w:r w:rsidR="0061689F" w:rsidRPr="000D3CFB">
        <w:rPr>
          <w:lang w:eastAsia="zh-CN"/>
        </w:rPr>
        <w:t xml:space="preserve">and parameter </w:t>
      </w:r>
      <w:r w:rsidR="0061689F" w:rsidRPr="000D3CFB">
        <w:rPr>
          <w:i/>
        </w:rPr>
        <w:t>channelMeasRestriction</w:t>
      </w:r>
      <w:r w:rsidR="0061689F" w:rsidRPr="000D3CFB">
        <w:t xml:space="preserve"> is not configured by higher layers,</w:t>
      </w:r>
      <w:r w:rsidR="0061689F" w:rsidRPr="000D3CFB">
        <w:rPr>
          <w:lang w:eastAsia="zh-CN"/>
        </w:rPr>
        <w:t xml:space="preserve"> </w:t>
      </w:r>
      <w:r w:rsidR="0061689F" w:rsidRPr="000D3CFB">
        <w:rPr>
          <w:lang w:val="en-US"/>
        </w:rPr>
        <w:t>the UE shall derive the channel measurements for computing the CQI value using only the configured CSI-RS resource indicated by the CRI.</w:t>
      </w:r>
      <w:r w:rsidR="001D3864" w:rsidRPr="000D3CFB">
        <w:rPr>
          <w:rFonts w:eastAsia="SimSun" w:hint="eastAsia"/>
          <w:lang w:val="en-US" w:eastAsia="zh-CN"/>
        </w:rPr>
        <w:t xml:space="preserve"> </w:t>
      </w:r>
      <w:r w:rsidR="001D3864" w:rsidRPr="000D3CFB">
        <w:t xml:space="preserve">If the 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 xml:space="preserve">, </w:t>
      </w:r>
      <w:r w:rsidR="001D3864" w:rsidRPr="000D3CFB">
        <w:t xml:space="preserve">and the number of </w:t>
      </w:r>
      <w:r w:rsidR="001D3864" w:rsidRPr="000D3CFB">
        <w:rPr>
          <w:rFonts w:hint="eastAsia"/>
        </w:rPr>
        <w:t>activated</w:t>
      </w:r>
      <w:r w:rsidR="001D3864" w:rsidRPr="000D3CFB">
        <w:t xml:space="preserve"> CSI-RS resources is </w:t>
      </w:r>
      <w:r w:rsidR="001D3864" w:rsidRPr="000D3CFB">
        <w:rPr>
          <w:rFonts w:hint="eastAsia"/>
        </w:rPr>
        <w:t>more than one</w:t>
      </w:r>
      <w:r w:rsidR="001D3864" w:rsidRPr="000D3CFB">
        <w:t xml:space="preserve">, and parameter </w:t>
      </w:r>
      <w:r w:rsidR="001D3864" w:rsidRPr="000D3CFB">
        <w:rPr>
          <w:i/>
        </w:rPr>
        <w:t>channelMeasRestriction</w:t>
      </w:r>
      <w:r w:rsidR="001D3864" w:rsidRPr="000D3CFB">
        <w:t xml:space="preserve"> is not configured by higher layers, the UE shall derive the channel measurements for computing the CQI value using only the </w:t>
      </w:r>
      <w:r w:rsidR="001D3864" w:rsidRPr="000D3CFB">
        <w:rPr>
          <w:rFonts w:hint="eastAsia"/>
        </w:rPr>
        <w:t>activated</w:t>
      </w:r>
      <w:r w:rsidR="001D3864" w:rsidRPr="000D3CFB">
        <w:t xml:space="preserve"> CSI-RS resource indicated by </w:t>
      </w:r>
      <w:r w:rsidR="001D3864" w:rsidRPr="000D3CFB">
        <w:rPr>
          <w:rFonts w:eastAsia="SimSun" w:hint="eastAsia"/>
          <w:lang w:eastAsia="zh-CN"/>
        </w:rPr>
        <w:t>CRI</w:t>
      </w:r>
      <w:r w:rsidR="001D3864" w:rsidRPr="000D3CFB">
        <w:t>.</w:t>
      </w:r>
    </w:p>
    <w:p w14:paraId="735CF29E" w14:textId="77777777"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 xml:space="preserve">, and </w:t>
      </w:r>
      <w:r w:rsidRPr="000D3CFB">
        <w:rPr>
          <w:lang w:eastAsia="zh-CN"/>
        </w:rPr>
        <w:t xml:space="preserve">parameter </w:t>
      </w:r>
      <w:r w:rsidRPr="000D3CFB">
        <w:rPr>
          <w:i/>
        </w:rPr>
        <w:t>channelMeasRestriction</w:t>
      </w:r>
      <w:r w:rsidRPr="000D3CFB">
        <w:t xml:space="preserve"> is configured by higher layers,</w:t>
      </w:r>
      <w:r w:rsidRPr="000D3CFB">
        <w:rPr>
          <w:lang w:val="en-US"/>
        </w:rPr>
        <w:t xml:space="preserve"> 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most recent, no later than</w:t>
      </w:r>
      <w:r w:rsidRPr="000D3CFB">
        <w:t xml:space="preserve"> the CSI reference resource,</w:t>
      </w:r>
      <w:r w:rsidRPr="000D3CFB">
        <w:rPr>
          <w:lang w:val="en-US"/>
        </w:rPr>
        <w:t xml:space="preserv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and </w:t>
      </w:r>
      <w:r w:rsidR="0061689F" w:rsidRPr="000D3CFB">
        <w:rPr>
          <w:lang w:eastAsia="zh-CN"/>
        </w:rPr>
        <w:t xml:space="preserve">parameter </w:t>
      </w:r>
      <w:r w:rsidR="0061689F" w:rsidRPr="000D3CFB">
        <w:rPr>
          <w:i/>
        </w:rPr>
        <w:t>channelMeasRestriction</w:t>
      </w:r>
      <w:r w:rsidR="0061689F" w:rsidRPr="000D3CFB">
        <w:t xml:space="preserve"> is configured by higher layers,</w:t>
      </w:r>
      <w:r w:rsidR="0061689F" w:rsidRPr="000D3CFB">
        <w:rPr>
          <w:lang w:eastAsia="zh-CN"/>
        </w:rPr>
        <w:t xml:space="preserve"> </w:t>
      </w:r>
      <w:r w:rsidR="0061689F" w:rsidRPr="000D3CFB">
        <w:rPr>
          <w:lang w:val="en-US"/>
        </w:rPr>
        <w:t>the UE shall derive the channel measurements for computing the CQI value using only the most recent, no later than</w:t>
      </w:r>
      <w:r w:rsidR="0061689F" w:rsidRPr="000D3CFB">
        <w:t xml:space="preserve"> the CSI reference resource,</w:t>
      </w:r>
      <w:r w:rsidR="0061689F" w:rsidRPr="000D3CFB">
        <w:rPr>
          <w:lang w:val="en-US"/>
        </w:rPr>
        <w:t xml:space="preserve"> </w:t>
      </w:r>
      <w:r w:rsidR="0061689F" w:rsidRPr="000D3CFB">
        <w:t xml:space="preserve">non-zero power </w:t>
      </w:r>
      <w:r w:rsidR="0061689F" w:rsidRPr="000D3CFB">
        <w:rPr>
          <w:lang w:val="en-US"/>
        </w:rPr>
        <w:t>CSI-RS within the configured CSI-RS resource indicated by the CRI.</w:t>
      </w:r>
      <w:r w:rsidR="001D3864" w:rsidRPr="000D3CFB">
        <w:rPr>
          <w:rFonts w:eastAsia="SimSun" w:hint="eastAsia"/>
          <w:lang w:val="en-US" w:eastAsia="zh-CN"/>
        </w:rPr>
        <w:t xml:space="preserve">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w:t>
      </w:r>
      <w:r w:rsidR="001D3864" w:rsidRPr="000D3CFB">
        <w:rPr>
          <w:lang w:val="en-US"/>
        </w:rPr>
        <w:t xml:space="preserve"> the number of </w:t>
      </w:r>
      <w:r w:rsidR="001D3864" w:rsidRPr="000D3CFB">
        <w:rPr>
          <w:rFonts w:eastAsia="SimSun" w:hint="eastAsia"/>
          <w:lang w:val="en-US" w:eastAsia="zh-CN"/>
        </w:rPr>
        <w:t>activated</w:t>
      </w:r>
      <w:r w:rsidR="001D3864" w:rsidRPr="000D3CFB">
        <w:rPr>
          <w:lang w:val="en-US"/>
        </w:rPr>
        <w:t xml:space="preserve"> CSI-RS resources is </w:t>
      </w:r>
      <w:r w:rsidR="001D3864" w:rsidRPr="000D3CFB">
        <w:rPr>
          <w:rFonts w:eastAsia="SimSun" w:hint="eastAsia"/>
          <w:lang w:val="en-US" w:eastAsia="zh-CN"/>
        </w:rPr>
        <w:t>more than one</w:t>
      </w:r>
      <w:r w:rsidR="001D3864" w:rsidRPr="000D3CFB">
        <w:rPr>
          <w:lang w:val="en-US"/>
        </w:rPr>
        <w:t xml:space="preserve">, and </w:t>
      </w:r>
      <w:r w:rsidR="001D3864" w:rsidRPr="000D3CFB">
        <w:rPr>
          <w:lang w:eastAsia="zh-CN"/>
        </w:rPr>
        <w:t xml:space="preserve">parameter </w:t>
      </w:r>
      <w:r w:rsidR="001D3864" w:rsidRPr="000D3CFB">
        <w:rPr>
          <w:i/>
        </w:rPr>
        <w:t>channelMeasRestriction</w:t>
      </w:r>
      <w:r w:rsidR="001D3864" w:rsidRPr="000D3CFB">
        <w:t xml:space="preserve"> is configured by higher layers,</w:t>
      </w:r>
      <w:r w:rsidR="001D3864" w:rsidRPr="000D3CFB">
        <w:rPr>
          <w:lang w:eastAsia="zh-CN"/>
        </w:rPr>
        <w:t xml:space="preserve"> </w:t>
      </w:r>
      <w:r w:rsidR="001D3864" w:rsidRPr="000D3CFB">
        <w:rPr>
          <w:lang w:val="en-US"/>
        </w:rPr>
        <w:t>the UE shall derive the channel measurements for computing the CQI value using only the most recent, no later than</w:t>
      </w:r>
      <w:r w:rsidR="001D3864" w:rsidRPr="000D3CFB">
        <w:t xml:space="preserve"> the CSI reference resource,</w:t>
      </w:r>
      <w:r w:rsidR="001D3864" w:rsidRPr="000D3CFB">
        <w:rPr>
          <w:lang w:val="en-US"/>
        </w:rPr>
        <w:t xml:space="preserve"> </w:t>
      </w:r>
      <w:r w:rsidR="001D3864" w:rsidRPr="000D3CFB">
        <w:t xml:space="preserve">non-zero power </w:t>
      </w:r>
      <w:r w:rsidR="001D3864" w:rsidRPr="000D3CFB">
        <w:rPr>
          <w:lang w:val="en-US"/>
        </w:rPr>
        <w:t xml:space="preserve">CSI-RS within the </w:t>
      </w:r>
      <w:r w:rsidR="001D3864" w:rsidRPr="000D3CFB">
        <w:rPr>
          <w:rFonts w:eastAsia="SimSun" w:hint="eastAsia"/>
          <w:lang w:val="en-US" w:eastAsia="zh-CN"/>
        </w:rPr>
        <w:t>activated</w:t>
      </w:r>
      <w:r w:rsidR="001D3864" w:rsidRPr="000D3CFB">
        <w:rPr>
          <w:lang w:val="en-US"/>
        </w:rPr>
        <w:t xml:space="preserve"> CSI-RS resource indicated by the CRI.</w:t>
      </w:r>
    </w:p>
    <w:p w14:paraId="4FD4938E" w14:textId="53D36721" w:rsidR="00FE7392" w:rsidRPr="000D3CFB" w:rsidRDefault="00B14946" w:rsidP="00FE7392">
      <w:pPr>
        <w:rPr>
          <w:lang w:val="en-US"/>
        </w:rPr>
      </w:pPr>
      <w:r w:rsidRPr="000D3CFB">
        <w:rPr>
          <w:lang w:val="en-US"/>
        </w:rPr>
        <w:t xml:space="preserve">For </w:t>
      </w:r>
      <w:r w:rsidR="00284990" w:rsidRPr="000D3CFB">
        <w:rPr>
          <w:rFonts w:hint="eastAsia"/>
          <w:lang w:val="en-US"/>
        </w:rPr>
        <w:t>a UE</w:t>
      </w:r>
      <w:r w:rsidR="00284990" w:rsidRPr="000D3CFB">
        <w:rPr>
          <w:rFonts w:hint="eastAsia"/>
          <w:lang w:eastAsia="zh-CN"/>
        </w:rPr>
        <w:t xml:space="preserv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284990" w:rsidRPr="000D3CFB">
        <w:rPr>
          <w:rFonts w:hint="eastAsia"/>
          <w:lang w:eastAsia="zh-CN"/>
        </w:rPr>
        <w:t>,</w:t>
      </w:r>
      <w:r w:rsidR="00284990" w:rsidRPr="000D3CFB">
        <w:rPr>
          <w:lang w:eastAsia="zh-CN"/>
        </w:rPr>
        <w:t xml:space="preserve"> </w:t>
      </w:r>
      <w:r w:rsidR="00FE7392" w:rsidRPr="000D3CFB">
        <w:rPr>
          <w:rFonts w:hint="eastAsia"/>
          <w:lang w:eastAsia="zh-CN"/>
        </w:rPr>
        <w:t xml:space="preserve">when parameter </w:t>
      </w:r>
      <w:r w:rsidR="00470CED" w:rsidRPr="000D3CFB">
        <w:rPr>
          <w:i/>
        </w:rPr>
        <w:t>eMIMO-Type</w:t>
      </w:r>
      <w:r w:rsidR="00FE7392" w:rsidRPr="000D3CFB">
        <w:t xml:space="preserve"> </w:t>
      </w:r>
      <w:r w:rsidR="00FE7392" w:rsidRPr="000D3CFB">
        <w:rPr>
          <w:rFonts w:hint="eastAsia"/>
          <w:lang w:eastAsia="zh-CN"/>
        </w:rPr>
        <w:t xml:space="preserve">is </w:t>
      </w:r>
      <w:r w:rsidR="00FE7392" w:rsidRPr="000D3CFB">
        <w:rPr>
          <w:lang w:eastAsia="zh-CN"/>
        </w:rPr>
        <w:t xml:space="preserve">not </w:t>
      </w:r>
      <w:r w:rsidR="00FE7392" w:rsidRPr="000D3CFB">
        <w:rPr>
          <w:rFonts w:hint="eastAsia"/>
          <w:lang w:eastAsia="zh-CN"/>
        </w:rPr>
        <w:t>configured by higher layers</w:t>
      </w:r>
      <w:r w:rsidR="00FE7392" w:rsidRPr="000D3CFB">
        <w:rPr>
          <w:lang w:eastAsia="zh-CN"/>
        </w:rPr>
        <w:t>,</w:t>
      </w:r>
      <w:r w:rsidR="00FE7392" w:rsidRPr="000D3CFB">
        <w:rPr>
          <w:lang w:val="en-US"/>
        </w:rPr>
        <w:t xml:space="preserve"> </w:t>
      </w:r>
      <w:r w:rsidR="00284990" w:rsidRPr="000D3CFB">
        <w:rPr>
          <w:lang w:val="en-US"/>
        </w:rPr>
        <w:t>the UE shall derive the interference measurements for computing the CQI value reported in uplink subframe</w:t>
      </w:r>
      <w:r w:rsidR="00D74CF2">
        <w:rPr>
          <w:iCs/>
          <w:lang w:val="en-AU"/>
        </w:rPr>
        <w:t>/slot/subslot</w:t>
      </w:r>
      <w:r w:rsidR="00284990" w:rsidRPr="000D3CFB">
        <w:rPr>
          <w:lang w:val="en-US"/>
        </w:rPr>
        <w:t xml:space="preserve"> </w:t>
      </w:r>
      <w:r w:rsidR="00284990" w:rsidRPr="000D3CFB">
        <w:rPr>
          <w:i/>
          <w:lang w:val="en-US"/>
        </w:rPr>
        <w:t>n</w:t>
      </w:r>
      <w:r w:rsidR="00284990" w:rsidRPr="000D3CFB">
        <w:rPr>
          <w:lang w:val="en-US"/>
        </w:rPr>
        <w:t xml:space="preserve"> and corresponding to a CSI process, based on only the configured CSI-IM </w:t>
      </w:r>
      <w:r w:rsidR="00284990" w:rsidRPr="000D3CFB">
        <w:t xml:space="preserve">resource </w:t>
      </w:r>
      <w:r w:rsidR="00284990" w:rsidRPr="000D3CFB">
        <w:rPr>
          <w:lang w:val="en-US"/>
        </w:rPr>
        <w:t xml:space="preserve">associated with the CSI process. </w:t>
      </w:r>
    </w:p>
    <w:p w14:paraId="292D87AD" w14:textId="77777777" w:rsidR="00FE7392" w:rsidRPr="000D3CFB" w:rsidRDefault="00FE7392" w:rsidP="00FE7392">
      <w:pPr>
        <w:rPr>
          <w:lang w:val="en-US"/>
        </w:rPr>
      </w:pPr>
      <w:r w:rsidRPr="000D3CFB">
        <w:rPr>
          <w:lang w:val="en-US"/>
        </w:rPr>
        <w:t xml:space="preserve">For </w:t>
      </w:r>
      <w:r w:rsidRPr="000D3CFB">
        <w:rPr>
          <w:rFonts w:hint="eastAsia"/>
          <w:lang w:val="en-US"/>
        </w:rPr>
        <w:t>a UE</w:t>
      </w:r>
      <w:r w:rsidRPr="000D3CFB">
        <w:rPr>
          <w:rFonts w:hint="eastAsia"/>
          <w:lang w:eastAsia="zh-CN"/>
        </w:rPr>
        <w:t xml:space="preserve"> in</w:t>
      </w:r>
      <w:r w:rsidRPr="000D3CFB">
        <w:rPr>
          <w:lang w:val="en-US"/>
        </w:rPr>
        <w:t xml:space="preserve"> transmission mode 10 and for a CSI process</w:t>
      </w:r>
      <w:r w:rsidRPr="000D3CFB">
        <w:rPr>
          <w:rFonts w:hint="eastAsia"/>
          <w:lang w:eastAsia="zh-CN"/>
        </w:rPr>
        <w:t>,</w:t>
      </w:r>
      <w:r w:rsidRPr="000D3CFB">
        <w:rPr>
          <w:lang w:eastAsia="zh-CN"/>
        </w:rPr>
        <w:t xml:space="preserve"> </w:t>
      </w:r>
      <w:r w:rsidRPr="000D3CFB">
        <w:rPr>
          <w:rFonts w:hint="eastAsia"/>
          <w:lang w:eastAsia="zh-CN"/>
        </w:rPr>
        <w:t>when parameter</w:t>
      </w:r>
      <w:r w:rsidRPr="000D3CFB">
        <w:rPr>
          <w:lang w:eastAsia="zh-CN"/>
        </w:rPr>
        <w:t>s</w:t>
      </w:r>
      <w:r w:rsidRPr="000D3CFB">
        <w:rPr>
          <w:rFonts w:hint="eastAsia"/>
          <w:lang w:eastAsia="zh-CN"/>
        </w:rPr>
        <w:t xml:space="preserve"> </w:t>
      </w:r>
      <w:r w:rsidR="00470CED" w:rsidRPr="000D3CFB">
        <w:rPr>
          <w:i/>
        </w:rPr>
        <w:t>eMIMO-Type</w:t>
      </w:r>
      <w:r w:rsidRPr="000D3CFB">
        <w:t xml:space="preserve"> and </w:t>
      </w:r>
      <w:r w:rsidRPr="000D3CFB">
        <w:rPr>
          <w:i/>
          <w:lang w:val="en-US"/>
        </w:rPr>
        <w:t xml:space="preserve">interferenceMeasRestriction </w:t>
      </w:r>
      <w:r w:rsidRPr="000D3CFB">
        <w:rPr>
          <w:rFonts w:hint="eastAsia"/>
          <w:lang w:eastAsia="zh-CN"/>
        </w:rPr>
        <w:t xml:space="preserve">is </w:t>
      </w:r>
      <w:r w:rsidRPr="000D3CFB">
        <w:rPr>
          <w:lang w:eastAsia="zh-CN"/>
        </w:rPr>
        <w:t xml:space="preserve">configured </w:t>
      </w:r>
      <w:r w:rsidRPr="000D3CFB">
        <w:rPr>
          <w:rFonts w:hint="eastAsia"/>
          <w:lang w:eastAsia="zh-CN"/>
        </w:rPr>
        <w:t>by higher layers</w:t>
      </w:r>
      <w:r w:rsidRPr="000D3CFB">
        <w:rPr>
          <w:lang w:eastAsia="zh-CN"/>
        </w:rPr>
        <w:t>,</w:t>
      </w:r>
      <w:r w:rsidRPr="000D3CFB">
        <w:rPr>
          <w:lang w:val="en-US"/>
        </w:rPr>
        <w:t xml:space="preserve"> the UE shall derive the interference measurements for computing the CQI value reported in uplink subframe </w:t>
      </w:r>
      <w:r w:rsidRPr="000D3CFB">
        <w:rPr>
          <w:i/>
          <w:lang w:val="en-US"/>
        </w:rPr>
        <w:t>n</w:t>
      </w:r>
      <w:r w:rsidRPr="000D3CFB">
        <w:rPr>
          <w:lang w:val="en-US"/>
        </w:rPr>
        <w:t xml:space="preserve"> and corresponding to the CSI process, based on only the most recent, no later than </w:t>
      </w:r>
      <w:r w:rsidRPr="000D3CFB">
        <w:t>the CSI reference resource,</w:t>
      </w:r>
      <w:r w:rsidRPr="000D3CFB">
        <w:rPr>
          <w:lang w:val="en-US"/>
        </w:rPr>
        <w:t xml:space="preserve"> configured CSI-IM </w:t>
      </w:r>
      <w:r w:rsidRPr="000D3CFB">
        <w:t xml:space="preserve">resource </w:t>
      </w:r>
      <w:r w:rsidRPr="000D3CFB">
        <w:rPr>
          <w:lang w:val="en-US"/>
        </w:rPr>
        <w:t>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w:t>
      </w:r>
      <w:r w:rsidR="001D3864" w:rsidRPr="000D3CFB">
        <w:rPr>
          <w:iCs/>
        </w:rPr>
        <w:lastRenderedPageBreak/>
        <w:t>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 the number of configured CSI-RS resources is K&gt;1, and </w:t>
      </w:r>
      <w:r w:rsidR="0061689F" w:rsidRPr="000D3CFB">
        <w:rPr>
          <w:i/>
          <w:lang w:val="en-US"/>
        </w:rPr>
        <w:t xml:space="preserve">interferenceMeasRestriction </w:t>
      </w:r>
      <w:r w:rsidR="0061689F" w:rsidRPr="000D3CFB">
        <w:rPr>
          <w:rFonts w:hint="eastAsia"/>
          <w:lang w:eastAsia="zh-CN"/>
        </w:rPr>
        <w:t xml:space="preserve">is </w:t>
      </w:r>
      <w:r w:rsidR="0061689F" w:rsidRPr="000D3CFB">
        <w:rPr>
          <w:lang w:eastAsia="zh-CN"/>
        </w:rPr>
        <w:t xml:space="preserve">configured, </w:t>
      </w:r>
      <w:r w:rsidR="0061689F" w:rsidRPr="000D3CFB">
        <w:t xml:space="preserve">the UE shall derive interference measurement for computing the CQI value </w:t>
      </w:r>
      <w:r w:rsidR="0061689F" w:rsidRPr="000D3CFB">
        <w:rPr>
          <w:lang w:val="en-US"/>
        </w:rPr>
        <w:t xml:space="preserve">based on only the most recent, no later than </w:t>
      </w:r>
      <w:r w:rsidR="0061689F" w:rsidRPr="000D3CFB">
        <w:t>the CSI reference resource,</w:t>
      </w:r>
      <w:r w:rsidR="0061689F" w:rsidRPr="000D3CFB">
        <w:rPr>
          <w:lang w:val="en-US"/>
        </w:rPr>
        <w:t xml:space="preserve"> the</w:t>
      </w:r>
      <w:r w:rsidR="0061689F" w:rsidRPr="000D3CFB">
        <w:rPr>
          <w:rFonts w:hint="eastAsia"/>
          <w:lang w:val="en-US" w:eastAsia="zh-CN"/>
        </w:rPr>
        <w:t xml:space="preserve"> </w:t>
      </w:r>
      <w:r w:rsidR="0061689F" w:rsidRPr="000D3CFB">
        <w:rPr>
          <w:lang w:val="en-US"/>
        </w:rPr>
        <w:t xml:space="preserve">configured CSI-IM </w:t>
      </w:r>
      <w:r w:rsidR="0061689F" w:rsidRPr="000D3CFB">
        <w:t xml:space="preserve">resource associated with the CSI-RS resource indicated by the CRI.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K&gt;1, and </w:t>
      </w:r>
      <w:r w:rsidR="001D3864" w:rsidRPr="000D3CFB">
        <w:rPr>
          <w:i/>
          <w:lang w:val="en-US"/>
        </w:rPr>
        <w:t xml:space="preserve">interferenceMeasRestriction </w:t>
      </w:r>
      <w:r w:rsidR="001D3864" w:rsidRPr="000D3CFB">
        <w:rPr>
          <w:rFonts w:hint="eastAsia"/>
          <w:lang w:eastAsia="zh-CN"/>
        </w:rPr>
        <w:t xml:space="preserve">is </w:t>
      </w:r>
      <w:r w:rsidR="001D3864" w:rsidRPr="000D3CFB">
        <w:rPr>
          <w:lang w:eastAsia="zh-CN"/>
        </w:rPr>
        <w:t xml:space="preserve">configured, </w:t>
      </w:r>
      <w:r w:rsidR="001D3864" w:rsidRPr="000D3CFB">
        <w:t xml:space="preserve">the UE shall derive interference measurement for computing the CQI value </w:t>
      </w:r>
      <w:r w:rsidR="001D3864" w:rsidRPr="000D3CFB">
        <w:rPr>
          <w:lang w:val="en-US"/>
        </w:rPr>
        <w:t xml:space="preserve">based on only the most recent, no later than </w:t>
      </w:r>
      <w:r w:rsidR="001D3864" w:rsidRPr="000D3CFB">
        <w:t>the CSI reference resource,</w:t>
      </w:r>
      <w:r w:rsidR="001D3864" w:rsidRPr="000D3CFB">
        <w:rPr>
          <w:lang w:val="en-US"/>
        </w:rPr>
        <w:t xml:space="preserve"> the</w:t>
      </w:r>
      <w:r w:rsidR="001D3864" w:rsidRPr="000D3CFB">
        <w:rPr>
          <w:rFonts w:hint="eastAsia"/>
          <w:lang w:val="en-US" w:eastAsia="zh-CN"/>
        </w:rPr>
        <w:t xml:space="preserve"> </w:t>
      </w:r>
      <w:r w:rsidR="001D3864" w:rsidRPr="000D3CFB">
        <w:rPr>
          <w:lang w:val="en-US"/>
        </w:rPr>
        <w:t xml:space="preserve">configured CSI-IM </w:t>
      </w:r>
      <w:r w:rsidR="001D3864" w:rsidRPr="000D3CFB">
        <w:t xml:space="preserve">resource associated with the </w:t>
      </w:r>
      <w:r w:rsidR="001D3864" w:rsidRPr="000D3CFB">
        <w:rPr>
          <w:rFonts w:eastAsia="SimSun" w:hint="eastAsia"/>
          <w:lang w:eastAsia="zh-CN"/>
        </w:rPr>
        <w:t xml:space="preserve">activated </w:t>
      </w:r>
      <w:r w:rsidR="001D3864" w:rsidRPr="000D3CFB">
        <w:t>CSI-RS resource indicated by the CRI.</w:t>
      </w:r>
      <w:r w:rsidR="001D3864" w:rsidRPr="000D3CFB">
        <w:rPr>
          <w:rFonts w:eastAsia="SimSun" w:hint="eastAsia"/>
          <w:lang w:eastAsia="zh-CN"/>
        </w:rPr>
        <w:t xml:space="preserve"> </w:t>
      </w:r>
      <w:r w:rsidR="0061689F" w:rsidRPr="000D3CFB">
        <w:t xml:space="preserve">If </w:t>
      </w:r>
      <w:r w:rsidR="0061689F" w:rsidRPr="000D3CFB">
        <w:rPr>
          <w:i/>
          <w:lang w:val="en-US"/>
        </w:rPr>
        <w:t xml:space="preserve">interferenceMeasRestriction </w:t>
      </w:r>
      <w:r w:rsidR="0061689F" w:rsidRPr="000D3CFB">
        <w:rPr>
          <w:rFonts w:hint="eastAsia"/>
          <w:lang w:eastAsia="zh-CN"/>
        </w:rPr>
        <w:t>is</w:t>
      </w:r>
      <w:r w:rsidR="0061689F" w:rsidRPr="000D3CFB">
        <w:rPr>
          <w:lang w:eastAsia="zh-CN"/>
        </w:rPr>
        <w:t xml:space="preserve"> not</w:t>
      </w:r>
      <w:r w:rsidR="0061689F" w:rsidRPr="000D3CFB">
        <w:rPr>
          <w:rFonts w:hint="eastAsia"/>
          <w:lang w:eastAsia="zh-CN"/>
        </w:rPr>
        <w:t xml:space="preserve"> </w:t>
      </w:r>
      <w:r w:rsidR="0061689F" w:rsidRPr="000D3CFB">
        <w:rPr>
          <w:lang w:eastAsia="zh-CN"/>
        </w:rPr>
        <w:t>configured, the UE shall derive the interference measurement for computing the CQI value based on the CSI-IM associated with the CSI-RS resource indicated by the CRI.</w:t>
      </w:r>
    </w:p>
    <w:p w14:paraId="52BAD090" w14:textId="77777777" w:rsidR="00FE7392" w:rsidRPr="000D3CFB" w:rsidRDefault="00284990" w:rsidP="00B07B98">
      <w:r w:rsidRPr="000D3CFB">
        <w:rPr>
          <w:lang w:val="en-US"/>
        </w:rPr>
        <w:t xml:space="preserve">If the UE in transmission mode 10 is configured by higher layers for CSI subframe sets </w:t>
      </w:r>
      <w:r w:rsidR="00F84091">
        <w:rPr>
          <w:position w:val="-12"/>
        </w:rPr>
        <w:pict w14:anchorId="36B51905">
          <v:shape id="_x0000_i1054" type="#_x0000_t75" style="width:29.3pt;height:15.9pt">
            <v:imagedata r:id="rId25" o:title=""/>
          </v:shape>
        </w:pict>
      </w:r>
      <w:r w:rsidRPr="000D3CFB">
        <w:t xml:space="preserve"> </w:t>
      </w:r>
      <w:r w:rsidRPr="000D3CFB">
        <w:rPr>
          <w:lang w:val="en-US"/>
        </w:rPr>
        <w:t xml:space="preserve">and </w:t>
      </w:r>
      <w:r w:rsidR="00F84091">
        <w:rPr>
          <w:position w:val="-12"/>
        </w:rPr>
        <w:pict w14:anchorId="5C8DA80F">
          <v:shape id="_x0000_i1055" type="#_x0000_t75" style="width:27.65pt;height:15.9pt">
            <v:imagedata r:id="rId26" o:title=""/>
          </v:shape>
        </w:pict>
      </w:r>
      <w:r w:rsidR="005A65C0" w:rsidRPr="000D3CFB">
        <w:t xml:space="preserve"> for the CSI process,</w:t>
      </w:r>
      <w:r w:rsidRPr="000D3CFB">
        <w:t xml:space="preserve"> </w:t>
      </w:r>
      <w:r w:rsidRPr="000D3CFB">
        <w:rPr>
          <w:lang w:val="en-US"/>
        </w:rPr>
        <w:t xml:space="preserve">the configured CSI-IM </w:t>
      </w:r>
      <w:r w:rsidRPr="000D3CFB">
        <w:t>resource within the subframe subset belonging to the CSI reference resource is used to derive the interference measurement.</w:t>
      </w:r>
      <w:r w:rsidR="00B14946" w:rsidRPr="000D3CFB">
        <w:t xml:space="preserve"> </w:t>
      </w:r>
    </w:p>
    <w:p w14:paraId="63E0008C" w14:textId="77777777" w:rsidR="00B07B98" w:rsidRPr="000D3CFB" w:rsidRDefault="00B14946" w:rsidP="00B07B98">
      <w:r w:rsidRPr="000D3CFB">
        <w:t>For a UE configured with the parameter</w:t>
      </w:r>
      <w:r w:rsidR="00EE19B3" w:rsidRPr="000D3CFB">
        <w:t xml:space="preserve"> </w:t>
      </w:r>
      <w:r w:rsidR="00EE19B3" w:rsidRPr="000D3CFB">
        <w:rPr>
          <w:i/>
          <w:iCs/>
        </w:rPr>
        <w:t>EIMTA-MainConfigServCell-r12</w:t>
      </w:r>
      <w:r w:rsidR="00EE19B3" w:rsidRPr="000D3CFB">
        <w:t xml:space="preserve"> </w:t>
      </w:r>
      <w:r w:rsidRPr="000D3CFB">
        <w:t>for a serving cell,</w:t>
      </w:r>
      <w:r w:rsidRPr="000D3CFB">
        <w:rPr>
          <w:lang w:eastAsia="zh-CN"/>
        </w:rPr>
        <w:t xml:space="preserve"> </w:t>
      </w:r>
      <w:r w:rsidRPr="000D3CFB">
        <w:t>configured CSI-IM resource(s) within only downlink subframe(s) of a radio frame that are indicated by UL/DL configuration of the serving cell can be used to derive the interference measurement for the serving cell.</w:t>
      </w:r>
      <w:r w:rsidR="00B07B98" w:rsidRPr="000D3CFB">
        <w:t xml:space="preserve"> </w:t>
      </w:r>
    </w:p>
    <w:p w14:paraId="2381EBB4" w14:textId="77777777" w:rsidR="00B07B98" w:rsidRPr="000D3CFB" w:rsidRDefault="00B07B98" w:rsidP="00B07B98">
      <w:r w:rsidRPr="000D3CFB">
        <w:t xml:space="preserve">For a LAA Scell, </w:t>
      </w:r>
    </w:p>
    <w:p w14:paraId="4A3C20FF" w14:textId="77777777" w:rsidR="00B07B98" w:rsidRPr="000D3CFB" w:rsidRDefault="00B07B98" w:rsidP="00B07B98">
      <w:pPr>
        <w:pStyle w:val="B1"/>
        <w:rPr>
          <w:lang w:val="en-US"/>
        </w:rPr>
      </w:pPr>
      <w:r w:rsidRPr="000D3CFB">
        <w:rPr>
          <w:lang w:val="en-US"/>
        </w:rPr>
        <w:t>-</w:t>
      </w:r>
      <w:r w:rsidRPr="000D3CFB">
        <w:rPr>
          <w:lang w:val="en-US"/>
        </w:rPr>
        <w:tab/>
        <w:t>for channel measurements, if the UE averages CRS/CSI-RS measurements from multiple subframes</w:t>
      </w:r>
    </w:p>
    <w:p w14:paraId="7FCAB0D9" w14:textId="77777777" w:rsidR="00B07B98" w:rsidRPr="000D3CFB" w:rsidRDefault="00B07B98" w:rsidP="00D93FBC">
      <w:pPr>
        <w:pStyle w:val="B2"/>
      </w:pPr>
      <w:r w:rsidRPr="000D3CFB">
        <w:rPr>
          <w:lang w:val="en-US"/>
        </w:rPr>
        <w:t>-</w:t>
      </w:r>
      <w:r w:rsidRPr="000D3CFB">
        <w:rPr>
          <w:lang w:val="en-US"/>
        </w:rPr>
        <w:tab/>
        <w:t xml:space="preserve">the UE should not average CSI-RS measurement in subframe n1 with CSI-RS measurement in </w:t>
      </w:r>
      <w:r w:rsidR="00160BEF" w:rsidRPr="000D3CFB">
        <w:rPr>
          <w:lang w:val="en-US"/>
        </w:rPr>
        <w:t xml:space="preserve">a later </w:t>
      </w:r>
      <w:r w:rsidRPr="000D3CFB">
        <w:rPr>
          <w:lang w:val="en-US"/>
        </w:rPr>
        <w:t>subframe n2, if any</w:t>
      </w:r>
      <w:r w:rsidRPr="000D3CFB">
        <w:t xml:space="preserve"> OFDM symbol of subframe n1 or any subframe </w:t>
      </w:r>
      <w:r w:rsidR="00160BEF" w:rsidRPr="000D3CFB">
        <w:t xml:space="preserve">from </w:t>
      </w:r>
      <w:r w:rsidRPr="000D3CFB">
        <w:t>subframe n1</w:t>
      </w:r>
      <w:r w:rsidR="00160BEF" w:rsidRPr="000D3CFB">
        <w:t>+1</w:t>
      </w:r>
      <w:r w:rsidRPr="000D3CFB">
        <w:t xml:space="preserve"> </w:t>
      </w:r>
      <w:r w:rsidR="00160BEF" w:rsidRPr="000D3CFB">
        <w:t xml:space="preserve">to </w:t>
      </w:r>
      <w:r w:rsidRPr="000D3CFB">
        <w:t>subframe n2, is not occupied.</w:t>
      </w:r>
    </w:p>
    <w:p w14:paraId="1DEF6959" w14:textId="77777777" w:rsidR="00B07B98" w:rsidRPr="000D3CFB" w:rsidRDefault="00B07B98" w:rsidP="00D93FBC">
      <w:pPr>
        <w:pStyle w:val="B2"/>
      </w:pPr>
      <w:r w:rsidRPr="000D3CFB">
        <w:rPr>
          <w:lang w:val="en-US"/>
        </w:rPr>
        <w:t>-</w:t>
      </w:r>
      <w:r w:rsidRPr="000D3CFB">
        <w:rPr>
          <w:lang w:val="en-US"/>
        </w:rPr>
        <w:tab/>
        <w:t xml:space="preserve">the UE should not average CRS measurement in subframe n1 with CRS measurement in </w:t>
      </w:r>
      <w:r w:rsidR="00160BEF" w:rsidRPr="000D3CFB">
        <w:rPr>
          <w:lang w:val="en-US"/>
        </w:rPr>
        <w:t xml:space="preserve">a later </w:t>
      </w:r>
      <w:r w:rsidRPr="000D3CFB">
        <w:rPr>
          <w:lang w:val="en-US"/>
        </w:rPr>
        <w:t>subframe n2, if any</w:t>
      </w:r>
      <w:r w:rsidRPr="000D3CFB">
        <w:t xml:space="preserve"> OFDM symbol of the second slot of subframe n1 or </w:t>
      </w:r>
      <w:r w:rsidR="00160BEF" w:rsidRPr="000D3CFB">
        <w:t xml:space="preserve">any OFDM symbol of </w:t>
      </w:r>
      <w:r w:rsidRPr="000D3CFB">
        <w:t xml:space="preserve">any subframe </w:t>
      </w:r>
      <w:r w:rsidR="00160BEF" w:rsidRPr="000D3CFB">
        <w:t xml:space="preserve">from </w:t>
      </w:r>
      <w:r w:rsidRPr="000D3CFB">
        <w:t>subframe n1</w:t>
      </w:r>
      <w:r w:rsidR="00160BEF" w:rsidRPr="000D3CFB">
        <w:t>+1 to</w:t>
      </w:r>
      <w:r w:rsidRPr="000D3CFB">
        <w:t xml:space="preserve"> subframe n2</w:t>
      </w:r>
      <w:r w:rsidR="00160BEF" w:rsidRPr="000D3CFB">
        <w:t>-1</w:t>
      </w:r>
      <w:r w:rsidRPr="000D3CFB">
        <w:t xml:space="preserve">, </w:t>
      </w:r>
      <w:r w:rsidR="00160BEF" w:rsidRPr="000D3CFB">
        <w:t xml:space="preserve">or any of the first 3 OFDM symbols in subframe n2, </w:t>
      </w:r>
      <w:r w:rsidRPr="000D3CFB">
        <w:t>is not occupied.</w:t>
      </w:r>
    </w:p>
    <w:p w14:paraId="04A94032" w14:textId="77777777" w:rsidR="00B07B98" w:rsidRPr="000D3CFB" w:rsidRDefault="00B07B98" w:rsidP="00D93FBC">
      <w:pPr>
        <w:pStyle w:val="B1"/>
        <w:rPr>
          <w:lang w:val="en-US"/>
        </w:rPr>
      </w:pPr>
      <w:r w:rsidRPr="000D3CFB">
        <w:rPr>
          <w:lang w:val="en-US"/>
        </w:rPr>
        <w:t>-</w:t>
      </w:r>
      <w:r w:rsidRPr="000D3CFB">
        <w:rPr>
          <w:lang w:val="en-US"/>
        </w:rPr>
        <w:tab/>
        <w:t xml:space="preserve">for interference measurements, </w:t>
      </w:r>
      <w:r w:rsidRPr="000D3CFB">
        <w:t>the UE shall derive the interference measurements for computing the CQI value based on only measurements in subframes with occupied OFDM symbols.</w:t>
      </w:r>
    </w:p>
    <w:p w14:paraId="6C106EDD" w14:textId="77777777" w:rsidR="0093274D" w:rsidRPr="000D3CFB" w:rsidRDefault="0093274D">
      <w:pPr>
        <w:rPr>
          <w:lang w:val="en-US"/>
        </w:rPr>
      </w:pPr>
      <w:r w:rsidRPr="000D3CFB">
        <w:rPr>
          <w:lang w:val="en-US"/>
        </w:rPr>
        <w:t>A combination of modulation scheme and transport block size corresponds to a CQI index if:</w:t>
      </w:r>
    </w:p>
    <w:p w14:paraId="4D7A1709" w14:textId="77777777"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combination could be signalled for transmission on the PDSCH in the </w:t>
      </w:r>
      <w:r w:rsidR="004B2192" w:rsidRPr="000D3CFB">
        <w:rPr>
          <w:lang w:val="en-US"/>
        </w:rPr>
        <w:t xml:space="preserve">CSI </w:t>
      </w:r>
      <w:r w:rsidR="0093274D" w:rsidRPr="000D3CFB">
        <w:rPr>
          <w:lang w:val="en-US"/>
        </w:rPr>
        <w:t xml:space="preserve">reference resource according to the relevant Transport Block Size table, and </w:t>
      </w:r>
    </w:p>
    <w:p w14:paraId="5FD28CC2" w14:textId="77777777"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modulation scheme is indicated by the CQI index, and </w:t>
      </w:r>
    </w:p>
    <w:p w14:paraId="2B6EDC2C" w14:textId="77777777"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w:t>
      </w:r>
      <w:r w:rsidR="00DC1A95" w:rsidRPr="000D3CFB">
        <w:rPr>
          <w:lang w:val="en-US"/>
        </w:rPr>
        <w:t>n</w:t>
      </w:r>
      <w:r w:rsidR="0093274D" w:rsidRPr="000D3CFB">
        <w:rPr>
          <w:lang w:val="en-US"/>
        </w:rPr>
        <w:t xml:space="preserve"> </w:t>
      </w:r>
      <w:r w:rsidR="0093274D" w:rsidRPr="000D3CFB">
        <w:rPr>
          <w:sz w:val="19"/>
          <w:szCs w:val="19"/>
          <w:lang w:val="en-US"/>
        </w:rPr>
        <w:t xml:space="preserve">effective channel </w:t>
      </w:r>
      <w:r w:rsidR="0093274D" w:rsidRPr="000D3CFB">
        <w:rPr>
          <w:lang w:val="en-US"/>
        </w:rPr>
        <w:t>code rate equally close to the code rate indicated by the CQI index, only the combination with the smallest of such transport block sizes is relevant.</w:t>
      </w:r>
    </w:p>
    <w:p w14:paraId="57015AD3" w14:textId="77777777" w:rsidR="0093274D" w:rsidRPr="000D3CFB" w:rsidRDefault="0093274D">
      <w:pPr>
        <w:rPr>
          <w:lang w:val="en-US"/>
        </w:rPr>
      </w:pPr>
      <w:r w:rsidRPr="000D3CFB">
        <w:rPr>
          <w:lang w:val="en-US"/>
        </w:rPr>
        <w:t xml:space="preserve">The </w:t>
      </w:r>
      <w:r w:rsidR="004B2192" w:rsidRPr="000D3CFB">
        <w:rPr>
          <w:lang w:val="en-US"/>
        </w:rPr>
        <w:t xml:space="preserve">CSI </w:t>
      </w:r>
      <w:r w:rsidRPr="000D3CFB">
        <w:rPr>
          <w:lang w:val="en-US"/>
        </w:rPr>
        <w:t>reference resource</w:t>
      </w:r>
      <w:r w:rsidR="00503F62" w:rsidRPr="000D3CFB">
        <w:rPr>
          <w:lang w:val="en-US"/>
        </w:rPr>
        <w:t xml:space="preserve"> for a serving cell</w:t>
      </w:r>
      <w:r w:rsidRPr="000D3CFB">
        <w:rPr>
          <w:lang w:val="en-US"/>
        </w:rPr>
        <w:t xml:space="preserve"> is defined as follows:</w:t>
      </w:r>
    </w:p>
    <w:p w14:paraId="6A063E7F" w14:textId="77777777" w:rsidR="0093274D" w:rsidRPr="000D3CFB" w:rsidRDefault="00A0669B" w:rsidP="008260B9">
      <w:pPr>
        <w:pStyle w:val="B1"/>
        <w:rPr>
          <w:lang w:val="en-US"/>
        </w:rPr>
      </w:pPr>
      <w:r w:rsidRPr="000D3CFB">
        <w:rPr>
          <w:lang w:val="en-US"/>
        </w:rPr>
        <w:t>-</w:t>
      </w:r>
      <w:r w:rsidRPr="000D3CFB">
        <w:rPr>
          <w:lang w:val="en-US"/>
        </w:rPr>
        <w:tab/>
      </w:r>
      <w:r w:rsidR="006350D8" w:rsidRPr="000D3CFB">
        <w:rPr>
          <w:lang w:val="en-US"/>
        </w:rPr>
        <w:t>For a non-BL/CE UE, i</w:t>
      </w:r>
      <w:r w:rsidR="006350D8" w:rsidRPr="000D3CFB">
        <w:rPr>
          <w:rFonts w:eastAsia="MS Mincho" w:hint="eastAsia"/>
          <w:lang w:val="en-US"/>
        </w:rPr>
        <w:t xml:space="preserve">n </w:t>
      </w:r>
      <w:r w:rsidR="0093274D" w:rsidRPr="000D3CFB">
        <w:rPr>
          <w:rFonts w:eastAsia="MS Mincho" w:hint="eastAsia"/>
          <w:lang w:val="en-US"/>
        </w:rPr>
        <w:t xml:space="preserve">the </w:t>
      </w:r>
      <w:r w:rsidR="0093274D" w:rsidRPr="000D3CFB">
        <w:rPr>
          <w:lang w:val="en-US"/>
        </w:rPr>
        <w:t xml:space="preserve">frequency domain, the </w:t>
      </w:r>
      <w:r w:rsidR="004B2192" w:rsidRPr="000D3CFB">
        <w:rPr>
          <w:lang w:val="en-US"/>
        </w:rPr>
        <w:t xml:space="preserve">CSI </w:t>
      </w:r>
      <w:r w:rsidR="0093274D" w:rsidRPr="000D3CFB">
        <w:rPr>
          <w:lang w:val="en-US"/>
        </w:rPr>
        <w:t xml:space="preserve">reference resource is defined by the </w:t>
      </w:r>
      <w:r w:rsidR="0093274D" w:rsidRPr="000D3CFB">
        <w:rPr>
          <w:rFonts w:eastAsia="MS Mincho" w:hint="eastAsia"/>
          <w:lang w:val="en-US"/>
        </w:rPr>
        <w:t xml:space="preserve">group of downlink physical resource blocks </w:t>
      </w:r>
      <w:r w:rsidR="0093274D" w:rsidRPr="000D3CFB">
        <w:rPr>
          <w:lang w:val="en-US"/>
        </w:rPr>
        <w:t>corresponding to the band to which the derived CQI value relates.</w:t>
      </w:r>
      <w:r w:rsidR="006350D8" w:rsidRPr="000D3CFB">
        <w:rPr>
          <w:rFonts w:eastAsia="SimSun" w:hint="eastAsia"/>
          <w:lang w:val="en-US" w:eastAsia="zh-CN"/>
        </w:rPr>
        <w:t xml:space="preserve"> For a </w:t>
      </w:r>
      <w:r w:rsidR="006350D8" w:rsidRPr="000D3CFB">
        <w:rPr>
          <w:rFonts w:eastAsia="SimSun"/>
          <w:lang w:val="en-US" w:eastAsia="zh-CN"/>
        </w:rPr>
        <w:t xml:space="preserve">BL/CE </w:t>
      </w:r>
      <w:r w:rsidR="006350D8" w:rsidRPr="000D3CFB">
        <w:rPr>
          <w:rFonts w:eastAsia="SimSun" w:hint="eastAsia"/>
          <w:lang w:val="en-US" w:eastAsia="zh-CN"/>
        </w:rPr>
        <w:t>UE, in the frequency</w:t>
      </w:r>
      <w:r w:rsidR="006350D8" w:rsidRPr="000D3CFB">
        <w:rPr>
          <w:rFonts w:eastAsia="SimSun"/>
          <w:lang w:val="en-US" w:eastAsia="zh-CN"/>
        </w:rPr>
        <w:t xml:space="preserve"> domain</w:t>
      </w:r>
      <w:r w:rsidR="006350D8" w:rsidRPr="000D3CFB">
        <w:rPr>
          <w:rFonts w:eastAsia="SimSun" w:hint="eastAsia"/>
          <w:lang w:val="en-US" w:eastAsia="zh-CN"/>
        </w:rPr>
        <w:t xml:space="preserve">, the CSI reference resource </w:t>
      </w:r>
      <w:r w:rsidR="006350D8" w:rsidRPr="000D3CFB">
        <w:rPr>
          <w:rFonts w:eastAsia="SimSun"/>
          <w:lang w:val="en-US" w:eastAsia="zh-CN"/>
        </w:rPr>
        <w:t>includes</w:t>
      </w:r>
      <w:r w:rsidR="006350D8" w:rsidRPr="000D3CFB">
        <w:rPr>
          <w:rFonts w:eastAsia="SimSun" w:hint="eastAsia"/>
          <w:lang w:val="en-US" w:eastAsia="zh-CN"/>
        </w:rPr>
        <w:t xml:space="preserve"> all downlink physical resource blocks </w:t>
      </w:r>
      <w:r w:rsidR="006350D8" w:rsidRPr="000D3CFB">
        <w:rPr>
          <w:rFonts w:eastAsia="SimSun"/>
          <w:lang w:val="en-US" w:eastAsia="zh-CN"/>
        </w:rPr>
        <w:t xml:space="preserve">for any of the </w:t>
      </w:r>
      <w:r w:rsidR="006350D8" w:rsidRPr="000D3CFB">
        <w:rPr>
          <w:rFonts w:eastAsia="SimSun" w:hint="eastAsia"/>
          <w:lang w:val="en-US" w:eastAsia="zh-CN"/>
        </w:rPr>
        <w:t>narrowband to which the derived CQI value relates</w:t>
      </w:r>
      <w:r w:rsidR="006350D8" w:rsidRPr="000D3CFB">
        <w:rPr>
          <w:rFonts w:eastAsia="SimSun"/>
          <w:lang w:val="en-US" w:eastAsia="zh-CN"/>
        </w:rPr>
        <w:t>.</w:t>
      </w:r>
    </w:p>
    <w:p w14:paraId="0C9872EB" w14:textId="77777777" w:rsidR="00503F62" w:rsidRPr="000D3CFB" w:rsidRDefault="00A0669B" w:rsidP="008260B9">
      <w:pPr>
        <w:pStyle w:val="B1"/>
        <w:rPr>
          <w:rFonts w:eastAsia="MS Mincho"/>
          <w:lang w:val="en-US"/>
        </w:rPr>
      </w:pPr>
      <w:r w:rsidRPr="000D3CFB">
        <w:rPr>
          <w:lang w:val="en-US"/>
        </w:rPr>
        <w:t>-</w:t>
      </w:r>
      <w:r w:rsidRPr="000D3CFB">
        <w:rPr>
          <w:lang w:val="en-US"/>
        </w:rPr>
        <w:tab/>
      </w:r>
      <w:r w:rsidR="0093274D" w:rsidRPr="000D3CFB">
        <w:rPr>
          <w:lang w:val="en-US"/>
        </w:rPr>
        <w:t>In the time domain</w:t>
      </w:r>
      <w:r w:rsidR="006350D8" w:rsidRPr="000D3CFB">
        <w:rPr>
          <w:lang w:val="en-US"/>
        </w:rPr>
        <w:t xml:space="preserve"> and for a non-BL/CE UE</w:t>
      </w:r>
      <w:r w:rsidR="0093274D" w:rsidRPr="000D3CFB">
        <w:rPr>
          <w:lang w:val="en-US"/>
        </w:rPr>
        <w:t>,</w:t>
      </w:r>
      <w:r w:rsidR="00503F62" w:rsidRPr="000D3CFB">
        <w:rPr>
          <w:rFonts w:eastAsia="MS Mincho"/>
          <w:lang w:val="en-US"/>
        </w:rPr>
        <w:t xml:space="preserve"> </w:t>
      </w:r>
    </w:p>
    <w:p w14:paraId="4F7D609C" w14:textId="3D8C453E" w:rsidR="0093274D" w:rsidRPr="000D3CFB" w:rsidRDefault="00A0669B" w:rsidP="008260B9">
      <w:pPr>
        <w:pStyle w:val="B2"/>
        <w:rPr>
          <w:rFonts w:eastAsia="MS Mincho"/>
          <w:lang w:val="en-US"/>
        </w:rPr>
      </w:pPr>
      <w:r w:rsidRPr="000D3CFB">
        <w:t>-</w:t>
      </w:r>
      <w:r w:rsidRPr="000D3CFB">
        <w:tab/>
      </w:r>
      <w:r w:rsidR="00503F62" w:rsidRPr="000D3CFB">
        <w:t xml:space="preserve">for </w:t>
      </w:r>
      <w:r w:rsidR="00503F62" w:rsidRPr="000D3CFB">
        <w:rPr>
          <w:lang w:val="en-US"/>
        </w:rPr>
        <w:t xml:space="preserve">a </w:t>
      </w:r>
      <w:r w:rsidR="00503F62" w:rsidRPr="000D3CFB">
        <w:rPr>
          <w:rFonts w:hint="eastAsia"/>
          <w:lang w:eastAsia="zh-CN"/>
        </w:rPr>
        <w:t xml:space="preserve">UE </w:t>
      </w:r>
      <w:r w:rsidR="00503F62" w:rsidRPr="000D3CFB">
        <w:rPr>
          <w:lang w:eastAsia="zh-CN"/>
        </w:rPr>
        <w:t xml:space="preserve">configured </w:t>
      </w:r>
      <w:r w:rsidR="00503F62" w:rsidRPr="000D3CFB">
        <w:rPr>
          <w:rFonts w:hint="eastAsia"/>
          <w:lang w:eastAsia="zh-CN"/>
        </w:rPr>
        <w:t>in</w:t>
      </w:r>
      <w:r w:rsidR="00503F62" w:rsidRPr="000D3CFB">
        <w:rPr>
          <w:lang w:val="en-US"/>
        </w:rPr>
        <w:t xml:space="preserve"> transmission mode 1-9 or transmission mode 10 with a single configured CSI process for the serving cell,</w:t>
      </w:r>
      <w:r w:rsidR="0093274D" w:rsidRPr="000D3CFB">
        <w:rPr>
          <w:lang w:val="en-US"/>
        </w:rPr>
        <w:t xml:space="preserve"> the </w:t>
      </w:r>
      <w:r w:rsidR="004B2192" w:rsidRPr="000D3CFB">
        <w:rPr>
          <w:lang w:val="en-US"/>
        </w:rPr>
        <w:t xml:space="preserve">CSI </w:t>
      </w:r>
      <w:r w:rsidR="0093274D" w:rsidRPr="000D3CFB">
        <w:rPr>
          <w:lang w:val="en-US"/>
        </w:rPr>
        <w:t>reference resource is defined by</w:t>
      </w:r>
      <w:r w:rsidR="0093274D" w:rsidRPr="000D3CFB">
        <w:rPr>
          <w:rFonts w:eastAsia="MS Mincho" w:hint="eastAsia"/>
          <w:lang w:val="en-US"/>
        </w:rPr>
        <w:t xml:space="preserve"> a single </w:t>
      </w:r>
      <w:r w:rsidR="0093274D" w:rsidRPr="000D3CFB">
        <w:rPr>
          <w:lang w:val="en-US"/>
        </w:rPr>
        <w:t>downlink</w:t>
      </w:r>
      <w:r w:rsidR="009859F1" w:rsidRPr="000D3CFB">
        <w:rPr>
          <w:lang w:val="en-US"/>
        </w:rPr>
        <w:t xml:space="preserve"> subframe/slot/subslot</w:t>
      </w:r>
      <w:r w:rsidR="0093274D" w:rsidRPr="000D3CFB">
        <w:rPr>
          <w:lang w:val="en-US"/>
        </w:rPr>
        <w:t xml:space="preserve"> </w:t>
      </w:r>
      <w:r w:rsidR="00A95D76" w:rsidRPr="000D3CFB">
        <w:rPr>
          <w:lang w:val="en-US"/>
        </w:rPr>
        <w:t xml:space="preserve">or special </w:t>
      </w:r>
      <w:r w:rsidR="0093274D" w:rsidRPr="000D3CFB">
        <w:rPr>
          <w:lang w:val="en-US"/>
        </w:rPr>
        <w:t>subframe</w:t>
      </w:r>
      <w:r w:rsidR="009859F1" w:rsidRPr="000D3CFB">
        <w:rPr>
          <w:lang w:val="en-US"/>
        </w:rPr>
        <w:t xml:space="preserve"> </w:t>
      </w:r>
      <w:r w:rsidR="00D74CF2">
        <w:rPr>
          <w:lang w:val="en-US"/>
        </w:rPr>
        <w:t>or a slot in a special subframe</w:t>
      </w:r>
      <w:r w:rsidR="0093274D" w:rsidRPr="000D3CFB">
        <w:rPr>
          <w:lang w:val="en-US"/>
        </w:rPr>
        <w:t xml:space="preserv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lang w:val="en-US"/>
        </w:rPr>
        <w:t>,</w:t>
      </w:r>
    </w:p>
    <w:p w14:paraId="17F02634" w14:textId="37327C60" w:rsidR="0093274D" w:rsidRPr="000D3CFB" w:rsidRDefault="00A0669B" w:rsidP="008260B9">
      <w:pPr>
        <w:pStyle w:val="B3"/>
        <w:rPr>
          <w:lang w:val="en-US"/>
        </w:rPr>
      </w:pPr>
      <w:r w:rsidRPr="000D3CFB">
        <w:rPr>
          <w:lang w:val="en-US"/>
        </w:rPr>
        <w:t>-</w:t>
      </w:r>
      <w:r w:rsidRPr="000D3CFB">
        <w:rPr>
          <w:lang w:val="en-US"/>
        </w:rPr>
        <w:tab/>
      </w:r>
      <w:r w:rsidR="0093274D" w:rsidRPr="000D3CFB">
        <w:rPr>
          <w:lang w:val="en-US"/>
        </w:rPr>
        <w:t xml:space="preserve">where for periodic </w:t>
      </w:r>
      <w:r w:rsidR="004B2192" w:rsidRPr="000D3CFB">
        <w:rPr>
          <w:lang w:val="en-US"/>
        </w:rPr>
        <w:t xml:space="preserve">CSI </w:t>
      </w:r>
      <w:r w:rsidR="0093274D" w:rsidRPr="000D3CFB">
        <w:rPr>
          <w:lang w:val="en-US"/>
        </w:rPr>
        <w:t xml:space="preserve">reporting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the smallest value greater than or equal to </w:t>
      </w:r>
      <w:r w:rsidR="00CE48E8">
        <w:rPr>
          <w:i/>
          <w:noProof/>
          <w:position w:val="-14"/>
        </w:rPr>
        <w:drawing>
          <wp:inline distT="0" distB="0" distL="0" distR="0" wp14:anchorId="088EA4F3" wp14:editId="13B9EBE2">
            <wp:extent cx="152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0093274D" w:rsidRPr="000D3CFB">
        <w:rPr>
          <w:rFonts w:hint="eastAsia"/>
          <w:lang w:val="en-US"/>
        </w:rPr>
        <w:t>,</w:t>
      </w:r>
      <w:r w:rsidR="0093274D" w:rsidRPr="000D3CFB">
        <w:rPr>
          <w:lang w:val="en-US"/>
        </w:rPr>
        <w:t xml:space="preserve"> such that it corresponds to a valid downlink </w:t>
      </w:r>
      <w:r w:rsidR="008D2DB6" w:rsidRPr="000D3CFB">
        <w:rPr>
          <w:lang w:val="en-US"/>
        </w:rPr>
        <w:t xml:space="preserve">or valid special </w:t>
      </w:r>
      <w:r w:rsidR="0093274D" w:rsidRPr="000D3CFB">
        <w:rPr>
          <w:lang w:val="en-US"/>
        </w:rPr>
        <w:t>subframe</w:t>
      </w:r>
      <w:r w:rsidR="00FE7197" w:rsidRPr="000D3CFB">
        <w:rPr>
          <w:lang w:val="en-US"/>
        </w:rPr>
        <w:t>,</w:t>
      </w:r>
    </w:p>
    <w:p w14:paraId="72F65116" w14:textId="77777777" w:rsidR="00E721A5" w:rsidRPr="000D3CFB" w:rsidRDefault="00323FB6" w:rsidP="00E721A5">
      <w:pPr>
        <w:pStyle w:val="B3"/>
      </w:pPr>
      <w:r w:rsidRPr="000D3CFB">
        <w:rPr>
          <w:lang w:val="en-US"/>
        </w:rPr>
        <w:lastRenderedPageBreak/>
        <w:t>-</w:t>
      </w:r>
      <w:r w:rsidRPr="000D3CFB">
        <w:rPr>
          <w:lang w:val="en-US"/>
        </w:rPr>
        <w:tab/>
      </w:r>
      <w:r w:rsidR="0093274D" w:rsidRPr="000D3CFB">
        <w:rPr>
          <w:lang w:val="en-US"/>
        </w:rPr>
        <w:t xml:space="preserve">where for aperiodic </w:t>
      </w:r>
      <w:r w:rsidR="004B2192" w:rsidRPr="000D3CFB">
        <w:rPr>
          <w:lang w:val="en-US"/>
        </w:rPr>
        <w:t xml:space="preserve">CSI </w:t>
      </w:r>
      <w:r w:rsidR="0093274D" w:rsidRPr="000D3CFB">
        <w:rPr>
          <w:lang w:val="en-US"/>
        </w:rPr>
        <w:t>reporting</w:t>
      </w:r>
      <w:r w:rsidR="00A0669B" w:rsidRPr="000D3CFB">
        <w:rPr>
          <w:lang w:val="en-US"/>
        </w:rPr>
        <w:t xml:space="preserve">, if the UE is not configured with the higher layer </w:t>
      </w:r>
      <w:r w:rsidR="00A0669B" w:rsidRPr="000D3CFB">
        <w:t xml:space="preserve">parameter </w:t>
      </w:r>
      <w:r w:rsidR="00FE7197" w:rsidRPr="000D3CFB">
        <w:rPr>
          <w:i/>
        </w:rPr>
        <w:t>csi-SubframePatternConfig-r12,</w:t>
      </w:r>
      <w:r w:rsidRPr="000D3CFB">
        <w:t xml:space="preserve"> and </w:t>
      </w:r>
    </w:p>
    <w:p w14:paraId="6E919BAC" w14:textId="77777777" w:rsidR="00323FB6" w:rsidRPr="000D3CFB" w:rsidRDefault="00E721A5" w:rsidP="00EA4E3A">
      <w:pPr>
        <w:pStyle w:val="B4"/>
      </w:pPr>
      <w:r w:rsidRPr="000D3CFB">
        <w:t>-</w:t>
      </w:r>
      <w:r w:rsidRPr="000D3CFB">
        <w:tab/>
        <w:t>where for LAA serving cell,</w:t>
      </w:r>
    </w:p>
    <w:p w14:paraId="630DF7DD" w14:textId="77777777" w:rsidR="00323FB6" w:rsidRPr="000D3CFB" w:rsidRDefault="00323FB6" w:rsidP="00EA4E3A">
      <w:pPr>
        <w:pStyle w:val="B5"/>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14:paraId="29EAC628" w14:textId="77777777" w:rsidR="00323FB6"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w:t>
      </w:r>
      <w:r w:rsidR="009859F1" w:rsidRPr="000D3CFB">
        <w:rPr>
          <w:lang w:val="en-US"/>
        </w:rPr>
        <w:t xml:space="preserve"> </w:t>
      </w:r>
      <w:r w:rsidR="00F84091">
        <w:rPr>
          <w:i/>
          <w:position w:val="-14"/>
          <w:lang w:val="en-US" w:eastAsia="ko-KR"/>
        </w:rPr>
        <w:pict w14:anchorId="41754016">
          <v:shape id="_x0000_i1056" type="#_x0000_t75" style="width:14.25pt;height:18.4pt">
            <v:imagedata r:id="rId29"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 </w:t>
      </w:r>
    </w:p>
    <w:p w14:paraId="2EC0C373" w14:textId="77777777" w:rsidR="00323FB6" w:rsidRPr="000D3CFB" w:rsidRDefault="00323FB6" w:rsidP="00EA4E3A">
      <w:pPr>
        <w:pStyle w:val="B5"/>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14:paraId="3416E13A" w14:textId="77777777" w:rsidR="00E721A5"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 </w:t>
      </w:r>
      <w:r w:rsidR="00F84091">
        <w:rPr>
          <w:i/>
          <w:position w:val="-14"/>
          <w:lang w:val="en-US" w:eastAsia="ko-KR"/>
        </w:rPr>
        <w:pict w14:anchorId="4A285067">
          <v:shape id="_x0000_i1057" type="#_x0000_t75" style="width:14.25pt;height:18.4pt">
            <v:imagedata r:id="rId29"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p>
    <w:p w14:paraId="6CCB4EBA" w14:textId="77777777" w:rsidR="00E721A5" w:rsidRPr="000D3CFB" w:rsidRDefault="00E721A5" w:rsidP="00EA4E3A">
      <w:pPr>
        <w:pStyle w:val="B5"/>
        <w:ind w:left="1704"/>
        <w:rPr>
          <w:lang w:val="en-US"/>
        </w:rPr>
      </w:pPr>
      <w:r w:rsidRPr="000D3CFB">
        <w:rPr>
          <w:lang w:val="en-US"/>
        </w:rPr>
        <w:t>-</w:t>
      </w:r>
      <w:r w:rsidRPr="000D3CFB">
        <w:rPr>
          <w:lang w:val="en-US"/>
        </w:rPr>
        <w:tab/>
        <w:t>otherwise,</w:t>
      </w:r>
    </w:p>
    <w:p w14:paraId="4E981B8C" w14:textId="77777777" w:rsidR="00323FB6" w:rsidRPr="000D3CFB" w:rsidRDefault="00E721A5" w:rsidP="00EA4E3A">
      <w:pPr>
        <w:pStyle w:val="B5"/>
        <w:ind w:left="1988"/>
        <w:rPr>
          <w:lang w:val="en-US"/>
        </w:rPr>
      </w:pPr>
      <w:r w:rsidRPr="000D3CFB">
        <w:rPr>
          <w:lang w:val="en-US"/>
        </w:rPr>
        <w:t>-</w:t>
      </w:r>
      <w:r w:rsidRPr="000D3CFB">
        <w:rPr>
          <w:lang w:val="en-US"/>
        </w:rPr>
        <w:tab/>
      </w:r>
      <w:r w:rsidRPr="000D3CFB">
        <w:rPr>
          <w:i/>
        </w:rPr>
        <w:t>n</w:t>
      </w:r>
      <w:r w:rsidRPr="000D3CFB">
        <w:rPr>
          <w:i/>
          <w:vertAlign w:val="subscript"/>
        </w:rPr>
        <w:t>CQI_ref</w:t>
      </w:r>
      <w:r w:rsidR="00EA4E3A" w:rsidRPr="000D3CFB">
        <w:t xml:space="preserve"> </w:t>
      </w:r>
      <w:r w:rsidRPr="000D3CFB">
        <w:t xml:space="preserve">is the smallest value greater than or equal to </w:t>
      </w:r>
      <w:r w:rsidR="00F84091">
        <w:rPr>
          <w:i/>
          <w:position w:val="-14"/>
          <w:lang w:val="en-US" w:eastAsia="ko-KR"/>
        </w:rPr>
        <w:pict w14:anchorId="07A1530B">
          <v:shape id="_x0000_i1058" type="#_x0000_t75" style="width:14.25pt;height:18.4pt">
            <v:imagedata r:id="rId29" o:title=""/>
          </v:shape>
        </w:pict>
      </w:r>
      <w:r w:rsidRPr="000D3CFB">
        <w:t xml:space="preserve">,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14:paraId="3C65ABF1" w14:textId="77777777" w:rsidR="00323FB6" w:rsidRPr="000D3CFB" w:rsidRDefault="00323FB6" w:rsidP="00911E27">
      <w:pPr>
        <w:pStyle w:val="B4"/>
        <w:rPr>
          <w:lang w:val="en-US"/>
        </w:rPr>
      </w:pPr>
      <w:r w:rsidRPr="000D3CFB">
        <w:rPr>
          <w:lang w:val="en-US"/>
        </w:rPr>
        <w:t>-</w:t>
      </w:r>
      <w:r w:rsidRPr="000D3CFB">
        <w:rPr>
          <w:lang w:val="en-US"/>
        </w:rPr>
        <w:tab/>
      </w:r>
      <w:r w:rsidR="00EA02F2" w:rsidRPr="000D3CFB">
        <w:rPr>
          <w:lang w:val="en-US"/>
        </w:rPr>
        <w:t>where for FDD serving cell or TDD serving cell,</w:t>
      </w:r>
    </w:p>
    <w:p w14:paraId="23820D7A" w14:textId="77777777" w:rsidR="0093274D" w:rsidRPr="000D3CFB" w:rsidRDefault="00A0669B" w:rsidP="00911E27">
      <w:pPr>
        <w:pStyle w:val="B5"/>
        <w:rPr>
          <w:lang w:val="en-US"/>
        </w:rPr>
      </w:pPr>
      <w:r w:rsidRPr="000D3CFB">
        <w:rPr>
          <w:i/>
          <w:lang w:val="en-US"/>
        </w:rPr>
        <w:t>-</w:t>
      </w:r>
      <w:r w:rsidRPr="000D3CFB">
        <w:rPr>
          <w:i/>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such that the reference resource is in the same valid downlink</w:t>
      </w:r>
      <w:r w:rsidR="006D6F60" w:rsidRPr="000D3CFB">
        <w:rPr>
          <w:lang w:val="en-US"/>
        </w:rPr>
        <w:t xml:space="preserve"> subframe/slot/subslot</w:t>
      </w:r>
      <w:r w:rsidR="0093274D" w:rsidRPr="000D3CFB">
        <w:rPr>
          <w:lang w:val="en-US"/>
        </w:rPr>
        <w:t xml:space="preserve"> </w:t>
      </w:r>
      <w:r w:rsidR="008D2DB6" w:rsidRPr="000D3CFB">
        <w:rPr>
          <w:lang w:val="en-US"/>
        </w:rPr>
        <w:t xml:space="preserve">or valid special </w:t>
      </w:r>
      <w:r w:rsidR="0093274D" w:rsidRPr="000D3CFB">
        <w:rPr>
          <w:lang w:val="en-US"/>
        </w:rPr>
        <w:t>subframe</w:t>
      </w:r>
      <w:r w:rsidR="006D6F60" w:rsidRPr="000D3CFB">
        <w:rPr>
          <w:lang w:val="en-US"/>
        </w:rPr>
        <w:t xml:space="preserve"> or a valid slot in a special subframe</w:t>
      </w:r>
      <w:r w:rsidR="0093274D" w:rsidRPr="000D3CFB">
        <w:rPr>
          <w:lang w:val="en-US"/>
        </w:rPr>
        <w:t xml:space="preserve"> as the corresponding </w:t>
      </w:r>
      <w:r w:rsidR="004B2192" w:rsidRPr="000D3CFB">
        <w:rPr>
          <w:lang w:val="en-US"/>
        </w:rPr>
        <w:t xml:space="preserve">CSI </w:t>
      </w:r>
      <w:r w:rsidR="0093274D" w:rsidRPr="000D3CFB">
        <w:rPr>
          <w:lang w:val="en-US"/>
        </w:rPr>
        <w:t>request in a</w:t>
      </w:r>
      <w:r w:rsidR="00B15FAE" w:rsidRPr="000D3CFB">
        <w:rPr>
          <w:lang w:val="en-US"/>
        </w:rPr>
        <w:t>n</w:t>
      </w:r>
      <w:r w:rsidR="0093274D" w:rsidRPr="000D3CFB">
        <w:rPr>
          <w:lang w:val="en-US"/>
        </w:rPr>
        <w:t xml:space="preserve"> </w:t>
      </w:r>
      <w:r w:rsidR="00B15FAE" w:rsidRPr="000D3CFB">
        <w:rPr>
          <w:lang w:val="en-US"/>
        </w:rPr>
        <w:t xml:space="preserve">uplink </w:t>
      </w:r>
      <w:r w:rsidR="0093274D" w:rsidRPr="000D3CFB">
        <w:rPr>
          <w:rFonts w:hint="eastAsia"/>
          <w:lang w:val="en-US"/>
        </w:rPr>
        <w:t xml:space="preserve">DCI </w:t>
      </w:r>
      <w:r w:rsidR="0093274D" w:rsidRPr="000D3CFB">
        <w:rPr>
          <w:lang w:val="en-US"/>
        </w:rPr>
        <w:t>format.</w:t>
      </w:r>
    </w:p>
    <w:p w14:paraId="4F4BBB64" w14:textId="5205F720" w:rsidR="00A0669B" w:rsidRPr="000D3CFB" w:rsidRDefault="00A0669B" w:rsidP="00911E27">
      <w:pPr>
        <w:pStyle w:val="B5"/>
        <w:rPr>
          <w:lang w:val="en-US"/>
        </w:rPr>
      </w:pPr>
      <w:r w:rsidRPr="000D3CFB">
        <w:rPr>
          <w:lang w:val="en-US"/>
        </w:rPr>
        <w:t>-</w:t>
      </w:r>
      <w:r w:rsidR="009D67ED">
        <w:rPr>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equal to 4 and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w:t>
      </w:r>
      <w:r w:rsidR="0093274D" w:rsidRPr="000D3CFB">
        <w:rPr>
          <w:lang w:val="en-US"/>
        </w:rPr>
        <w:t xml:space="preserve">corresponds to a valid downlink </w:t>
      </w:r>
      <w:r w:rsidR="008D2DB6" w:rsidRPr="000D3CFB">
        <w:rPr>
          <w:lang w:val="en-US"/>
        </w:rPr>
        <w:t xml:space="preserve">or valid special </w:t>
      </w:r>
      <w:r w:rsidR="0093274D" w:rsidRPr="000D3CFB">
        <w:rPr>
          <w:lang w:val="en-US"/>
        </w:rPr>
        <w:t xml:space="preserve">subframe, where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is</w:t>
      </w:r>
      <w:r w:rsidR="0093274D" w:rsidRPr="000D3CFB">
        <w:rPr>
          <w:lang w:val="en-US"/>
        </w:rPr>
        <w:t xml:space="preserve"> received after the subframe with the corresponding </w:t>
      </w:r>
      <w:r w:rsidR="004B2192" w:rsidRPr="000D3CFB">
        <w:rPr>
          <w:lang w:val="en-US"/>
        </w:rPr>
        <w:t xml:space="preserve">CSI </w:t>
      </w:r>
      <w:r w:rsidR="0093274D" w:rsidRPr="000D3CFB">
        <w:rPr>
          <w:lang w:val="en-US"/>
        </w:rPr>
        <w:t>request in a</w:t>
      </w:r>
      <w:r w:rsidR="0093274D" w:rsidRPr="000D3CFB">
        <w:rPr>
          <w:rFonts w:hint="eastAsia"/>
          <w:lang w:val="en-US"/>
        </w:rPr>
        <w:t xml:space="preserve"> Random Access Response Grant</w:t>
      </w:r>
      <w:r w:rsidR="0093274D" w:rsidRPr="000D3CFB">
        <w:rPr>
          <w:lang w:val="en-US"/>
        </w:rPr>
        <w:t>.</w:t>
      </w:r>
      <w:r w:rsidRPr="000D3CFB">
        <w:rPr>
          <w:lang w:val="en-US"/>
        </w:rPr>
        <w:t xml:space="preserve"> </w:t>
      </w:r>
    </w:p>
    <w:p w14:paraId="2760BC67" w14:textId="77777777" w:rsidR="00A0669B" w:rsidRPr="000D3CFB" w:rsidRDefault="00A0669B" w:rsidP="008260B9">
      <w:pPr>
        <w:pStyle w:val="B3"/>
        <w:rPr>
          <w:lang w:val="en-US"/>
        </w:rPr>
      </w:pPr>
      <w:r w:rsidRPr="000D3CFB">
        <w:rPr>
          <w:lang w:val="en-US"/>
        </w:rPr>
        <w:t>-</w:t>
      </w:r>
      <w:r w:rsidRPr="000D3CFB">
        <w:rPr>
          <w:lang w:val="en-US"/>
        </w:rPr>
        <w:tab/>
        <w:t xml:space="preserve">where for aperiodic CSI reporting, and the UE configured with the higher layer parameter </w:t>
      </w:r>
      <w:r w:rsidR="00FE7197" w:rsidRPr="000D3CFB">
        <w:rPr>
          <w:i/>
        </w:rPr>
        <w:t>csi-SubframePatternConfig-r12</w:t>
      </w:r>
      <w:r w:rsidRPr="000D3CFB">
        <w:t>,</w:t>
      </w:r>
    </w:p>
    <w:p w14:paraId="4528836D" w14:textId="77777777" w:rsidR="00A0669B" w:rsidRPr="000D3CFB" w:rsidRDefault="00A0669B" w:rsidP="008260B9">
      <w:pPr>
        <w:pStyle w:val="B4"/>
        <w:rPr>
          <w:lang w:val="en-US"/>
        </w:rPr>
      </w:pPr>
      <w:r w:rsidRPr="000D3CFB">
        <w:t>-</w:t>
      </w:r>
      <w:r w:rsidRPr="000D3CFB">
        <w:tab/>
        <w:t>for the UE configured in transmission mode 1-9,</w:t>
      </w:r>
    </w:p>
    <w:p w14:paraId="3E46B56E" w14:textId="77777777" w:rsidR="0014262D" w:rsidRPr="000D3CFB" w:rsidRDefault="00A0669B" w:rsidP="0014262D">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14:paraId="39AB05B8" w14:textId="42E23C4E" w:rsidR="0014262D" w:rsidRPr="000D3CFB" w:rsidRDefault="00F84091" w:rsidP="00642FE2">
      <w:pPr>
        <w:pStyle w:val="B5"/>
        <w:numPr>
          <w:ilvl w:val="0"/>
          <w:numId w:val="17"/>
        </w:numPr>
        <w:ind w:left="2016" w:hanging="288"/>
        <w:rPr>
          <w:lang w:val="en-US"/>
        </w:rPr>
      </w:pPr>
      <w:r>
        <w:rPr>
          <w:i/>
          <w:position w:val="-14"/>
          <w:lang w:val="en-US" w:eastAsia="ko-KR"/>
        </w:rPr>
        <w:pict w14:anchorId="52FB7562">
          <v:shape id="_x0000_i1059" type="#_x0000_t75" style="width:14.25pt;height:18.4pt">
            <v:imagedata r:id="rId29" o:title=""/>
          </v:shape>
        </w:pict>
      </w:r>
      <w:r w:rsidR="0014262D" w:rsidRPr="000D3CFB">
        <w:rPr>
          <w:lang w:val="en-US"/>
        </w:rPr>
        <w:t xml:space="preserve"> for aperiodic CSI reporting on subframe-PUSCH</w:t>
      </w:r>
    </w:p>
    <w:p w14:paraId="01D74F11" w14:textId="17816292" w:rsidR="00CE48E8" w:rsidRDefault="0014262D" w:rsidP="00642FE2">
      <w:pPr>
        <w:pStyle w:val="B5"/>
        <w:numPr>
          <w:ilvl w:val="0"/>
          <w:numId w:val="17"/>
        </w:numPr>
        <w:ind w:left="2016" w:hanging="288"/>
        <w:rPr>
          <w:lang w:val="en-US"/>
        </w:rPr>
      </w:pPr>
      <w:r w:rsidRPr="000D3CFB">
        <w:rPr>
          <w:lang w:val="en-US"/>
        </w:rPr>
        <w:t>4 for aperiodic CSI reporting on slot-PUSCH if the higher layer parameter dl-TTI-Length is set to slot</w:t>
      </w:r>
    </w:p>
    <w:p w14:paraId="3C00F307" w14:textId="4C1F719C" w:rsidR="00CE48E8" w:rsidRPr="000D3CFB" w:rsidRDefault="00CE48E8" w:rsidP="00642FE2">
      <w:pPr>
        <w:pStyle w:val="B5"/>
        <w:numPr>
          <w:ilvl w:val="0"/>
          <w:numId w:val="17"/>
        </w:numPr>
        <w:ind w:left="2016" w:hanging="288"/>
        <w:rPr>
          <w:lang w:val="en-US"/>
        </w:rPr>
      </w:pPr>
      <w:r>
        <w:rPr>
          <w:noProof/>
          <w:position w:val="-14"/>
        </w:rPr>
        <w:drawing>
          <wp:inline distT="0" distB="0" distL="0" distR="0" wp14:anchorId="51BAAEF8" wp14:editId="4F74BA64">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lang w:val="en-US"/>
        </w:rPr>
        <w:t xml:space="preserve"> for aperiodic CSI reporting on subslot-PUSCH</w:t>
      </w:r>
    </w:p>
    <w:p w14:paraId="3A3B7DC3" w14:textId="78BF7AAC" w:rsidR="0014262D" w:rsidRPr="00CE48E8" w:rsidRDefault="00CE48E8" w:rsidP="00642FE2">
      <w:pPr>
        <w:pStyle w:val="B5"/>
        <w:numPr>
          <w:ilvl w:val="0"/>
          <w:numId w:val="17"/>
        </w:numPr>
        <w:ind w:left="2016" w:hanging="288"/>
        <w:rPr>
          <w:lang w:val="en-US"/>
        </w:rPr>
      </w:pPr>
      <w:r w:rsidRPr="00CE48E8">
        <w:rPr>
          <w:lang w:val="en-US"/>
        </w:rPr>
        <w:t xml:space="preserve">Subslot </w:t>
      </w:r>
      <w:r w:rsidR="0014262D" w:rsidRPr="00CE48E8">
        <w:rPr>
          <w:i/>
          <w:lang w:val="en-US"/>
        </w:rPr>
        <w:t>n</w:t>
      </w:r>
      <w:r w:rsidR="0014262D" w:rsidRPr="00CE48E8">
        <w:rPr>
          <w:i/>
          <w:vertAlign w:val="subscript"/>
          <w:lang w:val="en-US"/>
        </w:rPr>
        <w:t>CQI_ref</w:t>
      </w:r>
      <w:r w:rsidR="0014262D" w:rsidRPr="00CE48E8">
        <w:rPr>
          <w:lang w:val="en-US"/>
        </w:rPr>
        <w:t xml:space="preserve"> is not </w:t>
      </w:r>
      <w:r w:rsidR="00AE3C2D">
        <w:rPr>
          <w:lang w:val="en-US"/>
        </w:rPr>
        <w:t>later than</w:t>
      </w:r>
    </w:p>
    <w:p w14:paraId="17546773" w14:textId="77777777" w:rsidR="0014262D" w:rsidRPr="000D3CFB" w:rsidRDefault="0014262D" w:rsidP="00642FE2">
      <w:pPr>
        <w:pStyle w:val="B5"/>
        <w:numPr>
          <w:ilvl w:val="0"/>
          <w:numId w:val="17"/>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14:paraId="1C1176CE" w14:textId="77777777" w:rsidR="0014262D" w:rsidRPr="000D3CFB" w:rsidRDefault="0014262D" w:rsidP="00642FE2">
      <w:pPr>
        <w:pStyle w:val="B5"/>
        <w:numPr>
          <w:ilvl w:val="0"/>
          <w:numId w:val="17"/>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14:paraId="65077003" w14:textId="0ECDA431" w:rsidR="0014262D" w:rsidRPr="000D3CFB" w:rsidRDefault="0014262D" w:rsidP="0014262D">
      <w:pPr>
        <w:pStyle w:val="B5"/>
        <w:ind w:left="2016" w:firstLine="0"/>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w:t>
      </w:r>
      <w:r w:rsidR="00AE3C2D">
        <w:rPr>
          <w:lang w:eastAsia="zh-CN"/>
        </w:rPr>
        <w:t>'</w:t>
      </w:r>
      <w:r w:rsidRPr="000D3CFB">
        <w:rPr>
          <w:lang w:eastAsia="zh-CN"/>
        </w:rPr>
        <w:t>subslot</w:t>
      </w:r>
      <w:r w:rsidR="00AE3C2D">
        <w:rPr>
          <w:lang w:eastAsia="zh-CN"/>
        </w:rPr>
        <w:t>'</w:t>
      </w:r>
      <w:r w:rsidRPr="000D3CFB">
        <w:rPr>
          <w:lang w:eastAsia="zh-CN"/>
        </w:rPr>
        <w:t xml:space="preserve">, and </w:t>
      </w:r>
      <w:r w:rsidRPr="000D3CFB">
        <w:rPr>
          <w:lang w:val="en-US"/>
        </w:rPr>
        <w:t xml:space="preserve">the higher layer parameter </w:t>
      </w:r>
      <w:r w:rsidRPr="000D3CFB">
        <w:rPr>
          <w:i/>
          <w:lang w:eastAsia="zh-CN"/>
        </w:rPr>
        <w:t>ul-TTI-Length</w:t>
      </w:r>
      <w:r w:rsidRPr="000D3CFB">
        <w:rPr>
          <w:lang w:eastAsia="zh-CN"/>
        </w:rPr>
        <w:t xml:space="preserve"> is set to </w:t>
      </w:r>
      <w:r w:rsidR="00AE3C2D">
        <w:rPr>
          <w:lang w:eastAsia="zh-CN"/>
        </w:rPr>
        <w:t>'</w:t>
      </w:r>
      <w:r w:rsidRPr="000D3CFB">
        <w:rPr>
          <w:lang w:eastAsia="zh-CN"/>
        </w:rPr>
        <w:t>slot</w:t>
      </w:r>
      <w:r w:rsidR="00AE3C2D">
        <w:rPr>
          <w:lang w:eastAsia="zh-CN"/>
        </w:rPr>
        <w:t>'</w:t>
      </w:r>
    </w:p>
    <w:p w14:paraId="492D2420" w14:textId="77777777" w:rsidR="00A0669B" w:rsidRPr="000D3CFB" w:rsidRDefault="00A0669B" w:rsidP="00CA31EF">
      <w:pPr>
        <w:pStyle w:val="B5"/>
        <w:ind w:firstLine="0"/>
        <w:rPr>
          <w:lang w:val="en-US"/>
        </w:rPr>
      </w:pPr>
      <w:r w:rsidRPr="000D3CFB">
        <w:rPr>
          <w:lang w:val="en-US"/>
        </w:rPr>
        <w:t>and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corresponds to a valid downlink</w:t>
      </w:r>
      <w:r w:rsidR="0014262D"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14262D" w:rsidRPr="000D3CFB">
        <w:rPr>
          <w:lang w:val="en-US"/>
        </w:rPr>
        <w:t xml:space="preserve"> or a valid slot in a special subframe</w:t>
      </w:r>
      <w:r w:rsidRPr="000D3CFB">
        <w:rPr>
          <w:lang w:val="en-US"/>
        </w:rPr>
        <w:t>, where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on or after the subframe</w:t>
      </w:r>
      <w:r w:rsidR="0014262D" w:rsidRPr="000D3CFB">
        <w:rPr>
          <w:lang w:val="en-US"/>
        </w:rPr>
        <w:t>/slot/subslot</w:t>
      </w:r>
      <w:r w:rsidRPr="000D3CFB">
        <w:rPr>
          <w:lang w:val="en-US"/>
        </w:rPr>
        <w:t xml:space="preserve"> with the corresponding CSI request in an uplink </w:t>
      </w:r>
      <w:r w:rsidRPr="000D3CFB">
        <w:rPr>
          <w:rFonts w:hint="eastAsia"/>
          <w:lang w:val="en-US"/>
        </w:rPr>
        <w:t xml:space="preserve">DCI </w:t>
      </w:r>
      <w:r w:rsidRPr="000D3CFB">
        <w:rPr>
          <w:lang w:val="en-US"/>
        </w:rPr>
        <w:t>format;</w:t>
      </w:r>
    </w:p>
    <w:p w14:paraId="63CFAC5A" w14:textId="77777777" w:rsidR="00A0669B" w:rsidRPr="000D3CFB" w:rsidRDefault="00A0669B" w:rsidP="008260B9">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4,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 </w:t>
      </w:r>
      <w:r w:rsidRPr="000D3CFB">
        <w:rPr>
          <w:rFonts w:hint="eastAsia"/>
          <w:lang w:val="en-US"/>
        </w:rPr>
        <w:t>Random Access Response Grant</w:t>
      </w:r>
      <w:r w:rsidRPr="000D3CFB">
        <w:rPr>
          <w:lang w:val="en-US"/>
        </w:rPr>
        <w:t xml:space="preserve">; </w:t>
      </w:r>
    </w:p>
    <w:p w14:paraId="3113D289" w14:textId="77777777" w:rsidR="00A0669B" w:rsidRPr="000D3CFB" w:rsidRDefault="00A0669B" w:rsidP="008260B9">
      <w:pPr>
        <w:pStyle w:val="B5"/>
        <w:rPr>
          <w:lang w:val="en-US"/>
        </w:rPr>
      </w:pPr>
      <w:r w:rsidRPr="000D3CFB">
        <w:rPr>
          <w:lang w:val="en-US"/>
        </w:rPr>
        <w:t>-</w:t>
      </w:r>
      <w:r w:rsidRPr="000D3CFB">
        <w:rPr>
          <w:lang w:val="en-US"/>
        </w:rPr>
        <w:tab/>
        <w:t xml:space="preserve">if there is no valid value for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based on the above conditions, then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such that the reference resource is in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prior to the </w:t>
      </w:r>
      <w:r w:rsidRPr="000D3CFB">
        <w:rPr>
          <w:lang w:val="en-US"/>
        </w:rPr>
        <w:t>subframe</w:t>
      </w:r>
      <w:r w:rsidR="005573DE" w:rsidRPr="000D3CFB">
        <w:rPr>
          <w:lang w:val="en-US"/>
        </w:rPr>
        <w:t>/slot/subslot</w:t>
      </w:r>
      <w:r w:rsidRPr="000D3CFB">
        <w:rPr>
          <w:lang w:val="en-US"/>
        </w:rPr>
        <w:t xml:space="preserve"> with the corresponding CSI request, where subframe</w:t>
      </w:r>
      <w:r w:rsidR="005573DE"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is the </w:t>
      </w:r>
      <w:r w:rsidRPr="000D3CFB">
        <w:rPr>
          <w:rFonts w:ascii="Times" w:eastAsia="SimSun" w:hAnsi="Times" w:cs="Times"/>
          <w:bCs/>
          <w:kern w:val="24"/>
          <w:lang w:eastAsia="zh-CN"/>
        </w:rPr>
        <w:t>lowest indexed valid downlink</w:t>
      </w:r>
      <w:r w:rsidR="005573DE" w:rsidRPr="000D3CFB">
        <w:rPr>
          <w:lang w:val="en-US"/>
        </w:rPr>
        <w:t xml:space="preserve"> subframe/slot/subslot</w:t>
      </w:r>
      <w:r w:rsidRPr="000D3CFB">
        <w:rPr>
          <w:rFonts w:ascii="Times" w:eastAsia="SimSun" w:hAnsi="Times" w:cs="Times"/>
          <w:bCs/>
          <w:kern w:val="24"/>
          <w:lang w:eastAsia="zh-CN"/>
        </w:rPr>
        <w:t xml:space="preserve"> </w:t>
      </w:r>
      <w:r w:rsidR="008D2DB6" w:rsidRPr="000D3CFB">
        <w:rPr>
          <w:lang w:val="en-US"/>
        </w:rPr>
        <w:t xml:space="preserve">or valid special </w:t>
      </w:r>
      <w:r w:rsidRPr="000D3CFB">
        <w:rPr>
          <w:rFonts w:ascii="Times" w:eastAsia="SimSun" w:hAnsi="Times" w:cs="Times"/>
          <w:bCs/>
          <w:kern w:val="24"/>
          <w:lang w:eastAsia="zh-CN"/>
        </w:rPr>
        <w:t>subframe</w:t>
      </w:r>
      <w:r w:rsidR="005573DE" w:rsidRPr="000D3CFB">
        <w:rPr>
          <w:lang w:val="en-US"/>
        </w:rPr>
        <w:t xml:space="preserve"> or a valid slot in a special subframe</w:t>
      </w:r>
      <w:r w:rsidRPr="000D3CFB">
        <w:rPr>
          <w:rFonts w:ascii="Times" w:eastAsia="SimSun" w:hAnsi="Times" w:cs="Times"/>
          <w:bCs/>
          <w:kern w:val="24"/>
          <w:lang w:eastAsia="zh-CN"/>
        </w:rPr>
        <w:t xml:space="preserve"> within a radio frame</w:t>
      </w:r>
      <w:r w:rsidRPr="000D3CFB">
        <w:rPr>
          <w:lang w:val="en-US"/>
        </w:rPr>
        <w:t>;</w:t>
      </w:r>
    </w:p>
    <w:p w14:paraId="6080A371" w14:textId="77777777" w:rsidR="00A0669B" w:rsidRPr="000D3CFB" w:rsidRDefault="00A0669B" w:rsidP="008260B9">
      <w:pPr>
        <w:pStyle w:val="B4"/>
        <w:rPr>
          <w:lang w:val="en-US"/>
        </w:rPr>
      </w:pPr>
      <w:r w:rsidRPr="000D3CFB">
        <w:t>-</w:t>
      </w:r>
      <w:r w:rsidRPr="000D3CFB">
        <w:tab/>
        <w:t>for the UE configured in transmission mode 10,</w:t>
      </w:r>
    </w:p>
    <w:p w14:paraId="420AFF71" w14:textId="77777777" w:rsidR="005573DE" w:rsidRPr="000D3CFB" w:rsidRDefault="00A0669B" w:rsidP="005573DE">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14:paraId="3AF66047" w14:textId="76B6471B" w:rsidR="005573DE" w:rsidRPr="000D3CFB" w:rsidRDefault="00F84091" w:rsidP="00642FE2">
      <w:pPr>
        <w:pStyle w:val="B5"/>
        <w:numPr>
          <w:ilvl w:val="0"/>
          <w:numId w:val="18"/>
        </w:numPr>
        <w:rPr>
          <w:lang w:val="en-US"/>
        </w:rPr>
      </w:pPr>
      <w:r>
        <w:rPr>
          <w:i/>
          <w:position w:val="-14"/>
          <w:lang w:val="en-US" w:eastAsia="ko-KR"/>
        </w:rPr>
        <w:pict w14:anchorId="21B78910">
          <v:shape id="_x0000_i1060" type="#_x0000_t75" style="width:14.25pt;height:18.4pt">
            <v:imagedata r:id="rId29" o:title=""/>
          </v:shape>
        </w:pict>
      </w:r>
      <w:r w:rsidR="005573DE" w:rsidRPr="000D3CFB">
        <w:rPr>
          <w:lang w:val="en-US"/>
        </w:rPr>
        <w:t xml:space="preserve"> for aperiodic CSI reporting on subframe-PUSCH,</w:t>
      </w:r>
    </w:p>
    <w:p w14:paraId="19FD0EF9" w14:textId="6F1A3248" w:rsidR="00585CB7" w:rsidRDefault="005573DE" w:rsidP="00642FE2">
      <w:pPr>
        <w:pStyle w:val="B5"/>
        <w:numPr>
          <w:ilvl w:val="0"/>
          <w:numId w:val="18"/>
        </w:numPr>
        <w:ind w:left="2016" w:hanging="288"/>
        <w:rPr>
          <w:lang w:val="en-US"/>
        </w:rPr>
      </w:pPr>
      <w:r w:rsidRPr="000D3CFB">
        <w:rPr>
          <w:lang w:val="en-US"/>
        </w:rPr>
        <w:t>4 for aperiodic CSI reporting on slot-PUSCH if the higher layer parameter dl-TTI-Length is set to slot</w:t>
      </w:r>
    </w:p>
    <w:p w14:paraId="1C34344F" w14:textId="6BAEF6F4" w:rsidR="00585CB7" w:rsidRPr="000D3CFB" w:rsidRDefault="00585CB7" w:rsidP="00642FE2">
      <w:pPr>
        <w:pStyle w:val="B5"/>
        <w:numPr>
          <w:ilvl w:val="0"/>
          <w:numId w:val="18"/>
        </w:numPr>
        <w:ind w:left="2016" w:hanging="288"/>
        <w:rPr>
          <w:lang w:val="en-US"/>
        </w:rPr>
      </w:pPr>
      <w:r>
        <w:rPr>
          <w:noProof/>
          <w:position w:val="-14"/>
        </w:rPr>
        <w:drawing>
          <wp:inline distT="0" distB="0" distL="0" distR="0" wp14:anchorId="6E1E42FE" wp14:editId="18B17A56">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rPr>
          <w:lang w:val="en-US"/>
        </w:rPr>
        <w:t xml:space="preserve"> for aperiodic CSI reporting on s</w:t>
      </w:r>
      <w:r>
        <w:rPr>
          <w:lang w:val="en-US"/>
        </w:rPr>
        <w:t>ubslot-</w:t>
      </w:r>
      <w:r w:rsidRPr="000D3CFB">
        <w:rPr>
          <w:lang w:val="en-US"/>
        </w:rPr>
        <w:t>PUSCH</w:t>
      </w:r>
    </w:p>
    <w:p w14:paraId="18D84F8C" w14:textId="463F5E7B" w:rsidR="005573DE" w:rsidRPr="00585CB7" w:rsidRDefault="00585CB7" w:rsidP="00642FE2">
      <w:pPr>
        <w:pStyle w:val="B5"/>
        <w:numPr>
          <w:ilvl w:val="0"/>
          <w:numId w:val="18"/>
        </w:numPr>
        <w:rPr>
          <w:lang w:val="en-US"/>
        </w:rPr>
      </w:pPr>
      <w:r w:rsidRPr="009E62EE">
        <w:rPr>
          <w:lang w:val="en-US"/>
        </w:rPr>
        <w:t xml:space="preserve">Subslot </w:t>
      </w:r>
      <w:r w:rsidRPr="00585CB7">
        <w:rPr>
          <w:i/>
          <w:lang w:val="en-US"/>
        </w:rPr>
        <w:t>n</w:t>
      </w:r>
      <w:r w:rsidRPr="00585CB7">
        <w:rPr>
          <w:i/>
          <w:vertAlign w:val="subscript"/>
          <w:lang w:val="en-US"/>
        </w:rPr>
        <w:t>CQI_ref</w:t>
      </w:r>
      <w:r w:rsidRPr="00585CB7">
        <w:rPr>
          <w:lang w:val="en-US"/>
        </w:rPr>
        <w:t xml:space="preserve"> is not later than</w:t>
      </w:r>
    </w:p>
    <w:p w14:paraId="1EFEE7A0" w14:textId="77777777" w:rsidR="005573DE" w:rsidRPr="000D3CFB" w:rsidRDefault="005573DE" w:rsidP="00642FE2">
      <w:pPr>
        <w:pStyle w:val="B5"/>
        <w:numPr>
          <w:ilvl w:val="0"/>
          <w:numId w:val="18"/>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14:paraId="3408B9A5" w14:textId="77777777" w:rsidR="005573DE" w:rsidRPr="000D3CFB" w:rsidRDefault="005573DE" w:rsidP="00642FE2">
      <w:pPr>
        <w:pStyle w:val="B5"/>
        <w:numPr>
          <w:ilvl w:val="0"/>
          <w:numId w:val="18"/>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14:paraId="3EF4B007" w14:textId="6B274E18" w:rsidR="00A0669B" w:rsidRPr="000D3CFB" w:rsidRDefault="005573DE" w:rsidP="00CA31EF">
      <w:pPr>
        <w:pStyle w:val="B5"/>
        <w:ind w:firstLine="0"/>
        <w:rPr>
          <w:lang w:val="en-US"/>
        </w:rPr>
      </w:pPr>
      <w:r w:rsidRPr="00585CB7">
        <w:rPr>
          <w:lang w:val="en-US"/>
        </w:rPr>
        <w:t xml:space="preserve">if the higher layer parameter </w:t>
      </w:r>
      <w:r w:rsidRPr="00585CB7">
        <w:rPr>
          <w:i/>
          <w:lang w:val="en-US"/>
        </w:rPr>
        <w:t>dl-TTI-Length</w:t>
      </w:r>
      <w:r w:rsidRPr="00585CB7">
        <w:rPr>
          <w:lang w:val="en-US"/>
        </w:rPr>
        <w:t xml:space="preserve"> is set to </w:t>
      </w:r>
      <w:r w:rsidR="00585CB7" w:rsidRPr="00585CB7">
        <w:rPr>
          <w:lang w:val="en-US"/>
        </w:rPr>
        <w:t>'</w:t>
      </w:r>
      <w:r w:rsidRPr="0078091E">
        <w:rPr>
          <w:lang w:val="en-US"/>
        </w:rPr>
        <w:t>subslot</w:t>
      </w:r>
      <w:r w:rsidR="00585CB7" w:rsidRPr="0078091E">
        <w:rPr>
          <w:lang w:val="en-US"/>
        </w:rPr>
        <w:t>'</w:t>
      </w:r>
      <w:r w:rsidRPr="0078091E">
        <w:rPr>
          <w:lang w:val="en-US"/>
        </w:rPr>
        <w:t xml:space="preserve">, and the higher layer parameter </w:t>
      </w:r>
      <w:r w:rsidRPr="0078091E">
        <w:rPr>
          <w:i/>
          <w:lang w:val="en-US"/>
        </w:rPr>
        <w:t>ul-TTI-Length</w:t>
      </w:r>
      <w:r w:rsidRPr="0078091E">
        <w:rPr>
          <w:lang w:val="en-US"/>
        </w:rPr>
        <w:t xml:space="preserve"> is set to </w:t>
      </w:r>
      <w:r w:rsidR="00585CB7" w:rsidRPr="0078091E">
        <w:rPr>
          <w:lang w:val="en-US"/>
        </w:rPr>
        <w:t>'</w:t>
      </w:r>
      <w:r w:rsidRPr="00EA3452">
        <w:rPr>
          <w:lang w:val="en-US"/>
        </w:rPr>
        <w:t>slot</w:t>
      </w:r>
      <w:r w:rsidR="00585CB7" w:rsidRPr="00EA3452">
        <w:rPr>
          <w:lang w:val="en-US"/>
        </w:rPr>
        <w:t>'</w:t>
      </w:r>
      <w:r w:rsidR="00A0669B" w:rsidRPr="000D3CFB">
        <w:rPr>
          <w:lang w:val="en-US"/>
        </w:rPr>
        <w:t>such that it corresponds to a valid downlink</w:t>
      </w:r>
      <w:r w:rsidRPr="000D3CFB">
        <w:rPr>
          <w:lang w:val="en-US"/>
        </w:rPr>
        <w:t xml:space="preserve"> subframe/slot/subslot</w:t>
      </w:r>
      <w:r w:rsidR="00A0669B" w:rsidRPr="000D3CFB">
        <w:rPr>
          <w:lang w:val="en-US"/>
        </w:rPr>
        <w:t xml:space="preserve"> </w:t>
      </w:r>
      <w:r w:rsidR="008D2DB6" w:rsidRPr="000D3CFB">
        <w:rPr>
          <w:lang w:val="en-US"/>
        </w:rPr>
        <w:t xml:space="preserve">or valid special </w:t>
      </w:r>
      <w:r w:rsidR="00A0669B" w:rsidRPr="000D3CFB">
        <w:rPr>
          <w:lang w:val="en-US"/>
        </w:rPr>
        <w:t>subframe</w:t>
      </w:r>
      <w:r w:rsidRPr="000D3CFB">
        <w:rPr>
          <w:lang w:val="en-US"/>
        </w:rPr>
        <w:t xml:space="preserve"> or a valid slot in a special subframe</w:t>
      </w:r>
      <w:r w:rsidR="00A0669B" w:rsidRPr="000D3CFB">
        <w:rPr>
          <w:lang w:val="en-US"/>
        </w:rPr>
        <w:t>, and the corresponding CSI request is in an uplink DCI format;</w:t>
      </w:r>
    </w:p>
    <w:p w14:paraId="4C11DC27" w14:textId="77777777" w:rsidR="0093274D"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is the smallest value greater than or equal to 4</w:t>
      </w:r>
      <w:r w:rsidRPr="000D3CFB">
        <w:rPr>
          <w:rFonts w:hint="eastAsia"/>
          <w:lang w:val="en-US"/>
        </w:rPr>
        <w:t>,</w:t>
      </w:r>
      <w:r w:rsidRPr="000D3CFB">
        <w:rPr>
          <w:lang w:val="en-US"/>
        </w:rPr>
        <w:t xml:space="preserve">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w:t>
      </w:r>
      <w:r w:rsidRPr="000D3CFB">
        <w:rPr>
          <w:rFonts w:hint="eastAsia"/>
          <w:lang w:val="en-US"/>
        </w:rPr>
        <w:t xml:space="preserve"> Random Access Response Grant</w:t>
      </w:r>
      <w:r w:rsidRPr="000D3CFB">
        <w:rPr>
          <w:lang w:val="en-US"/>
        </w:rPr>
        <w:t>;</w:t>
      </w:r>
    </w:p>
    <w:p w14:paraId="64379550" w14:textId="77777777" w:rsidR="001F2804" w:rsidRPr="000D3CFB" w:rsidRDefault="00A0669B" w:rsidP="008260B9">
      <w:pPr>
        <w:pStyle w:val="B2"/>
        <w:rPr>
          <w:rFonts w:eastAsia="MS Mincho"/>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for the serving cell, the CSI reference resource for a given CSI process is defined by</w:t>
      </w:r>
      <w:r w:rsidR="001F2804" w:rsidRPr="000D3CFB">
        <w:rPr>
          <w:rFonts w:eastAsia="MS Mincho" w:hint="eastAsia"/>
          <w:lang w:val="en-US"/>
        </w:rPr>
        <w:t xml:space="preserve"> a single </w:t>
      </w:r>
      <w:r w:rsidR="001F2804" w:rsidRPr="000D3CFB">
        <w:rPr>
          <w:lang w:val="en-US"/>
        </w:rPr>
        <w:t>downlink</w:t>
      </w:r>
      <w:r w:rsidR="005573DE" w:rsidRPr="000D3CFB">
        <w:rPr>
          <w:lang w:val="en-US"/>
        </w:rPr>
        <w:t xml:space="preserve"> subframe/slot/subslot</w:t>
      </w:r>
      <w:r w:rsidR="001F2804" w:rsidRPr="000D3CFB">
        <w:rPr>
          <w:lang w:val="en-US"/>
        </w:rPr>
        <w:t xml:space="preserve"> </w:t>
      </w:r>
      <w:r w:rsidR="008D2DB6" w:rsidRPr="000D3CFB">
        <w:rPr>
          <w:lang w:val="en-US"/>
        </w:rPr>
        <w:t xml:space="preserve">or special </w:t>
      </w:r>
      <w:r w:rsidR="001F2804" w:rsidRPr="000D3CFB">
        <w:rPr>
          <w:lang w:val="en-US"/>
        </w:rPr>
        <w:t>subframe</w:t>
      </w:r>
      <w:r w:rsidR="005573DE" w:rsidRPr="000D3CFB">
        <w:rPr>
          <w:lang w:val="en-US"/>
        </w:rPr>
        <w:t xml:space="preserve"> or a valid slot in a special subframe</w:t>
      </w:r>
      <w:r w:rsidR="001F2804" w:rsidRPr="000D3CFB">
        <w:rPr>
          <w:lang w:val="en-US"/>
        </w:rPr>
        <w:t xml:space="preserv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lang w:val="en-US"/>
        </w:rPr>
        <w:t>,</w:t>
      </w:r>
    </w:p>
    <w:p w14:paraId="13C68A1F" w14:textId="517C0504" w:rsidR="005573DE" w:rsidRPr="000D3CFB" w:rsidRDefault="00A0669B" w:rsidP="009E62EE">
      <w:pPr>
        <w:pStyle w:val="B3"/>
        <w:rPr>
          <w:lang w:val="en-US"/>
        </w:rPr>
      </w:pPr>
      <w:r w:rsidRPr="000D3CFB">
        <w:rPr>
          <w:lang w:val="en-US"/>
        </w:rPr>
        <w:t>-</w:t>
      </w:r>
      <w:r w:rsidRPr="000D3CFB">
        <w:rPr>
          <w:lang w:val="en-US"/>
        </w:rPr>
        <w:tab/>
      </w:r>
      <w:r w:rsidR="001F2804" w:rsidRPr="000D3CFB">
        <w:rPr>
          <w:lang w:val="en-US"/>
        </w:rPr>
        <w:t xml:space="preserve">where for FDD </w:t>
      </w:r>
      <w:r w:rsidRPr="000D3CFB">
        <w:rPr>
          <w:lang w:val="en-US"/>
        </w:rPr>
        <w:t>serving cell</w:t>
      </w:r>
      <w:r w:rsidR="00585CB7">
        <w:rPr>
          <w:lang w:val="en-US"/>
        </w:rPr>
        <w:t>s</w:t>
      </w:r>
      <w:r w:rsidR="00585CB7" w:rsidRPr="009E62EE">
        <w:rPr>
          <w:lang w:val="en-US"/>
        </w:rPr>
        <w:t>ubslot</w:t>
      </w:r>
      <w:r w:rsidR="00585CB7">
        <w:rPr>
          <w:i/>
          <w:lang w:val="en-US"/>
        </w:rPr>
        <w:t xml:space="preserve"> </w:t>
      </w:r>
      <w:r w:rsidR="005573DE" w:rsidRPr="000D3CFB">
        <w:rPr>
          <w:i/>
          <w:lang w:val="en-US"/>
        </w:rPr>
        <w:t>n</w:t>
      </w:r>
      <w:r w:rsidR="005573DE" w:rsidRPr="000D3CFB">
        <w:rPr>
          <w:i/>
          <w:vertAlign w:val="subscript"/>
          <w:lang w:val="en-US"/>
        </w:rPr>
        <w:t>CQI_ref</w:t>
      </w:r>
      <w:r w:rsidR="005573DE" w:rsidRPr="000D3CFB">
        <w:rPr>
          <w:lang w:val="en-US"/>
        </w:rPr>
        <w:t xml:space="preserve"> is </w:t>
      </w:r>
      <w:r w:rsidR="00585CB7">
        <w:rPr>
          <w:lang w:val="en-US"/>
        </w:rPr>
        <w:t>not later than</w:t>
      </w:r>
    </w:p>
    <w:p w14:paraId="42AD8587" w14:textId="25CA5B09" w:rsidR="005573DE" w:rsidRPr="000D3CFB" w:rsidRDefault="009E62EE" w:rsidP="009E62EE">
      <w:pPr>
        <w:pStyle w:val="B4"/>
        <w:rPr>
          <w:lang w:val="en-US"/>
        </w:rPr>
      </w:pPr>
      <w:r>
        <w:rPr>
          <w:lang w:val="en-US"/>
        </w:rPr>
        <w:t>-</w:t>
      </w:r>
      <w:r>
        <w:rPr>
          <w:lang w:val="en-US"/>
        </w:rPr>
        <w:tab/>
      </w:r>
      <w:r w:rsidR="005573DE" w:rsidRPr="000D3CFB">
        <w:rPr>
          <w:lang w:val="en-US"/>
        </w:rPr>
        <w:t xml:space="preserve">subslot 5 of subframe </w:t>
      </w:r>
      <w:r w:rsidR="005573DE" w:rsidRPr="000D3CFB">
        <w:rPr>
          <w:i/>
          <w:lang w:val="en-US"/>
        </w:rPr>
        <w:t>n-3</w:t>
      </w:r>
      <w:r w:rsidR="005573DE" w:rsidRPr="000D3CFB">
        <w:rPr>
          <w:lang w:val="en-US"/>
        </w:rPr>
        <w:t xml:space="preserve"> for aperiodic CSI reporting on slot 0 of subframe </w:t>
      </w:r>
      <w:r w:rsidR="005573DE" w:rsidRPr="000D3CFB">
        <w:rPr>
          <w:i/>
          <w:lang w:val="en-US"/>
        </w:rPr>
        <w:t>n</w:t>
      </w:r>
    </w:p>
    <w:p w14:paraId="15E863B6" w14:textId="56B79436" w:rsidR="005573DE" w:rsidRPr="000D3CFB" w:rsidRDefault="009E62EE" w:rsidP="009E62EE">
      <w:pPr>
        <w:pStyle w:val="B4"/>
        <w:rPr>
          <w:lang w:val="en-US"/>
        </w:rPr>
      </w:pPr>
      <w:r>
        <w:rPr>
          <w:lang w:val="en-US"/>
        </w:rPr>
        <w:t>-</w:t>
      </w:r>
      <w:r>
        <w:rPr>
          <w:lang w:val="en-US"/>
        </w:rPr>
        <w:tab/>
      </w:r>
      <w:r w:rsidR="005573DE" w:rsidRPr="000D3CFB">
        <w:rPr>
          <w:lang w:val="en-US"/>
        </w:rPr>
        <w:t xml:space="preserve">subslot 2 of subframe </w:t>
      </w:r>
      <w:r w:rsidR="005573DE" w:rsidRPr="000D3CFB">
        <w:rPr>
          <w:i/>
          <w:lang w:val="en-US"/>
        </w:rPr>
        <w:t>n-2</w:t>
      </w:r>
      <w:r w:rsidR="005573DE" w:rsidRPr="000D3CFB">
        <w:rPr>
          <w:lang w:val="en-US"/>
        </w:rPr>
        <w:t xml:space="preserve"> for aperiodic CSI reporting on slot 1 of subframe </w:t>
      </w:r>
      <w:r w:rsidR="005573DE" w:rsidRPr="000D3CFB">
        <w:rPr>
          <w:i/>
          <w:lang w:val="en-US"/>
        </w:rPr>
        <w:t>n</w:t>
      </w:r>
    </w:p>
    <w:p w14:paraId="7A6110BF" w14:textId="5924129C" w:rsidR="0078091E" w:rsidRDefault="005573DE" w:rsidP="009E62EE">
      <w:pPr>
        <w:pStyle w:val="B4"/>
        <w:rPr>
          <w:lang w:eastAsia="zh-CN"/>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r w:rsidR="0078091E" w:rsidRPr="0078091E">
        <w:rPr>
          <w:lang w:eastAsia="zh-CN"/>
        </w:rPr>
        <w:t xml:space="preserve"> </w:t>
      </w:r>
    </w:p>
    <w:p w14:paraId="78CC7581" w14:textId="5ABC4DC4" w:rsidR="0078091E" w:rsidRDefault="0078091E" w:rsidP="009E62EE">
      <w:pPr>
        <w:pStyle w:val="B3"/>
        <w:rPr>
          <w:lang w:val="en-US"/>
        </w:rPr>
      </w:pPr>
      <w:r>
        <w:rPr>
          <w:i/>
          <w:lang w:val="en-US"/>
        </w:rPr>
        <w:t>-</w:t>
      </w:r>
      <w:r>
        <w:rPr>
          <w:i/>
          <w:lang w:val="en-US"/>
        </w:rPr>
        <w:tab/>
      </w:r>
      <w:r w:rsidRPr="000D3CFB">
        <w:rPr>
          <w:i/>
          <w:lang w:val="en-US"/>
        </w:rPr>
        <w:t>n</w:t>
      </w:r>
      <w:r w:rsidRPr="000D3CFB">
        <w:rPr>
          <w:i/>
          <w:vertAlign w:val="subscript"/>
          <w:lang w:val="en-US"/>
        </w:rPr>
        <w:t>CQI_ref</w:t>
      </w:r>
      <w:r>
        <w:rPr>
          <w:lang w:val="en-US"/>
        </w:rPr>
        <w:t xml:space="preserve"> is the smallest value greater than or equal to</w:t>
      </w:r>
    </w:p>
    <w:p w14:paraId="0F460487" w14:textId="55C75B4A" w:rsidR="005573DE" w:rsidRPr="000D3CFB" w:rsidRDefault="0078091E" w:rsidP="009E62EE">
      <w:pPr>
        <w:pStyle w:val="B4"/>
        <w:rPr>
          <w:lang w:val="en-US"/>
        </w:rPr>
      </w:pPr>
      <w:r>
        <w:rPr>
          <w:lang w:val="en-US"/>
        </w:rPr>
        <w:t>-</w:t>
      </w:r>
      <w:r>
        <w:rPr>
          <w:lang w:val="en-US"/>
        </w:rPr>
        <w:tab/>
      </w:r>
      <w:r w:rsidRPr="000D3CFB">
        <w:rPr>
          <w:lang w:val="en-US"/>
        </w:rPr>
        <w:t>5 for aperio</w:t>
      </w:r>
      <w:r>
        <w:rPr>
          <w:lang w:val="en-US"/>
        </w:rPr>
        <w:t>dic CSI reporting on slot-</w:t>
      </w:r>
      <w:r w:rsidRPr="000D3CFB">
        <w:rPr>
          <w:lang w:val="en-US"/>
        </w:rPr>
        <w:t xml:space="preserve">PUSCH if the higher layer parameter </w:t>
      </w:r>
      <w:r w:rsidRPr="000D3CFB">
        <w:rPr>
          <w:i/>
          <w:lang w:eastAsia="zh-CN"/>
        </w:rPr>
        <w:t>dl-TTI-Length</w:t>
      </w:r>
      <w:r w:rsidRPr="000D3CFB">
        <w:rPr>
          <w:lang w:eastAsia="zh-CN"/>
        </w:rPr>
        <w:t xml:space="preserve"> is set to </w:t>
      </w:r>
      <w:r w:rsidR="00D47AAD">
        <w:rPr>
          <w:lang w:eastAsia="zh-CN"/>
        </w:rPr>
        <w:t>'</w:t>
      </w:r>
      <w:r w:rsidRPr="000D3CFB">
        <w:rPr>
          <w:lang w:eastAsia="zh-CN"/>
        </w:rPr>
        <w:t>slot</w:t>
      </w:r>
      <w:r w:rsidR="00D47AAD">
        <w:rPr>
          <w:lang w:eastAsia="zh-CN"/>
        </w:rPr>
        <w:t>'</w:t>
      </w:r>
    </w:p>
    <w:p w14:paraId="0C28667E" w14:textId="3F7FC136" w:rsidR="005573DE" w:rsidRPr="000D3CFB" w:rsidRDefault="0078091E" w:rsidP="009E62EE">
      <w:pPr>
        <w:pStyle w:val="B4"/>
        <w:rPr>
          <w:lang w:val="en-US"/>
        </w:rPr>
      </w:pPr>
      <w:r>
        <w:rPr>
          <w:lang w:val="en-US"/>
        </w:rPr>
        <w:t>-</w:t>
      </w:r>
      <w:r>
        <w:rPr>
          <w:lang w:val="en-US"/>
        </w:rPr>
        <w:tab/>
      </w:r>
      <w:r w:rsidR="00F84091">
        <w:rPr>
          <w:position w:val="-14"/>
          <w:lang w:val="en-US"/>
        </w:rPr>
        <w:pict w14:anchorId="5EFC5DDF">
          <v:shape id="_x0000_i1061" type="#_x0000_t75" style="width:18.4pt;height:18.4pt">
            <v:imagedata r:id="rId31" o:title=""/>
          </v:shape>
        </w:pict>
      </w:r>
      <w:r w:rsidR="005573DE" w:rsidRPr="000D3CFB">
        <w:rPr>
          <w:lang w:val="en-US"/>
        </w:rPr>
        <w:t xml:space="preserve"> for aperiodic CSI reporting on subslot-PUSCH</w:t>
      </w:r>
      <w:r w:rsidR="005573DE" w:rsidRPr="000D3CFB">
        <w:rPr>
          <w:rFonts w:hint="eastAsia"/>
          <w:lang w:val="en-US"/>
        </w:rPr>
        <w:t>,</w:t>
      </w:r>
      <w:r w:rsidR="005573DE" w:rsidRPr="000D3CFB">
        <w:rPr>
          <w:lang w:val="en-US"/>
        </w:rPr>
        <w:t xml:space="preserve"> </w:t>
      </w:r>
    </w:p>
    <w:p w14:paraId="04F0B323" w14:textId="44C4B3DB" w:rsidR="005573DE" w:rsidRPr="000D3CFB" w:rsidRDefault="0078091E" w:rsidP="009E62EE">
      <w:pPr>
        <w:pStyle w:val="B4"/>
        <w:rPr>
          <w:lang w:val="en-US"/>
        </w:rPr>
      </w:pPr>
      <w:r>
        <w:rPr>
          <w:i/>
          <w:lang w:val="en-US" w:eastAsia="ko-KR"/>
        </w:rPr>
        <w:t>-</w:t>
      </w:r>
      <w:r>
        <w:rPr>
          <w:i/>
          <w:lang w:val="en-US" w:eastAsia="ko-KR"/>
        </w:rPr>
        <w:tab/>
      </w:r>
      <w:r w:rsidR="00F84091">
        <w:rPr>
          <w:i/>
          <w:position w:val="-14"/>
          <w:lang w:val="en-US" w:eastAsia="ko-KR"/>
        </w:rPr>
        <w:pict w14:anchorId="12AA12E0">
          <v:shape id="_x0000_i1062" type="#_x0000_t75" style="width:14.25pt;height:18.4pt">
            <v:imagedata r:id="rId29" o:title=""/>
          </v:shape>
        </w:pict>
      </w:r>
      <w:r w:rsidR="005573DE" w:rsidRPr="000D3CFB">
        <w:rPr>
          <w:i/>
          <w:lang w:val="en-US" w:eastAsia="ko-KR"/>
        </w:rPr>
        <w:t>+1</w:t>
      </w:r>
      <w:r w:rsidR="005573DE" w:rsidRPr="000D3CFB">
        <w:rPr>
          <w:lang w:val="en-US"/>
        </w:rPr>
        <w:t>, otherwise</w:t>
      </w:r>
    </w:p>
    <w:p w14:paraId="21150482" w14:textId="77777777" w:rsidR="001F2804" w:rsidRPr="000D3CFB" w:rsidRDefault="001F2804" w:rsidP="00CA31EF">
      <w:pPr>
        <w:pStyle w:val="B3"/>
        <w:ind w:firstLine="0"/>
        <w:rPr>
          <w:lang w:val="en-US"/>
        </w:rPr>
      </w:pPr>
      <w:r w:rsidRPr="000D3CFB">
        <w:rPr>
          <w:lang w:val="en-US"/>
        </w:rPr>
        <w:t>such that it corresponds to a valid downlink</w:t>
      </w:r>
      <w:r w:rsidR="00B3067B"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Pr="000D3CFB">
        <w:rPr>
          <w:lang w:val="en-US"/>
        </w:rPr>
        <w:t>;</w:t>
      </w:r>
    </w:p>
    <w:p w14:paraId="3E5AAAF2" w14:textId="77777777" w:rsidR="001F2804" w:rsidRPr="000D3CFB" w:rsidRDefault="00A0669B" w:rsidP="008260B9">
      <w:pPr>
        <w:pStyle w:val="B3"/>
        <w:rPr>
          <w:lang w:val="en-US"/>
        </w:rPr>
      </w:pPr>
      <w:r w:rsidRPr="000D3CFB">
        <w:rPr>
          <w:lang w:val="en-US"/>
        </w:rPr>
        <w:lastRenderedPageBreak/>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14:paraId="375CD6D6" w14:textId="77777777"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B3067B" w:rsidRPr="000D3CFB">
        <w:rPr>
          <w:lang w:val="en-US"/>
        </w:rPr>
        <w:t xml:space="preserve"> 4 for aperiodic CSI reporting on slot-based PUSCH, and</w:t>
      </w:r>
      <w:r w:rsidR="001F2804" w:rsidRPr="000D3CFB">
        <w:rPr>
          <w:lang w:val="en-US"/>
        </w:rPr>
        <w:t xml:space="preserve"> </w:t>
      </w:r>
      <w:r w:rsidR="00F84091">
        <w:rPr>
          <w:i/>
          <w:position w:val="-14"/>
          <w:lang w:val="en-US" w:eastAsia="ko-KR"/>
        </w:rPr>
        <w:pict w14:anchorId="21A2CD34">
          <v:shape id="_x0000_i1063" type="#_x0000_t75" style="width:14.25pt;height:18.4pt">
            <v:imagedata r:id="rId29" o:title=""/>
          </v:shape>
        </w:pict>
      </w:r>
      <w:r w:rsidR="00B3067B"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8D2DB6" w:rsidRPr="000D3CFB">
        <w:rPr>
          <w:lang w:val="en-US"/>
        </w:rPr>
        <w:t xml:space="preserve">or valid special </w:t>
      </w:r>
      <w:r w:rsidR="001F2804"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14:paraId="7FAAB02C" w14:textId="77777777"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4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14:paraId="52357F6B" w14:textId="0C4FC115"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524061" w:rsidRPr="000D3CFB">
        <w:rPr>
          <w:lang w:val="en-US"/>
        </w:rPr>
        <w:t xml:space="preserve"> 5 for aperiodic CSI reporting on slot-based PUSCH, and</w:t>
      </w:r>
      <w:r w:rsidR="001F2804" w:rsidRPr="000D3CFB">
        <w:rPr>
          <w:lang w:val="en-US"/>
        </w:rPr>
        <w:t xml:space="preserve"> </w:t>
      </w:r>
      <w:r w:rsidR="0078091E">
        <w:rPr>
          <w:i/>
          <w:noProof/>
          <w:position w:val="-14"/>
        </w:rPr>
        <w:drawing>
          <wp:inline distT="0" distB="0" distL="0" distR="0" wp14:anchorId="58CDEB14" wp14:editId="38A97114">
            <wp:extent cx="3810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CA31EF"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D16689" w:rsidRPr="000D3CFB">
        <w:rPr>
          <w:lang w:val="en-US"/>
        </w:rPr>
        <w:t xml:space="preserve">or valid special </w:t>
      </w:r>
      <w:r w:rsidR="001F2804" w:rsidRPr="000D3CFB">
        <w:rPr>
          <w:lang w:val="en-US"/>
        </w:rPr>
        <w:t>subframe</w:t>
      </w:r>
      <w:r w:rsidR="00524061"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14:paraId="69661A63" w14:textId="77777777"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D16689"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14:paraId="0D0F4519" w14:textId="6AAEF594" w:rsidR="00323FB6" w:rsidRPr="000D3CFB" w:rsidRDefault="00323FB6" w:rsidP="00323FB6">
      <w:pPr>
        <w:pStyle w:val="B3"/>
        <w:rPr>
          <w:lang w:val="en-US"/>
        </w:rPr>
      </w:pPr>
      <w:r w:rsidRPr="000D3CFB">
        <w:rPr>
          <w:lang w:val="en-US"/>
        </w:rPr>
        <w:t>-</w:t>
      </w:r>
      <w:r w:rsidRPr="000D3CFB">
        <w:rPr>
          <w:lang w:val="en-US"/>
        </w:rPr>
        <w:tab/>
        <w:t xml:space="preserve">where for LAA serving cell and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78091E">
        <w:rPr>
          <w:i/>
          <w:noProof/>
          <w:position w:val="-14"/>
        </w:rPr>
        <w:drawing>
          <wp:inline distT="0" distB="0" distL="0" distR="0" wp14:anchorId="7BAFC402" wp14:editId="741A9D44">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D3CFB">
        <w:rPr>
          <w:rFonts w:hint="eastAsia"/>
          <w:lang w:val="en-US"/>
        </w:rPr>
        <w:t>,</w:t>
      </w:r>
      <w:r w:rsidRPr="000D3CFB">
        <w:rPr>
          <w:lang w:val="en-US"/>
        </w:rPr>
        <w:t xml:space="preserve"> such that it corresponds to a valid downlink subframe.</w:t>
      </w:r>
    </w:p>
    <w:p w14:paraId="1DDA9099" w14:textId="77777777" w:rsidR="00323FB6" w:rsidRPr="000D3CFB" w:rsidRDefault="00323FB6" w:rsidP="00323FB6">
      <w:pPr>
        <w:pStyle w:val="B3"/>
        <w:rPr>
          <w:lang w:val="en-US"/>
        </w:rPr>
      </w:pPr>
      <w:r w:rsidRPr="000D3CFB">
        <w:rPr>
          <w:lang w:val="en-US"/>
        </w:rPr>
        <w:t>-</w:t>
      </w:r>
      <w:r w:rsidRPr="000D3CFB">
        <w:rPr>
          <w:lang w:val="en-US"/>
        </w:rPr>
        <w:tab/>
        <w:t xml:space="preserve">where for LAA serving cell and aperiodic CSI reporting, </w:t>
      </w:r>
      <w:r w:rsidRPr="000D3CFB">
        <w:t>and</w:t>
      </w:r>
      <w:r w:rsidR="00EA4E3A" w:rsidRPr="000D3CFB">
        <w:t xml:space="preserve"> </w:t>
      </w:r>
    </w:p>
    <w:p w14:paraId="64EA001E" w14:textId="77777777"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14:paraId="00136421" w14:textId="77777777" w:rsidR="00323FB6" w:rsidRPr="000D3CFB" w:rsidRDefault="00323FB6" w:rsidP="00911E27">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F84091">
        <w:rPr>
          <w:i/>
          <w:position w:val="-14"/>
          <w:lang w:val="en-US" w:eastAsia="ko-KR"/>
        </w:rPr>
        <w:pict w14:anchorId="0DF8CE72">
          <v:shape id="_x0000_i1064" type="#_x0000_t75" style="width:14.25pt;height:18.4pt">
            <v:imagedata r:id="rId29"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rPr>
        <w:t xml:space="preserve">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w:t>
      </w:r>
    </w:p>
    <w:p w14:paraId="02F508AE" w14:textId="77777777"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14:paraId="0D5AA1A7" w14:textId="77777777" w:rsidR="00EA02F2" w:rsidRPr="000D3CFB" w:rsidRDefault="00323FB6" w:rsidP="00EA02F2">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F84091">
        <w:rPr>
          <w:i/>
          <w:position w:val="-14"/>
          <w:lang w:val="en-US" w:eastAsia="ko-KR"/>
        </w:rPr>
        <w:pict w14:anchorId="1D14B179">
          <v:shape id="_x0000_i1065" type="#_x0000_t75" style="width:14.25pt;height:18.4pt">
            <v:imagedata r:id="rId29"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r w:rsidR="00EA02F2" w:rsidRPr="000D3CFB">
        <w:rPr>
          <w:lang w:val="en-US"/>
        </w:rPr>
        <w:t xml:space="preserve"> </w:t>
      </w:r>
    </w:p>
    <w:p w14:paraId="68F84BC4" w14:textId="77777777" w:rsidR="00EA02F2" w:rsidRPr="000D3CFB" w:rsidRDefault="00EA02F2" w:rsidP="00EA4E3A">
      <w:pPr>
        <w:pStyle w:val="B4"/>
        <w:rPr>
          <w:lang w:val="en-US"/>
        </w:rPr>
      </w:pPr>
      <w:r w:rsidRPr="000D3CFB">
        <w:rPr>
          <w:lang w:val="en-US"/>
        </w:rPr>
        <w:t>-</w:t>
      </w:r>
      <w:r w:rsidRPr="000D3CFB">
        <w:rPr>
          <w:lang w:val="en-US"/>
        </w:rPr>
        <w:tab/>
        <w:t>otherwise,</w:t>
      </w:r>
    </w:p>
    <w:p w14:paraId="187F8C85" w14:textId="77777777" w:rsidR="00323FB6" w:rsidRPr="000D3CFB" w:rsidRDefault="00EA02F2" w:rsidP="00EA02F2">
      <w:pPr>
        <w:pStyle w:val="B5"/>
        <w:rPr>
          <w:lang w:val="en-US"/>
        </w:rPr>
      </w:pPr>
      <w:r w:rsidRPr="000D3CFB">
        <w:rPr>
          <w:i/>
        </w:rPr>
        <w:t>-</w:t>
      </w:r>
      <w:r w:rsidRPr="000D3CFB">
        <w:rPr>
          <w:i/>
        </w:rPr>
        <w:tab/>
        <w:t>n</w:t>
      </w:r>
      <w:r w:rsidRPr="000D3CFB">
        <w:rPr>
          <w:i/>
          <w:vertAlign w:val="subscript"/>
        </w:rPr>
        <w:t>CQI_ref</w:t>
      </w:r>
      <w:r w:rsidR="00EA4E3A" w:rsidRPr="000D3CFB">
        <w:t xml:space="preserve"> </w:t>
      </w:r>
      <w:r w:rsidRPr="000D3CFB">
        <w:t xml:space="preserve">is the smallest value greater than or equal to 5,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14:paraId="40BC09F8" w14:textId="72493A32" w:rsidR="0056276D" w:rsidRDefault="006350D8" w:rsidP="006350D8">
      <w:pPr>
        <w:pStyle w:val="B1"/>
        <w:rPr>
          <w:ins w:id="131" w:author="MM1" w:date="2021-11-01T03:31:00Z"/>
          <w:lang w:val="en-US"/>
        </w:rPr>
      </w:pPr>
      <w:r w:rsidRPr="000D3CFB">
        <w:rPr>
          <w:lang w:val="en-US"/>
        </w:rPr>
        <w:t>-</w:t>
      </w:r>
      <w:r w:rsidRPr="000D3CFB">
        <w:rPr>
          <w:lang w:val="en-US"/>
        </w:rPr>
        <w:tab/>
        <w:t>In the time domain</w:t>
      </w:r>
      <w:r w:rsidRPr="000D3CFB">
        <w:rPr>
          <w:rFonts w:eastAsia="SimSun" w:hint="eastAsia"/>
          <w:lang w:val="en-US" w:eastAsia="zh-CN"/>
        </w:rPr>
        <w:t xml:space="preserve"> and for a </w:t>
      </w:r>
      <w:r w:rsidRPr="000D3CFB">
        <w:rPr>
          <w:rFonts w:eastAsia="SimSun"/>
          <w:lang w:val="en-US" w:eastAsia="zh-CN"/>
        </w:rPr>
        <w:t xml:space="preserve">BL/CE </w:t>
      </w:r>
      <w:r w:rsidRPr="000D3CFB">
        <w:rPr>
          <w:rFonts w:eastAsia="SimSun" w:hint="eastAsia"/>
          <w:lang w:val="en-US" w:eastAsia="zh-CN"/>
        </w:rPr>
        <w:t>UE</w:t>
      </w:r>
      <w:r w:rsidRPr="000D3CFB">
        <w:rPr>
          <w:lang w:val="en-US"/>
        </w:rPr>
        <w:t>,</w:t>
      </w:r>
      <w:r w:rsidRPr="000D3CFB">
        <w:rPr>
          <w:rFonts w:eastAsia="SimSun" w:hint="eastAsia"/>
          <w:lang w:val="en-US" w:eastAsia="zh-CN"/>
        </w:rPr>
        <w:t xml:space="preserve"> </w:t>
      </w:r>
      <w:r w:rsidRPr="000D3CFB">
        <w:rPr>
          <w:lang w:val="en-US"/>
        </w:rPr>
        <w:t>the CSI reference resource is defined by</w:t>
      </w:r>
      <w:r w:rsidRPr="000D3CFB">
        <w:rPr>
          <w:rFonts w:eastAsia="MS Mincho" w:hint="eastAsia"/>
          <w:lang w:val="en-US"/>
        </w:rPr>
        <w:t xml:space="preserve"> a </w:t>
      </w:r>
      <w:r w:rsidRPr="000D3CFB">
        <w:rPr>
          <w:rFonts w:eastAsia="SimSun" w:hint="eastAsia"/>
          <w:lang w:val="en-US" w:eastAsia="zh-CN"/>
        </w:rPr>
        <w:t>set of</w:t>
      </w:r>
      <w:r w:rsidRPr="000D3CFB">
        <w:rPr>
          <w:rFonts w:eastAsia="MS Mincho" w:hint="eastAsia"/>
          <w:lang w:val="en-US"/>
        </w:rPr>
        <w:t xml:space="preserve">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ins w:id="132" w:author="MM1" w:date="2021-11-01T03:30:00Z">
        <w:r w:rsidR="0056276D">
          <w:rPr>
            <w:i/>
            <w:lang w:val="en-US"/>
          </w:rPr>
          <w:t xml:space="preserve"> </w:t>
        </w:r>
        <w:r w:rsidR="0056276D">
          <w:rPr>
            <w:rFonts w:eastAsia="SimSun"/>
            <w:i/>
            <w:lang w:val="en-US" w:eastAsia="zh-CN"/>
          </w:rPr>
          <w:t>-K</w:t>
        </w:r>
        <w:r w:rsidR="0056276D" w:rsidRPr="00816C21">
          <w:rPr>
            <w:rFonts w:eastAsia="SimSun"/>
            <w:iCs/>
            <w:vertAlign w:val="subscript"/>
            <w:lang w:val="en-US" w:eastAsia="zh-CN"/>
          </w:rPr>
          <w:t>offset</w:t>
        </w:r>
      </w:ins>
      <w:r w:rsidRPr="000D3CFB">
        <w:rPr>
          <w:lang w:val="en-US"/>
        </w:rPr>
        <w:t>,</w:t>
      </w:r>
    </w:p>
    <w:p w14:paraId="5AF4B778" w14:textId="42A88A97" w:rsidR="007253C9" w:rsidRDefault="0056276D" w:rsidP="007253C9">
      <w:pPr>
        <w:pStyle w:val="B3"/>
        <w:rPr>
          <w:ins w:id="133" w:author="MM2" w:date="2021-11-28T19:24:00Z"/>
        </w:rPr>
      </w:pPr>
      <w:ins w:id="134" w:author="MM1" w:date="2021-11-01T03:31:00Z">
        <w:r>
          <w:t>-</w:t>
        </w:r>
        <w:r>
          <w:tab/>
          <w:t xml:space="preserve">where </w:t>
        </w:r>
        <w:bookmarkStart w:id="135" w:name="_Hlk86628000"/>
      </w:ins>
      <m:oMath>
        <m:sSub>
          <m:sSubPr>
            <m:ctrlPr>
              <w:ins w:id="136" w:author="MM1" w:date="2021-11-01T03:31:00Z">
                <w:rPr>
                  <w:rFonts w:ascii="Cambria Math" w:eastAsia="MS Mincho" w:hAnsi="Cambria Math"/>
                  <w:i/>
                </w:rPr>
              </w:ins>
            </m:ctrlPr>
          </m:sSubPr>
          <m:e>
            <m:r>
              <w:ins w:id="137" w:author="MM1" w:date="2021-11-01T03:31:00Z">
                <w:rPr>
                  <w:rFonts w:ascii="Cambria Math" w:eastAsia="MS Mincho" w:hAnsi="Cambria Math"/>
                </w:rPr>
                <m:t>K</m:t>
              </w:ins>
            </m:r>
          </m:e>
          <m:sub>
            <m:r>
              <w:ins w:id="138" w:author="MM1" w:date="2021-11-01T03:31:00Z">
                <m:rPr>
                  <m:sty m:val="p"/>
                </m:rPr>
                <w:rPr>
                  <w:rFonts w:ascii="Cambria Math" w:eastAsia="MS Mincho" w:hAnsi="Cambria Math"/>
                </w:rPr>
                <m:t>offset</m:t>
              </w:ins>
            </m:r>
          </m:sub>
        </m:sSub>
      </m:oMath>
      <w:bookmarkEnd w:id="135"/>
      <w:ins w:id="139" w:author="MM1" w:date="2021-11-01T03:31:00Z">
        <w:r>
          <w:t xml:space="preserve"> is</w:t>
        </w:r>
      </w:ins>
      <w:ins w:id="140" w:author="MM2" w:date="2021-11-29T01:05:00Z">
        <w:r w:rsidR="00816C21">
          <w:t xml:space="preserve"> given by,</w:t>
        </w:r>
      </w:ins>
    </w:p>
    <w:p w14:paraId="5E73F382" w14:textId="659CACD9" w:rsidR="00251E6C" w:rsidRDefault="007253C9" w:rsidP="004A2C6E">
      <w:pPr>
        <w:pStyle w:val="B3"/>
        <w:rPr>
          <w:ins w:id="141" w:author="MM2" w:date="2021-11-28T19:21:00Z"/>
          <w:i/>
          <w:iCs/>
          <w:lang w:val="en-US"/>
        </w:rPr>
      </w:pPr>
      <w:ins w:id="142" w:author="MM2" w:date="2021-11-28T19:24:00Z">
        <w:r>
          <w:tab/>
          <w:t>-</w:t>
        </w:r>
        <w:r>
          <w:tab/>
        </w:r>
      </w:ins>
      <w:ins w:id="143" w:author="MM2" w:date="2021-11-28T19:21:00Z">
        <w:r w:rsidR="00251E6C">
          <w:rPr>
            <w:iCs/>
          </w:rPr>
          <w:t xml:space="preserve">if the </w:t>
        </w:r>
        <w:r w:rsidR="00251E6C" w:rsidRPr="0022136C">
          <w:t xml:space="preserve">UE is configured with the higher layer parameter </w:t>
        </w:r>
        <w:r w:rsidR="00251E6C">
          <w:rPr>
            <w:i/>
            <w:iCs/>
            <w:lang w:val="en-US"/>
          </w:rPr>
          <w:t>C</w:t>
        </w:r>
        <w:r w:rsidR="00251E6C" w:rsidRPr="0022136C">
          <w:rPr>
            <w:i/>
            <w:iCs/>
          </w:rPr>
          <w:t>ellSpecificKoffset</w:t>
        </w:r>
        <w:r w:rsidR="00251E6C">
          <w:rPr>
            <w:i/>
            <w:iCs/>
            <w:lang w:val="en-US"/>
          </w:rPr>
          <w:t>,</w:t>
        </w:r>
      </w:ins>
    </w:p>
    <w:p w14:paraId="2151A223" w14:textId="540E8999" w:rsidR="00251E6C" w:rsidRDefault="00251E6C" w:rsidP="00251E6C">
      <w:pPr>
        <w:pStyle w:val="B5"/>
        <w:rPr>
          <w:ins w:id="144" w:author="MM2" w:date="2021-11-28T19:21:00Z"/>
          <w:iCs/>
          <w:color w:val="000000" w:themeColor="text1"/>
          <w:sz w:val="22"/>
          <w:szCs w:val="22"/>
          <w:lang w:val="en-US"/>
        </w:rPr>
      </w:pPr>
      <w:ins w:id="145" w:author="MM2" w:date="2021-11-28T19:21:00Z">
        <w:r>
          <w:rPr>
            <w:lang w:val="en-US"/>
          </w:rPr>
          <w:t>-</w:t>
        </w:r>
        <w:r>
          <w:rPr>
            <w:lang w:val="en-US"/>
          </w:rPr>
          <w:tab/>
        </w:r>
      </w:ins>
      <w:bookmarkStart w:id="146" w:name="_Hlk89020954"/>
      <m:oMath>
        <m:sSub>
          <m:sSubPr>
            <m:ctrlPr>
              <w:ins w:id="147" w:author="MM2" w:date="2021-11-28T19:45:00Z">
                <w:rPr>
                  <w:rFonts w:ascii="Cambria Math" w:eastAsia="MS Mincho" w:hAnsi="Cambria Math"/>
                </w:rPr>
              </w:ins>
            </m:ctrlPr>
          </m:sSubPr>
          <m:e>
            <m:r>
              <w:ins w:id="148" w:author="MM2" w:date="2021-11-28T19:45:00Z">
                <w:rPr>
                  <w:rFonts w:ascii="Cambria Math" w:eastAsia="MS Mincho" w:hAnsi="Cambria Math"/>
                </w:rPr>
                <m:t>K</m:t>
              </w:ins>
            </m:r>
          </m:e>
          <m:sub>
            <m:r>
              <w:ins w:id="149" w:author="MM2" w:date="2021-11-28T19:45:00Z">
                <m:rPr>
                  <m:sty m:val="p"/>
                </m:rPr>
                <w:rPr>
                  <w:rFonts w:ascii="Cambria Math" w:eastAsia="MS Mincho" w:hAnsi="Cambria Math"/>
                </w:rPr>
                <m:t>offset</m:t>
              </w:ins>
            </m:r>
          </m:sub>
        </m:sSub>
        <m:r>
          <w:ins w:id="150" w:author="MM2" w:date="2021-11-28T19:45:00Z">
            <m:rPr>
              <m:sty m:val="p"/>
            </m:rPr>
            <w:rPr>
              <w:rFonts w:ascii="Cambria Math" w:eastAsia="MS Mincho" w:hAnsi="Cambria Math"/>
            </w:rPr>
            <m:t xml:space="preserve">= </m:t>
          </w:ins>
        </m:r>
        <m:sSub>
          <m:sSubPr>
            <m:ctrlPr>
              <w:ins w:id="151" w:author="MM2" w:date="2021-11-28T19:45:00Z">
                <w:rPr>
                  <w:rFonts w:ascii="Cambria Math" w:eastAsia="MS Mincho" w:hAnsi="Cambria Math"/>
                </w:rPr>
              </w:ins>
            </m:ctrlPr>
          </m:sSubPr>
          <m:e>
            <m:r>
              <w:ins w:id="152" w:author="MM2" w:date="2021-11-28T19:45:00Z">
                <w:rPr>
                  <w:rFonts w:ascii="Cambria Math" w:eastAsia="MS Mincho" w:hAnsi="Cambria Math"/>
                </w:rPr>
                <m:t>K</m:t>
              </w:ins>
            </m:r>
          </m:e>
          <m:sub>
            <m:r>
              <w:ins w:id="153" w:author="MM2" w:date="2021-11-28T19:45:00Z">
                <m:rPr>
                  <m:sty m:val="p"/>
                </m:rPr>
                <w:rPr>
                  <w:rFonts w:ascii="Cambria Math" w:eastAsia="MS Mincho" w:hAnsi="Cambria Math"/>
                </w:rPr>
                <m:t>cell_offset</m:t>
              </w:ins>
            </m:r>
          </m:sub>
        </m:sSub>
        <m:r>
          <w:ins w:id="154" w:author="MM2" w:date="2021-11-28T19:45:00Z">
            <m:rPr>
              <m:sty m:val="p"/>
            </m:rPr>
            <w:rPr>
              <w:rFonts w:ascii="Cambria Math" w:eastAsia="MS Mincho" w:hAnsi="Cambria Math"/>
            </w:rPr>
            <m:t>-</m:t>
          </w:ins>
        </m:r>
        <m:sSub>
          <m:sSubPr>
            <m:ctrlPr>
              <w:ins w:id="155" w:author="MM2" w:date="2021-11-28T19:45:00Z">
                <w:rPr>
                  <w:rFonts w:ascii="Cambria Math" w:eastAsia="MS Mincho" w:hAnsi="Cambria Math"/>
                </w:rPr>
              </w:ins>
            </m:ctrlPr>
          </m:sSubPr>
          <m:e>
            <m:r>
              <w:ins w:id="156" w:author="MM2" w:date="2021-11-28T19:45:00Z">
                <w:rPr>
                  <w:rFonts w:ascii="Cambria Math" w:eastAsia="MS Mincho" w:hAnsi="Cambria Math"/>
                </w:rPr>
                <m:t>K</m:t>
              </w:ins>
            </m:r>
          </m:e>
          <m:sub>
            <m:r>
              <w:ins w:id="157" w:author="MM2" w:date="2021-11-28T19:45:00Z">
                <m:rPr>
                  <m:sty m:val="p"/>
                </m:rPr>
                <w:rPr>
                  <w:rFonts w:ascii="Cambria Math" w:eastAsia="MS Mincho" w:hAnsi="Cambria Math"/>
                </w:rPr>
                <m:t>UE_offset</m:t>
              </w:ins>
            </m:r>
          </m:sub>
        </m:sSub>
      </m:oMath>
      <w:bookmarkEnd w:id="146"/>
      <w:ins w:id="158" w:author="MM2" w:date="2021-11-28T19:21:00Z">
        <w:r>
          <w:rPr>
            <w:iCs/>
            <w:color w:val="000000" w:themeColor="text1"/>
            <w:sz w:val="22"/>
            <w:szCs w:val="22"/>
            <w:lang w:val="en-US"/>
          </w:rPr>
          <w:t xml:space="preserve"> where </w:t>
        </w:r>
      </w:ins>
    </w:p>
    <w:p w14:paraId="53C5DF5F" w14:textId="1398650A" w:rsidR="00251E6C" w:rsidRDefault="00251E6C" w:rsidP="00251E6C">
      <w:pPr>
        <w:pStyle w:val="B5"/>
        <w:rPr>
          <w:ins w:id="159" w:author="MM2" w:date="2021-11-28T19:21:00Z"/>
        </w:rPr>
      </w:pPr>
      <w:ins w:id="160" w:author="MM2" w:date="2021-11-28T19:21:00Z">
        <w:r>
          <w:rPr>
            <w:iCs/>
            <w:color w:val="000000" w:themeColor="text1"/>
            <w:sz w:val="22"/>
            <w:szCs w:val="22"/>
            <w:lang w:val="en-US"/>
          </w:rPr>
          <w:tab/>
        </w:r>
      </w:ins>
      <w:bookmarkStart w:id="161" w:name="_Hlk89020976"/>
      <m:oMath>
        <m:sSub>
          <m:sSubPr>
            <m:ctrlPr>
              <w:ins w:id="162" w:author="MM2" w:date="2021-11-28T19:45:00Z">
                <w:rPr>
                  <w:rFonts w:ascii="Cambria Math" w:eastAsiaTheme="minorHAnsi" w:hAnsi="Cambria Math"/>
                  <w:color w:val="000000" w:themeColor="text1"/>
                  <w:sz w:val="22"/>
                  <w:szCs w:val="22"/>
                </w:rPr>
              </w:ins>
            </m:ctrlPr>
          </m:sSubPr>
          <m:e>
            <m:r>
              <w:ins w:id="163" w:author="MM2" w:date="2021-11-28T19:45:00Z">
                <w:rPr>
                  <w:rFonts w:ascii="Cambria Math" w:hAnsi="Cambria Math"/>
                  <w:color w:val="000000" w:themeColor="text1"/>
                  <w:lang w:val="x-none"/>
                </w:rPr>
                <m:t>K</m:t>
              </w:ins>
            </m:r>
          </m:e>
          <m:sub>
            <m:r>
              <w:ins w:id="164" w:author="MM2" w:date="2021-11-28T19:45:00Z">
                <m:rPr>
                  <m:sty m:val="p"/>
                </m:rPr>
                <w:rPr>
                  <w:rFonts w:ascii="Cambria Math" w:eastAsia="MS Mincho" w:hAnsi="Cambria Math"/>
                </w:rPr>
                <m:t>cell_offset</m:t>
              </w:ins>
            </m:r>
          </m:sub>
        </m:sSub>
      </m:oMath>
      <w:bookmarkEnd w:id="161"/>
      <w:ins w:id="165" w:author="MM2" w:date="2021-11-28T19:21:00Z">
        <w:r>
          <w:rPr>
            <w:iCs/>
            <w:color w:val="000000" w:themeColor="text1"/>
            <w:sz w:val="22"/>
            <w:szCs w:val="22"/>
            <w:lang w:val="en-US"/>
          </w:rPr>
          <w:t xml:space="preserve"> is the parameter </w:t>
        </w:r>
        <w:r w:rsidRPr="00577779">
          <w:rPr>
            <w:i/>
            <w:color w:val="000000" w:themeColor="text1"/>
            <w:lang w:val="en-US"/>
          </w:rPr>
          <w:t>C</w:t>
        </w:r>
        <w:r w:rsidRPr="00577779">
          <w:rPr>
            <w:i/>
            <w:color w:val="000000" w:themeColor="text1"/>
          </w:rPr>
          <w:t>ellSpecificKoffset</w:t>
        </w:r>
        <w:r>
          <w:rPr>
            <w:iCs/>
            <w:color w:val="000000" w:themeColor="text1"/>
            <w:sz w:val="22"/>
            <w:szCs w:val="22"/>
            <w:lang w:val="en-US"/>
          </w:rPr>
          <w:t xml:space="preserve"> </w:t>
        </w:r>
        <w:r>
          <w:t>provided by higher layers, and</w:t>
        </w:r>
      </w:ins>
    </w:p>
    <w:p w14:paraId="6917245D" w14:textId="35069C3B" w:rsidR="00251E6C" w:rsidRPr="00244002" w:rsidRDefault="00251E6C" w:rsidP="00251E6C">
      <w:pPr>
        <w:pStyle w:val="B5"/>
        <w:rPr>
          <w:ins w:id="166" w:author="MM2" w:date="2021-11-28T19:21:00Z"/>
          <w:i/>
          <w:iCs/>
          <w:color w:val="000000" w:themeColor="text1"/>
          <w:sz w:val="22"/>
          <w:szCs w:val="22"/>
        </w:rPr>
      </w:pPr>
      <w:ins w:id="167" w:author="MM2" w:date="2021-11-28T19:21:00Z">
        <w:r>
          <w:tab/>
        </w:r>
      </w:ins>
      <m:oMath>
        <m:sSub>
          <m:sSubPr>
            <m:ctrlPr>
              <w:ins w:id="168" w:author="MM2" w:date="2021-11-28T19:44:00Z">
                <w:rPr>
                  <w:rFonts w:ascii="Cambria Math" w:eastAsiaTheme="minorHAnsi" w:hAnsi="Cambria Math"/>
                  <w:color w:val="000000" w:themeColor="text1"/>
                  <w:sz w:val="22"/>
                  <w:szCs w:val="22"/>
                </w:rPr>
              </w:ins>
            </m:ctrlPr>
          </m:sSubPr>
          <m:e>
            <m:r>
              <w:ins w:id="169" w:author="MM2" w:date="2021-11-28T19:44:00Z">
                <w:rPr>
                  <w:rFonts w:ascii="Cambria Math" w:hAnsi="Cambria Math"/>
                  <w:color w:val="000000" w:themeColor="text1"/>
                  <w:lang w:val="x-none"/>
                </w:rPr>
                <m:t>K</m:t>
              </w:ins>
            </m:r>
          </m:e>
          <m:sub>
            <m:r>
              <w:ins w:id="170" w:author="MM2" w:date="2021-11-28T19:44:00Z">
                <m:rPr>
                  <m:sty m:val="p"/>
                </m:rPr>
                <w:rPr>
                  <w:rFonts w:ascii="Cambria Math" w:eastAsia="MS Mincho" w:hAnsi="Cambria Math"/>
                </w:rPr>
                <m:t>UE_offset</m:t>
              </w:ins>
            </m:r>
          </m:sub>
        </m:sSub>
      </m:oMath>
      <w:ins w:id="171" w:author="MM2" w:date="2021-11-28T19:21:00Z">
        <w:r>
          <w:rPr>
            <w:iCs/>
            <w:color w:val="000000" w:themeColor="text1"/>
            <w:sz w:val="22"/>
            <w:szCs w:val="22"/>
            <w:lang w:val="en-US"/>
          </w:rPr>
          <w:t xml:space="preserve"> is the parameter </w:t>
        </w:r>
        <w:r w:rsidRPr="00577779">
          <w:rPr>
            <w:i/>
            <w:color w:val="000000" w:themeColor="text1"/>
            <w:lang w:val="en-US"/>
          </w:rPr>
          <w:t>UE</w:t>
        </w:r>
        <w:r w:rsidRPr="00577779">
          <w:rPr>
            <w:i/>
            <w:color w:val="000000" w:themeColor="text1"/>
          </w:rPr>
          <w:t>SpecificKoffset</w:t>
        </w:r>
        <w:r>
          <w:rPr>
            <w:iCs/>
            <w:color w:val="000000" w:themeColor="text1"/>
            <w:sz w:val="22"/>
            <w:szCs w:val="22"/>
            <w:lang w:val="en-US"/>
          </w:rPr>
          <w:t xml:space="preserve"> </w:t>
        </w:r>
        <w:r>
          <w:t xml:space="preserve">provided by higher layers, </w:t>
        </w:r>
        <w:r w:rsidRPr="006558CA">
          <w:t xml:space="preserve">otherwise </w:t>
        </w:r>
      </w:ins>
      <m:oMath>
        <m:sSub>
          <m:sSubPr>
            <m:ctrlPr>
              <w:ins w:id="172" w:author="MM2" w:date="2021-11-28T19:44:00Z">
                <w:rPr>
                  <w:rFonts w:ascii="Cambria Math" w:eastAsiaTheme="minorHAnsi" w:hAnsi="Cambria Math"/>
                  <w:color w:val="000000" w:themeColor="text1"/>
                  <w:sz w:val="22"/>
                  <w:szCs w:val="22"/>
                </w:rPr>
              </w:ins>
            </m:ctrlPr>
          </m:sSubPr>
          <m:e>
            <m:r>
              <w:ins w:id="173" w:author="MM2" w:date="2021-11-28T19:44:00Z">
                <w:rPr>
                  <w:rFonts w:ascii="Cambria Math" w:hAnsi="Cambria Math"/>
                  <w:color w:val="000000" w:themeColor="text1"/>
                  <w:lang w:val="x-none"/>
                </w:rPr>
                <m:t>K</m:t>
              </w:ins>
            </m:r>
          </m:e>
          <m:sub>
            <m:r>
              <w:ins w:id="174" w:author="MM2" w:date="2021-11-28T19:44:00Z">
                <m:rPr>
                  <m:sty m:val="p"/>
                </m:rPr>
                <w:rPr>
                  <w:rFonts w:ascii="Cambria Math" w:eastAsia="MS Mincho" w:hAnsi="Cambria Math"/>
                </w:rPr>
                <m:t>UE_offset</m:t>
              </w:ins>
            </m:r>
          </m:sub>
        </m:sSub>
        <m:r>
          <w:ins w:id="175" w:author="MM2" w:date="2021-11-28T19:44:00Z">
            <w:rPr>
              <w:rFonts w:ascii="Cambria Math" w:eastAsiaTheme="minorHAnsi" w:hAnsi="Cambria Math"/>
              <w:color w:val="000000" w:themeColor="text1"/>
              <w:sz w:val="22"/>
              <w:szCs w:val="22"/>
            </w:rPr>
            <m:t>=0</m:t>
          </w:ins>
        </m:r>
      </m:oMath>
    </w:p>
    <w:p w14:paraId="37DAF05B" w14:textId="7E698095" w:rsidR="00251E6C" w:rsidRDefault="007253C9" w:rsidP="00251E6C">
      <w:pPr>
        <w:pStyle w:val="B4"/>
        <w:rPr>
          <w:ins w:id="176" w:author="MM2" w:date="2021-11-28T19:21:00Z"/>
          <w:lang w:val="en-US"/>
        </w:rPr>
      </w:pPr>
      <w:ins w:id="177" w:author="MM2" w:date="2021-11-28T19:24:00Z">
        <w:r>
          <w:rPr>
            <w:lang w:val="en-US"/>
          </w:rPr>
          <w:t>-</w:t>
        </w:r>
        <w:r>
          <w:rPr>
            <w:lang w:val="en-US"/>
          </w:rPr>
          <w:tab/>
        </w:r>
      </w:ins>
      <w:ins w:id="178" w:author="MM2" w:date="2021-11-28T19:21:00Z">
        <w:r w:rsidR="00251E6C">
          <w:rPr>
            <w:lang w:val="en-US"/>
          </w:rPr>
          <w:t xml:space="preserve">otherwise, </w:t>
        </w:r>
      </w:ins>
    </w:p>
    <w:p w14:paraId="703E844F" w14:textId="13A4A339" w:rsidR="006350D8" w:rsidRPr="000D3CFB" w:rsidRDefault="00251E6C" w:rsidP="007253C9">
      <w:pPr>
        <w:pStyle w:val="B5"/>
        <w:rPr>
          <w:rFonts w:eastAsia="SimSun"/>
          <w:lang w:val="en-US" w:eastAsia="zh-CN"/>
        </w:rPr>
      </w:pPr>
      <w:ins w:id="179" w:author="MM2" w:date="2021-11-28T19:21:00Z">
        <w:r>
          <w:rPr>
            <w:lang w:val="en-US"/>
          </w:rPr>
          <w:lastRenderedPageBreak/>
          <w:t>-</w:t>
        </w:r>
        <w:r>
          <w:rPr>
            <w:lang w:val="en-US"/>
          </w:rPr>
          <w:tab/>
        </w:r>
      </w:ins>
      <w:bookmarkStart w:id="180" w:name="_Hlk89021012"/>
      <m:oMath>
        <m:sSub>
          <m:sSubPr>
            <m:ctrlPr>
              <w:ins w:id="181" w:author="MM2" w:date="2021-11-28T19:46:00Z">
                <w:rPr>
                  <w:rFonts w:ascii="Cambria Math" w:eastAsiaTheme="minorHAnsi" w:hAnsi="Cambria Math"/>
                  <w:iCs/>
                  <w:sz w:val="22"/>
                  <w:szCs w:val="22"/>
                </w:rPr>
              </w:ins>
            </m:ctrlPr>
          </m:sSubPr>
          <m:e>
            <m:r>
              <w:ins w:id="182" w:author="MM2" w:date="2021-11-28T19:46:00Z">
                <w:rPr>
                  <w:rFonts w:ascii="Cambria Math" w:hAnsi="Cambria Math"/>
                </w:rPr>
                <m:t>K</m:t>
              </w:ins>
            </m:r>
          </m:e>
          <m:sub>
            <m:r>
              <w:ins w:id="183" w:author="MM2" w:date="2021-11-28T19:46:00Z">
                <m:rPr>
                  <m:sty m:val="p"/>
                </m:rPr>
                <w:rPr>
                  <w:rFonts w:ascii="Cambria Math" w:eastAsia="MS Mincho" w:hAnsi="Cambria Math"/>
                </w:rPr>
                <m:t>offset</m:t>
              </w:ins>
            </m:r>
          </m:sub>
        </m:sSub>
        <m:r>
          <w:ins w:id="184" w:author="MM2" w:date="2021-11-28T19:46:00Z">
            <m:rPr>
              <m:sty m:val="p"/>
            </m:rPr>
            <w:rPr>
              <w:rFonts w:ascii="Cambria Math" w:eastAsiaTheme="minorHAnsi" w:hAnsi="Cambria Math"/>
              <w:sz w:val="22"/>
              <w:szCs w:val="22"/>
            </w:rPr>
            <m:t>=0</m:t>
          </w:ins>
        </m:r>
      </m:oMath>
      <w:bookmarkEnd w:id="180"/>
      <w:ins w:id="185" w:author="MM2" w:date="2021-11-28T19:22:00Z">
        <w:r w:rsidR="007253C9">
          <w:rPr>
            <w:iCs/>
            <w:color w:val="000000" w:themeColor="text1"/>
            <w:sz w:val="22"/>
            <w:szCs w:val="22"/>
            <w:lang w:val="en-US"/>
          </w:rPr>
          <w:t xml:space="preserve"> </w:t>
        </w:r>
      </w:ins>
      <w:ins w:id="186" w:author="MM1" w:date="2021-11-01T03:31:00Z">
        <w:r w:rsidR="0056276D">
          <w:t>;</w:t>
        </w:r>
      </w:ins>
    </w:p>
    <w:p w14:paraId="2966BB2B" w14:textId="77777777" w:rsidR="006350D8" w:rsidRPr="000D3CFB" w:rsidRDefault="006350D8" w:rsidP="006350D8">
      <w:pPr>
        <w:pStyle w:val="B3"/>
        <w:ind w:left="1152" w:hanging="288"/>
        <w:rPr>
          <w:lang w:val="en-US"/>
        </w:rPr>
      </w:pPr>
      <w:r w:rsidRPr="000D3CFB">
        <w:rPr>
          <w:lang w:val="en-US"/>
        </w:rPr>
        <w:t>-</w:t>
      </w:r>
      <w:r w:rsidRPr="000D3CFB">
        <w:rPr>
          <w:lang w:val="en-US"/>
        </w:rPr>
        <w:tab/>
        <w:t xml:space="preserve">where for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14:paraId="65272CD2" w14:textId="77777777" w:rsidR="006350D8" w:rsidRPr="000D3CFB" w:rsidRDefault="006350D8" w:rsidP="006350D8">
      <w:pPr>
        <w:pStyle w:val="B3"/>
        <w:ind w:left="1152" w:hanging="288"/>
        <w:rPr>
          <w:lang w:val="en-US"/>
        </w:rPr>
      </w:pPr>
      <w:r w:rsidRPr="000D3CFB">
        <w:rPr>
          <w:lang w:val="en-US"/>
        </w:rPr>
        <w:t>-</w:t>
      </w:r>
      <w:r w:rsidRPr="000D3CFB">
        <w:rPr>
          <w:lang w:val="en-US"/>
        </w:rPr>
        <w:tab/>
        <w:t xml:space="preserve">where for aperiodic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14:paraId="2AEF6A14" w14:textId="77777777" w:rsidR="006350D8" w:rsidRPr="000D3CFB" w:rsidRDefault="006350D8" w:rsidP="00FA7224">
      <w:pPr>
        <w:pStyle w:val="B4"/>
        <w:rPr>
          <w:lang w:val="en-US"/>
        </w:rPr>
      </w:pPr>
      <w:r w:rsidRPr="000D3CFB">
        <w:rPr>
          <w:lang w:val="en-US"/>
        </w:rPr>
        <w:t>where each subframe in the CSI reference resource is a valid downlink or valid special subframe;</w:t>
      </w:r>
    </w:p>
    <w:p w14:paraId="3DC5496C" w14:textId="77777777" w:rsidR="00FC1884" w:rsidRPr="000D3CFB" w:rsidRDefault="00FC1884" w:rsidP="00FA7224">
      <w:pPr>
        <w:pStyle w:val="B3"/>
        <w:rPr>
          <w:lang w:val="en-US" w:eastAsia="zh-CN"/>
        </w:rPr>
      </w:pPr>
      <w:r w:rsidRPr="000D3CFB">
        <w:rPr>
          <w:lang w:val="en-US" w:eastAsia="zh-CN"/>
        </w:rPr>
        <w:t>-</w:t>
      </w:r>
      <w:r w:rsidRPr="000D3CFB">
        <w:rPr>
          <w:lang w:val="en-US" w:eastAsia="zh-CN"/>
        </w:rPr>
        <w:tab/>
        <w:t>where for wideband CSI reports:</w:t>
      </w:r>
    </w:p>
    <w:p w14:paraId="549E8B00" w14:textId="5694C2FC" w:rsidR="00FC1884" w:rsidRPr="000D3CFB" w:rsidRDefault="00FC1884" w:rsidP="00FA7224">
      <w:pPr>
        <w:pStyle w:val="B4"/>
      </w:pPr>
      <w:r w:rsidRPr="000D3CFB">
        <w:rPr>
          <w:lang w:val="en-US" w:eastAsia="zh-CN"/>
        </w:rPr>
        <w:t>-</w:t>
      </w:r>
      <w:r w:rsidRPr="000D3CFB">
        <w:rPr>
          <w:lang w:val="en-US" w:eastAsia="zh-CN"/>
        </w:rPr>
        <w:tab/>
        <w:t xml:space="preserve">The set of BL/CE downlink or special subframes is the set of the last </w:t>
      </w:r>
      <w:r w:rsidR="00F84091">
        <w:rPr>
          <w:rFonts w:ascii="Bookman Old Style" w:hAnsi="Bookman Old Style"/>
          <w:position w:val="-14"/>
        </w:rPr>
        <w:pict w14:anchorId="3DE9426D">
          <v:shape id="_x0000_i1066" type="#_x0000_t75" style="width:80.35pt;height:19.25pt" fillcolor="window">
            <v:imagedata r:id="rId33" o:title=""/>
          </v:shape>
        </w:pict>
      </w:r>
      <w:r w:rsidRPr="000D3CFB">
        <w:rPr>
          <w:rFonts w:ascii="Bookman Old Style" w:hAnsi="Bookman Old Style"/>
        </w:rPr>
        <w:t xml:space="preserve"> </w:t>
      </w:r>
      <w:r w:rsidRPr="000D3CFB">
        <w:rPr>
          <w:lang w:val="en-US" w:eastAsia="zh-CN"/>
        </w:rPr>
        <w:t xml:space="preserve">subframes before </w:t>
      </w:r>
      <w:r w:rsidRPr="000D3CFB">
        <w:rPr>
          <w:i/>
          <w:lang w:val="en-US"/>
        </w:rPr>
        <w:t>n</w:t>
      </w:r>
      <w:r w:rsidRPr="000D3CFB">
        <w:rPr>
          <w:lang w:val="en-US"/>
        </w:rPr>
        <w:t>-</w:t>
      </w:r>
      <w:proofErr w:type="spellStart"/>
      <w:r w:rsidRPr="000D3CFB">
        <w:rPr>
          <w:i/>
          <w:lang w:val="en-US"/>
        </w:rPr>
        <w:t>n</w:t>
      </w:r>
      <w:r w:rsidRPr="000D3CFB">
        <w:rPr>
          <w:i/>
          <w:vertAlign w:val="subscript"/>
          <w:lang w:val="en-US"/>
        </w:rPr>
        <w:t>CQI_ref</w:t>
      </w:r>
      <w:proofErr w:type="spellEnd"/>
      <w:ins w:id="187" w:author="MM2" w:date="2021-11-29T01:06:00Z">
        <w:r w:rsidR="00816C21">
          <w:rPr>
            <w:i/>
            <w:vertAlign w:val="subscript"/>
            <w:lang w:val="en-US"/>
          </w:rPr>
          <w:t xml:space="preserve"> </w:t>
        </w:r>
      </w:ins>
      <w:ins w:id="188" w:author="MM2" w:date="2021-11-29T01:07:00Z">
        <w:r w:rsidR="00816C21" w:rsidRPr="000D3CFB">
          <w:rPr>
            <w:lang w:val="en-US"/>
          </w:rPr>
          <w:t>-</w:t>
        </w:r>
      </w:ins>
      <w:proofErr w:type="spellStart"/>
      <w:ins w:id="189" w:author="MM2" w:date="2021-11-29T01:06:00Z">
        <w:r w:rsidR="00816C21">
          <w:rPr>
            <w:rFonts w:eastAsia="SimSun"/>
            <w:i/>
            <w:lang w:val="en-US" w:eastAsia="zh-CN"/>
          </w:rPr>
          <w:t>K</w:t>
        </w:r>
        <w:r w:rsidR="00816C21" w:rsidRPr="00816C21">
          <w:rPr>
            <w:rFonts w:eastAsia="SimSun"/>
            <w:iCs/>
            <w:vertAlign w:val="subscript"/>
            <w:lang w:val="en-US" w:eastAsia="zh-CN"/>
          </w:rPr>
          <w:t>offset</w:t>
        </w:r>
      </w:ins>
      <w:proofErr w:type="spellEnd"/>
      <w:r w:rsidR="00EA4E3A" w:rsidRPr="000D3CFB">
        <w:rPr>
          <w:i/>
          <w:vertAlign w:val="subscript"/>
          <w:lang w:val="en-US"/>
        </w:rPr>
        <w:t xml:space="preserve"> </w:t>
      </w:r>
      <w:r w:rsidRPr="000D3CFB">
        <w:rPr>
          <w:lang w:val="en-US" w:eastAsia="zh-CN"/>
        </w:rPr>
        <w:t xml:space="preserve">used for MPDCCH monitoring by the BL/CE UE in each of the narrowbands </w:t>
      </w:r>
      <w:r w:rsidRPr="000D3CFB">
        <w:t>where the BL/CE UE monitors MPDCCH</w:t>
      </w:r>
      <w:r w:rsidRPr="000D3CFB">
        <w:rPr>
          <w:lang w:val="en-US" w:eastAsia="zh-CN"/>
        </w:rPr>
        <w:t xml:space="preserve">, </w:t>
      </w:r>
      <w:r w:rsidRPr="000D3CFB">
        <w:t xml:space="preserve">where </w:t>
      </w:r>
      <w:r w:rsidR="00F84091">
        <w:rPr>
          <w:position w:val="-14"/>
        </w:rPr>
        <w:pict w14:anchorId="38A636C6">
          <v:shape id="_x0000_i1067" type="#_x0000_t75" style="width:36.85pt;height:19.25pt">
            <v:imagedata r:id="rId34" o:title=""/>
          </v:shape>
        </w:pict>
      </w:r>
      <w:r w:rsidRPr="000D3CFB">
        <w:t xml:space="preserve"> is the number of narrowbands where the BL/CE UE monitors MPDCCH.</w:t>
      </w:r>
    </w:p>
    <w:p w14:paraId="614765E0" w14:textId="77777777" w:rsidR="00FC1884" w:rsidRPr="000D3CFB" w:rsidRDefault="00FC1884" w:rsidP="00FA7224">
      <w:pPr>
        <w:pStyle w:val="B3"/>
        <w:rPr>
          <w:lang w:val="en-US" w:eastAsia="zh-CN"/>
        </w:rPr>
      </w:pPr>
      <w:r w:rsidRPr="000D3CFB">
        <w:rPr>
          <w:lang w:val="en-US" w:eastAsia="zh-CN"/>
        </w:rPr>
        <w:t>-</w:t>
      </w:r>
      <w:r w:rsidRPr="000D3CFB">
        <w:rPr>
          <w:lang w:val="en-US" w:eastAsia="zh-CN"/>
        </w:rPr>
        <w:tab/>
        <w:t>where for subband CSI reports:</w:t>
      </w:r>
    </w:p>
    <w:p w14:paraId="0B1C2B47" w14:textId="31355626" w:rsidR="00FC1884" w:rsidRPr="000D3CFB" w:rsidRDefault="00FC1884" w:rsidP="00FA7224">
      <w:pPr>
        <w:pStyle w:val="B4"/>
        <w:rPr>
          <w:lang w:eastAsia="zh-CN"/>
        </w:rPr>
      </w:pPr>
      <w:r w:rsidRPr="000D3CFB">
        <w:rPr>
          <w:lang w:val="en-US" w:eastAsia="zh-CN"/>
        </w:rPr>
        <w:t>-</w:t>
      </w:r>
      <w:r w:rsidRPr="000D3CFB">
        <w:rPr>
          <w:lang w:val="en-US" w:eastAsia="zh-CN"/>
        </w:rPr>
        <w:tab/>
        <w:t xml:space="preserve">The set of </w:t>
      </w:r>
      <w:r w:rsidRPr="000D3CFB">
        <w:rPr>
          <w:rFonts w:eastAsia="MS Mincho"/>
          <w:lang w:val="en-US"/>
        </w:rPr>
        <w:t xml:space="preserve">BL/CE </w:t>
      </w:r>
      <w:r w:rsidRPr="000D3CFB">
        <w:rPr>
          <w:lang w:val="en-US"/>
        </w:rPr>
        <w:t xml:space="preserve">downlink or special subframes is the set of the last </w:t>
      </w:r>
      <w:r w:rsidR="00F84091">
        <w:rPr>
          <w:rFonts w:ascii="Bookman Old Style" w:hAnsi="Bookman Old Style"/>
          <w:position w:val="-14"/>
        </w:rPr>
        <w:pict w14:anchorId="5B902857">
          <v:shape id="_x0000_i1068" type="#_x0000_t75" style="width:24.3pt;height:19.25pt" fillcolor="window">
            <v:imagedata r:id="rId35" o:title=""/>
          </v:shape>
        </w:pict>
      </w:r>
      <w:r w:rsidRPr="000D3CFB">
        <w:rPr>
          <w:lang w:val="en-US"/>
        </w:rPr>
        <w:t xml:space="preserve">subframes used for MPDCCH monitoring </w:t>
      </w:r>
      <w:r w:rsidRPr="000D3CFB">
        <w:rPr>
          <w:lang w:val="en-US" w:eastAsia="zh-CN"/>
        </w:rPr>
        <w:t xml:space="preserve">by the BL/CE UE </w:t>
      </w:r>
      <w:r w:rsidRPr="000D3CFB">
        <w:rPr>
          <w:lang w:val="en-US"/>
        </w:rPr>
        <w:t>in the corresponding narrowband</w:t>
      </w:r>
      <w:r w:rsidRPr="000D3CFB">
        <w:rPr>
          <w:lang w:val="en-US" w:eastAsia="zh-CN"/>
        </w:rPr>
        <w:t xml:space="preserve"> before </w:t>
      </w:r>
      <w:r w:rsidRPr="000D3CFB">
        <w:rPr>
          <w:i/>
          <w:lang w:val="en-US"/>
        </w:rPr>
        <w:t>n</w:t>
      </w:r>
      <w:r w:rsidRPr="000D3CFB">
        <w:rPr>
          <w:lang w:val="en-US"/>
        </w:rPr>
        <w:t>-</w:t>
      </w:r>
      <w:r w:rsidRPr="000D3CFB">
        <w:rPr>
          <w:i/>
          <w:lang w:val="en-US"/>
        </w:rPr>
        <w:t>n</w:t>
      </w:r>
      <w:r w:rsidRPr="000D3CFB">
        <w:rPr>
          <w:i/>
          <w:vertAlign w:val="subscript"/>
          <w:lang w:val="en-US"/>
        </w:rPr>
        <w:t xml:space="preserve">CQI_ref </w:t>
      </w:r>
      <w:ins w:id="190" w:author="MM1" w:date="2021-11-01T03:32:00Z">
        <w:r w:rsidR="0056276D">
          <w:rPr>
            <w:rFonts w:eastAsia="SimSun"/>
            <w:i/>
            <w:lang w:val="en-US" w:eastAsia="zh-CN"/>
          </w:rPr>
          <w:t>-K</w:t>
        </w:r>
        <w:r w:rsidR="0056276D" w:rsidRPr="00816C21">
          <w:rPr>
            <w:rFonts w:eastAsia="SimSun"/>
            <w:iCs/>
            <w:vertAlign w:val="subscript"/>
            <w:lang w:val="en-US" w:eastAsia="zh-CN"/>
          </w:rPr>
          <w:t>offset</w:t>
        </w:r>
      </w:ins>
      <w:r w:rsidRPr="000D3CFB">
        <w:rPr>
          <w:lang w:eastAsia="zh-CN"/>
        </w:rPr>
        <w:t>;</w:t>
      </w:r>
    </w:p>
    <w:p w14:paraId="52B501A8" w14:textId="5CE8C4CA" w:rsidR="006350D8" w:rsidRPr="000D3CFB" w:rsidRDefault="006350D8" w:rsidP="006350D8">
      <w:pPr>
        <w:pStyle w:val="B3"/>
        <w:ind w:left="1152" w:hanging="288"/>
        <w:rPr>
          <w:rFonts w:eastAsia="SimSun"/>
          <w:lang w:eastAsia="zh-CN"/>
        </w:rPr>
      </w:pPr>
      <w:r w:rsidRPr="000D3CFB">
        <w:rPr>
          <w:lang w:val="en-US"/>
        </w:rPr>
        <w:t>-</w:t>
      </w:r>
      <w:r w:rsidRPr="000D3CFB">
        <w:rPr>
          <w:lang w:val="en-US"/>
        </w:rPr>
        <w:tab/>
        <w:t xml:space="preserve">where </w:t>
      </w:r>
      <w:r w:rsidR="00F84091">
        <w:rPr>
          <w:rFonts w:ascii="Bookman Old Style" w:hAnsi="Bookman Old Style"/>
          <w:position w:val="-14"/>
        </w:rPr>
        <w:pict w14:anchorId="44686659">
          <v:shape id="_x0000_i1069" type="#_x0000_t75" style="width:24.3pt;height:19.25pt" fillcolor="window">
            <v:imagedata r:id="rId35" o:title=""/>
          </v:shape>
        </w:pict>
      </w:r>
      <w:r w:rsidRPr="000D3CFB">
        <w:rPr>
          <w:rFonts w:hint="eastAsia"/>
          <w:lang w:val="en-US"/>
        </w:rPr>
        <w:t xml:space="preserve">is </w:t>
      </w:r>
      <w:r w:rsidRPr="000D3CFB">
        <w:rPr>
          <w:rFonts w:eastAsia="SimSun" w:hint="eastAsia"/>
          <w:lang w:val="en-US" w:eastAsia="zh-CN"/>
        </w:rPr>
        <w:t xml:space="preserve">given </w:t>
      </w:r>
      <w:r w:rsidR="00620A16">
        <w:rPr>
          <w:rFonts w:eastAsia="SimSun"/>
          <w:lang w:val="en-US" w:eastAsia="zh-CN"/>
        </w:rPr>
        <w:t xml:space="preserve">by the "repetition" column when UE is configured to report the CQI according to Table 7.2.3-6, otherwise </w:t>
      </w:r>
      <w:r w:rsidRPr="000D3CFB">
        <w:rPr>
          <w:rFonts w:eastAsia="SimSun" w:hint="eastAsia"/>
          <w:lang w:val="en-US" w:eastAsia="zh-CN"/>
        </w:rPr>
        <w:t xml:space="preserve">by the higher layer </w:t>
      </w:r>
      <w:r w:rsidRPr="000D3CFB">
        <w:rPr>
          <w:rFonts w:eastAsia="SimSun"/>
          <w:lang w:val="en-US" w:eastAsia="zh-CN"/>
        </w:rPr>
        <w:t>parameter</w:t>
      </w:r>
      <w:r w:rsidRPr="000D3CFB">
        <w:rPr>
          <w:rFonts w:eastAsia="SimSun" w:hint="eastAsia"/>
          <w:lang w:val="en-US" w:eastAsia="zh-CN"/>
        </w:rPr>
        <w:t xml:space="preserve"> </w:t>
      </w:r>
      <w:r w:rsidRPr="000D3CFB">
        <w:rPr>
          <w:i/>
          <w:iCs/>
        </w:rPr>
        <w:t>csi-NumRepetitionCE</w:t>
      </w:r>
      <w:r w:rsidRPr="000D3CFB">
        <w:rPr>
          <w:rFonts w:eastAsia="SimSun" w:hint="eastAsia"/>
          <w:lang w:val="en-US" w:eastAsia="zh-CN"/>
        </w:rPr>
        <w:t>.</w:t>
      </w:r>
    </w:p>
    <w:p w14:paraId="050D7316" w14:textId="77777777" w:rsidR="0093274D" w:rsidRPr="000D3CFB" w:rsidRDefault="0093274D" w:rsidP="008260B9">
      <w:pPr>
        <w:pStyle w:val="B2"/>
        <w:rPr>
          <w:lang w:val="en-US"/>
        </w:rPr>
      </w:pPr>
      <w:r w:rsidRPr="000D3CFB">
        <w:rPr>
          <w:lang w:val="en-US"/>
        </w:rPr>
        <w:t>A subframe</w:t>
      </w:r>
      <w:r w:rsidR="00A1381C" w:rsidRPr="000D3CFB">
        <w:rPr>
          <w:lang w:val="en-US"/>
        </w:rPr>
        <w:t>/slot/subslot</w:t>
      </w:r>
      <w:r w:rsidRPr="000D3CFB">
        <w:rPr>
          <w:lang w:val="en-US"/>
        </w:rPr>
        <w:t xml:space="preserve"> </w:t>
      </w:r>
      <w:r w:rsidR="005E11AD" w:rsidRPr="000D3CFB">
        <w:rPr>
          <w:lang w:val="en-US"/>
        </w:rPr>
        <w:t xml:space="preserve">in a serving cell </w:t>
      </w:r>
      <w:r w:rsidRPr="000D3CFB">
        <w:rPr>
          <w:lang w:val="en-US"/>
        </w:rPr>
        <w:t xml:space="preserve">shall be considered to be </w:t>
      </w:r>
      <w:r w:rsidR="00D16689" w:rsidRPr="000D3CFB">
        <w:rPr>
          <w:lang w:val="en-US"/>
        </w:rPr>
        <w:t xml:space="preserve">a </w:t>
      </w:r>
      <w:r w:rsidRPr="000D3CFB">
        <w:rPr>
          <w:lang w:val="en-US"/>
        </w:rPr>
        <w:t xml:space="preserve">valid </w:t>
      </w:r>
      <w:r w:rsidR="00D16689" w:rsidRPr="000D3CFB">
        <w:rPr>
          <w:lang w:val="en-US"/>
        </w:rPr>
        <w:t>downlink</w:t>
      </w:r>
      <w:r w:rsidR="00A1381C" w:rsidRPr="000D3CFB">
        <w:rPr>
          <w:lang w:val="en-US"/>
        </w:rPr>
        <w:t xml:space="preserve"> subframe/slot/subslot</w:t>
      </w:r>
      <w:r w:rsidR="00D16689" w:rsidRPr="000D3CFB">
        <w:rPr>
          <w:lang w:val="en-US"/>
        </w:rPr>
        <w:t xml:space="preserve"> or a valid special subframe</w:t>
      </w:r>
      <w:r w:rsidR="00A1381C" w:rsidRPr="000D3CFB">
        <w:rPr>
          <w:lang w:val="en-US"/>
        </w:rPr>
        <w:t xml:space="preserve"> or a valid slot in a special subframe</w:t>
      </w:r>
      <w:r w:rsidR="00D16689" w:rsidRPr="000D3CFB">
        <w:rPr>
          <w:lang w:val="en-US"/>
        </w:rPr>
        <w:t xml:space="preserve"> </w:t>
      </w:r>
      <w:r w:rsidRPr="000D3CFB">
        <w:rPr>
          <w:lang w:val="en-US"/>
        </w:rPr>
        <w:t>if:</w:t>
      </w:r>
    </w:p>
    <w:p w14:paraId="7004B96E" w14:textId="77777777" w:rsidR="0093274D" w:rsidRPr="000D3CFB" w:rsidRDefault="00FB2D5B" w:rsidP="008260B9">
      <w:pPr>
        <w:pStyle w:val="B3"/>
        <w:rPr>
          <w:lang w:val="en-US"/>
        </w:rPr>
      </w:pPr>
      <w:r w:rsidRPr="000D3CFB">
        <w:rPr>
          <w:lang w:val="en-US"/>
        </w:rPr>
        <w:t>-</w:t>
      </w:r>
      <w:r w:rsidRPr="000D3CFB">
        <w:rPr>
          <w:lang w:val="en-US"/>
        </w:rPr>
        <w:tab/>
      </w:r>
      <w:r w:rsidR="0093274D" w:rsidRPr="000D3CFB">
        <w:rPr>
          <w:lang w:val="en-US"/>
        </w:rPr>
        <w:t>it is configured as a downlink subframe</w:t>
      </w:r>
      <w:r w:rsidR="00A1381C" w:rsidRPr="000D3CFB">
        <w:rPr>
          <w:lang w:val="en-US"/>
        </w:rPr>
        <w:t>/slot/subslot</w:t>
      </w:r>
      <w:r w:rsidR="0093274D" w:rsidRPr="000D3CFB">
        <w:rPr>
          <w:lang w:val="en-US"/>
        </w:rPr>
        <w:t xml:space="preserve"> </w:t>
      </w:r>
      <w:r w:rsidR="00D16689" w:rsidRPr="000D3CFB">
        <w:rPr>
          <w:lang w:val="en-US"/>
        </w:rPr>
        <w:t>or a special subframe</w:t>
      </w:r>
      <w:r w:rsidR="00A1381C" w:rsidRPr="000D3CFB">
        <w:rPr>
          <w:lang w:val="en-US"/>
        </w:rPr>
        <w:t xml:space="preserve"> or a slot in a special subframe</w:t>
      </w:r>
      <w:r w:rsidR="00D16689" w:rsidRPr="000D3CFB">
        <w:rPr>
          <w:lang w:val="en-US"/>
        </w:rPr>
        <w:t xml:space="preserve"> </w:t>
      </w:r>
      <w:r w:rsidR="0093274D" w:rsidRPr="000D3CFB">
        <w:rPr>
          <w:lang w:val="en-US"/>
        </w:rPr>
        <w:t>for th</w:t>
      </w:r>
      <w:r w:rsidR="0093274D" w:rsidRPr="000D3CFB">
        <w:rPr>
          <w:rFonts w:hint="eastAsia"/>
          <w:lang w:val="en-US"/>
        </w:rPr>
        <w:t>at</w:t>
      </w:r>
      <w:r w:rsidR="0093274D" w:rsidRPr="000D3CFB">
        <w:rPr>
          <w:lang w:val="en-US"/>
        </w:rPr>
        <w:t xml:space="preserve"> UE, and</w:t>
      </w:r>
    </w:p>
    <w:p w14:paraId="004A91C6" w14:textId="17579863" w:rsidR="00DE0364" w:rsidRPr="000D3CFB" w:rsidRDefault="00FB2D5B" w:rsidP="008260B9">
      <w:pPr>
        <w:pStyle w:val="B3"/>
        <w:rPr>
          <w:lang w:val="en-US"/>
        </w:rPr>
      </w:pPr>
      <w:r w:rsidRPr="000D3CFB">
        <w:rPr>
          <w:rFonts w:eastAsia="PMingLiU"/>
          <w:lang w:eastAsia="zh-TW"/>
        </w:rPr>
        <w:t>-</w:t>
      </w:r>
      <w:r w:rsidRPr="000D3CFB">
        <w:rPr>
          <w:rFonts w:eastAsia="PMingLiU"/>
          <w:lang w:eastAsia="zh-TW"/>
        </w:rPr>
        <w:tab/>
      </w:r>
      <w:r w:rsidR="00DE0364" w:rsidRPr="000D3CFB">
        <w:rPr>
          <w:rFonts w:eastAsia="PMingLiU" w:hint="eastAsia"/>
          <w:lang w:eastAsia="zh-TW"/>
        </w:rPr>
        <w:t>i</w:t>
      </w:r>
      <w:r w:rsidR="00DE0364" w:rsidRPr="000D3CFB">
        <w:t>n case multiple cells with different uplink-downlink configurations are aggregated and the UE is not capable of simultaneous reception and transmission in the aggregated cells</w:t>
      </w:r>
      <w:r w:rsidR="00DE0364" w:rsidRPr="000D3CFB">
        <w:rPr>
          <w:rFonts w:hint="eastAsia"/>
        </w:rPr>
        <w:t>, the subframe</w:t>
      </w:r>
      <w:r w:rsidR="0078091E">
        <w:t>/slot/subslot</w:t>
      </w:r>
      <w:r w:rsidR="00DE0364" w:rsidRPr="000D3CFB">
        <w:rPr>
          <w:rFonts w:hint="eastAsia"/>
        </w:rPr>
        <w:t xml:space="preserve"> in the primary cell is a downlink subframe or a special subframe with the length of DwPTS more than </w:t>
      </w:r>
      <w:r w:rsidR="00F84091">
        <w:rPr>
          <w:position w:val="-10"/>
        </w:rPr>
        <w:pict w14:anchorId="742B4EE1">
          <v:shape id="_x0000_i1070" type="#_x0000_t75" style="width:36.85pt;height:15.05pt">
            <v:imagedata r:id="rId36" o:title=""/>
          </v:shape>
        </w:pict>
      </w:r>
      <w:r w:rsidR="0078091E">
        <w:t xml:space="preserve"> for subframe-based transmissions, or </w:t>
      </w:r>
      <w:r w:rsidR="0078091E">
        <w:rPr>
          <w:lang w:val="en-US"/>
        </w:rPr>
        <w:t>the slot is a first slot of DwPTS for special subframe configurations 1,2,3,4,6,7,8,9,10, or the second slot of DwPTS for special subframe configurations 3,4,8 for slot-based transmissions</w:t>
      </w:r>
      <w:r w:rsidR="00DE0364" w:rsidRPr="000D3CFB">
        <w:rPr>
          <w:rFonts w:hint="eastAsia"/>
          <w:lang w:eastAsia="zh-TW"/>
        </w:rPr>
        <w:t>, and</w:t>
      </w:r>
    </w:p>
    <w:p w14:paraId="47C7001E" w14:textId="77777777" w:rsidR="0093274D" w:rsidRPr="000D3CFB" w:rsidRDefault="00FB2D5B" w:rsidP="008260B9">
      <w:pPr>
        <w:pStyle w:val="B3"/>
        <w:rPr>
          <w:lang w:val="en-US"/>
        </w:rPr>
      </w:pPr>
      <w:r w:rsidRPr="000D3CFB">
        <w:rPr>
          <w:lang w:val="en-US"/>
        </w:rPr>
        <w:t>-</w:t>
      </w:r>
      <w:r w:rsidRPr="000D3CFB">
        <w:rPr>
          <w:lang w:val="en-US"/>
        </w:rPr>
        <w:tab/>
      </w:r>
      <w:r w:rsidR="00B15FAE" w:rsidRPr="000D3CFB">
        <w:rPr>
          <w:lang w:val="en-US"/>
        </w:rPr>
        <w:t xml:space="preserve">except for </w:t>
      </w:r>
      <w:r w:rsidR="006350D8" w:rsidRPr="000D3CFB">
        <w:rPr>
          <w:lang w:val="en-US"/>
        </w:rPr>
        <w:t xml:space="preserve">a non-BL/CE UE in </w:t>
      </w:r>
      <w:r w:rsidR="00B15FAE" w:rsidRPr="000D3CFB">
        <w:rPr>
          <w:lang w:val="en-US"/>
        </w:rPr>
        <w:t>transmission mode 9</w:t>
      </w:r>
      <w:r w:rsidR="00284990" w:rsidRPr="000D3CFB">
        <w:rPr>
          <w:lang w:val="en-US"/>
        </w:rPr>
        <w:t xml:space="preserve"> or 10</w:t>
      </w:r>
      <w:r w:rsidR="00B15FAE" w:rsidRPr="000D3CFB">
        <w:rPr>
          <w:lang w:val="en-US"/>
        </w:rPr>
        <w:t xml:space="preserve">, </w:t>
      </w:r>
      <w:r w:rsidR="00E471FE" w:rsidRPr="000D3CFB">
        <w:rPr>
          <w:lang w:val="en-US"/>
        </w:rPr>
        <w:t>the subframe/slot/subslot</w:t>
      </w:r>
      <w:r w:rsidR="0093274D" w:rsidRPr="000D3CFB">
        <w:rPr>
          <w:lang w:val="en-US"/>
        </w:rPr>
        <w:t xml:space="preserve"> is not </w:t>
      </w:r>
      <w:r w:rsidR="00E471FE" w:rsidRPr="000D3CFB">
        <w:rPr>
          <w:lang w:val="en-US"/>
        </w:rPr>
        <w:t xml:space="preserve">in </w:t>
      </w:r>
      <w:r w:rsidR="0093274D" w:rsidRPr="000D3CFB">
        <w:rPr>
          <w:lang w:val="en-US"/>
        </w:rPr>
        <w:t xml:space="preserve">an MBSFN subframe, </w:t>
      </w:r>
      <w:r w:rsidR="0093274D" w:rsidRPr="000D3CFB">
        <w:rPr>
          <w:rFonts w:hint="eastAsia"/>
          <w:lang w:val="en-US"/>
        </w:rPr>
        <w:t>and</w:t>
      </w:r>
    </w:p>
    <w:p w14:paraId="0B90ECBC" w14:textId="77777777" w:rsidR="0078091E" w:rsidRPr="0078091E" w:rsidRDefault="00FB2D5B" w:rsidP="009E62EE">
      <w:pPr>
        <w:pStyle w:val="B3"/>
        <w:ind w:left="1152" w:hanging="288"/>
        <w:rPr>
          <w:lang w:val="en-US"/>
        </w:rPr>
      </w:pPr>
      <w:r w:rsidRPr="000D3CFB">
        <w:rPr>
          <w:lang w:val="en-US"/>
        </w:rPr>
        <w:t>-</w:t>
      </w:r>
      <w:r w:rsidRPr="000D3CFB">
        <w:rPr>
          <w:lang w:val="en-US"/>
        </w:rPr>
        <w:tab/>
      </w:r>
      <w:r w:rsidR="0078091E" w:rsidRPr="0078091E">
        <w:rPr>
          <w:lang w:val="en-US"/>
        </w:rPr>
        <w:t>in case of TDD</w:t>
      </w:r>
    </w:p>
    <w:p w14:paraId="7E5A022B" w14:textId="7AE98B9A" w:rsidR="0078091E" w:rsidRPr="0078091E" w:rsidRDefault="00EA3452" w:rsidP="009E62EE">
      <w:pPr>
        <w:pStyle w:val="B4"/>
        <w:rPr>
          <w:lang w:val="en-US"/>
        </w:rPr>
      </w:pPr>
      <w:r>
        <w:rPr>
          <w:lang w:val="en-US"/>
        </w:rPr>
        <w:t>-</w:t>
      </w:r>
      <w:r>
        <w:rPr>
          <w:lang w:val="en-US"/>
        </w:rPr>
        <w:tab/>
      </w:r>
      <w:r w:rsidR="0078091E" w:rsidRPr="0078091E">
        <w:rPr>
          <w:lang w:val="en-US"/>
        </w:rPr>
        <w:t>and subframe-based transmissions, the subframe</w:t>
      </w:r>
      <w:r w:rsidR="0093274D" w:rsidRPr="000D3CFB">
        <w:rPr>
          <w:rFonts w:hint="eastAsia"/>
          <w:lang w:val="en-US"/>
        </w:rPr>
        <w:t xml:space="preserve"> </w:t>
      </w:r>
      <w:r w:rsidR="0093274D" w:rsidRPr="000D3CFB">
        <w:rPr>
          <w:lang w:val="en-US"/>
        </w:rPr>
        <w:t>does not contain</w:t>
      </w:r>
      <w:r w:rsidR="0093274D" w:rsidRPr="000D3CFB">
        <w:rPr>
          <w:rFonts w:hint="eastAsia"/>
          <w:lang w:val="en-US"/>
        </w:rPr>
        <w:t xml:space="preserve"> a </w:t>
      </w:r>
      <w:r w:rsidR="0093274D" w:rsidRPr="000D3CFB">
        <w:rPr>
          <w:lang w:val="en-US"/>
        </w:rPr>
        <w:t>DwPTS field</w:t>
      </w:r>
      <w:r w:rsidR="0093274D" w:rsidRPr="000D3CFB">
        <w:rPr>
          <w:rFonts w:hint="eastAsia"/>
          <w:lang w:val="en-US"/>
        </w:rPr>
        <w:t xml:space="preserve"> in case the length of DwPTS is </w:t>
      </w:r>
      <w:r w:rsidR="00F84091">
        <w:rPr>
          <w:position w:val="-10"/>
        </w:rPr>
        <w:pict w14:anchorId="3C7DF2D1">
          <v:shape id="_x0000_i1071" type="#_x0000_t75" style="width:36.85pt;height:15.05pt">
            <v:imagedata r:id="rId36" o:title=""/>
          </v:shape>
        </w:pict>
      </w:r>
      <w:r w:rsidR="0093274D" w:rsidRPr="000D3CFB">
        <w:rPr>
          <w:rFonts w:hint="eastAsia"/>
        </w:rPr>
        <w:t xml:space="preserve"> and less</w:t>
      </w:r>
      <w:r w:rsidR="0093274D" w:rsidRPr="000D3CFB">
        <w:rPr>
          <w:rFonts w:hint="eastAsia"/>
          <w:lang w:val="en-US"/>
        </w:rPr>
        <w:t>,</w:t>
      </w:r>
      <w:r w:rsidR="0093274D" w:rsidRPr="000D3CFB">
        <w:rPr>
          <w:lang w:val="en-US"/>
        </w:rPr>
        <w:t xml:space="preserve"> </w:t>
      </w:r>
    </w:p>
    <w:p w14:paraId="5E1221B5" w14:textId="1B0CAAC1" w:rsidR="0078091E" w:rsidRPr="0078091E" w:rsidRDefault="00EA3452" w:rsidP="009E62EE">
      <w:pPr>
        <w:pStyle w:val="B4"/>
        <w:rPr>
          <w:lang w:val="en-US"/>
        </w:rPr>
      </w:pPr>
      <w:r>
        <w:rPr>
          <w:lang w:val="en-US"/>
        </w:rPr>
        <w:t>-</w:t>
      </w:r>
      <w:r>
        <w:rPr>
          <w:lang w:val="en-US"/>
        </w:rPr>
        <w:tab/>
      </w:r>
      <w:r w:rsidR="0078091E" w:rsidRPr="0078091E">
        <w:rPr>
          <w:lang w:val="en-US"/>
        </w:rPr>
        <w:t>and slot-based transmission,</w:t>
      </w:r>
    </w:p>
    <w:p w14:paraId="78A400C8" w14:textId="3782BA85" w:rsidR="0078091E" w:rsidRPr="0078091E" w:rsidRDefault="00EA3452" w:rsidP="009E62EE">
      <w:pPr>
        <w:pStyle w:val="B5"/>
        <w:rPr>
          <w:lang w:val="en-US"/>
        </w:rPr>
      </w:pPr>
      <w:r>
        <w:rPr>
          <w:lang w:val="en-US"/>
        </w:rPr>
        <w:t>-</w:t>
      </w:r>
      <w:r>
        <w:rPr>
          <w:lang w:val="en-US"/>
        </w:rPr>
        <w:tab/>
      </w:r>
      <w:r w:rsidR="0078091E" w:rsidRPr="0078091E">
        <w:rPr>
          <w:lang w:val="en-US"/>
        </w:rPr>
        <w:t>the slot is not a slot of DwPTS for specia</w:t>
      </w:r>
      <w:r>
        <w:rPr>
          <w:lang w:val="en-US"/>
        </w:rPr>
        <w:t>l subframe configurations 0, 5,</w:t>
      </w:r>
    </w:p>
    <w:p w14:paraId="385C58AA" w14:textId="266B4061" w:rsidR="0093274D" w:rsidRDefault="00EA3452" w:rsidP="009E62EE">
      <w:pPr>
        <w:pStyle w:val="B5"/>
        <w:rPr>
          <w:lang w:val="en-US"/>
        </w:rPr>
      </w:pPr>
      <w:r>
        <w:rPr>
          <w:lang w:val="en-US"/>
        </w:rPr>
        <w:t>-</w:t>
      </w:r>
      <w:r>
        <w:rPr>
          <w:lang w:val="en-US"/>
        </w:rPr>
        <w:tab/>
      </w:r>
      <w:r w:rsidR="0078091E" w:rsidRPr="0078091E">
        <w:rPr>
          <w:lang w:val="en-US"/>
        </w:rPr>
        <w:t>the slot is not the second slot of DwPTS for special subframe configurations 1, 2, 6, 7</w:t>
      </w:r>
      <w:r>
        <w:rPr>
          <w:lang w:val="en-US"/>
        </w:rPr>
        <w:t>.</w:t>
      </w:r>
    </w:p>
    <w:p w14:paraId="7B917D4F" w14:textId="373C4FD6" w:rsidR="006975A2" w:rsidRPr="000D3CFB" w:rsidRDefault="006975A2" w:rsidP="00874857">
      <w:pPr>
        <w:pStyle w:val="B4"/>
        <w:rPr>
          <w:lang w:val="en-US"/>
        </w:rPr>
      </w:pPr>
      <w:r>
        <w:t>-</w:t>
      </w:r>
      <w:r>
        <w:tab/>
      </w:r>
      <w:r w:rsidRPr="001D2EAA">
        <w:t xml:space="preserve">it is not a special subframe with special subframe configuration 10 configured by </w:t>
      </w:r>
      <w:r w:rsidRPr="001D2EAA">
        <w:rPr>
          <w:i/>
        </w:rPr>
        <w:t>ssp10-CRS-LessDwPTS</w:t>
      </w:r>
      <w:r w:rsidRPr="002D48E4">
        <w:t>, and</w:t>
      </w:r>
    </w:p>
    <w:p w14:paraId="49C24AD9" w14:textId="77777777" w:rsidR="004B2192" w:rsidRPr="000D3CFB" w:rsidRDefault="00FB2D5B" w:rsidP="008260B9">
      <w:pPr>
        <w:pStyle w:val="B3"/>
        <w:rPr>
          <w:lang w:val="en-US"/>
        </w:rPr>
      </w:pPr>
      <w:r w:rsidRPr="000D3CFB">
        <w:rPr>
          <w:lang w:val="en-US"/>
        </w:rPr>
        <w:t>-</w:t>
      </w:r>
      <w:r w:rsidRPr="000D3CFB">
        <w:rPr>
          <w:lang w:val="en-US"/>
        </w:rPr>
        <w:tab/>
      </w:r>
      <w:r w:rsidR="0093274D" w:rsidRPr="000D3CFB">
        <w:rPr>
          <w:lang w:val="en-US"/>
        </w:rPr>
        <w:t>it does not fall within a configured measurement gap for that UE</w:t>
      </w:r>
      <w:r w:rsidR="004B2192" w:rsidRPr="000D3CFB">
        <w:rPr>
          <w:lang w:val="en-US"/>
        </w:rPr>
        <w:t>, and</w:t>
      </w:r>
    </w:p>
    <w:p w14:paraId="3DBE3F8C" w14:textId="77777777" w:rsidR="001F2804" w:rsidRPr="000D3CFB" w:rsidRDefault="00FB2D5B" w:rsidP="008260B9">
      <w:pPr>
        <w:pStyle w:val="B3"/>
        <w:rPr>
          <w:lang w:val="en-US"/>
        </w:rPr>
      </w:pPr>
      <w:r w:rsidRPr="000D3CFB">
        <w:rPr>
          <w:lang w:val="en-US"/>
        </w:rPr>
        <w:t>-</w:t>
      </w:r>
      <w:r w:rsidRPr="000D3CFB">
        <w:rPr>
          <w:lang w:val="en-US"/>
        </w:rPr>
        <w:tab/>
      </w:r>
      <w:r w:rsidR="004B2192" w:rsidRPr="000D3CFB">
        <w:rPr>
          <w:lang w:val="en-US"/>
        </w:rPr>
        <w:t>for periodic CSI reporting, it is an element of the CSI subframe set linked to the periodic CSI report when that UE is configured with CSI subframe sets</w:t>
      </w:r>
      <w:r w:rsidR="001F2804" w:rsidRPr="000D3CFB">
        <w:rPr>
          <w:lang w:val="en-US"/>
        </w:rPr>
        <w:t>, and</w:t>
      </w:r>
    </w:p>
    <w:p w14:paraId="4698BA19" w14:textId="77777777" w:rsidR="00FB2D5B" w:rsidRPr="000D3CFB" w:rsidRDefault="00FB2D5B" w:rsidP="008260B9">
      <w:pPr>
        <w:pStyle w:val="B3"/>
        <w:rPr>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and aperiodic CSI reporting for a CSI process, it is an element of the CSI subframe set linked to the downlink </w:t>
      </w:r>
      <w:r w:rsidR="00D16689" w:rsidRPr="000D3CFB">
        <w:rPr>
          <w:lang w:val="en-US"/>
        </w:rPr>
        <w:t xml:space="preserve">or special </w:t>
      </w:r>
      <w:r w:rsidR="001F2804" w:rsidRPr="000D3CFB">
        <w:rPr>
          <w:lang w:val="en-US"/>
        </w:rPr>
        <w:t>subframe</w:t>
      </w:r>
      <w:r w:rsidR="00E471FE" w:rsidRPr="000D3CFB">
        <w:rPr>
          <w:lang w:val="en-US"/>
        </w:rPr>
        <w:t xml:space="preserve"> containing the subframe/slot/subslot</w:t>
      </w:r>
      <w:r w:rsidR="001F2804" w:rsidRPr="000D3CFB">
        <w:rPr>
          <w:lang w:val="en-US"/>
        </w:rPr>
        <w:t xml:space="preserve"> with the corresponding CSI request in an uplink </w:t>
      </w:r>
      <w:r w:rsidR="001F2804" w:rsidRPr="000D3CFB">
        <w:rPr>
          <w:rFonts w:hint="eastAsia"/>
          <w:lang w:val="en-US"/>
        </w:rPr>
        <w:t xml:space="preserve">DCI </w:t>
      </w:r>
      <w:r w:rsidR="001F2804" w:rsidRPr="000D3CFB">
        <w:rPr>
          <w:lang w:val="en-US"/>
        </w:rPr>
        <w:t>format, when that UE is configured with CSI subframe sets for the CSI process</w:t>
      </w:r>
      <w:r w:rsidRPr="000D3CFB">
        <w:rPr>
          <w:lang w:val="en-US"/>
        </w:rPr>
        <w:t xml:space="preserve"> </w:t>
      </w:r>
      <w:r w:rsidRPr="000D3CFB">
        <w:t xml:space="preserve">and UE is not configured with the higher layer parameter </w:t>
      </w:r>
      <w:r w:rsidR="00FE7197" w:rsidRPr="000D3CFB">
        <w:rPr>
          <w:i/>
        </w:rPr>
        <w:t>csi-SubframePatternConfig-r12</w:t>
      </w:r>
      <w:r w:rsidRPr="000D3CFB">
        <w:t>, and</w:t>
      </w:r>
    </w:p>
    <w:p w14:paraId="6C281B8F" w14:textId="77777777" w:rsidR="00FB2D5B" w:rsidRPr="000D3CFB" w:rsidRDefault="00FB2D5B" w:rsidP="008260B9">
      <w:pPr>
        <w:pStyle w:val="B3"/>
        <w:rPr>
          <w:lang w:val="en-US"/>
        </w:rPr>
      </w:pPr>
      <w:r w:rsidRPr="000D3CFB">
        <w:rPr>
          <w:lang w:val="en-US"/>
        </w:rPr>
        <w:lastRenderedPageBreak/>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1-9, and aperiodic CSI reporting,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t>by</w:t>
      </w:r>
      <w:r w:rsidRPr="000D3CFB">
        <w:t xml:space="preserve"> the higher layer parameter </w:t>
      </w:r>
      <w:r w:rsidR="00FE7197" w:rsidRPr="000D3CFB">
        <w:rPr>
          <w:i/>
        </w:rPr>
        <w:t>csi-SubframePatternConfig-r12</w:t>
      </w:r>
      <w:r w:rsidRPr="000D3CFB">
        <w:t>, and</w:t>
      </w:r>
    </w:p>
    <w:p w14:paraId="59B62BEB" w14:textId="77777777" w:rsidR="00B07B98" w:rsidRPr="000D3CFB" w:rsidRDefault="00FB2D5B" w:rsidP="00B07B98">
      <w:pPr>
        <w:pStyle w:val="B3"/>
      </w:pPr>
      <w:r w:rsidRPr="000D3CFB">
        <w:rPr>
          <w:lang w:val="en-US"/>
        </w:rPr>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10, and aperiodic CSI reporting for a CSI process,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rPr>
          <w:lang w:val="en-US"/>
        </w:rPr>
        <w:t xml:space="preserve">by the higher layer parameter </w:t>
      </w:r>
      <w:r w:rsidR="00FE7197" w:rsidRPr="000D3CFB">
        <w:rPr>
          <w:i/>
        </w:rPr>
        <w:t xml:space="preserve">csi-SubframePatternConfig-r12 </w:t>
      </w:r>
      <w:r w:rsidRPr="000D3CFB">
        <w:rPr>
          <w:lang w:val="en-US"/>
        </w:rPr>
        <w:t>for the CSI process</w:t>
      </w:r>
      <w:r w:rsidRPr="000D3CFB">
        <w:t>.</w:t>
      </w:r>
      <w:r w:rsidR="00B07B98" w:rsidRPr="000D3CFB">
        <w:t xml:space="preserve"> </w:t>
      </w:r>
    </w:p>
    <w:p w14:paraId="3CBFB0A9" w14:textId="77777777" w:rsidR="00B07B98" w:rsidRPr="000D3CFB" w:rsidRDefault="00B07B98" w:rsidP="00B07B98">
      <w:pPr>
        <w:pStyle w:val="B3"/>
        <w:rPr>
          <w:lang w:val="en-US"/>
        </w:rPr>
      </w:pPr>
      <w:r w:rsidRPr="000D3CFB">
        <w:rPr>
          <w:lang w:val="en-US"/>
        </w:rPr>
        <w:t>-</w:t>
      </w:r>
      <w:r w:rsidRPr="000D3CFB">
        <w:rPr>
          <w:lang w:val="en-US"/>
        </w:rPr>
        <w:tab/>
        <w:t>except if the serving cell is a LAA Scell, and at least one OFDM symbol in the subframe is not occupied.</w:t>
      </w:r>
    </w:p>
    <w:p w14:paraId="20E91884" w14:textId="77777777" w:rsidR="00A84DB7" w:rsidRPr="000D3CFB" w:rsidRDefault="00B07B98" w:rsidP="00A84DB7">
      <w:pPr>
        <w:pStyle w:val="B3"/>
        <w:rPr>
          <w:lang w:eastAsia="zh-CN"/>
        </w:rPr>
      </w:pPr>
      <w:r w:rsidRPr="000D3CFB">
        <w:rPr>
          <w:lang w:val="en-US"/>
        </w:rPr>
        <w:t>-</w:t>
      </w:r>
      <w:r w:rsidRPr="000D3CFB">
        <w:rPr>
          <w:lang w:val="en-US"/>
        </w:rPr>
        <w:tab/>
        <w:t xml:space="preserve">except if the serving cell is a LAA Scell, and </w:t>
      </w:r>
      <w:r w:rsidR="00F84091">
        <w:rPr>
          <w:position w:val="-12"/>
        </w:rPr>
        <w:pict w14:anchorId="46D9171D">
          <v:shape id="_x0000_i1072" type="#_x0000_t75" style="width:33.5pt;height:18.4pt">
            <v:imagedata r:id="rId37" o:title=""/>
          </v:shape>
        </w:pict>
      </w:r>
      <w:r w:rsidRPr="000D3CFB">
        <w:t>as described in sub clause 6.10.1.1 in [3].</w:t>
      </w:r>
      <w:r w:rsidR="00A84DB7" w:rsidRPr="000D3CFB">
        <w:rPr>
          <w:rFonts w:hint="eastAsia"/>
          <w:lang w:eastAsia="zh-CN"/>
        </w:rPr>
        <w:t xml:space="preserve"> </w:t>
      </w:r>
    </w:p>
    <w:p w14:paraId="295E409E" w14:textId="77777777" w:rsidR="00A84DB7" w:rsidRPr="000D3CFB" w:rsidRDefault="00A84DB7" w:rsidP="006A6735">
      <w:pPr>
        <w:pStyle w:val="B3"/>
        <w:rPr>
          <w:lang w:val="en-US" w:eastAsia="zh-CN"/>
        </w:rPr>
      </w:pPr>
      <w:r w:rsidRPr="000D3CFB">
        <w:rPr>
          <w:rFonts w:hint="eastAsia"/>
          <w:lang w:eastAsia="zh-CN"/>
        </w:rPr>
        <w:t>-</w:t>
      </w:r>
      <w:r w:rsidRPr="000D3CFB">
        <w:rPr>
          <w:lang w:val="en-US"/>
        </w:rPr>
        <w:tab/>
        <w:t>except if the serving cell is a LAA Scell,</w:t>
      </w:r>
      <w:r w:rsidRPr="000D3CFB">
        <w:rPr>
          <w:rFonts w:hint="eastAsia"/>
          <w:lang w:val="en-US" w:eastAsia="zh-CN"/>
        </w:rPr>
        <w:t xml:space="preserve"> and </w:t>
      </w:r>
      <w:r w:rsidRPr="000D3CFB">
        <w:rPr>
          <w:lang w:val="en-US"/>
        </w:rPr>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w:t>
      </w:r>
      <w:r w:rsidRPr="000D3CFB">
        <w:rPr>
          <w:rFonts w:hint="eastAsia"/>
          <w:lang w:val="en-US" w:eastAsia="zh-CN"/>
        </w:rPr>
        <w:t xml:space="preserve"> 9 or 10</w:t>
      </w:r>
      <w:r w:rsidRPr="000D3CFB">
        <w:rPr>
          <w:rFonts w:eastAsia="MS Mincho"/>
          <w:lang w:val="en-US" w:eastAsia="ja-JP"/>
        </w:rPr>
        <w:t>,</w:t>
      </w:r>
      <w:r w:rsidRPr="000D3CFB">
        <w:rPr>
          <w:rFonts w:hint="eastAsia"/>
          <w:lang w:val="en-US" w:eastAsia="zh-CN"/>
        </w:rPr>
        <w:t xml:space="preserve"> the </w:t>
      </w:r>
      <w:r w:rsidRPr="000D3CFB">
        <w:rPr>
          <w:lang w:val="en-US" w:eastAsia="zh-CN"/>
        </w:rPr>
        <w:t>configured CSI-RS resource associated with the CSI process</w:t>
      </w:r>
      <w:r w:rsidRPr="000D3CFB">
        <w:rPr>
          <w:rFonts w:hint="eastAsia"/>
          <w:lang w:val="en-US" w:eastAsia="zh-CN"/>
        </w:rPr>
        <w:t xml:space="preserve"> is not in the subframe. </w:t>
      </w:r>
    </w:p>
    <w:p w14:paraId="1FE1BDE0" w14:textId="77777777" w:rsidR="0093274D" w:rsidRPr="000D3CFB" w:rsidRDefault="006350D8" w:rsidP="008260B9">
      <w:pPr>
        <w:pStyle w:val="B2"/>
        <w:rPr>
          <w:lang w:val="en-US"/>
        </w:rPr>
      </w:pPr>
      <w:r w:rsidRPr="000D3CFB">
        <w:rPr>
          <w:lang w:val="en-US"/>
        </w:rPr>
        <w:t xml:space="preserve">For a non-BL/CE UE, if </w:t>
      </w:r>
      <w:r w:rsidR="0093274D" w:rsidRPr="000D3CFB">
        <w:rPr>
          <w:lang w:val="en-US"/>
        </w:rPr>
        <w:t>there is no valid downlink</w:t>
      </w:r>
      <w:r w:rsidR="00E471FE" w:rsidRPr="000D3CFB">
        <w:rPr>
          <w:lang w:val="en-US"/>
        </w:rPr>
        <w:t xml:space="preserve"> subframe/slot/subslot</w:t>
      </w:r>
      <w:r w:rsidR="0093274D" w:rsidRPr="000D3CFB">
        <w:rPr>
          <w:lang w:val="en-US"/>
        </w:rPr>
        <w:t xml:space="preserve"> </w:t>
      </w:r>
      <w:r w:rsidR="00D16689" w:rsidRPr="000D3CFB">
        <w:rPr>
          <w:lang w:val="en-US"/>
        </w:rPr>
        <w:t xml:space="preserve">or no valid special </w:t>
      </w:r>
      <w:r w:rsidR="0093274D" w:rsidRPr="000D3CFB">
        <w:rPr>
          <w:lang w:val="en-US"/>
        </w:rPr>
        <w:t>subframe</w:t>
      </w:r>
      <w:r w:rsidR="00E471FE" w:rsidRPr="000D3CFB">
        <w:rPr>
          <w:lang w:val="en-US"/>
        </w:rPr>
        <w:t xml:space="preserve"> or no valid slot in a special subframe</w:t>
      </w:r>
      <w:r w:rsidR="0093274D" w:rsidRPr="000D3CFB">
        <w:rPr>
          <w:lang w:val="en-US"/>
        </w:rPr>
        <w:t xml:space="preserve"> for the </w:t>
      </w:r>
      <w:r w:rsidR="004B2192" w:rsidRPr="000D3CFB">
        <w:rPr>
          <w:lang w:val="en-US"/>
        </w:rPr>
        <w:t xml:space="preserve">CSI </w:t>
      </w:r>
      <w:r w:rsidR="0093274D" w:rsidRPr="000D3CFB">
        <w:rPr>
          <w:lang w:val="en-US"/>
        </w:rPr>
        <w:t>reference resource</w:t>
      </w:r>
      <w:r w:rsidR="005E11AD" w:rsidRPr="000D3CFB">
        <w:rPr>
          <w:lang w:val="en-US"/>
        </w:rPr>
        <w:t xml:space="preserve"> in a serving cell</w:t>
      </w:r>
      <w:r w:rsidR="0093274D" w:rsidRPr="000D3CFB">
        <w:rPr>
          <w:lang w:val="en-US"/>
        </w:rPr>
        <w:t xml:space="preserve">, </w:t>
      </w:r>
      <w:r w:rsidR="004B2192" w:rsidRPr="000D3CFB">
        <w:rPr>
          <w:lang w:val="en-US"/>
        </w:rPr>
        <w:t xml:space="preserve">CSI </w:t>
      </w:r>
      <w:r w:rsidR="0093274D" w:rsidRPr="000D3CFB">
        <w:rPr>
          <w:lang w:val="en-US"/>
        </w:rPr>
        <w:t xml:space="preserve">reporting is omitted </w:t>
      </w:r>
      <w:r w:rsidR="005E11AD" w:rsidRPr="000D3CFB">
        <w:rPr>
          <w:lang w:val="en-US"/>
        </w:rPr>
        <w:t xml:space="preserve">for the serving cell </w:t>
      </w:r>
      <w:r w:rsidR="0093274D" w:rsidRPr="000D3CFB">
        <w:rPr>
          <w:lang w:val="en-US"/>
        </w:rPr>
        <w:t>in uplink subframe</w:t>
      </w:r>
      <w:r w:rsidR="00E471FE" w:rsidRPr="000D3CFB">
        <w:rPr>
          <w:lang w:val="en-US"/>
        </w:rPr>
        <w:t>/slot/subslot</w:t>
      </w:r>
      <w:r w:rsidR="0093274D" w:rsidRPr="000D3CFB">
        <w:rPr>
          <w:lang w:val="en-US"/>
        </w:rPr>
        <w:t xml:space="preserve"> </w:t>
      </w:r>
      <w:r w:rsidR="0093274D" w:rsidRPr="000D3CFB">
        <w:rPr>
          <w:i/>
          <w:lang w:val="en-US"/>
        </w:rPr>
        <w:t>n</w:t>
      </w:r>
      <w:r w:rsidR="0093274D" w:rsidRPr="000D3CFB">
        <w:rPr>
          <w:lang w:val="en-US"/>
        </w:rPr>
        <w:t>.</w:t>
      </w:r>
    </w:p>
    <w:p w14:paraId="323DF100" w14:textId="77777777" w:rsidR="0093274D" w:rsidRPr="000D3CFB" w:rsidRDefault="006350D8" w:rsidP="006350D8">
      <w:pPr>
        <w:pStyle w:val="B1"/>
        <w:rPr>
          <w:rFonts w:eastAsia="MS Mincho"/>
          <w:lang w:val="en-US"/>
        </w:rPr>
      </w:pPr>
      <w:r w:rsidRPr="000D3CFB">
        <w:rPr>
          <w:lang w:val="en-US"/>
        </w:rPr>
        <w:t>-</w:t>
      </w:r>
      <w:r w:rsidRPr="000D3CFB">
        <w:rPr>
          <w:lang w:val="en-US"/>
        </w:rPr>
        <w:tab/>
      </w:r>
      <w:r w:rsidR="0093274D" w:rsidRPr="000D3CFB">
        <w:rPr>
          <w:lang w:val="en-US"/>
        </w:rPr>
        <w:t xml:space="preserve">In the layer domain, the </w:t>
      </w:r>
      <w:r w:rsidR="004B2192" w:rsidRPr="000D3CFB">
        <w:rPr>
          <w:lang w:val="en-US"/>
        </w:rPr>
        <w:t xml:space="preserve">CSI </w:t>
      </w:r>
      <w:r w:rsidR="0093274D" w:rsidRPr="000D3CFB">
        <w:rPr>
          <w:lang w:val="en-US"/>
        </w:rPr>
        <w:t>reference resource is defined by any RI and PMI on which the CQI is conditioned</w:t>
      </w:r>
      <w:r w:rsidR="0093274D" w:rsidRPr="000D3CFB">
        <w:rPr>
          <w:rFonts w:eastAsia="MS Mincho"/>
          <w:lang w:val="en-US"/>
        </w:rPr>
        <w:t>.</w:t>
      </w:r>
    </w:p>
    <w:p w14:paraId="0D535070" w14:textId="77777777" w:rsidR="0093274D" w:rsidRPr="000D3CFB" w:rsidRDefault="0093274D" w:rsidP="00087FD5">
      <w:pPr>
        <w:rPr>
          <w:lang w:val="en-US"/>
        </w:rPr>
      </w:pPr>
      <w:r w:rsidRPr="000D3CFB">
        <w:rPr>
          <w:lang w:val="en-US"/>
        </w:rPr>
        <w:t xml:space="preserve">In the </w:t>
      </w:r>
      <w:r w:rsidR="004B2192" w:rsidRPr="000D3CFB">
        <w:rPr>
          <w:lang w:val="en-US"/>
        </w:rPr>
        <w:t xml:space="preserve">CSI </w:t>
      </w:r>
      <w:r w:rsidRPr="000D3CFB">
        <w:rPr>
          <w:lang w:val="en-US"/>
        </w:rPr>
        <w:t>reference resource, the UE shall assume the following for the purpose of deriving the CQI index</w:t>
      </w:r>
      <w:r w:rsidR="00984384" w:rsidRPr="000D3CFB">
        <w:t>, and if also configured, PMI and RI</w:t>
      </w:r>
      <w:r w:rsidR="00E471FE" w:rsidRPr="000D3CFB">
        <w:t xml:space="preserve"> except when </w:t>
      </w:r>
      <w:r w:rsidR="00E471FE" w:rsidRPr="000D3CFB">
        <w:rPr>
          <w:rFonts w:cs="Arial"/>
          <w:lang w:val="en-US"/>
        </w:rPr>
        <w:t xml:space="preserve">the CSI request field from an uplink DCI format 7-0A/7-0B is set </w:t>
      </w:r>
      <w:r w:rsidR="00E471FE" w:rsidRPr="000D3CFB">
        <w:rPr>
          <w:lang w:val="en-US"/>
        </w:rPr>
        <w:t>to trigger a report</w:t>
      </w:r>
      <w:r w:rsidRPr="000D3CFB">
        <w:rPr>
          <w:lang w:val="en-US"/>
        </w:rPr>
        <w:t>:</w:t>
      </w:r>
    </w:p>
    <w:p w14:paraId="50419E72"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The first 3 OFDM symbols are occupied by control signalling</w:t>
      </w:r>
    </w:p>
    <w:p w14:paraId="00685961"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No resource elements used by primary or secondary </w:t>
      </w:r>
      <w:r w:rsidR="00566988" w:rsidRPr="000D3CFB">
        <w:rPr>
          <w:lang w:val="en-US"/>
        </w:rPr>
        <w:t>synchroniz</w:t>
      </w:r>
      <w:r w:rsidR="0093274D" w:rsidRPr="000D3CFB">
        <w:rPr>
          <w:lang w:val="en-US"/>
        </w:rPr>
        <w:t>ation signals or PBCH</w:t>
      </w:r>
      <w:r w:rsidR="005A65C0" w:rsidRPr="000D3CFB">
        <w:rPr>
          <w:lang w:val="en-US"/>
        </w:rPr>
        <w:t xml:space="preserve"> or EPDCCH</w:t>
      </w:r>
    </w:p>
    <w:p w14:paraId="3E39892C"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CP length of the non-MBSFN subframes</w:t>
      </w:r>
    </w:p>
    <w:p w14:paraId="405039E6"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Redundancy Version 0</w:t>
      </w:r>
    </w:p>
    <w:p w14:paraId="60C9F768" w14:textId="19B733FB" w:rsidR="004B2192" w:rsidRPr="000D3CFB" w:rsidRDefault="00665D92" w:rsidP="0058579F">
      <w:pPr>
        <w:pStyle w:val="B1"/>
        <w:rPr>
          <w:lang w:val="en-US"/>
        </w:rPr>
      </w:pPr>
      <w:r w:rsidRPr="000D3CFB">
        <w:rPr>
          <w:lang w:val="en-US"/>
        </w:rPr>
        <w:t>-</w:t>
      </w:r>
      <w:r w:rsidRPr="000D3CFB">
        <w:rPr>
          <w:lang w:val="en-US"/>
        </w:rPr>
        <w:tab/>
      </w:r>
      <w:r w:rsidR="00B15FAE" w:rsidRPr="000D3CFB">
        <w:rPr>
          <w:lang w:val="en-US"/>
        </w:rPr>
        <w:t xml:space="preserve">If CSI-RS is used for channel measurements, the ratio of PDSCH EPRE to CSI-RS EPRE is as given in </w:t>
      </w:r>
      <w:r w:rsidR="009D67ED">
        <w:rPr>
          <w:lang w:val="en-US"/>
        </w:rPr>
        <w:t>Clause</w:t>
      </w:r>
      <w:r w:rsidR="00B15FAE" w:rsidRPr="000D3CFB">
        <w:rPr>
          <w:lang w:val="en-US"/>
        </w:rPr>
        <w:t xml:space="preserve"> 7.2.5</w:t>
      </w:r>
      <w:r w:rsidR="004B2192" w:rsidRPr="000D3CFB">
        <w:rPr>
          <w:lang w:val="en-US"/>
        </w:rPr>
        <w:t xml:space="preserve"> </w:t>
      </w:r>
    </w:p>
    <w:p w14:paraId="3F253C3B" w14:textId="77777777" w:rsidR="00984384" w:rsidRPr="000D3CFB" w:rsidRDefault="00665D92" w:rsidP="0058579F">
      <w:pPr>
        <w:pStyle w:val="B1"/>
        <w:rPr>
          <w:lang w:val="en-US"/>
        </w:rPr>
      </w:pPr>
      <w:r w:rsidRPr="000D3CFB">
        <w:t>-</w:t>
      </w:r>
      <w:r w:rsidRPr="000D3CFB">
        <w:tab/>
      </w:r>
      <w:r w:rsidR="004B2192" w:rsidRPr="000D3CFB">
        <w:t>For transmission mode 9 CSI reporting</w:t>
      </w:r>
      <w:r w:rsidR="006350D8" w:rsidRPr="000D3CFB">
        <w:t xml:space="preserve"> of a non-BL/CE UE</w:t>
      </w:r>
      <w:r w:rsidR="00984384" w:rsidRPr="000D3CFB">
        <w:t>:</w:t>
      </w:r>
    </w:p>
    <w:p w14:paraId="1284690C" w14:textId="77777777" w:rsidR="00984384" w:rsidRPr="000D3CFB" w:rsidRDefault="00665D92" w:rsidP="0058579F">
      <w:pPr>
        <w:pStyle w:val="B2"/>
      </w:pPr>
      <w:r w:rsidRPr="000D3CFB">
        <w:t>-</w:t>
      </w:r>
      <w:r w:rsidRPr="000D3CFB">
        <w:tab/>
      </w:r>
      <w:r w:rsidR="00984384" w:rsidRPr="000D3CFB">
        <w:t xml:space="preserve">CRS REs are as in non-MBSFN subframes; </w:t>
      </w:r>
    </w:p>
    <w:p w14:paraId="7CBE9B04" w14:textId="77777777" w:rsidR="00726B70" w:rsidRPr="000D3CFB" w:rsidRDefault="00665D92" w:rsidP="00726B70">
      <w:pPr>
        <w:pStyle w:val="B2"/>
        <w:ind w:left="864" w:hanging="288"/>
      </w:pPr>
      <w:r w:rsidRPr="000D3CFB">
        <w:t>-</w:t>
      </w:r>
      <w:r w:rsidRPr="000D3CFB">
        <w:tab/>
      </w:r>
      <w:r w:rsidR="00984384" w:rsidRPr="000D3CFB">
        <w:t>I</w:t>
      </w:r>
      <w:r w:rsidR="004B2192" w:rsidRPr="000D3CFB">
        <w:t xml:space="preserve">f </w:t>
      </w:r>
      <w:r w:rsidR="00984384" w:rsidRPr="000D3CFB">
        <w:t xml:space="preserve">the </w:t>
      </w:r>
      <w:r w:rsidR="004B2192" w:rsidRPr="000D3CFB">
        <w:t>UE is configured for PMI/RI reporting</w:t>
      </w:r>
      <w:r w:rsidR="00FE7392" w:rsidRPr="000D3CFB">
        <w:t xml:space="preserve"> or </w:t>
      </w:r>
      <w:r w:rsidR="00FE7392" w:rsidRPr="000D3CFB">
        <w:rPr>
          <w:lang w:val="en-AU"/>
        </w:rPr>
        <w:t>without PMI reporting</w:t>
      </w:r>
      <w:r w:rsidR="004B2192" w:rsidRPr="000D3CFB">
        <w:t xml:space="preserve">, </w:t>
      </w:r>
      <w:r w:rsidR="00984384" w:rsidRPr="000D3CFB">
        <w:t>the UE-specific reference signal</w:t>
      </w:r>
      <w:r w:rsidR="004B2192" w:rsidRPr="000D3CFB">
        <w:t xml:space="preserve"> overhead is consistent with </w:t>
      </w:r>
      <w:r w:rsidR="00984384" w:rsidRPr="000D3CFB">
        <w:t xml:space="preserve">the </w:t>
      </w:r>
      <w:r w:rsidR="004B2192" w:rsidRPr="000D3CFB">
        <w:t>most recent reported rank</w:t>
      </w:r>
      <w:r w:rsidR="005A65C0" w:rsidRPr="000D3CFB">
        <w:t xml:space="preserve">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984384" w:rsidRPr="000D3CFB">
        <w:t xml:space="preserve">; and PDSCH signals on antenna ports </w:t>
      </w:r>
      <w:r w:rsidR="00F84091">
        <w:rPr>
          <w:position w:val="-10"/>
        </w:rPr>
        <w:pict w14:anchorId="11588F8D">
          <v:shape id="_x0000_i1073" type="#_x0000_t75" style="width:54.4pt;height:15.9pt">
            <v:imagedata r:id="rId38" o:title=""/>
          </v:shape>
        </w:pict>
      </w:r>
      <w:r w:rsidR="00726B70" w:rsidRPr="000D3CFB">
        <w:t xml:space="preserve"> </w:t>
      </w:r>
      <w:r w:rsidR="00984384" w:rsidRPr="000D3CFB">
        <w:t xml:space="preserve">for </w:t>
      </w:r>
      <w:r w:rsidR="00F84091">
        <w:rPr>
          <w:position w:val="-6"/>
        </w:rPr>
        <w:pict w14:anchorId="0D87C9CD">
          <v:shape id="_x0000_i1074" type="#_x0000_t75" style="width:10.05pt;height:10.9pt">
            <v:imagedata r:id="rId39" o:title=""/>
          </v:shape>
        </w:pict>
      </w:r>
      <w:r w:rsidR="00984384" w:rsidRPr="000D3CFB">
        <w:t xml:space="preserve">layers would result in signals equivalent to corresponding symbols transmitted on antenna ports </w:t>
      </w:r>
      <w:r w:rsidR="00F84091">
        <w:rPr>
          <w:position w:val="-10"/>
        </w:rPr>
        <w:pict w14:anchorId="2D556C14">
          <v:shape id="_x0000_i1075" type="#_x0000_t75" style="width:65.3pt;height:15.9pt">
            <v:imagedata r:id="rId40" o:title=""/>
          </v:shape>
        </w:pict>
      </w:r>
      <w:r w:rsidR="00984384" w:rsidRPr="000D3CFB">
        <w:t>, as given by</w:t>
      </w:r>
      <w:r w:rsidR="00726B70" w:rsidRPr="000D3CFB">
        <w:t>,</w:t>
      </w:r>
      <w:r w:rsidR="00984384" w:rsidRPr="000D3CFB">
        <w:t xml:space="preserve"> </w:t>
      </w:r>
    </w:p>
    <w:p w14:paraId="374DE85B" w14:textId="77777777" w:rsidR="00726B70" w:rsidRPr="000D3CFB" w:rsidRDefault="00726B70" w:rsidP="00087FD5">
      <w:pPr>
        <w:pStyle w:val="B3"/>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Pr="000D3CFB">
        <w:t xml:space="preserve">, </w:t>
      </w:r>
    </w:p>
    <w:p w14:paraId="42D7C74C" w14:textId="77777777" w:rsidR="00726B70" w:rsidRPr="000D3CFB" w:rsidRDefault="00F84091" w:rsidP="00087FD5">
      <w:pPr>
        <w:pStyle w:val="B4"/>
      </w:pPr>
      <w:r>
        <w:rPr>
          <w:position w:val="-104"/>
        </w:rPr>
        <w:pict w14:anchorId="4120145B">
          <v:shape id="_x0000_i1076" type="#_x0000_t75" style="width:294.7pt;height:110.5pt">
            <v:imagedata r:id="rId41" o:title=""/>
          </v:shape>
        </w:pict>
      </w:r>
      <w:r w:rsidR="00726B70" w:rsidRPr="000D3CFB">
        <w:tab/>
        <w:t xml:space="preserve">for </w:t>
      </w:r>
      <w:r>
        <w:rPr>
          <w:position w:val="-6"/>
        </w:rPr>
        <w:pict w14:anchorId="06B9BFC7">
          <v:shape id="_x0000_i1077" type="#_x0000_t75" style="width:23.45pt;height:12.55pt">
            <v:imagedata r:id="rId42" o:title=""/>
          </v:shape>
        </w:pict>
      </w:r>
    </w:p>
    <w:p w14:paraId="6B057916" w14:textId="3B2EDBB3" w:rsidR="00726B70" w:rsidRPr="000D3CFB" w:rsidRDefault="00F84091" w:rsidP="00087FD5">
      <w:pPr>
        <w:pStyle w:val="B4"/>
      </w:pPr>
      <w:r>
        <w:rPr>
          <w:position w:val="-50"/>
        </w:rPr>
        <w:pict w14:anchorId="1EFEEB2B">
          <v:shape id="_x0000_i1078" type="#_x0000_t75" style="width:186.7pt;height:54.4pt">
            <v:imagedata r:id="rId43" o:title=""/>
          </v:shape>
        </w:pict>
      </w:r>
      <w:r w:rsidR="009D67ED">
        <w:tab/>
      </w:r>
      <w:r>
        <w:rPr>
          <w:position w:val="-10"/>
        </w:rPr>
        <w:pict w14:anchorId="34909B1A">
          <v:shape id="_x0000_i1079" type="#_x0000_t75" style="width:67pt;height:17.6pt">
            <v:imagedata r:id="rId44" o:title=""/>
          </v:shape>
        </w:pict>
      </w:r>
      <w:r w:rsidR="00726B70" w:rsidRPr="000D3CFB">
        <w:t xml:space="preserve"> for </w:t>
      </w:r>
      <w:r>
        <w:rPr>
          <w:position w:val="-6"/>
        </w:rPr>
        <w:pict w14:anchorId="2A9AFD0D">
          <v:shape id="_x0000_i1080" type="#_x0000_t75" style="width:24.3pt;height:12.55pt">
            <v:imagedata r:id="rId45" o:title=""/>
          </v:shape>
        </w:pict>
      </w:r>
    </w:p>
    <w:p w14:paraId="4C032FF6" w14:textId="0ADEA814" w:rsidR="000E4B10" w:rsidRPr="000D3CFB" w:rsidRDefault="000E4B10" w:rsidP="000E4B10">
      <w:pPr>
        <w:pStyle w:val="B2"/>
        <w:ind w:firstLine="0"/>
      </w:pPr>
      <w:r w:rsidRPr="000D3CFB">
        <w:lastRenderedPageBreak/>
        <w:t xml:space="preserve">where </w:t>
      </w:r>
      <w:r w:rsidR="00F84091">
        <w:rPr>
          <w:position w:val="-10"/>
        </w:rPr>
        <w:pict w14:anchorId="16EAB5F0">
          <v:shape id="_x0000_i1081" type="#_x0000_t75" style="width:121.4pt;height:19.25pt">
            <v:imagedata r:id="rId46" o:title=""/>
          </v:shape>
        </w:pict>
      </w:r>
      <w:r w:rsidRPr="000D3CFB">
        <w:t xml:space="preserve"> is a vector of symbols from the layer mapping in </w:t>
      </w:r>
      <w:r w:rsidR="009D67ED">
        <w:t>clause</w:t>
      </w:r>
      <w:r w:rsidRPr="000D3CFB">
        <w:t xml:space="preserve"> 6.3.3.2 of [3], </w:t>
      </w:r>
      <w:r w:rsidR="00F84091">
        <w:rPr>
          <w:position w:val="-10"/>
        </w:rPr>
        <w:pict w14:anchorId="45528656">
          <v:shape id="_x0000_i1082" type="#_x0000_t75" style="width:2in;height:15.9pt">
            <v:imagedata r:id="rId47" o:title=""/>
          </v:shape>
        </w:pict>
      </w:r>
      <w:r w:rsidRPr="000D3CFB">
        <w:t xml:space="preserve">is the number of CSI-RS ports configured, and if UE reports a PMI, </w:t>
      </w:r>
      <w:r w:rsidR="00F84091">
        <w:rPr>
          <w:position w:val="-30"/>
        </w:rPr>
        <w:pict w14:anchorId="09F87C65">
          <v:shape id="_x0000_i1083" type="#_x0000_t75" style="width:97.1pt;height:35.15pt">
            <v:imagedata r:id="rId48" o:title=""/>
          </v:shape>
        </w:pict>
      </w:r>
      <w:r w:rsidRPr="000D3CFB">
        <w:t xml:space="preserve"> where </w:t>
      </w:r>
      <w:r w:rsidR="00F84091">
        <w:rPr>
          <w:position w:val="-12"/>
        </w:rPr>
        <w:pict w14:anchorId="1CC8D86E">
          <v:shape id="_x0000_i1084" type="#_x0000_t75" style="width:34.35pt;height:19.25pt">
            <v:imagedata r:id="rId49"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F84091">
        <w:rPr>
          <w:position w:val="-12"/>
        </w:rPr>
        <w:pict w14:anchorId="6023AE1B">
          <v:shape id="_x0000_i1085" type="#_x0000_t75" style="width:34.35pt;height:18.4pt">
            <v:imagedata r:id="rId50"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F84091">
        <w:rPr>
          <w:position w:val="-14"/>
        </w:rPr>
        <w:pict w14:anchorId="53DB19D9">
          <v:shape id="_x0000_i1086" type="#_x0000_t75" style="width:39.35pt;height:19.25pt">
            <v:imagedata r:id="rId51"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F84091">
        <w:rPr>
          <w:position w:val="-6"/>
        </w:rPr>
        <w:pict w14:anchorId="177B8415">
          <v:shape id="_x0000_i1087" type="#_x0000_t75" style="width:12.55pt;height:12.55pt">
            <v:imagedata r:id="rId52"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F84091">
        <w:rPr>
          <w:position w:val="-10"/>
        </w:rPr>
        <w:pict w14:anchorId="7886E2D5">
          <v:shape id="_x0000_i1088" type="#_x0000_t75" style="width:25.1pt;height:15.9pt">
            <v:imagedata r:id="rId53" o:title=""/>
          </v:shape>
        </w:pict>
      </w:r>
      <w:r w:rsidRPr="000D3CFB">
        <w:t xml:space="preserve"> is the selected precoding matrix corresponding to the reported CQI applicable to </w:t>
      </w:r>
      <w:r w:rsidR="00F84091">
        <w:rPr>
          <w:position w:val="-10"/>
        </w:rPr>
        <w:pict w14:anchorId="69B8F0F9">
          <v:shape id="_x0000_i1089" type="#_x0000_t75" style="width:19.25pt;height:15.9pt">
            <v:imagedata r:id="rId54" o:title=""/>
          </v:shape>
        </w:pict>
      </w:r>
      <w:r w:rsidRPr="000D3CFB">
        <w:t xml:space="preserve">. The corresponding PDSCH signals transmitted on antenna ports </w:t>
      </w:r>
      <w:r w:rsidR="00F84091">
        <w:rPr>
          <w:position w:val="-10"/>
        </w:rPr>
        <w:pict w14:anchorId="77017A5D">
          <v:shape id="_x0000_i1090" type="#_x0000_t75" style="width:65.3pt;height:15.9pt">
            <v:imagedata r:id="rId40" o:title=""/>
          </v:shape>
        </w:pict>
      </w:r>
      <w:r w:rsidRPr="000D3CFB">
        <w:t xml:space="preserve"> would have a ratio of EPRE to CSI-RS EPRE equal to the ratio given in </w:t>
      </w:r>
      <w:r w:rsidR="009D67ED">
        <w:t>clause</w:t>
      </w:r>
      <w:r w:rsidRPr="000D3CFB">
        <w:t xml:space="preserve"> 7.2.5,</w:t>
      </w:r>
    </w:p>
    <w:p w14:paraId="3153CAA8" w14:textId="77777777" w:rsidR="00726B70" w:rsidRPr="000D3CFB" w:rsidRDefault="00726B70" w:rsidP="00087FD5">
      <w:pPr>
        <w:pStyle w:val="B3"/>
        <w:rPr>
          <w:i/>
        </w:rPr>
      </w:pPr>
      <w:r w:rsidRPr="000D3CFB">
        <w:t>otherwise,</w:t>
      </w:r>
    </w:p>
    <w:p w14:paraId="76926426" w14:textId="77777777" w:rsidR="00726B70" w:rsidRPr="000D3CFB" w:rsidRDefault="00F84091" w:rsidP="00087FD5">
      <w:pPr>
        <w:pStyle w:val="B4"/>
      </w:pPr>
      <w:r>
        <w:pict w14:anchorId="0EC02FEF">
          <v:shape id="_x0000_i1091" type="#_x0000_t75" style="width:139pt;height:57.75pt">
            <v:imagedata r:id="rId55" o:title=""/>
          </v:shape>
        </w:pict>
      </w:r>
      <w:r w:rsidR="00984384" w:rsidRPr="000D3CFB">
        <w:t xml:space="preserve">, </w:t>
      </w:r>
    </w:p>
    <w:p w14:paraId="6918ECD4" w14:textId="5826F0F6" w:rsidR="00C14BD0" w:rsidRPr="000D3CFB" w:rsidRDefault="00984384" w:rsidP="00087FD5">
      <w:pPr>
        <w:pStyle w:val="B2"/>
        <w:ind w:firstLine="0"/>
        <w:rPr>
          <w:lang w:val="en-US"/>
        </w:rPr>
      </w:pPr>
      <w:r w:rsidRPr="000D3CFB">
        <w:t xml:space="preserve">where </w:t>
      </w:r>
      <w:r w:rsidR="00F84091">
        <w:rPr>
          <w:position w:val="-10"/>
        </w:rPr>
        <w:pict w14:anchorId="7DFB97E5">
          <v:shape id="_x0000_i1092" type="#_x0000_t75" style="width:121.4pt;height:19.25pt">
            <v:imagedata r:id="rId46" o:title=""/>
          </v:shape>
        </w:pict>
      </w:r>
      <w:r w:rsidRPr="000D3CFB">
        <w:t xml:space="preserve"> is a vector of symbols from the layer mapping in </w:t>
      </w:r>
      <w:r w:rsidR="009D67ED">
        <w:t>Clause</w:t>
      </w:r>
      <w:r w:rsidRPr="000D3CFB">
        <w:t xml:space="preserve"> 6.3.3.2 of [3], </w:t>
      </w:r>
      <w:r w:rsidR="00F84091">
        <w:rPr>
          <w:position w:val="-10"/>
        </w:rPr>
        <w:pict w14:anchorId="37FF359C">
          <v:shape id="_x0000_i1093" type="#_x0000_t75" style="width:126.4pt;height:14.25pt">
            <v:imagedata r:id="rId56" o:title=""/>
          </v:shape>
        </w:pict>
      </w:r>
      <w:r w:rsidR="00726B70" w:rsidRPr="000D3CFB">
        <w:t xml:space="preserve"> </w:t>
      </w:r>
      <w:r w:rsidRPr="000D3CFB">
        <w:t xml:space="preserve">is the number of CSI-RS ports configured, and if only one CSI-RS port is configured, </w:t>
      </w:r>
      <w:r w:rsidR="00F84091">
        <w:rPr>
          <w:position w:val="-10"/>
        </w:rPr>
        <w:pict w14:anchorId="54B8809B">
          <v:shape id="_x0000_i1094" type="#_x0000_t75" style="width:25.95pt;height:15.9pt">
            <v:imagedata r:id="rId57" o:title=""/>
          </v:shape>
        </w:pict>
      </w:r>
      <w:r w:rsidRPr="000D3CFB">
        <w:t>is 1</w:t>
      </w:r>
      <w:r w:rsidR="005A65C0" w:rsidRPr="000D3CFB">
        <w:t>,</w:t>
      </w:r>
      <w:r w:rsidR="00C14BD0" w:rsidRPr="000D3CFB">
        <w:t xml:space="preserve"> </w:t>
      </w:r>
      <w:r w:rsidR="005A65C0" w:rsidRPr="000D3CFB">
        <w:t>otherwise</w:t>
      </w:r>
      <w:r w:rsidR="00FE7392" w:rsidRPr="000D3CFB">
        <w:t xml:space="preserve"> for UE configured for PMI/RI reporting</w:t>
      </w:r>
      <w:r w:rsidRPr="000D3CFB">
        <w:t xml:space="preserve"> </w:t>
      </w:r>
      <w:r w:rsidR="00F84091">
        <w:rPr>
          <w:position w:val="-10"/>
        </w:rPr>
        <w:pict w14:anchorId="452A9978">
          <v:shape id="_x0000_i1095" type="#_x0000_t75" style="width:25.95pt;height:15.9pt">
            <v:imagedata r:id="rId58" o:title=""/>
          </v:shape>
        </w:pict>
      </w:r>
      <w:r w:rsidRPr="000D3CFB">
        <w:t xml:space="preserve">is the precoding matrix corresponding to the reported PMI applicable to </w:t>
      </w:r>
      <w:r w:rsidR="00F84091">
        <w:rPr>
          <w:position w:val="-10"/>
        </w:rPr>
        <w:pict w14:anchorId="0E4E5E4C">
          <v:shape id="_x0000_i1096" type="#_x0000_t75" style="width:21.75pt;height:15.9pt">
            <v:imagedata r:id="rId54" o:title=""/>
          </v:shape>
        </w:pict>
      </w:r>
      <w:r w:rsidR="00FE7392" w:rsidRPr="000D3CFB">
        <w:t xml:space="preserve"> and for UE configured without PMI reporting </w:t>
      </w:r>
      <w:r w:rsidR="00F84091">
        <w:rPr>
          <w:position w:val="-10"/>
        </w:rPr>
        <w:pict w14:anchorId="6F844AF2">
          <v:shape id="_x0000_i1097" type="#_x0000_t75" style="width:25.95pt;height:15.9pt">
            <v:imagedata r:id="rId58" o:title=""/>
          </v:shape>
        </w:pict>
      </w:r>
      <w:r w:rsidR="00FE7392" w:rsidRPr="000D3CFB">
        <w:t xml:space="preserve">is the selected precoding matrix corresponding to the reported CQI applicable to </w:t>
      </w:r>
      <w:r w:rsidR="00F84091">
        <w:rPr>
          <w:position w:val="-10"/>
        </w:rPr>
        <w:pict w14:anchorId="413C0EBD">
          <v:shape id="_x0000_i1098" type="#_x0000_t75" style="width:21.75pt;height:15.9pt">
            <v:imagedata r:id="rId54" o:title=""/>
          </v:shape>
        </w:pict>
      </w:r>
      <w:r w:rsidRPr="000D3CFB">
        <w:t xml:space="preserve">. The corresponding PDSCH signals transmitted on antenna ports </w:t>
      </w:r>
      <w:r w:rsidR="00F84091">
        <w:rPr>
          <w:position w:val="-10"/>
        </w:rPr>
        <w:pict w14:anchorId="380E46FF">
          <v:shape id="_x0000_i1099" type="#_x0000_t75" style="width:65.3pt;height:15.9pt">
            <v:imagedata r:id="rId40" o:title=""/>
          </v:shape>
        </w:pict>
      </w:r>
      <w:r w:rsidRPr="000D3CFB">
        <w:t xml:space="preserve"> would have a ratio of EPRE to CSI-RS EPRE equal to the ratio given in </w:t>
      </w:r>
      <w:r w:rsidR="009D67ED">
        <w:t>Clause</w:t>
      </w:r>
      <w:r w:rsidRPr="000D3CFB">
        <w:t xml:space="preserve"> 7.2.5</w:t>
      </w:r>
      <w:r w:rsidR="005A65C0" w:rsidRPr="000D3CFB">
        <w:t>.</w:t>
      </w:r>
    </w:p>
    <w:p w14:paraId="7C4277EC" w14:textId="77777777" w:rsidR="00C14BD0" w:rsidRPr="000D3CFB" w:rsidRDefault="00665D92" w:rsidP="0058579F">
      <w:pPr>
        <w:pStyle w:val="B1"/>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without PMI/RI reporting:</w:t>
      </w:r>
    </w:p>
    <w:p w14:paraId="1CFFA30E" w14:textId="77777777"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 xml:space="preserve">If the </w:t>
      </w:r>
      <w:r w:rsidR="00C14BD0" w:rsidRPr="000D3CFB">
        <w:rPr>
          <w:rFonts w:eastAsia="SimSun"/>
          <w:lang w:eastAsia="zh-CN"/>
        </w:rPr>
        <w:t xml:space="preserve">number of </w:t>
      </w:r>
      <w:r w:rsidR="00C14BD0" w:rsidRPr="000D3CFB">
        <w:rPr>
          <w:rFonts w:eastAsia="SimSun" w:hint="eastAsia"/>
          <w:lang w:eastAsia="zh-CN"/>
        </w:rPr>
        <w:t xml:space="preserve">antenna ports of the associated </w:t>
      </w:r>
      <w:r w:rsidR="00C14BD0" w:rsidRPr="000D3CFB">
        <w:rPr>
          <w:rFonts w:eastAsia="SimSun"/>
          <w:lang w:eastAsia="zh-CN"/>
        </w:rPr>
        <w:t xml:space="preserve">CSI-RS </w:t>
      </w:r>
      <w:r w:rsidR="00C14BD0" w:rsidRPr="000D3CFB">
        <w:rPr>
          <w:rFonts w:eastAsia="SimSun" w:hint="eastAsia"/>
          <w:lang w:eastAsia="zh-CN"/>
        </w:rPr>
        <w:t>resource</w:t>
      </w:r>
      <w:r w:rsidR="00C14BD0" w:rsidRPr="000D3CFB">
        <w:rPr>
          <w:rFonts w:eastAsia="SimSun"/>
          <w:lang w:eastAsia="zh-CN"/>
        </w:rPr>
        <w:t xml:space="preserve"> is one, a PDSCH transmission </w:t>
      </w:r>
      <w:r w:rsidR="00C14BD0" w:rsidRPr="000D3CFB">
        <w:rPr>
          <w:rFonts w:eastAsia="SimSun" w:hint="eastAsia"/>
          <w:lang w:eastAsia="zh-CN"/>
        </w:rPr>
        <w:t xml:space="preserve">is on </w:t>
      </w:r>
      <w:r w:rsidR="00C14BD0" w:rsidRPr="000D3CFB">
        <w:rPr>
          <w:rFonts w:eastAsia="SimSun"/>
          <w:lang w:eastAsia="zh-CN"/>
        </w:rPr>
        <w:t>single-antenna port, port 7.</w:t>
      </w:r>
      <w:r w:rsidR="00C14BD0" w:rsidRPr="000D3CFB">
        <w:rPr>
          <w:rFonts w:eastAsia="SimSun" w:hint="eastAsia"/>
          <w:lang w:eastAsia="zh-CN"/>
        </w:rPr>
        <w:t xml:space="preserve"> The channel on antenna port {7} is inferred from the channel on antenna port {15} of the associated CSI-RS resource.</w:t>
      </w:r>
      <w:r w:rsidR="00EA4E3A" w:rsidRPr="000D3CFB">
        <w:rPr>
          <w:rFonts w:eastAsia="SimSun" w:hint="eastAsia"/>
          <w:lang w:eastAsia="zh-CN"/>
        </w:rPr>
        <w:t xml:space="preserve"> </w:t>
      </w:r>
    </w:p>
    <w:p w14:paraId="161F0F8E"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p>
    <w:p w14:paraId="40A4684B"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w:t>
      </w:r>
      <w:r w:rsidR="00C14BD0" w:rsidRPr="000D3CFB">
        <w:rPr>
          <w:rFonts w:eastAsia="SimSun" w:hint="eastAsia"/>
          <w:lang w:eastAsia="zh-CN"/>
        </w:rPr>
        <w:t>e UE-specific reference signal overhead is 12</w:t>
      </w:r>
      <w:r w:rsidR="00C14BD0" w:rsidRPr="000D3CFB">
        <w:rPr>
          <w:rFonts w:eastAsia="SimSun"/>
          <w:lang w:eastAsia="zh-CN"/>
        </w:rPr>
        <w:t xml:space="preserve"> </w:t>
      </w:r>
      <w:r w:rsidR="00C14BD0" w:rsidRPr="000D3CFB">
        <w:rPr>
          <w:rFonts w:eastAsia="SimSun" w:hint="eastAsia"/>
          <w:lang w:eastAsia="zh-CN"/>
        </w:rPr>
        <w:t>REs per PRB pair.</w:t>
      </w:r>
    </w:p>
    <w:p w14:paraId="7E41D770" w14:textId="77777777"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 xml:space="preserve">Otherwise, </w:t>
      </w:r>
    </w:p>
    <w:p w14:paraId="3EF2EDDB" w14:textId="6369C9EA"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 xml:space="preserve">antenna ports of the associated CSI-RS resource </w:t>
      </w:r>
      <w:r w:rsidR="00C14BD0" w:rsidRPr="000D3CFB">
        <w:rPr>
          <w:rFonts w:eastAsia="SimSun"/>
          <w:lang w:eastAsia="zh-CN"/>
        </w:rPr>
        <w:t>is 2,</w:t>
      </w:r>
      <w:r w:rsidR="00C14BD0" w:rsidRPr="000D3CFB">
        <w:rPr>
          <w:rFonts w:eastAsia="SimSun" w:hint="eastAsia"/>
          <w:lang w:eastAsia="zh-CN"/>
        </w:rPr>
        <w:t xml:space="preserve"> the PDSCH transmission scheme assumes the transmit diversity scheme defined in </w:t>
      </w:r>
      <w:r w:rsidR="009D67ED">
        <w:rPr>
          <w:rFonts w:eastAsia="SimSun" w:hint="eastAsia"/>
          <w:lang w:eastAsia="zh-CN"/>
        </w:rPr>
        <w:t>Clause</w:t>
      </w:r>
      <w:r w:rsidR="00C14BD0" w:rsidRPr="000D3CFB">
        <w:rPr>
          <w:rFonts w:eastAsia="SimSun" w:hint="eastAsia"/>
          <w:lang w:eastAsia="zh-CN"/>
        </w:rPr>
        <w:t xml:space="preserve"> 7.1.2 on antenna ports {0,1} except that the channels on antenna ports {0,1} are inferred from the channels on antenna port {15, 16} of the associated CSI resource respectively.</w:t>
      </w:r>
      <w:r w:rsidR="00EA4E3A" w:rsidRPr="000D3CFB">
        <w:rPr>
          <w:rFonts w:eastAsia="SimSun" w:hint="eastAsia"/>
          <w:lang w:eastAsia="zh-CN"/>
        </w:rPr>
        <w:t xml:space="preserve"> </w:t>
      </w:r>
    </w:p>
    <w:p w14:paraId="089BC24E" w14:textId="3A8DDDEC" w:rsidR="00C14BD0" w:rsidRPr="000D3CFB" w:rsidRDefault="00665D92" w:rsidP="0058579F">
      <w:pPr>
        <w:pStyle w:val="B3"/>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antenna ports of the associated CSI-RS resource</w:t>
      </w:r>
      <w:r w:rsidR="00C14BD0" w:rsidRPr="000D3CFB">
        <w:rPr>
          <w:rFonts w:eastAsia="SimSun"/>
          <w:lang w:eastAsia="zh-CN"/>
        </w:rPr>
        <w:t xml:space="preserve"> is 4,</w:t>
      </w:r>
      <w:r w:rsidR="00C14BD0" w:rsidRPr="000D3CFB">
        <w:rPr>
          <w:rFonts w:eastAsia="SimSun" w:hint="eastAsia"/>
          <w:lang w:eastAsia="zh-CN"/>
        </w:rPr>
        <w:t xml:space="preserve"> the PDSCH transmission scheme assumes the transmit </w:t>
      </w:r>
      <w:r w:rsidR="00C14BD0" w:rsidRPr="000D3CFB">
        <w:rPr>
          <w:rFonts w:eastAsia="SimSun"/>
          <w:lang w:eastAsia="zh-CN"/>
        </w:rPr>
        <w:t>diversity</w:t>
      </w:r>
      <w:r w:rsidR="00C14BD0" w:rsidRPr="000D3CFB">
        <w:rPr>
          <w:rFonts w:eastAsia="SimSun" w:hint="eastAsia"/>
          <w:lang w:eastAsia="zh-CN"/>
        </w:rPr>
        <w:t xml:space="preserve"> scheme defined in </w:t>
      </w:r>
      <w:r w:rsidR="009D67ED">
        <w:rPr>
          <w:rFonts w:eastAsia="SimSun" w:hint="eastAsia"/>
          <w:lang w:eastAsia="zh-CN"/>
        </w:rPr>
        <w:t>Clause</w:t>
      </w:r>
      <w:r w:rsidR="00C14BD0" w:rsidRPr="000D3CFB">
        <w:rPr>
          <w:rFonts w:eastAsia="SimSun" w:hint="eastAsia"/>
          <w:lang w:eastAsia="zh-CN"/>
        </w:rPr>
        <w:t xml:space="preserve"> 7.1.2 on antenna ports {0,1,2,3} except that the channels on antenna ports {0,1,2,3} are inferred from the channels on antenna ports {15, 16, 17, 18} of the associated CSI-RS resource respectively.</w:t>
      </w:r>
      <w:r w:rsidR="00EA4E3A" w:rsidRPr="000D3CFB">
        <w:rPr>
          <w:rFonts w:eastAsia="SimSun" w:hint="eastAsia"/>
          <w:lang w:eastAsia="zh-CN"/>
        </w:rPr>
        <w:t xml:space="preserve"> </w:t>
      </w:r>
    </w:p>
    <w:p w14:paraId="5A79D259"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The UE is not expected to be configured with more than 4 antenna ports for the CSI-RS resource associated with the CSI process configured without PMI/RI reporting</w:t>
      </w:r>
      <w:r w:rsidR="00C14BD0" w:rsidRPr="000D3CFB">
        <w:rPr>
          <w:rFonts w:eastAsia="SimSun"/>
          <w:lang w:eastAsia="zh-CN"/>
        </w:rPr>
        <w:t>.</w:t>
      </w:r>
    </w:p>
    <w:p w14:paraId="0E877A06" w14:textId="77777777" w:rsidR="00C14BD0" w:rsidRPr="000D3CFB" w:rsidRDefault="00665D92" w:rsidP="0058579F">
      <w:pPr>
        <w:pStyle w:val="B3"/>
        <w:rPr>
          <w:lang w:eastAsia="zh-CN"/>
        </w:rPr>
      </w:pPr>
      <w:r w:rsidRPr="000D3CFB">
        <w:rPr>
          <w:lang w:eastAsia="zh-CN"/>
        </w:rPr>
        <w:lastRenderedPageBreak/>
        <w:t>-</w:t>
      </w:r>
      <w:r w:rsidRPr="000D3CFB">
        <w:rPr>
          <w:lang w:eastAsia="zh-CN"/>
        </w:rPr>
        <w:tab/>
      </w:r>
      <w:r w:rsidR="00C14BD0" w:rsidRPr="000D3CFB">
        <w:rPr>
          <w:rFonts w:hint="eastAsia"/>
          <w:lang w:eastAsia="zh-CN"/>
        </w:rPr>
        <w:t xml:space="preserve">The overhead of CRS REs is assuming </w:t>
      </w:r>
      <w:r w:rsidR="00C14BD0" w:rsidRPr="000D3CFB">
        <w:rPr>
          <w:lang w:eastAsia="zh-CN"/>
        </w:rPr>
        <w:t>the same number of antenna ports as that of the associated CSI-RS resource.</w:t>
      </w:r>
    </w:p>
    <w:p w14:paraId="7E60FBE9"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UE-specific reference signal overhead is zero.</w:t>
      </w:r>
    </w:p>
    <w:p w14:paraId="69AD21A3" w14:textId="77777777" w:rsidR="00C14BD0" w:rsidRPr="000D3CFB" w:rsidRDefault="00665D92" w:rsidP="0058579F">
      <w:pPr>
        <w:pStyle w:val="B1"/>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 PMI/RI reporting</w:t>
      </w:r>
      <w:r w:rsidR="00EF2C49" w:rsidRPr="000D3CFB">
        <w:rPr>
          <w:rFonts w:eastAsia="SimSun"/>
          <w:lang w:eastAsia="zh-CN"/>
        </w:rPr>
        <w:t xml:space="preserve"> or </w:t>
      </w:r>
      <w:r w:rsidR="00EF2C49" w:rsidRPr="000D3CFB">
        <w:rPr>
          <w:lang w:val="en-AU"/>
        </w:rPr>
        <w:t>without PMI reporting</w:t>
      </w:r>
      <w:r w:rsidR="00C14BD0" w:rsidRPr="000D3CFB">
        <w:rPr>
          <w:rFonts w:eastAsia="SimSun" w:hint="eastAsia"/>
          <w:lang w:eastAsia="zh-CN"/>
        </w:rPr>
        <w:t>:</w:t>
      </w:r>
    </w:p>
    <w:p w14:paraId="31F05E21" w14:textId="77777777"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r w:rsidR="005A65C0" w:rsidRPr="000D3CFB">
        <w:rPr>
          <w:rFonts w:eastAsia="SimSun"/>
          <w:lang w:eastAsia="zh-CN"/>
        </w:rPr>
        <w:t>;</w:t>
      </w:r>
      <w:r w:rsidR="00C14BD0" w:rsidRPr="000D3CFB">
        <w:rPr>
          <w:rFonts w:eastAsia="SimSun"/>
          <w:lang w:eastAsia="zh-CN"/>
        </w:rPr>
        <w:t xml:space="preserve"> </w:t>
      </w:r>
    </w:p>
    <w:p w14:paraId="6D57F1C0" w14:textId="77777777" w:rsidR="00726B70" w:rsidRPr="000D3CFB" w:rsidRDefault="00665D92" w:rsidP="00726B70">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he UE-specific reference signal overhead is consistent with the most recent reported rank</w:t>
      </w:r>
      <w:r w:rsidR="005A65C0" w:rsidRPr="000D3CFB">
        <w:rPr>
          <w:rFonts w:eastAsia="SimSun"/>
        </w:rPr>
        <w:t xml:space="preserve"> for the CSI process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C14BD0" w:rsidRPr="000D3CFB">
        <w:rPr>
          <w:rFonts w:eastAsia="SimSun"/>
          <w:lang w:eastAsia="zh-CN"/>
        </w:rPr>
        <w:t xml:space="preserve">; and PDSCH signals on antenna ports </w:t>
      </w:r>
      <w:r w:rsidR="00F84091">
        <w:rPr>
          <w:rFonts w:eastAsia="SimSun"/>
          <w:position w:val="-10"/>
          <w:lang w:eastAsia="zh-CN"/>
        </w:rPr>
        <w:pict w14:anchorId="16C6726A">
          <v:shape id="_x0000_i1100" type="#_x0000_t75" style="width:54.4pt;height:15.9pt">
            <v:imagedata r:id="rId38" o:title=""/>
          </v:shape>
        </w:pict>
      </w:r>
      <w:r w:rsidR="00C14BD0" w:rsidRPr="000D3CFB">
        <w:rPr>
          <w:rFonts w:eastAsia="SimSun"/>
          <w:lang w:eastAsia="zh-CN"/>
        </w:rPr>
        <w:t xml:space="preserve">for </w:t>
      </w:r>
      <w:r w:rsidR="00F84091">
        <w:rPr>
          <w:rFonts w:eastAsia="SimSun"/>
          <w:position w:val="-6"/>
          <w:lang w:eastAsia="zh-CN"/>
        </w:rPr>
        <w:pict w14:anchorId="562014D0">
          <v:shape id="_x0000_i1101" type="#_x0000_t75" style="width:10.05pt;height:10.9pt">
            <v:imagedata r:id="rId39" o:title=""/>
          </v:shape>
        </w:pict>
      </w:r>
      <w:r w:rsidR="00C14BD0" w:rsidRPr="000D3CFB">
        <w:rPr>
          <w:rFonts w:eastAsia="SimSun"/>
          <w:lang w:eastAsia="zh-CN"/>
        </w:rPr>
        <w:t xml:space="preserve">layers would result in signals equivalent to corresponding symbols transmitted on antenna ports </w:t>
      </w:r>
      <w:r w:rsidR="00F84091">
        <w:rPr>
          <w:rFonts w:eastAsia="SimSun"/>
          <w:position w:val="-10"/>
          <w:lang w:eastAsia="zh-CN"/>
        </w:rPr>
        <w:pict w14:anchorId="27CB5445">
          <v:shape id="_x0000_i1102" type="#_x0000_t75" style="width:65.3pt;height:15.9pt">
            <v:imagedata r:id="rId40" o:title=""/>
          </v:shape>
        </w:pict>
      </w:r>
      <w:r w:rsidR="00C14BD0" w:rsidRPr="000D3CFB">
        <w:rPr>
          <w:rFonts w:eastAsia="SimSun"/>
          <w:lang w:eastAsia="zh-CN"/>
        </w:rPr>
        <w:t>, as given by</w:t>
      </w:r>
      <w:r w:rsidR="00726B70" w:rsidRPr="000D3CFB">
        <w:rPr>
          <w:rFonts w:eastAsia="SimSun"/>
          <w:lang w:eastAsia="zh-CN"/>
        </w:rPr>
        <w:t>,</w:t>
      </w:r>
      <w:r w:rsidR="005A65C0" w:rsidRPr="000D3CFB">
        <w:rPr>
          <w:rFonts w:eastAsia="SimSun"/>
          <w:lang w:eastAsia="zh-CN"/>
        </w:rPr>
        <w:t xml:space="preserve"> </w:t>
      </w:r>
    </w:p>
    <w:p w14:paraId="61E243D1" w14:textId="77777777" w:rsidR="00726B70" w:rsidRPr="000D3CFB" w:rsidRDefault="00726B70" w:rsidP="0084661B">
      <w:pPr>
        <w:pStyle w:val="B3"/>
        <w:ind w:left="851" w:hanging="1"/>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001F22D5">
        <w:rPr>
          <w:i/>
        </w:rPr>
        <w:t xml:space="preserve"> </w:t>
      </w:r>
      <w:r w:rsidR="001F22D5">
        <w:t xml:space="preserve">and not configured with higher layer parameter </w:t>
      </w:r>
      <w:r w:rsidR="001F22D5">
        <w:rPr>
          <w:i/>
          <w:lang w:val="en-US"/>
        </w:rPr>
        <w:t>FeCoMPCSI</w:t>
      </w:r>
      <w:r w:rsidR="001F22D5" w:rsidRPr="00BE3D13">
        <w:rPr>
          <w:i/>
          <w:lang w:val="en-US"/>
        </w:rPr>
        <w:t>Enabled</w:t>
      </w:r>
      <w:r w:rsidRPr="000D3CFB">
        <w:t xml:space="preserve">, </w:t>
      </w:r>
    </w:p>
    <w:p w14:paraId="40508683" w14:textId="77777777" w:rsidR="00726B70" w:rsidRPr="000D3CFB" w:rsidRDefault="00F84091" w:rsidP="00087FD5">
      <w:pPr>
        <w:pStyle w:val="B4"/>
      </w:pPr>
      <w:r>
        <w:rPr>
          <w:position w:val="-104"/>
        </w:rPr>
        <w:pict w14:anchorId="3E6C9357">
          <v:shape id="_x0000_i1103" type="#_x0000_t75" style="width:285.5pt;height:105.5pt">
            <v:imagedata r:id="rId59" o:title=""/>
          </v:shape>
        </w:pict>
      </w:r>
      <w:r w:rsidR="00726B70" w:rsidRPr="000D3CFB">
        <w:tab/>
        <w:t xml:space="preserve">for </w:t>
      </w:r>
      <w:r>
        <w:rPr>
          <w:position w:val="-6"/>
        </w:rPr>
        <w:pict w14:anchorId="665D33E4">
          <v:shape id="_x0000_i1104" type="#_x0000_t75" style="width:23.45pt;height:12.55pt">
            <v:imagedata r:id="rId42" o:title=""/>
          </v:shape>
        </w:pict>
      </w:r>
    </w:p>
    <w:p w14:paraId="6C452468" w14:textId="437FC6B7" w:rsidR="00726B70" w:rsidRPr="000D3CFB" w:rsidRDefault="00F84091" w:rsidP="00087FD5">
      <w:pPr>
        <w:pStyle w:val="B4"/>
      </w:pPr>
      <w:r>
        <w:rPr>
          <w:position w:val="-50"/>
        </w:rPr>
        <w:pict w14:anchorId="209C9004">
          <v:shape id="_x0000_i1105" type="#_x0000_t75" style="width:186.7pt;height:54.4pt">
            <v:imagedata r:id="rId43" o:title=""/>
          </v:shape>
        </w:pict>
      </w:r>
      <w:r w:rsidR="009D67ED">
        <w:tab/>
      </w:r>
      <w:r>
        <w:rPr>
          <w:position w:val="-10"/>
        </w:rPr>
        <w:pict w14:anchorId="314DA94B">
          <v:shape id="_x0000_i1106" type="#_x0000_t75" style="width:67pt;height:17.6pt">
            <v:imagedata r:id="rId60" o:title=""/>
          </v:shape>
        </w:pict>
      </w:r>
      <w:r w:rsidR="009D67ED">
        <w:tab/>
      </w:r>
      <w:r w:rsidR="00726B70" w:rsidRPr="000D3CFB">
        <w:t xml:space="preserve">for </w:t>
      </w:r>
      <w:r>
        <w:rPr>
          <w:position w:val="-6"/>
        </w:rPr>
        <w:pict w14:anchorId="0B6472CC">
          <v:shape id="_x0000_i1107" type="#_x0000_t75" style="width:24.3pt;height:12.55pt">
            <v:imagedata r:id="rId61" o:title=""/>
          </v:shape>
        </w:pict>
      </w:r>
    </w:p>
    <w:p w14:paraId="33929B4C" w14:textId="6E4378CD" w:rsidR="000E4B10" w:rsidRPr="000D3CFB" w:rsidRDefault="000E4B10" w:rsidP="000E4B10">
      <w:pPr>
        <w:pStyle w:val="B2"/>
        <w:ind w:firstLine="0"/>
      </w:pPr>
      <w:r w:rsidRPr="000D3CFB">
        <w:t xml:space="preserve">where </w:t>
      </w:r>
      <w:r w:rsidR="00F84091">
        <w:rPr>
          <w:position w:val="-10"/>
        </w:rPr>
        <w:pict w14:anchorId="2794B9B4">
          <v:shape id="_x0000_i1108" type="#_x0000_t75" style="width:121.4pt;height:19.25pt">
            <v:imagedata r:id="rId46" o:title=""/>
          </v:shape>
        </w:pict>
      </w:r>
      <w:r w:rsidRPr="000D3CFB">
        <w:t xml:space="preserve"> is a vector of symbols from the layer mapping in </w:t>
      </w:r>
      <w:r w:rsidR="009D67ED">
        <w:t>clause</w:t>
      </w:r>
      <w:r w:rsidRPr="000D3CFB">
        <w:t xml:space="preserve"> 6.3.3.2 of [3], </w:t>
      </w:r>
      <w:r w:rsidR="00F84091">
        <w:rPr>
          <w:position w:val="-10"/>
        </w:rPr>
        <w:pict w14:anchorId="0FA4EDB5">
          <v:shape id="_x0000_i1109" type="#_x0000_t75" style="width:2in;height:15.9pt">
            <v:imagedata r:id="rId47" o:title=""/>
          </v:shape>
        </w:pict>
      </w:r>
      <w:r w:rsidRPr="000D3CFB">
        <w:t xml:space="preserve">is the number of CSI-RS ports configured, and if UE reports a PMI, </w:t>
      </w:r>
      <w:r w:rsidR="00F84091">
        <w:rPr>
          <w:position w:val="-30"/>
        </w:rPr>
        <w:pict w14:anchorId="453FFEE3">
          <v:shape id="_x0000_i1110" type="#_x0000_t75" style="width:97.1pt;height:35.15pt">
            <v:imagedata r:id="rId62" o:title=""/>
          </v:shape>
        </w:pict>
      </w:r>
      <w:r w:rsidRPr="000D3CFB">
        <w:t xml:space="preserve"> where </w:t>
      </w:r>
      <w:r w:rsidR="00F84091">
        <w:rPr>
          <w:position w:val="-12"/>
        </w:rPr>
        <w:pict w14:anchorId="432224E7">
          <v:shape id="_x0000_i1111" type="#_x0000_t75" style="width:34.35pt;height:19.25pt">
            <v:imagedata r:id="rId49"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F84091">
        <w:rPr>
          <w:position w:val="-12"/>
        </w:rPr>
        <w:pict w14:anchorId="0FEE94FA">
          <v:shape id="_x0000_i1112" type="#_x0000_t75" style="width:34.35pt;height:18.4pt">
            <v:imagedata r:id="rId50"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F84091">
        <w:rPr>
          <w:position w:val="-14"/>
        </w:rPr>
        <w:pict w14:anchorId="4ED5F33E">
          <v:shape id="_x0000_i1113" type="#_x0000_t75" style="width:39.35pt;height:19.25pt">
            <v:imagedata r:id="rId51"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F84091">
        <w:rPr>
          <w:position w:val="-6"/>
        </w:rPr>
        <w:pict w14:anchorId="00E162C0">
          <v:shape id="_x0000_i1114" type="#_x0000_t75" style="width:12.55pt;height:12.55pt">
            <v:imagedata r:id="rId52"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F84091">
        <w:rPr>
          <w:position w:val="-10"/>
        </w:rPr>
        <w:pict w14:anchorId="61960F54">
          <v:shape id="_x0000_i1115" type="#_x0000_t75" style="width:25.1pt;height:15.9pt">
            <v:imagedata r:id="rId53" o:title=""/>
          </v:shape>
        </w:pict>
      </w:r>
      <w:r w:rsidRPr="000D3CFB">
        <w:t xml:space="preserve"> is the selected precoding matrix corresponding to the reported CQI applicable to </w:t>
      </w:r>
      <w:r w:rsidR="00F84091">
        <w:rPr>
          <w:position w:val="-10"/>
        </w:rPr>
        <w:pict w14:anchorId="54D6F078">
          <v:shape id="_x0000_i1116" type="#_x0000_t75" style="width:19.25pt;height:15.9pt">
            <v:imagedata r:id="rId54" o:title=""/>
          </v:shape>
        </w:pict>
      </w:r>
      <w:r w:rsidRPr="000D3CFB">
        <w:t xml:space="preserve">. The corresponding PDSCH signals transmitted on antenna ports </w:t>
      </w:r>
      <w:r w:rsidR="00F84091">
        <w:rPr>
          <w:position w:val="-10"/>
        </w:rPr>
        <w:pict w14:anchorId="54D40090">
          <v:shape id="_x0000_i1117" type="#_x0000_t75" style="width:65.3pt;height:15.9pt">
            <v:imagedata r:id="rId40" o:title=""/>
          </v:shape>
        </w:pict>
      </w:r>
      <w:r w:rsidRPr="000D3CFB">
        <w:t xml:space="preserve"> would have a ratio of EPRE to CSI-RS EPRE equal to the ratio given in </w:t>
      </w:r>
      <w:r w:rsidR="009D67ED">
        <w:t>clause</w:t>
      </w:r>
      <w:r w:rsidRPr="000D3CFB">
        <w:t xml:space="preserve"> 7.2.5,</w:t>
      </w:r>
    </w:p>
    <w:p w14:paraId="1A5C93A5" w14:textId="77777777" w:rsidR="00726B70" w:rsidRPr="000D3CFB" w:rsidRDefault="00726B70" w:rsidP="0084661B">
      <w:pPr>
        <w:pStyle w:val="B3"/>
        <w:ind w:left="851" w:firstLine="0"/>
        <w:rPr>
          <w:i/>
        </w:rPr>
      </w:pPr>
      <w:r w:rsidRPr="000D3CFB">
        <w:t>otherwise</w:t>
      </w:r>
      <w:r w:rsidR="00033EBB">
        <w:t xml:space="preserve"> if the UE is not configured with higher layer parameter </w:t>
      </w:r>
      <w:r w:rsidR="00033EBB">
        <w:rPr>
          <w:i/>
        </w:rPr>
        <w:t>FeCoMPCSI</w:t>
      </w:r>
      <w:r w:rsidR="00033EBB" w:rsidRPr="00BF75AB">
        <w:rPr>
          <w:i/>
        </w:rPr>
        <w:t>Enabled</w:t>
      </w:r>
      <w:r w:rsidR="00033EBB">
        <w:t xml:space="preserve"> or the UE is configured with higher layer parameter </w:t>
      </w:r>
      <w:r w:rsidR="00033EBB" w:rsidRPr="00BE3D13">
        <w:rPr>
          <w:i/>
        </w:rPr>
        <w:t>FeCoMP</w:t>
      </w:r>
      <w:r w:rsidR="00033EBB">
        <w:rPr>
          <w:i/>
        </w:rPr>
        <w:t>CSI</w:t>
      </w:r>
      <w:r w:rsidR="00033EBB" w:rsidRPr="00BE3D13">
        <w:rPr>
          <w:i/>
        </w:rPr>
        <w:t>Enabled</w:t>
      </w:r>
      <w:r w:rsidR="00033EBB">
        <w:t xml:space="preserve"> and UE reports </w:t>
      </w:r>
      <w:r w:rsidR="00033EBB" w:rsidRPr="00BE3D13">
        <w:rPr>
          <w:i/>
        </w:rPr>
        <w:t>CRI</w:t>
      </w:r>
      <w:r w:rsidR="00033EBB">
        <w:t xml:space="preserve"> with value of 0 or 1</w:t>
      </w:r>
      <w:r w:rsidRPr="000D3CFB">
        <w:t>,</w:t>
      </w:r>
    </w:p>
    <w:p w14:paraId="6C98DD08" w14:textId="77777777" w:rsidR="00726B70" w:rsidRPr="000D3CFB" w:rsidRDefault="00F84091" w:rsidP="00087FD5">
      <w:pPr>
        <w:pStyle w:val="B4"/>
      </w:pPr>
      <w:r>
        <w:pict w14:anchorId="64266D66">
          <v:shape id="_x0000_i1118" type="#_x0000_t75" style="width:139pt;height:57.75pt">
            <v:imagedata r:id="rId55" o:title=""/>
          </v:shape>
        </w:pict>
      </w:r>
      <w:r w:rsidR="00C14BD0" w:rsidRPr="000D3CFB">
        <w:t xml:space="preserve">, </w:t>
      </w:r>
    </w:p>
    <w:p w14:paraId="3F646FAC" w14:textId="0B6AA896" w:rsidR="00033EBB" w:rsidRPr="00033EBB" w:rsidRDefault="00C14BD0" w:rsidP="00033EBB">
      <w:pPr>
        <w:pStyle w:val="B2"/>
        <w:ind w:firstLine="0"/>
      </w:pPr>
      <w:r w:rsidRPr="000D3CFB">
        <w:lastRenderedPageBreak/>
        <w:t xml:space="preserve">where </w:t>
      </w:r>
      <w:r w:rsidR="00F84091">
        <w:rPr>
          <w:position w:val="-10"/>
        </w:rPr>
        <w:pict w14:anchorId="313FE122">
          <v:shape id="_x0000_i1119" type="#_x0000_t75" style="width:121.4pt;height:19.25pt">
            <v:imagedata r:id="rId46" o:title=""/>
          </v:shape>
        </w:pict>
      </w:r>
      <w:r w:rsidRPr="000D3CFB">
        <w:t xml:space="preserve"> is a vector of symbols from the layer mapping in </w:t>
      </w:r>
      <w:r w:rsidR="009D67ED">
        <w:t>Clause</w:t>
      </w:r>
      <w:r w:rsidRPr="000D3CFB">
        <w:t xml:space="preserve"> 6.3.3.2 of [3], </w:t>
      </w:r>
      <w:r w:rsidR="00F84091">
        <w:rPr>
          <w:position w:val="-10"/>
        </w:rPr>
        <w:pict w14:anchorId="7AACB196">
          <v:shape id="_x0000_i1120" type="#_x0000_t75" style="width:126.4pt;height:14.25pt">
            <v:imagedata r:id="rId63" o:title=""/>
          </v:shape>
        </w:pict>
      </w:r>
      <w:r w:rsidR="00726B70" w:rsidRPr="000D3CFB">
        <w:t xml:space="preserve"> </w:t>
      </w:r>
      <w:r w:rsidRPr="000D3CFB">
        <w:t>is the number of</w:t>
      </w:r>
      <w:r w:rsidRPr="000D3CFB">
        <w:rPr>
          <w:rFonts w:eastAsia="SimSun" w:hint="eastAsia"/>
          <w:lang w:eastAsia="zh-CN"/>
        </w:rPr>
        <w:t xml:space="preserve"> antenna ports of the associated</w:t>
      </w:r>
      <w:r w:rsidRPr="000D3CFB">
        <w:t xml:space="preserve"> CSI-RS </w:t>
      </w:r>
      <w:r w:rsidRPr="000D3CFB">
        <w:rPr>
          <w:rFonts w:eastAsia="SimSun" w:hint="eastAsia"/>
          <w:lang w:eastAsia="zh-CN"/>
        </w:rPr>
        <w:t>resource</w:t>
      </w:r>
      <w:r w:rsidRPr="000D3CFB">
        <w:t>, and if</w:t>
      </w:r>
      <w:r w:rsidR="00EA4E3A" w:rsidRPr="000D3CFB">
        <w:t xml:space="preserve"> </w:t>
      </w:r>
      <w:r w:rsidRPr="000D3CFB">
        <w:rPr>
          <w:rFonts w:eastAsia="SimSun" w:hint="eastAsia"/>
          <w:i/>
          <w:lang w:eastAsia="zh-CN"/>
        </w:rPr>
        <w:t>P</w:t>
      </w:r>
      <w:r w:rsidRPr="000D3CFB">
        <w:rPr>
          <w:rFonts w:eastAsia="SimSun" w:hint="eastAsia"/>
          <w:lang w:eastAsia="zh-CN"/>
        </w:rPr>
        <w:t>=1,</w:t>
      </w:r>
      <w:r w:rsidR="00F84091">
        <w:rPr>
          <w:position w:val="-10"/>
        </w:rPr>
        <w:pict w14:anchorId="4E25B855">
          <v:shape id="_x0000_i1121" type="#_x0000_t75" style="width:25.95pt;height:15.9pt">
            <v:imagedata r:id="rId57" o:title=""/>
          </v:shape>
        </w:pict>
      </w:r>
      <w:r w:rsidRPr="000D3CFB">
        <w:t>is 1</w:t>
      </w:r>
      <w:r w:rsidR="005A65C0" w:rsidRPr="000D3CFB">
        <w:t xml:space="preserve">, </w:t>
      </w:r>
      <w:r w:rsidR="005A65C0" w:rsidRPr="000D3CFB">
        <w:rPr>
          <w:rFonts w:eastAsia="SimSun"/>
          <w:lang w:eastAsia="zh-CN"/>
        </w:rPr>
        <w:t>otherwise</w:t>
      </w:r>
      <w:r w:rsidR="00EF2C49" w:rsidRPr="000D3CFB">
        <w:t xml:space="preserve"> for UE configured for PMI/RI reporting</w:t>
      </w:r>
      <w:r w:rsidR="005A65C0" w:rsidRPr="000D3CFB">
        <w:rPr>
          <w:rFonts w:eastAsia="SimSun"/>
          <w:lang w:eastAsia="zh-CN"/>
        </w:rPr>
        <w:t xml:space="preserve"> </w:t>
      </w:r>
      <w:r w:rsidR="00F84091">
        <w:rPr>
          <w:position w:val="-10"/>
        </w:rPr>
        <w:pict w14:anchorId="181D8400">
          <v:shape id="_x0000_i1122" type="#_x0000_t75" style="width:25.95pt;height:15.9pt">
            <v:imagedata r:id="rId58" o:title=""/>
          </v:shape>
        </w:pict>
      </w:r>
      <w:r w:rsidRPr="000D3CFB">
        <w:t xml:space="preserve">is the precoding matrix corresponding to the reported PMI applicable to </w:t>
      </w:r>
      <w:r w:rsidR="00F84091">
        <w:rPr>
          <w:position w:val="-10"/>
        </w:rPr>
        <w:pict w14:anchorId="3F5DB5CA">
          <v:shape id="_x0000_i1123" type="#_x0000_t75" style="width:21.75pt;height:15.9pt">
            <v:imagedata r:id="rId54" o:title=""/>
          </v:shape>
        </w:pict>
      </w:r>
      <w:r w:rsidR="00EF2C49" w:rsidRPr="000D3CFB">
        <w:t xml:space="preserve"> and for UE configured without PMI reporting </w:t>
      </w:r>
      <w:r w:rsidR="00F84091">
        <w:rPr>
          <w:position w:val="-10"/>
        </w:rPr>
        <w:pict w14:anchorId="0913CC4B">
          <v:shape id="_x0000_i1124" type="#_x0000_t75" style="width:25.95pt;height:15.9pt">
            <v:imagedata r:id="rId58" o:title=""/>
          </v:shape>
        </w:pict>
      </w:r>
      <w:r w:rsidR="00EF2C49" w:rsidRPr="000D3CFB">
        <w:t xml:space="preserve">is the selected precoding matrix corresponding to the reported CQI applicable to </w:t>
      </w:r>
      <w:r w:rsidR="00F84091">
        <w:rPr>
          <w:position w:val="-10"/>
        </w:rPr>
        <w:pict w14:anchorId="57911EC7">
          <v:shape id="_x0000_i1125" type="#_x0000_t75" style="width:21.75pt;height:15.9pt">
            <v:imagedata r:id="rId54" o:title=""/>
          </v:shape>
        </w:pict>
      </w:r>
      <w:r w:rsidRPr="000D3CFB">
        <w:t xml:space="preserve">. The corresponding PDSCH signals transmitted on antenna ports </w:t>
      </w:r>
      <w:r w:rsidR="00F84091">
        <w:rPr>
          <w:position w:val="-10"/>
        </w:rPr>
        <w:pict w14:anchorId="7556A7B5">
          <v:shape id="_x0000_i1126" type="#_x0000_t75" style="width:65.3pt;height:15.9pt">
            <v:imagedata r:id="rId40" o:title=""/>
          </v:shape>
        </w:pict>
      </w:r>
      <w:r w:rsidRPr="000D3CFB">
        <w:t xml:space="preserve"> would have a ratio of EPRE to CSI-RS EPRE equal to the ratio given in </w:t>
      </w:r>
      <w:r w:rsidR="009D67ED">
        <w:t>Clause</w:t>
      </w:r>
      <w:r w:rsidRPr="000D3CFB">
        <w:t xml:space="preserve"> 7.2.5</w:t>
      </w:r>
      <w:r w:rsidR="00033EBB">
        <w:t>,</w:t>
      </w:r>
      <w:r w:rsidR="00033EBB" w:rsidRPr="00033EBB">
        <w:t xml:space="preserve"> </w:t>
      </w:r>
    </w:p>
    <w:p w14:paraId="0B1CE564" w14:textId="2AAC3190" w:rsidR="00033EBB" w:rsidRPr="00033EBB" w:rsidRDefault="00033EBB" w:rsidP="00033EBB">
      <w:pPr>
        <w:ind w:left="864"/>
      </w:pPr>
      <w:r w:rsidRPr="00033EBB">
        <w:t xml:space="preserve">otherwise if the UE is configured with higher layer parameter </w:t>
      </w:r>
      <w:r w:rsidRPr="00033EBB">
        <w:rPr>
          <w:i/>
        </w:rPr>
        <w:t>FeCoMPCSIEnabled</w:t>
      </w:r>
      <w:r w:rsidRPr="00033EBB">
        <w:t xml:space="preserve"> and UE reports </w:t>
      </w:r>
      <w:r w:rsidRPr="00033EBB">
        <w:rPr>
          <w:i/>
        </w:rPr>
        <w:t>CRI</w:t>
      </w:r>
      <w:r w:rsidRPr="00033EBB">
        <w:t xml:space="preserve">=2 then the PDSCH signals on antenna ports </w:t>
      </w:r>
      <w:r w:rsidRPr="00033EBB">
        <w:rPr>
          <w:rFonts w:eastAsia="SimSun"/>
          <w:lang w:eastAsia="zh-CN"/>
        </w:rPr>
        <w:t xml:space="preserve">corresponding to </w:t>
      </w:r>
      <w:r w:rsidR="00F84091">
        <w:rPr>
          <w:rFonts w:eastAsia="SimSun"/>
          <w:position w:val="-12"/>
          <w:lang w:eastAsia="zh-CN"/>
        </w:rPr>
        <w:pict w14:anchorId="186CCEC8">
          <v:shape id="_x0000_i1127" type="#_x0000_t75" style="width:14.25pt;height:18.4pt">
            <v:imagedata r:id="rId64" o:title=""/>
          </v:shape>
        </w:pict>
      </w:r>
      <w:r w:rsidRPr="00033EBB">
        <w:rPr>
          <w:rFonts w:eastAsia="SimSun"/>
          <w:lang w:eastAsia="zh-CN"/>
        </w:rPr>
        <w:t xml:space="preserve">layers </w:t>
      </w:r>
      <w:r w:rsidRPr="00033EBB">
        <w:rPr>
          <w:lang w:val="en-US"/>
        </w:rPr>
        <w:t xml:space="preserve">of codeword </w:t>
      </w:r>
      <w:r w:rsidRPr="00033EBB">
        <w:rPr>
          <w:i/>
          <w:lang w:val="en-US"/>
        </w:rPr>
        <w:t>k</w:t>
      </w:r>
      <w:r w:rsidRPr="00033EBB">
        <w:rPr>
          <w:rFonts w:eastAsia="SimSun"/>
          <w:lang w:eastAsia="zh-CN"/>
        </w:rPr>
        <w:t xml:space="preserve"> would result in signals equivalent to corresponding symbols transmitted on antenna ports</w:t>
      </w:r>
      <w:r w:rsidR="000C10BB">
        <w:rPr>
          <w:rFonts w:eastAsia="SimSun"/>
          <w:lang w:eastAsia="zh-CN"/>
        </w:rPr>
        <w:t xml:space="preserve"> </w:t>
      </w:r>
      <w:r w:rsidR="00F84091">
        <w:rPr>
          <w:rFonts w:eastAsia="SimSun"/>
          <w:position w:val="-12"/>
          <w:lang w:eastAsia="zh-CN"/>
        </w:rPr>
        <w:pict w14:anchorId="2145843B">
          <v:shape id="_x0000_i1128" type="#_x0000_t75" style="width:69.5pt;height:18.4pt">
            <v:imagedata r:id="rId65" o:title=""/>
          </v:shape>
        </w:pict>
      </w:r>
      <w:r w:rsidR="000C10BB" w:rsidRPr="00874857">
        <w:t xml:space="preserve"> </w:t>
      </w:r>
      <w:r w:rsidR="000C10BB">
        <w:rPr>
          <w:lang w:eastAsia="zh-CN"/>
        </w:rPr>
        <w:t xml:space="preserve">corresponding to the </w:t>
      </w:r>
      <w:r w:rsidR="000C10BB" w:rsidRPr="00F41B0E">
        <w:t>(</w:t>
      </w:r>
      <w:r w:rsidR="000C10BB" w:rsidRPr="00F41B0E">
        <w:rPr>
          <w:i/>
        </w:rPr>
        <w:t>k</w:t>
      </w:r>
      <w:r w:rsidR="000C10BB" w:rsidRPr="00F41B0E">
        <w:t xml:space="preserve">+1)th </w:t>
      </w:r>
      <w:r w:rsidR="000C10BB">
        <w:rPr>
          <w:lang w:eastAsia="zh-CN"/>
        </w:rPr>
        <w:t xml:space="preserve">CSI-RS resource, </w:t>
      </w:r>
      <w:r w:rsidRPr="00033EBB">
        <w:rPr>
          <w:rFonts w:eastAsia="SimSun"/>
          <w:lang w:eastAsia="zh-CN"/>
        </w:rPr>
        <w:t xml:space="preserve">where </w:t>
      </w:r>
      <w:r w:rsidR="00F84091">
        <w:rPr>
          <w:position w:val="-12"/>
        </w:rPr>
        <w:pict w14:anchorId="02EEA068">
          <v:shape id="_x0000_i1129" type="#_x0000_t75" style="width:69.5pt;height:18.4pt">
            <v:imagedata r:id="rId66" o:title=""/>
          </v:shape>
        </w:pict>
      </w:r>
      <w:r w:rsidR="00E62972" w:rsidRPr="00874857">
        <w:t xml:space="preserve"> </w:t>
      </w:r>
      <w:r w:rsidRPr="00033EBB">
        <w:t xml:space="preserve">are the number of antenna ports for the </w:t>
      </w:r>
      <w:r w:rsidR="005C035D" w:rsidRPr="005C035D">
        <w:t>(</w:t>
      </w:r>
      <w:r w:rsidRPr="00033EBB">
        <w:rPr>
          <w:i/>
        </w:rPr>
        <w:t>k</w:t>
      </w:r>
      <w:r w:rsidR="005C035D" w:rsidRPr="00353543">
        <w:t>+1)</w:t>
      </w:r>
      <w:r w:rsidRPr="00033EBB">
        <w:t>th CSI-RS resource</w:t>
      </w:r>
      <w:r w:rsidRPr="00033EBB">
        <w:rPr>
          <w:rFonts w:eastAsia="SimSun"/>
          <w:lang w:eastAsia="zh-CN"/>
        </w:rPr>
        <w:t>, as given by</w:t>
      </w:r>
    </w:p>
    <w:p w14:paraId="07E508E4" w14:textId="189921B7" w:rsidR="000C10BB" w:rsidRPr="007B667C" w:rsidRDefault="000C10BB" w:rsidP="00874857">
      <w:pPr>
        <w:pStyle w:val="EQ"/>
      </w:pPr>
      <w:r>
        <w:rPr>
          <w:iCs/>
          <w:noProof w:val="0"/>
          <w:lang w:val="en-US" w:eastAsia="ja-JP"/>
        </w:rPr>
        <w:tab/>
      </w:r>
      <m:oMath>
        <m:d>
          <m:dPr>
            <m:begChr m:val="["/>
            <m:endChr m:val="]"/>
            <m:ctrlPr>
              <w:rPr>
                <w:rFonts w:ascii="Cambria Math" w:eastAsia="MS Mincho" w:hAnsi="Cambria Math"/>
                <w:iCs/>
                <w:lang w:val="en-US" w:eastAsia="ja-JP"/>
              </w:rPr>
            </m:ctrlPr>
          </m:dPr>
          <m:e>
            <m:m>
              <m:mPr>
                <m:mcs>
                  <m:mc>
                    <m:mcPr>
                      <m:count m:val="1"/>
                      <m:mcJc m:val="center"/>
                    </m:mcPr>
                  </m:mc>
                </m:mcs>
                <m:ctrlPr>
                  <w:rPr>
                    <w:rFonts w:ascii="Cambria Math" w:eastAsia="MS Mincho" w:hAnsi="Cambria Math"/>
                    <w:iCs/>
                    <w:lang w:val="en-US" w:eastAsia="ja-JP"/>
                  </w:rPr>
                </m:ctrlPr>
              </m:mPr>
              <m:mr>
                <m:e>
                  <m:sSubSup>
                    <m:sSubSupPr>
                      <m:ctrlPr>
                        <w:rPr>
                          <w:rFonts w:ascii="Cambria Math" w:eastAsia="MS Mincho" w:hAnsi="Cambria Math"/>
                          <w:iCs/>
                          <w:lang w:val="en-US" w:eastAsia="ja-JP"/>
                        </w:rPr>
                      </m:ctrlPr>
                    </m:sSubSupPr>
                    <m:e>
                      <m:r>
                        <w:rPr>
                          <w:rFonts w:ascii="Cambria Math" w:eastAsia="MS Mincho" w:hAnsi="Cambria Math"/>
                          <w:lang w:val="en-US" w:eastAsia="ja-JP"/>
                        </w:rPr>
                        <m:t>y</m:t>
                      </m:r>
                    </m:e>
                    <m:sub>
                      <m:r>
                        <w:rPr>
                          <w:rFonts w:ascii="Cambria Math" w:eastAsia="MS Mincho" w:hAnsi="Cambria Math"/>
                          <w:lang w:val="en-US" w:eastAsia="ja-JP"/>
                        </w:rPr>
                        <m:t>k</m:t>
                      </m:r>
                    </m:sub>
                    <m:sup>
                      <m:r>
                        <m:rPr>
                          <m:sty m:val="p"/>
                        </m:rPr>
                        <w:rPr>
                          <w:rFonts w:ascii="Cambria Math" w:eastAsia="MS Mincho" w:hAnsi="Cambria Math"/>
                          <w:lang w:val="en-US" w:eastAsia="ja-JP"/>
                        </w:rPr>
                        <m:t>(15)</m:t>
                      </m:r>
                    </m:sup>
                  </m:sSubSup>
                  <m:r>
                    <m:rPr>
                      <m:sty m:val="p"/>
                    </m:rPr>
                    <w:rPr>
                      <w:rFonts w:ascii="Cambria Math" w:eastAsia="MS Mincho" w:hAnsi="Cambria Math"/>
                      <w:lang w:val="en-US" w:eastAsia="ja-JP"/>
                    </w:rPr>
                    <m:t>(</m:t>
                  </m:r>
                  <m:r>
                    <w:rPr>
                      <w:rFonts w:ascii="Cambria Math" w:eastAsia="MS Mincho" w:hAnsi="Cambria Math"/>
                      <w:lang w:val="en-US" w:eastAsia="ja-JP"/>
                    </w:rPr>
                    <m:t>i</m:t>
                  </m:r>
                  <m:r>
                    <m:rPr>
                      <m:sty m:val="p"/>
                    </m:rPr>
                    <w:rPr>
                      <w:rFonts w:ascii="Cambria Math" w:eastAsia="MS Mincho" w:hAnsi="Cambria Math"/>
                      <w:lang w:val="en-US" w:eastAsia="ja-JP"/>
                    </w:rPr>
                    <m:t>)</m:t>
                  </m:r>
                </m:e>
              </m:mr>
              <m:mr>
                <m:e>
                  <m:r>
                    <m:rPr>
                      <m:sty m:val="p"/>
                    </m:rPr>
                    <w:rPr>
                      <w:rFonts w:ascii="Cambria Math" w:eastAsia="MS Mincho" w:hAnsi="Cambria Math" w:cs="Cambria Math" w:hint="cs"/>
                      <w:cs/>
                      <w:lang w:val="en-US" w:eastAsia="ja-JP" w:bidi="mr-IN"/>
                    </w:rPr>
                    <m:t>⋮</m:t>
                  </m:r>
                </m:e>
              </m:mr>
              <m:mr>
                <m:e>
                  <m:sSubSup>
                    <m:sSubSupPr>
                      <m:ctrlPr>
                        <w:rPr>
                          <w:rFonts w:ascii="Cambria Math" w:eastAsia="MS Mincho" w:hAnsi="Cambria Math"/>
                          <w:iCs/>
                          <w:lang w:val="en-US" w:eastAsia="ja-JP"/>
                        </w:rPr>
                      </m:ctrlPr>
                    </m:sSubSupPr>
                    <m:e>
                      <m:r>
                        <w:rPr>
                          <w:rFonts w:ascii="Cambria Math" w:eastAsia="MS Mincho" w:hAnsi="Cambria Math"/>
                          <w:lang w:val="en-US" w:eastAsia="ja-JP"/>
                        </w:rPr>
                        <m:t>y</m:t>
                      </m:r>
                    </m:e>
                    <m:sub>
                      <m:r>
                        <w:rPr>
                          <w:rFonts w:ascii="Cambria Math" w:eastAsia="MS Mincho" w:hAnsi="Cambria Math"/>
                          <w:lang w:val="en-US" w:eastAsia="ja-JP"/>
                        </w:rPr>
                        <m:t>k</m:t>
                      </m:r>
                    </m:sub>
                    <m:sup>
                      <m:r>
                        <m:rPr>
                          <m:sty m:val="p"/>
                        </m:rPr>
                        <w:rPr>
                          <w:rFonts w:ascii="Cambria Math" w:eastAsia="MS Mincho" w:hAnsi="Cambria Math"/>
                          <w:lang w:val="en-US" w:eastAsia="ja-JP"/>
                        </w:rPr>
                        <m:t>(14+</m:t>
                      </m:r>
                      <m:sSub>
                        <m:sSubPr>
                          <m:ctrlPr>
                            <w:rPr>
                              <w:rFonts w:ascii="Cambria Math" w:eastAsia="MS Mincho" w:hAnsi="Cambria Math"/>
                              <w:iCs/>
                              <w:lang w:val="en-US" w:eastAsia="ja-JP"/>
                            </w:rPr>
                          </m:ctrlPr>
                        </m:sSubPr>
                        <m:e>
                          <m:r>
                            <w:rPr>
                              <w:rFonts w:ascii="Cambria Math" w:eastAsia="MS Mincho" w:hAnsi="Cambria Math"/>
                              <w:lang w:val="en-US" w:eastAsia="ja-JP"/>
                            </w:rPr>
                            <m:t>P</m:t>
                          </m:r>
                        </m:e>
                        <m:sub>
                          <m:r>
                            <w:rPr>
                              <w:rFonts w:ascii="Cambria Math" w:eastAsia="MS Mincho" w:hAnsi="Cambria Math"/>
                              <w:lang w:val="en-US" w:eastAsia="ja-JP"/>
                            </w:rPr>
                            <m:t>k</m:t>
                          </m:r>
                        </m:sub>
                      </m:sSub>
                      <m:r>
                        <m:rPr>
                          <m:sty m:val="p"/>
                        </m:rPr>
                        <w:rPr>
                          <w:rFonts w:ascii="Cambria Math" w:eastAsia="MS Mincho" w:hAnsi="Cambria Math"/>
                          <w:lang w:val="en-US" w:eastAsia="ja-JP"/>
                        </w:rPr>
                        <m:t>)</m:t>
                      </m:r>
                    </m:sup>
                  </m:sSubSup>
                  <m:r>
                    <m:rPr>
                      <m:sty m:val="p"/>
                    </m:rPr>
                    <w:rPr>
                      <w:rFonts w:ascii="Cambria Math" w:eastAsia="MS Mincho" w:hAnsi="Cambria Math"/>
                      <w:lang w:val="en-US" w:eastAsia="ja-JP"/>
                    </w:rPr>
                    <m:t>(</m:t>
                  </m:r>
                  <m:r>
                    <w:rPr>
                      <w:rFonts w:ascii="Cambria Math" w:eastAsia="MS Mincho" w:hAnsi="Cambria Math"/>
                      <w:lang w:val="en-US" w:eastAsia="ja-JP"/>
                    </w:rPr>
                    <m:t>i</m:t>
                  </m:r>
                  <m:r>
                    <m:rPr>
                      <m:sty m:val="p"/>
                    </m:rPr>
                    <w:rPr>
                      <w:rFonts w:ascii="Cambria Math" w:eastAsia="MS Mincho" w:hAnsi="Cambria Math"/>
                      <w:lang w:val="en-US" w:eastAsia="ja-JP"/>
                    </w:rPr>
                    <m:t>)</m:t>
                  </m:r>
                </m:e>
              </m:mr>
            </m:m>
          </m:e>
        </m:d>
        <m:r>
          <m:rPr>
            <m:sty m:val="p"/>
          </m:rPr>
          <w:rPr>
            <w:rFonts w:ascii="Cambria Math" w:eastAsia="MS Mincho" w:hAnsi="Cambria Math"/>
            <w:lang w:val="en-US" w:eastAsia="ja-JP"/>
          </w:rPr>
          <m:t>=</m:t>
        </m:r>
        <m:sSub>
          <m:sSubPr>
            <m:ctrlPr>
              <w:rPr>
                <w:rFonts w:ascii="Cambria Math" w:eastAsia="MS Mincho" w:hAnsi="Cambria Math"/>
                <w:iCs/>
                <w:lang w:val="en-US" w:eastAsia="ja-JP"/>
              </w:rPr>
            </m:ctrlPr>
          </m:sSubPr>
          <m:e>
            <m:r>
              <w:rPr>
                <w:rFonts w:ascii="Cambria Math" w:eastAsia="MS Mincho" w:hAnsi="Cambria Math"/>
                <w:lang w:val="en-US" w:eastAsia="ja-JP"/>
              </w:rPr>
              <m:t>W</m:t>
            </m:r>
          </m:e>
          <m:sub>
            <m:r>
              <w:rPr>
                <w:rFonts w:ascii="Cambria Math" w:eastAsia="MS Mincho" w:hAnsi="Cambria Math"/>
                <w:lang w:val="en-US" w:eastAsia="ja-JP"/>
              </w:rPr>
              <m:t>k</m:t>
            </m:r>
          </m:sub>
        </m:sSub>
        <m:d>
          <m:dPr>
            <m:ctrlPr>
              <w:rPr>
                <w:rFonts w:ascii="Cambria Math" w:eastAsia="MS Mincho" w:hAnsi="Cambria Math"/>
                <w:lang w:val="en-US" w:eastAsia="ja-JP"/>
              </w:rPr>
            </m:ctrlPr>
          </m:dPr>
          <m:e>
            <m:r>
              <w:rPr>
                <w:rFonts w:ascii="Cambria Math" w:eastAsia="MS Mincho" w:hAnsi="Cambria Math"/>
                <w:lang w:val="en-US" w:eastAsia="ja-JP"/>
              </w:rPr>
              <m:t>i</m:t>
            </m:r>
          </m:e>
        </m:d>
        <m:d>
          <m:dPr>
            <m:begChr m:val="["/>
            <m:endChr m:val="]"/>
            <m:ctrlPr>
              <w:rPr>
                <w:rFonts w:ascii="Cambria Math" w:eastAsia="MS Mincho" w:hAnsi="Cambria Math"/>
                <w:iCs/>
                <w:lang w:val="en-US" w:eastAsia="ja-JP"/>
              </w:rPr>
            </m:ctrlPr>
          </m:dPr>
          <m:e>
            <m:m>
              <m:mPr>
                <m:mcs>
                  <m:mc>
                    <m:mcPr>
                      <m:count m:val="1"/>
                      <m:mcJc m:val="center"/>
                    </m:mcPr>
                  </m:mc>
                </m:mcs>
                <m:ctrlPr>
                  <w:rPr>
                    <w:rFonts w:ascii="Cambria Math" w:eastAsia="MS Mincho" w:hAnsi="Cambria Math"/>
                    <w:iCs/>
                    <w:lang w:val="en-US" w:eastAsia="ja-JP"/>
                  </w:rPr>
                </m:ctrlPr>
              </m:mPr>
              <m:mr>
                <m:e>
                  <m:sSubSup>
                    <m:sSubSupPr>
                      <m:ctrlPr>
                        <w:rPr>
                          <w:rFonts w:ascii="Cambria Math" w:eastAsia="MS Mincho" w:hAnsi="Cambria Math"/>
                          <w:iCs/>
                          <w:lang w:val="en-US" w:eastAsia="ja-JP"/>
                        </w:rPr>
                      </m:ctrlPr>
                    </m:sSubSupPr>
                    <m:e>
                      <m:r>
                        <w:rPr>
                          <w:rFonts w:ascii="Cambria Math" w:eastAsia="MS Mincho" w:hAnsi="Cambria Math"/>
                          <w:lang w:val="en-US" w:eastAsia="ja-JP"/>
                        </w:rPr>
                        <m:t>x</m:t>
                      </m:r>
                    </m:e>
                    <m:sub>
                      <m:r>
                        <w:rPr>
                          <w:rFonts w:ascii="Cambria Math" w:eastAsia="MS Mincho" w:hAnsi="Cambria Math"/>
                          <w:lang w:val="en-US" w:eastAsia="ja-JP"/>
                        </w:rPr>
                        <m:t>k</m:t>
                      </m:r>
                    </m:sub>
                    <m:sup>
                      <m:d>
                        <m:dPr>
                          <m:ctrlPr>
                            <w:rPr>
                              <w:rFonts w:ascii="Cambria Math" w:eastAsia="MS Mincho" w:hAnsi="Cambria Math"/>
                              <w:lang w:val="en-US" w:eastAsia="ja-JP"/>
                            </w:rPr>
                          </m:ctrlPr>
                        </m:dPr>
                        <m:e>
                          <m:r>
                            <m:rPr>
                              <m:sty m:val="p"/>
                            </m:rPr>
                            <w:rPr>
                              <w:rFonts w:ascii="Cambria Math" w:eastAsia="MS Mincho" w:hAnsi="Cambria Math"/>
                              <w:lang w:val="en-US" w:eastAsia="ja-JP"/>
                            </w:rPr>
                            <m:t>0</m:t>
                          </m:r>
                        </m:e>
                      </m:d>
                    </m:sup>
                  </m:sSubSup>
                  <m:d>
                    <m:dPr>
                      <m:ctrlPr>
                        <w:rPr>
                          <w:rFonts w:ascii="Cambria Math" w:eastAsia="MS Mincho" w:hAnsi="Cambria Math"/>
                          <w:lang w:val="en-US" w:eastAsia="ja-JP"/>
                        </w:rPr>
                      </m:ctrlPr>
                    </m:dPr>
                    <m:e>
                      <m:r>
                        <w:rPr>
                          <w:rFonts w:ascii="Cambria Math" w:eastAsia="MS Mincho" w:hAnsi="Cambria Math"/>
                          <w:lang w:val="en-US" w:eastAsia="ja-JP"/>
                        </w:rPr>
                        <m:t>i</m:t>
                      </m:r>
                    </m:e>
                  </m:d>
                </m:e>
              </m:mr>
              <m:mr>
                <m:e>
                  <m:r>
                    <m:rPr>
                      <m:sty m:val="p"/>
                    </m:rPr>
                    <w:rPr>
                      <w:rFonts w:ascii="Cambria Math" w:eastAsia="MS Mincho" w:hAnsi="Cambria Math" w:cs="Cambria Math" w:hint="cs"/>
                      <w:cs/>
                      <w:lang w:val="en-US" w:eastAsia="ja-JP" w:bidi="mr-IN"/>
                    </w:rPr>
                    <m:t>⋮</m:t>
                  </m:r>
                </m:e>
              </m:mr>
              <m:mr>
                <m:e>
                  <m:sSubSup>
                    <m:sSubSupPr>
                      <m:ctrlPr>
                        <w:rPr>
                          <w:rFonts w:ascii="Cambria Math" w:eastAsia="MS Mincho" w:hAnsi="Cambria Math"/>
                          <w:iCs/>
                          <w:lang w:val="en-US" w:eastAsia="ja-JP"/>
                        </w:rPr>
                      </m:ctrlPr>
                    </m:sSubSupPr>
                    <m:e>
                      <m:r>
                        <w:rPr>
                          <w:rFonts w:ascii="Cambria Math" w:eastAsia="MS Mincho" w:hAnsi="Cambria Math"/>
                          <w:lang w:val="en-US" w:eastAsia="ja-JP"/>
                        </w:rPr>
                        <m:t>x</m:t>
                      </m:r>
                    </m:e>
                    <m:sub>
                      <m:r>
                        <w:rPr>
                          <w:rFonts w:ascii="Cambria Math" w:eastAsia="MS Mincho" w:hAnsi="Cambria Math"/>
                          <w:lang w:val="en-US" w:eastAsia="ja-JP"/>
                        </w:rPr>
                        <m:t>k</m:t>
                      </m:r>
                    </m:sub>
                    <m:sup>
                      <m:d>
                        <m:dPr>
                          <m:ctrlPr>
                            <w:rPr>
                              <w:rFonts w:ascii="Cambria Math" w:eastAsia="MS Mincho" w:hAnsi="Cambria Math"/>
                              <w:lang w:val="en-US" w:eastAsia="ja-JP"/>
                            </w:rPr>
                          </m:ctrlPr>
                        </m:dPr>
                        <m:e>
                          <m:sSub>
                            <m:sSubPr>
                              <m:ctrlPr>
                                <w:rPr>
                                  <w:rFonts w:ascii="Cambria Math" w:eastAsia="MS Mincho" w:hAnsi="Cambria Math"/>
                                  <w:iCs/>
                                  <w:lang w:val="en-US" w:eastAsia="ja-JP"/>
                                </w:rPr>
                              </m:ctrlPr>
                            </m:sSubPr>
                            <m:e>
                              <m:r>
                                <w:rPr>
                                  <w:rFonts w:ascii="Cambria Math" w:eastAsia="MS Mincho" w:hAnsi="Cambria Math"/>
                                  <w:lang w:val="en-US" w:eastAsia="ja-JP"/>
                                </w:rPr>
                                <m:t>υ</m:t>
                              </m:r>
                            </m:e>
                            <m:sub>
                              <m:r>
                                <w:rPr>
                                  <w:rFonts w:ascii="Cambria Math" w:eastAsia="MS Mincho" w:hAnsi="Cambria Math"/>
                                  <w:lang w:val="en-US" w:eastAsia="ja-JP"/>
                                </w:rPr>
                                <m:t>k</m:t>
                              </m:r>
                            </m:sub>
                          </m:sSub>
                          <m:r>
                            <m:rPr>
                              <m:sty m:val="p"/>
                            </m:rPr>
                            <w:rPr>
                              <w:rFonts w:ascii="Cambria Math" w:eastAsia="MS Mincho" w:hAnsi="Cambria Math"/>
                              <w:lang w:val="en-US" w:eastAsia="ja-JP"/>
                            </w:rPr>
                            <m:t>-1</m:t>
                          </m:r>
                        </m:e>
                      </m:d>
                    </m:sup>
                  </m:sSubSup>
                  <m:d>
                    <m:dPr>
                      <m:ctrlPr>
                        <w:rPr>
                          <w:rFonts w:ascii="Cambria Math" w:eastAsia="MS Mincho" w:hAnsi="Cambria Math"/>
                          <w:lang w:val="en-US" w:eastAsia="ja-JP"/>
                        </w:rPr>
                      </m:ctrlPr>
                    </m:dPr>
                    <m:e>
                      <m:r>
                        <w:rPr>
                          <w:rFonts w:ascii="Cambria Math" w:eastAsia="MS Mincho" w:hAnsi="Cambria Math"/>
                          <w:lang w:val="en-US" w:eastAsia="ja-JP"/>
                        </w:rPr>
                        <m:t>i</m:t>
                      </m:r>
                    </m:e>
                  </m:d>
                </m:e>
              </m:mr>
            </m:m>
          </m:e>
        </m:d>
        <m:r>
          <m:rPr>
            <m:sty m:val="p"/>
          </m:rPr>
          <w:rPr>
            <w:rFonts w:ascii="Cambria Math" w:eastAsia="MS Mincho" w:hAnsi="Cambria Math"/>
            <w:lang w:val="en-US" w:eastAsia="ja-JP"/>
          </w:rPr>
          <m:t>,</m:t>
        </m:r>
        <m:r>
          <w:rPr>
            <w:rFonts w:ascii="Cambria Math" w:eastAsia="MS Mincho" w:hAnsi="Cambria Math"/>
            <w:lang w:val="en-US" w:eastAsia="ja-JP"/>
          </w:rPr>
          <m:t>k</m:t>
        </m:r>
        <m:r>
          <m:rPr>
            <m:sty m:val="p"/>
          </m:rPr>
          <w:rPr>
            <w:rFonts w:ascii="Cambria Math" w:eastAsia="MS Mincho" w:hAnsi="Cambria Math"/>
            <w:lang w:val="en-US" w:eastAsia="ja-JP"/>
          </w:rPr>
          <m:t>=0,1</m:t>
        </m:r>
      </m:oMath>
    </w:p>
    <w:p w14:paraId="79F7F060" w14:textId="47066C48" w:rsidR="004B2192" w:rsidRPr="000D3CFB" w:rsidRDefault="00033EBB" w:rsidP="00033EBB">
      <w:pPr>
        <w:pStyle w:val="B2"/>
        <w:ind w:firstLine="0"/>
        <w:rPr>
          <w:lang w:val="en-US"/>
        </w:rPr>
      </w:pPr>
      <w:r w:rsidRPr="00033EBB">
        <w:t xml:space="preserve">where </w:t>
      </w:r>
      <w:r w:rsidR="00F84091">
        <w:rPr>
          <w:position w:val="-16"/>
        </w:rPr>
        <w:pict w14:anchorId="00921BF3">
          <v:shape id="_x0000_i1130" type="#_x0000_t75" style="width:154.05pt;height:25.1pt">
            <v:imagedata r:id="rId67" o:title=""/>
          </v:shape>
        </w:pict>
      </w:r>
      <w:r w:rsidRPr="00033EBB">
        <w:t xml:space="preserve"> is a vector of symbols from the layer mapping in </w:t>
      </w:r>
      <w:r w:rsidR="009D67ED">
        <w:t>Clause</w:t>
      </w:r>
      <w:r w:rsidRPr="00033EBB">
        <w:t xml:space="preserve"> 6.3.3.2 of [3] for codeword </w:t>
      </w:r>
      <w:r w:rsidRPr="00033EBB">
        <w:rPr>
          <w:i/>
        </w:rPr>
        <w:t>k</w:t>
      </w:r>
      <w:r w:rsidRPr="009E62EE">
        <w:t>=</w:t>
      </w:r>
      <w:r w:rsidR="005C035D" w:rsidRPr="009E62EE">
        <w:t xml:space="preserve">0, </w:t>
      </w:r>
      <w:r w:rsidRPr="009E62EE">
        <w:t>1</w:t>
      </w:r>
      <w:r w:rsidR="000C10BB">
        <w:t xml:space="preserve"> and where </w:t>
      </w:r>
      <w:r w:rsidR="000C10BB">
        <w:rPr>
          <w:lang w:eastAsia="zh-CN"/>
        </w:rPr>
        <w:t xml:space="preserve">the CSI corresponding to a </w:t>
      </w:r>
      <w:r w:rsidR="000C10BB" w:rsidRPr="00F41B0E">
        <w:rPr>
          <w:lang w:val="en-US"/>
        </w:rPr>
        <w:t>codeword</w:t>
      </w:r>
      <w:r w:rsidR="000C10BB" w:rsidRPr="00F41B0E">
        <w:rPr>
          <w:lang w:eastAsia="zh-CN"/>
        </w:rPr>
        <w:t xml:space="preserve"> </w:t>
      </w:r>
      <w:r w:rsidR="000C10BB">
        <w:rPr>
          <w:lang w:eastAsia="zh-CN"/>
        </w:rPr>
        <w:t xml:space="preserve">is </w:t>
      </w:r>
      <w:r w:rsidR="000C10BB" w:rsidRPr="00FD15AD">
        <w:rPr>
          <w:lang w:val="en-US"/>
        </w:rPr>
        <w:t>calculated</w:t>
      </w:r>
      <w:r w:rsidR="000C10BB">
        <w:rPr>
          <w:lang w:val="en-US"/>
        </w:rPr>
        <w:t xml:space="preserve"> based on the assumption that inter-codeword</w:t>
      </w:r>
      <w:r w:rsidR="000C10BB" w:rsidRPr="00FD15AD">
        <w:rPr>
          <w:lang w:val="en-US"/>
        </w:rPr>
        <w:t xml:space="preserve"> interference is derived from channel measurement obtained from </w:t>
      </w:r>
      <w:r w:rsidR="000C10BB">
        <w:rPr>
          <w:lang w:val="en-US"/>
        </w:rPr>
        <w:t xml:space="preserve">the </w:t>
      </w:r>
      <w:r w:rsidR="000C10BB" w:rsidRPr="00FD15AD">
        <w:rPr>
          <w:lang w:val="en-US"/>
        </w:rPr>
        <w:t xml:space="preserve">NZP CSI-RS resource and </w:t>
      </w:r>
      <w:r w:rsidR="000C10BB">
        <w:rPr>
          <w:lang w:val="en-US"/>
        </w:rPr>
        <w:t xml:space="preserve">the </w:t>
      </w:r>
      <w:r w:rsidR="000C10BB" w:rsidRPr="00FD15AD">
        <w:rPr>
          <w:lang w:val="en-US"/>
        </w:rPr>
        <w:t>precoding matrix</w:t>
      </w:r>
      <w:r w:rsidR="000C10BB" w:rsidRPr="00F41B0E">
        <w:t xml:space="preserve"> </w:t>
      </w:r>
      <w:r w:rsidR="000C10BB" w:rsidRPr="00FD15AD">
        <w:rPr>
          <w:lang w:val="en-US"/>
        </w:rPr>
        <w:t xml:space="preserve">corresponding to </w:t>
      </w:r>
      <w:r w:rsidR="000C10BB">
        <w:rPr>
          <w:lang w:val="en-US"/>
        </w:rPr>
        <w:t xml:space="preserve">the </w:t>
      </w:r>
      <w:r w:rsidR="000C10BB" w:rsidRPr="00FD15AD">
        <w:rPr>
          <w:lang w:val="en-US"/>
        </w:rPr>
        <w:t xml:space="preserve">other </w:t>
      </w:r>
      <w:r w:rsidR="000C10BB">
        <w:rPr>
          <w:lang w:val="en-US"/>
        </w:rPr>
        <w:t>codeword</w:t>
      </w:r>
      <w:r w:rsidRPr="005C035D">
        <w:t>.</w:t>
      </w:r>
      <w:r w:rsidRPr="00033EBB">
        <w:t xml:space="preserve"> The corresponding PDSCH signals transmitted on antenna ports </w:t>
      </w:r>
      <w:r w:rsidR="00F84091">
        <w:rPr>
          <w:position w:val="-12"/>
        </w:rPr>
        <w:pict w14:anchorId="0046DFCB">
          <v:shape id="_x0000_i1131" type="#_x0000_t75" style="width:69.5pt;height:18.4pt">
            <v:imagedata r:id="rId68" o:title=""/>
          </v:shape>
        </w:pict>
      </w:r>
      <w:r w:rsidRPr="00033EBB">
        <w:t xml:space="preserve"> would have a ratio of EPRE to CSI-RS EPRE equal to the ratio given in </w:t>
      </w:r>
      <w:r w:rsidR="009D67ED">
        <w:t>Clause</w:t>
      </w:r>
      <w:r w:rsidRPr="00033EBB">
        <w:t xml:space="preserve"> 7.2.5 </w:t>
      </w:r>
      <w:r w:rsidRPr="00033EBB">
        <w:rPr>
          <w:lang w:val="en-US"/>
        </w:rPr>
        <w:t xml:space="preserve">for the </w:t>
      </w:r>
      <w:r w:rsidR="005C035D">
        <w:rPr>
          <w:lang w:val="en-US"/>
        </w:rPr>
        <w:t>(</w:t>
      </w:r>
      <w:r w:rsidRPr="00033EBB">
        <w:rPr>
          <w:i/>
          <w:lang w:val="en-US"/>
        </w:rPr>
        <w:t>k</w:t>
      </w:r>
      <w:r w:rsidR="005C035D" w:rsidRPr="00353543">
        <w:rPr>
          <w:lang w:val="en-US"/>
        </w:rPr>
        <w:t>+1)</w:t>
      </w:r>
      <w:r w:rsidR="00F43F49" w:rsidRPr="00353543">
        <w:rPr>
          <w:lang w:val="en-US"/>
        </w:rPr>
        <w:t>th</w:t>
      </w:r>
      <w:r w:rsidRPr="00033EBB">
        <w:rPr>
          <w:i/>
          <w:lang w:val="en-US"/>
        </w:rPr>
        <w:t xml:space="preserve"> </w:t>
      </w:r>
      <w:r w:rsidRPr="00033EBB">
        <w:rPr>
          <w:lang w:val="en-US"/>
        </w:rPr>
        <w:t xml:space="preserve">CSI-RS resource.  If </w:t>
      </w:r>
      <w:r w:rsidR="00F84091">
        <w:rPr>
          <w:position w:val="-12"/>
        </w:rPr>
        <w:pict w14:anchorId="3A043029">
          <v:shape id="_x0000_i1132" type="#_x0000_t75" style="width:14.25pt;height:18.4pt">
            <v:imagedata r:id="rId69" o:title=""/>
          </v:shape>
        </w:pict>
      </w:r>
      <w:r w:rsidRPr="00033EBB">
        <w:rPr>
          <w:rFonts w:eastAsia="SimSun" w:hint="eastAsia"/>
          <w:lang w:eastAsia="zh-CN"/>
        </w:rPr>
        <w:t>=1,</w:t>
      </w:r>
      <w:r w:rsidRPr="00033EBB">
        <w:rPr>
          <w:rFonts w:eastAsia="SimSun"/>
          <w:lang w:eastAsia="zh-CN"/>
        </w:rPr>
        <w:t xml:space="preserve"> then</w:t>
      </w:r>
      <w:r w:rsidRPr="00033EBB">
        <w:rPr>
          <w:rFonts w:eastAsia="SimSun"/>
          <w:lang w:val="en-US" w:eastAsia="zh-CN"/>
        </w:rPr>
        <w:t xml:space="preserve"> </w:t>
      </w:r>
      <w:r w:rsidR="00F84091">
        <w:rPr>
          <w:position w:val="-12"/>
        </w:rPr>
        <w:pict w14:anchorId="4DB869D3">
          <v:shape id="_x0000_i1133" type="#_x0000_t75" style="width:29.3pt;height:18.4pt">
            <v:imagedata r:id="rId70" o:title=""/>
          </v:shape>
        </w:pict>
      </w:r>
      <w:r w:rsidRPr="00033EBB">
        <w:rPr>
          <w:lang w:val="en-US"/>
        </w:rPr>
        <w:t xml:space="preserve"> </w:t>
      </w:r>
      <w:r w:rsidRPr="00033EBB">
        <w:t>is 1</w:t>
      </w:r>
      <w:r w:rsidRPr="00033EBB">
        <w:rPr>
          <w:lang w:val="en-US"/>
        </w:rPr>
        <w:t xml:space="preserve"> </w:t>
      </w:r>
      <w:r w:rsidRPr="00033EBB">
        <w:rPr>
          <w:rFonts w:eastAsia="SimSun"/>
          <w:lang w:eastAsia="zh-CN"/>
        </w:rPr>
        <w:t>otherwise</w:t>
      </w:r>
      <w:r w:rsidRPr="00033EBB">
        <w:t xml:space="preserve"> for UE configured for PMI/RI reporting</w:t>
      </w:r>
      <w:r w:rsidRPr="00033EBB">
        <w:rPr>
          <w:rFonts w:eastAsia="SimSun"/>
          <w:lang w:eastAsia="zh-CN"/>
        </w:rPr>
        <w:t xml:space="preserve"> </w:t>
      </w:r>
      <w:r w:rsidR="00F84091">
        <w:rPr>
          <w:position w:val="-12"/>
        </w:rPr>
        <w:pict w14:anchorId="36C09852">
          <v:shape id="_x0000_i1134" type="#_x0000_t75" style="width:29.3pt;height:18.4pt">
            <v:imagedata r:id="rId71" o:title=""/>
          </v:shape>
        </w:pict>
      </w:r>
      <w:r w:rsidRPr="00033EBB">
        <w:rPr>
          <w:lang w:val="en-US"/>
        </w:rPr>
        <w:t xml:space="preserve"> </w:t>
      </w:r>
      <w:r w:rsidRPr="00033EBB">
        <w:t xml:space="preserve">is the precoding matrix corresponding to the reported PMI applicable to </w:t>
      </w:r>
      <w:r w:rsidR="00F84091">
        <w:rPr>
          <w:position w:val="-12"/>
        </w:rPr>
        <w:pict w14:anchorId="15A0655F">
          <v:shape id="_x0000_i1135" type="#_x0000_t75" style="width:25.1pt;height:18.4pt">
            <v:imagedata r:id="rId72" o:title=""/>
          </v:shape>
        </w:pict>
      </w:r>
      <w:r w:rsidRPr="00033EBB">
        <w:t xml:space="preserve"> and for UE configured without PMI reporting </w:t>
      </w:r>
      <w:r w:rsidR="00F84091">
        <w:rPr>
          <w:position w:val="-12"/>
        </w:rPr>
        <w:pict w14:anchorId="455DB059">
          <v:shape id="_x0000_i1136" type="#_x0000_t75" style="width:29.3pt;height:18.4pt">
            <v:imagedata r:id="rId73" o:title=""/>
          </v:shape>
        </w:pict>
      </w:r>
      <w:r w:rsidRPr="00033EBB">
        <w:t xml:space="preserve">is the selected precoding matrix corresponding to the reported CQI applicable to </w:t>
      </w:r>
      <w:r w:rsidR="00F84091">
        <w:rPr>
          <w:position w:val="-12"/>
        </w:rPr>
        <w:pict w14:anchorId="36432112">
          <v:shape id="_x0000_i1137" type="#_x0000_t75" style="width:25.1pt;height:18.4pt">
            <v:imagedata r:id="rId74" o:title=""/>
          </v:shape>
        </w:pict>
      </w:r>
      <w:r w:rsidRPr="00033EBB">
        <w:t>.</w:t>
      </w:r>
    </w:p>
    <w:p w14:paraId="37CD8E95" w14:textId="77777777" w:rsidR="004B2192"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CSI-RS and zero-power CSI-RS</w:t>
      </w:r>
    </w:p>
    <w:p w14:paraId="63E3BFC5" w14:textId="77777777" w:rsidR="00B15FAE"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PRS</w:t>
      </w:r>
    </w:p>
    <w:p w14:paraId="3340DA02" w14:textId="77777777" w:rsidR="0093274D" w:rsidRPr="000D3CFB" w:rsidRDefault="00665D92" w:rsidP="0058579F">
      <w:pPr>
        <w:pStyle w:val="B2"/>
        <w:rPr>
          <w:lang w:val="en-US"/>
        </w:rPr>
      </w:pPr>
      <w:r w:rsidRPr="000D3CFB">
        <w:rPr>
          <w:lang w:val="en-US"/>
        </w:rPr>
        <w:t>-</w:t>
      </w:r>
      <w:r w:rsidRPr="000D3CFB">
        <w:rPr>
          <w:lang w:val="en-US"/>
        </w:rPr>
        <w:tab/>
      </w:r>
      <w:r w:rsidR="00B15FAE" w:rsidRPr="000D3CFB">
        <w:rPr>
          <w:lang w:val="en-US"/>
        </w:rPr>
        <w:t xml:space="preserve">The </w:t>
      </w:r>
      <w:r w:rsidR="0093274D" w:rsidRPr="000D3CFB">
        <w:rPr>
          <w:lang w:val="en-US"/>
        </w:rPr>
        <w:t>PDSCH transmission scheme given by Table 7.2.3-0 depending on the transmission mode currently configured for the UE (which may be the default mode)</w:t>
      </w:r>
      <w:r w:rsidR="0093274D" w:rsidRPr="000D3CFB">
        <w:rPr>
          <w:rFonts w:eastAsia="SimSun" w:hint="eastAsia"/>
          <w:lang w:val="en-US" w:eastAsia="zh-CN"/>
        </w:rPr>
        <w:t>.</w:t>
      </w:r>
      <w:r w:rsidR="00EA4E3A" w:rsidRPr="000D3CFB">
        <w:rPr>
          <w:rFonts w:eastAsia="SimSun" w:hint="eastAsia"/>
          <w:lang w:val="en-US" w:eastAsia="zh-CN"/>
        </w:rPr>
        <w:t xml:space="preserve"> </w:t>
      </w:r>
    </w:p>
    <w:p w14:paraId="59F858B7" w14:textId="0CC1B44B" w:rsidR="0093274D" w:rsidRPr="000D3CFB" w:rsidRDefault="00665D92" w:rsidP="0058579F">
      <w:pPr>
        <w:pStyle w:val="B2"/>
        <w:rPr>
          <w:lang w:val="en-US"/>
        </w:rPr>
      </w:pPr>
      <w:r w:rsidRPr="000D3CFB">
        <w:rPr>
          <w:rFonts w:eastAsia="MS Mincho"/>
          <w:lang w:val="en-US"/>
        </w:rPr>
        <w:t>-</w:t>
      </w:r>
      <w:r w:rsidRPr="000D3CFB">
        <w:rPr>
          <w:rFonts w:eastAsia="MS Mincho"/>
          <w:lang w:val="en-US"/>
        </w:rPr>
        <w:tab/>
      </w:r>
      <w:r w:rsidR="00B15FAE" w:rsidRPr="000D3CFB">
        <w:rPr>
          <w:rFonts w:eastAsia="MS Mincho"/>
          <w:lang w:val="en-US"/>
        </w:rPr>
        <w:t>If CRS is used for channel measurements, t</w:t>
      </w:r>
      <w:r w:rsidR="0093274D" w:rsidRPr="000D3CFB">
        <w:rPr>
          <w:rFonts w:eastAsia="MS Mincho"/>
          <w:lang w:val="en-US"/>
        </w:rPr>
        <w:t xml:space="preserve">he ratio of PDSCH EPRE to cell-specific RS EPRE is as given in </w:t>
      </w:r>
      <w:r w:rsidR="009D67ED">
        <w:rPr>
          <w:rFonts w:eastAsia="MS Mincho"/>
          <w:lang w:val="en-US"/>
        </w:rPr>
        <w:t>Clause</w:t>
      </w:r>
      <w:r w:rsidR="0093274D" w:rsidRPr="000D3CFB">
        <w:rPr>
          <w:rFonts w:eastAsia="MS Mincho"/>
          <w:lang w:val="en-US"/>
        </w:rPr>
        <w:t xml:space="preserve"> 5.2 with the exception of </w:t>
      </w:r>
      <w:r w:rsidR="00F84091">
        <w:rPr>
          <w:position w:val="-10"/>
        </w:rPr>
        <w:pict w14:anchorId="4858881B">
          <v:shape id="_x0000_i1138" type="#_x0000_t75" style="width:18.4pt;height:15.9pt" fillcolor="window">
            <v:imagedata r:id="rId75" o:title=""/>
          </v:shape>
        </w:pict>
      </w:r>
      <w:r w:rsidR="0093274D" w:rsidRPr="000D3CFB">
        <w:rPr>
          <w:rFonts w:eastAsia="MS Mincho"/>
          <w:lang w:val="en-US"/>
        </w:rPr>
        <w:t xml:space="preserve">which shall be assumed to be </w:t>
      </w:r>
    </w:p>
    <w:p w14:paraId="27704417" w14:textId="77777777"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F84091">
        <w:rPr>
          <w:rFonts w:ascii="Bookman Old Style" w:hAnsi="Bookman Old Style"/>
          <w:position w:val="-14"/>
        </w:rPr>
        <w:pict w14:anchorId="076A421D">
          <v:shape id="_x0000_i1139" type="#_x0000_t75" style="width:143.15pt;height:19.25pt" fillcolor="window">
            <v:imagedata r:id="rId76" o:title=""/>
          </v:shape>
        </w:pict>
      </w:r>
      <w:r w:rsidR="0093274D" w:rsidRPr="000D3CFB">
        <w:t>[dB]</w:t>
      </w:r>
      <w:r w:rsidR="0093274D" w:rsidRPr="000D3CFB">
        <w:rPr>
          <w:rFonts w:eastAsia="MS Mincho"/>
          <w:lang w:val="en-US"/>
        </w:rPr>
        <w:t xml:space="preserve"> for any modulation scheme, if the UE is configured with transmission mode 2 with 4 cell-specific antenna ports, or transmission mode 3 with 4 cell-specific antenna ports and the associated RI is equal to one; </w:t>
      </w:r>
    </w:p>
    <w:p w14:paraId="18F0F781" w14:textId="77777777"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F84091">
        <w:rPr>
          <w:rFonts w:ascii="Bookman Old Style" w:hAnsi="Bookman Old Style"/>
          <w:position w:val="-14"/>
        </w:rPr>
        <w:pict w14:anchorId="1276FEE5">
          <v:shape id="_x0000_i1140" type="#_x0000_t75" style="width:86.25pt;height:19.25pt" fillcolor="window">
            <v:imagedata r:id="rId77" o:title=""/>
          </v:shape>
        </w:pict>
      </w:r>
      <w:r w:rsidR="0093274D" w:rsidRPr="000D3CFB">
        <w:rPr>
          <w:rFonts w:eastAsia="MS Mincho"/>
          <w:lang w:val="en-US"/>
        </w:rPr>
        <w:t xml:space="preserve">[dB] for any modulation scheme and any number of layers, otherwise. </w:t>
      </w:r>
    </w:p>
    <w:p w14:paraId="6F53DED6" w14:textId="77777777" w:rsidR="006350D8" w:rsidRPr="000D3CFB" w:rsidRDefault="006350D8" w:rsidP="006350D8">
      <w:pPr>
        <w:pStyle w:val="B2"/>
        <w:ind w:left="864" w:hanging="288"/>
        <w:rPr>
          <w:lang w:val="en-US"/>
        </w:rPr>
      </w:pPr>
      <w:r w:rsidRPr="000D3CFB">
        <w:rPr>
          <w:rFonts w:eastAsia="MS Mincho"/>
          <w:lang w:val="en-US"/>
        </w:rPr>
        <w:t xml:space="preserve">The shift </w:t>
      </w:r>
      <w:r w:rsidR="00F84091">
        <w:rPr>
          <w:rFonts w:ascii="Bookman Old Style" w:hAnsi="Bookman Old Style"/>
          <w:position w:val="-14"/>
        </w:rPr>
        <w:pict w14:anchorId="7A1D5F0B">
          <v:shape id="_x0000_i1141" type="#_x0000_t75" style="width:32.65pt;height:19.25pt" fillcolor="window">
            <v:imagedata r:id="rId78" o:title=""/>
          </v:shape>
        </w:pict>
      </w:r>
      <w:r w:rsidRPr="000D3CFB">
        <w:rPr>
          <w:rFonts w:eastAsia="MS Mincho"/>
          <w:lang w:val="en-US"/>
        </w:rPr>
        <w:t xml:space="preserve">is given by the parameter </w:t>
      </w:r>
      <w:r w:rsidRPr="000D3CFB">
        <w:rPr>
          <w:i/>
        </w:rPr>
        <w:t>nomPDSCH-RS-EPRE-Offset</w:t>
      </w:r>
      <w:r w:rsidRPr="000D3CFB">
        <w:t xml:space="preserve"> which is configured by higher-layer signalling</w:t>
      </w:r>
      <w:r w:rsidRPr="000D3CFB">
        <w:rPr>
          <w:rFonts w:eastAsia="MS Mincho"/>
          <w:lang w:val="en-US"/>
        </w:rPr>
        <w:t>.</w:t>
      </w:r>
      <w:r w:rsidRPr="000D3CFB">
        <w:rPr>
          <w:lang w:val="en-US"/>
        </w:rPr>
        <w:t xml:space="preserve"> </w:t>
      </w:r>
    </w:p>
    <w:p w14:paraId="7F98A2D0" w14:textId="77777777" w:rsidR="00E471FE" w:rsidRPr="000D3CFB" w:rsidRDefault="00E471FE" w:rsidP="00642FE2">
      <w:pPr>
        <w:rPr>
          <w:rFonts w:eastAsia="MS Mincho"/>
          <w:lang w:val="en-US"/>
        </w:rPr>
      </w:pPr>
      <w:r w:rsidRPr="000D3CFB">
        <w:rPr>
          <w:rFonts w:eastAsia="MS Mincho"/>
          <w:lang w:val="en-US"/>
        </w:rPr>
        <w:t>When the CSI request field from an uplink DCI format 7-0A/7-0B is set to trigger a report, the UE shall assume the number of available REs assumed for the reference resource for the purpose of deriving the CQI index, and if also configured, PMI and RI is:</w:t>
      </w:r>
    </w:p>
    <w:p w14:paraId="1DAAF522" w14:textId="0F87D394" w:rsidR="00E471FE" w:rsidRPr="000D3CFB" w:rsidRDefault="00E471FE" w:rsidP="00CA31EF">
      <w:pPr>
        <w:pStyle w:val="B1"/>
        <w:rPr>
          <w:bCs/>
          <w:lang w:eastAsia="ko-KR"/>
        </w:rPr>
      </w:pPr>
      <w:r w:rsidRPr="000D3CFB">
        <w:rPr>
          <w:bCs/>
          <w:lang w:eastAsia="ko-KR"/>
        </w:rPr>
        <w:lastRenderedPageBreak/>
        <w:t>-</w:t>
      </w:r>
      <w:r w:rsidRPr="000D3CFB">
        <w:rPr>
          <w:bCs/>
          <w:lang w:eastAsia="ko-KR"/>
        </w:rPr>
        <w:tab/>
        <w:t xml:space="preserve">half of the number of available REs assumed for the reference resource when </w:t>
      </w:r>
      <w:r w:rsidR="00694819" w:rsidRPr="00AE7890">
        <w:rPr>
          <w:bCs/>
          <w:lang w:eastAsia="ko-KR"/>
        </w:rPr>
        <w:t xml:space="preserve">the </w:t>
      </w:r>
      <w:r w:rsidR="00694819">
        <w:rPr>
          <w:bCs/>
          <w:lang w:eastAsia="ko-KR"/>
        </w:rPr>
        <w:t>CSI request field from an uplink DCI format other than 7-0A/7-0B is set to</w:t>
      </w:r>
      <w:r w:rsidRPr="000D3CFB">
        <w:rPr>
          <w:lang w:val="en-US"/>
        </w:rPr>
        <w:t xml:space="preserve"> trigger a report if the UE is configured for slot-based uplink transmissions,</w:t>
      </w:r>
      <w:r w:rsidRPr="000D3CFB">
        <w:rPr>
          <w:bCs/>
          <w:lang w:eastAsia="ko-KR"/>
        </w:rPr>
        <w:t xml:space="preserve"> </w:t>
      </w:r>
    </w:p>
    <w:p w14:paraId="428ADEA9" w14:textId="68CC8CE2" w:rsidR="00E471FE" w:rsidRPr="000D3CFB" w:rsidRDefault="00E471FE" w:rsidP="00CA31EF">
      <w:pPr>
        <w:pStyle w:val="B1"/>
        <w:rPr>
          <w:lang w:val="en-US"/>
        </w:rPr>
      </w:pPr>
      <w:r w:rsidRPr="000D3CFB">
        <w:t>-</w:t>
      </w:r>
      <w:r w:rsidRPr="000D3CFB">
        <w:tab/>
        <w:t xml:space="preserve">one sixth of the number of available REs assumed for the reference resource when </w:t>
      </w:r>
      <w:r w:rsidR="00694819">
        <w:t xml:space="preserve">the </w:t>
      </w:r>
      <w:r w:rsidR="00694819">
        <w:rPr>
          <w:bCs/>
          <w:lang w:eastAsia="ko-KR"/>
        </w:rPr>
        <w:t>CSI request field from an uplink DCI format other than 7-0A/7-0B is set to</w:t>
      </w:r>
      <w:r w:rsidRPr="000D3CFB">
        <w:rPr>
          <w:lang w:val="en-US"/>
        </w:rPr>
        <w:t xml:space="preserve"> trigger a report if the UE is configured for subslot-based uplink transmissions</w:t>
      </w:r>
    </w:p>
    <w:p w14:paraId="648CD3E8" w14:textId="77777777" w:rsidR="00866935" w:rsidRPr="000D3CFB" w:rsidRDefault="00866935" w:rsidP="00CA31EF">
      <w:pPr>
        <w:rPr>
          <w:lang w:val="en-US"/>
        </w:rPr>
      </w:pPr>
    </w:p>
    <w:p w14:paraId="09AA554F" w14:textId="77777777"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14:paraId="393BEDB6" w14:textId="77777777"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14:paraId="66976BFF" w14:textId="77777777" w:rsidR="00866935" w:rsidRPr="000D3CFB" w:rsidRDefault="0093274D" w:rsidP="00866935">
            <w:pPr>
              <w:pStyle w:val="TAH"/>
            </w:pPr>
            <w:r w:rsidRPr="000D3CFB">
              <w:t>Transmission</w:t>
            </w:r>
          </w:p>
          <w:p w14:paraId="5A170D98" w14:textId="77777777"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14:paraId="41717901" w14:textId="77777777" w:rsidR="0093274D" w:rsidRPr="000D3CFB" w:rsidRDefault="0093274D" w:rsidP="00866935">
            <w:pPr>
              <w:pStyle w:val="TAH"/>
            </w:pPr>
            <w:r w:rsidRPr="000D3CFB">
              <w:t>Transmission scheme of PDSCH</w:t>
            </w:r>
          </w:p>
        </w:tc>
      </w:tr>
      <w:tr w:rsidR="0093274D" w:rsidRPr="000D3CFB" w14:paraId="0BF65158" w14:textId="77777777" w:rsidTr="00BC3DAA">
        <w:trPr>
          <w:cantSplit/>
          <w:jc w:val="center"/>
        </w:trPr>
        <w:tc>
          <w:tcPr>
            <w:tcW w:w="1387" w:type="dxa"/>
            <w:shd w:val="clear" w:color="auto" w:fill="auto"/>
            <w:tcMar>
              <w:top w:w="0" w:type="dxa"/>
              <w:left w:w="108" w:type="dxa"/>
              <w:bottom w:w="0" w:type="dxa"/>
              <w:right w:w="108" w:type="dxa"/>
            </w:tcMar>
            <w:vAlign w:val="center"/>
          </w:tcPr>
          <w:p w14:paraId="4B1B2A7F" w14:textId="77777777" w:rsidR="0093274D" w:rsidRPr="000D3CFB" w:rsidRDefault="0093274D" w:rsidP="00866935">
            <w:pPr>
              <w:pStyle w:val="TAC"/>
            </w:pPr>
            <w:r w:rsidRPr="000D3CFB">
              <w:t>1</w:t>
            </w:r>
          </w:p>
        </w:tc>
        <w:tc>
          <w:tcPr>
            <w:tcW w:w="8470" w:type="dxa"/>
            <w:vAlign w:val="center"/>
          </w:tcPr>
          <w:p w14:paraId="6C3A19A2" w14:textId="77777777" w:rsidR="0093274D" w:rsidRPr="000D3CFB" w:rsidRDefault="0093274D" w:rsidP="00866935">
            <w:pPr>
              <w:pStyle w:val="TAL"/>
              <w:ind w:left="113"/>
            </w:pPr>
            <w:r w:rsidRPr="000D3CFB">
              <w:t>Single-antenna port, port 0</w:t>
            </w:r>
          </w:p>
        </w:tc>
      </w:tr>
      <w:tr w:rsidR="0093274D" w:rsidRPr="000D3CFB" w14:paraId="39D12AE1" w14:textId="77777777" w:rsidTr="00BC3DAA">
        <w:trPr>
          <w:cantSplit/>
          <w:jc w:val="center"/>
        </w:trPr>
        <w:tc>
          <w:tcPr>
            <w:tcW w:w="1387" w:type="dxa"/>
            <w:shd w:val="clear" w:color="auto" w:fill="auto"/>
            <w:tcMar>
              <w:top w:w="0" w:type="dxa"/>
              <w:left w:w="108" w:type="dxa"/>
              <w:bottom w:w="0" w:type="dxa"/>
              <w:right w:w="108" w:type="dxa"/>
            </w:tcMar>
            <w:vAlign w:val="center"/>
          </w:tcPr>
          <w:p w14:paraId="039B4941" w14:textId="77777777"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14:paraId="77560380" w14:textId="77777777" w:rsidR="0093274D" w:rsidRPr="000D3CFB" w:rsidRDefault="0093274D" w:rsidP="00866935">
            <w:pPr>
              <w:pStyle w:val="TAL"/>
            </w:pPr>
            <w:r w:rsidRPr="000D3CFB">
              <w:t>Transmit diversity</w:t>
            </w:r>
          </w:p>
        </w:tc>
      </w:tr>
      <w:tr w:rsidR="0093274D" w:rsidRPr="000D3CFB" w14:paraId="2AA2796B" w14:textId="77777777" w:rsidTr="00BC3DAA">
        <w:trPr>
          <w:cantSplit/>
          <w:jc w:val="center"/>
        </w:trPr>
        <w:tc>
          <w:tcPr>
            <w:tcW w:w="1387" w:type="dxa"/>
            <w:shd w:val="clear" w:color="auto" w:fill="auto"/>
            <w:tcMar>
              <w:top w:w="0" w:type="dxa"/>
              <w:left w:w="108" w:type="dxa"/>
              <w:bottom w:w="0" w:type="dxa"/>
              <w:right w:w="108" w:type="dxa"/>
            </w:tcMar>
            <w:vAlign w:val="center"/>
          </w:tcPr>
          <w:p w14:paraId="2866CA70" w14:textId="77777777"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14:paraId="0A70F638" w14:textId="77777777" w:rsidR="0093274D" w:rsidRPr="000D3CFB" w:rsidRDefault="0093274D" w:rsidP="00866935">
            <w:pPr>
              <w:pStyle w:val="TAL"/>
            </w:pPr>
            <w:r w:rsidRPr="000D3CFB">
              <w:t>Transmit diversity if the associated rank indicator is 1, otherwise large delay CDD</w:t>
            </w:r>
          </w:p>
        </w:tc>
      </w:tr>
      <w:tr w:rsidR="0093274D" w:rsidRPr="000D3CFB" w14:paraId="29CAA270" w14:textId="77777777" w:rsidTr="00BC3DAA">
        <w:trPr>
          <w:cantSplit/>
          <w:jc w:val="center"/>
        </w:trPr>
        <w:tc>
          <w:tcPr>
            <w:tcW w:w="1387" w:type="dxa"/>
            <w:shd w:val="clear" w:color="auto" w:fill="auto"/>
            <w:tcMar>
              <w:top w:w="0" w:type="dxa"/>
              <w:left w:w="108" w:type="dxa"/>
              <w:bottom w:w="0" w:type="dxa"/>
              <w:right w:w="108" w:type="dxa"/>
            </w:tcMar>
            <w:vAlign w:val="center"/>
          </w:tcPr>
          <w:p w14:paraId="3618C4C1" w14:textId="77777777"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14:paraId="6F40F382" w14:textId="77777777" w:rsidR="0093274D" w:rsidRPr="000D3CFB" w:rsidRDefault="0093274D" w:rsidP="00866935">
            <w:pPr>
              <w:pStyle w:val="TAL"/>
            </w:pPr>
            <w:r w:rsidRPr="000D3CFB">
              <w:t>Closed-loop spatial multiplexing</w:t>
            </w:r>
          </w:p>
        </w:tc>
      </w:tr>
      <w:tr w:rsidR="0093274D" w:rsidRPr="000D3CFB" w14:paraId="7769312A" w14:textId="77777777" w:rsidTr="00BC3DAA">
        <w:trPr>
          <w:cantSplit/>
          <w:jc w:val="center"/>
        </w:trPr>
        <w:tc>
          <w:tcPr>
            <w:tcW w:w="1387" w:type="dxa"/>
            <w:shd w:val="clear" w:color="auto" w:fill="auto"/>
            <w:tcMar>
              <w:top w:w="0" w:type="dxa"/>
              <w:left w:w="108" w:type="dxa"/>
              <w:bottom w:w="0" w:type="dxa"/>
              <w:right w:w="108" w:type="dxa"/>
            </w:tcMar>
            <w:vAlign w:val="center"/>
          </w:tcPr>
          <w:p w14:paraId="5DC65EDA" w14:textId="77777777"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14:paraId="1E31CBEE" w14:textId="77777777" w:rsidR="0093274D" w:rsidRPr="000D3CFB" w:rsidRDefault="0093274D" w:rsidP="00866935">
            <w:pPr>
              <w:pStyle w:val="TAL"/>
            </w:pPr>
            <w:r w:rsidRPr="000D3CFB">
              <w:rPr>
                <w:lang w:val="en-AU"/>
              </w:rPr>
              <w:t>Multi-user MIMO</w:t>
            </w:r>
          </w:p>
        </w:tc>
      </w:tr>
      <w:tr w:rsidR="0093274D" w:rsidRPr="000D3CFB" w14:paraId="5E22E308" w14:textId="77777777" w:rsidTr="00BC3DAA">
        <w:trPr>
          <w:cantSplit/>
          <w:jc w:val="center"/>
        </w:trPr>
        <w:tc>
          <w:tcPr>
            <w:tcW w:w="1387" w:type="dxa"/>
            <w:shd w:val="clear" w:color="auto" w:fill="auto"/>
            <w:tcMar>
              <w:top w:w="0" w:type="dxa"/>
              <w:left w:w="108" w:type="dxa"/>
              <w:bottom w:w="0" w:type="dxa"/>
              <w:right w:w="108" w:type="dxa"/>
            </w:tcMar>
            <w:vAlign w:val="center"/>
          </w:tcPr>
          <w:p w14:paraId="199011F2" w14:textId="77777777"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14:paraId="470D23CA" w14:textId="77777777" w:rsidR="0093274D" w:rsidRPr="000D3CFB" w:rsidRDefault="0093274D" w:rsidP="00866935">
            <w:pPr>
              <w:pStyle w:val="TAL"/>
            </w:pPr>
            <w:r w:rsidRPr="000D3CFB">
              <w:t>Closed-loop spatial multiplexing with a single transmission layer</w:t>
            </w:r>
          </w:p>
        </w:tc>
      </w:tr>
      <w:tr w:rsidR="0093274D" w:rsidRPr="000D3CFB" w14:paraId="552C8563" w14:textId="77777777" w:rsidTr="00BC3DAA">
        <w:trPr>
          <w:cantSplit/>
          <w:jc w:val="center"/>
        </w:trPr>
        <w:tc>
          <w:tcPr>
            <w:tcW w:w="1387" w:type="dxa"/>
            <w:shd w:val="clear" w:color="auto" w:fill="auto"/>
            <w:tcMar>
              <w:top w:w="0" w:type="dxa"/>
              <w:left w:w="108" w:type="dxa"/>
              <w:bottom w:w="0" w:type="dxa"/>
              <w:right w:w="108" w:type="dxa"/>
            </w:tcMar>
            <w:vAlign w:val="center"/>
          </w:tcPr>
          <w:p w14:paraId="7B6CA443" w14:textId="77777777"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14:paraId="11E68FEF" w14:textId="77777777"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14:paraId="2D9215B4" w14:textId="77777777" w:rsidTr="00BC3DAA">
        <w:trPr>
          <w:cantSplit/>
          <w:jc w:val="center"/>
        </w:trPr>
        <w:tc>
          <w:tcPr>
            <w:tcW w:w="1387" w:type="dxa"/>
            <w:shd w:val="clear" w:color="auto" w:fill="auto"/>
            <w:tcMar>
              <w:top w:w="0" w:type="dxa"/>
              <w:left w:w="108" w:type="dxa"/>
              <w:bottom w:w="0" w:type="dxa"/>
              <w:right w:w="108" w:type="dxa"/>
            </w:tcMar>
            <w:vAlign w:val="center"/>
          </w:tcPr>
          <w:p w14:paraId="2805FE55" w14:textId="77777777"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14:paraId="08FAD4C7" w14:textId="50749062"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r w:rsidR="00F66B41">
              <w:rPr>
                <w:rFonts w:eastAsia="MS Mincho"/>
              </w:rPr>
              <w:t>.</w:t>
            </w:r>
          </w:p>
          <w:p w14:paraId="19C19E3A" w14:textId="77777777" w:rsidR="0093274D" w:rsidRPr="000D3CFB" w:rsidRDefault="0093274D" w:rsidP="00866935">
            <w:pPr>
              <w:pStyle w:val="TAL"/>
              <w:rPr>
                <w:rFonts w:eastAsia="MS Mincho"/>
              </w:rPr>
            </w:pPr>
          </w:p>
          <w:p w14:paraId="33DFD8EF" w14:textId="2072A3DC" w:rsidR="0093274D" w:rsidRPr="000D3CFB" w:rsidRDefault="0093274D" w:rsidP="00866935">
            <w:pPr>
              <w:pStyle w:val="TAL"/>
              <w:rPr>
                <w:rFonts w:eastAsia="MS Mincho"/>
              </w:rPr>
            </w:pPr>
            <w:r w:rsidRPr="000D3CFB">
              <w:rPr>
                <w:rFonts w:eastAsia="MS Mincho"/>
              </w:rPr>
              <w:t>If the UE is configured with PMI/RI reporting: closed-loop spatial multiplexing</w:t>
            </w:r>
            <w:r w:rsidR="00F66B41">
              <w:rPr>
                <w:rFonts w:eastAsia="MS Mincho"/>
              </w:rPr>
              <w:t>.</w:t>
            </w:r>
          </w:p>
        </w:tc>
      </w:tr>
      <w:tr w:rsidR="00354D58" w:rsidRPr="000D3CFB" w14:paraId="4E530370" w14:textId="77777777" w:rsidTr="00BC3DAA">
        <w:trPr>
          <w:cantSplit/>
          <w:jc w:val="center"/>
        </w:trPr>
        <w:tc>
          <w:tcPr>
            <w:tcW w:w="1387" w:type="dxa"/>
            <w:shd w:val="clear" w:color="auto" w:fill="auto"/>
            <w:tcMar>
              <w:top w:w="0" w:type="dxa"/>
              <w:left w:w="108" w:type="dxa"/>
              <w:bottom w:w="0" w:type="dxa"/>
              <w:right w:w="108" w:type="dxa"/>
            </w:tcMar>
            <w:vAlign w:val="center"/>
          </w:tcPr>
          <w:p w14:paraId="58575BCD" w14:textId="77777777"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14:paraId="2A69B744" w14:textId="6F7C9118" w:rsidR="004B2192" w:rsidRPr="000D3CFB" w:rsidRDefault="006350D8" w:rsidP="00866935">
            <w:pPr>
              <w:pStyle w:val="TAL"/>
              <w:rPr>
                <w:rFonts w:eastAsia="MS Mincho"/>
              </w:rPr>
            </w:pPr>
            <w:r w:rsidRPr="000D3CFB">
              <w:rPr>
                <w:rFonts w:eastAsia="MS Mincho"/>
                <w:lang w:eastAsia="en-US"/>
              </w:rPr>
              <w:t xml:space="preserve">For </w:t>
            </w:r>
            <w:r w:rsidR="00F66B41">
              <w:rPr>
                <w:rFonts w:eastAsia="MS Mincho"/>
                <w:lang w:eastAsia="en-US"/>
              </w:rPr>
              <w:t xml:space="preserve">activated serving cells, and </w:t>
            </w:r>
            <w:r w:rsidRPr="000D3CFB">
              <w:rPr>
                <w:rFonts w:eastAsia="MS Mincho"/>
                <w:lang w:eastAsia="en-US"/>
              </w:rPr>
              <w:t xml:space="preserve">a non-BL/CE UE, </w:t>
            </w:r>
            <w:r w:rsidRPr="000D3CFB">
              <w:rPr>
                <w:rFonts w:eastAsia="MS Mincho"/>
              </w:rPr>
              <w:t xml:space="preserve">if </w:t>
            </w:r>
            <w:r w:rsidR="004B2192" w:rsidRPr="000D3CFB">
              <w:rPr>
                <w:rFonts w:eastAsia="MS Mincho"/>
              </w:rPr>
              <w:t>the UE is configured without PMI/RI reporting: if the number of PBCH antenna ports is one, single-antenna port, port 0; otherwise transmit diversity</w:t>
            </w:r>
            <w:r w:rsidR="00F66B41">
              <w:rPr>
                <w:rFonts w:eastAsia="MS Mincho"/>
              </w:rPr>
              <w:t>.</w:t>
            </w:r>
            <w:r w:rsidR="004B2192" w:rsidRPr="000D3CFB">
              <w:rPr>
                <w:rFonts w:eastAsia="MS Mincho"/>
              </w:rPr>
              <w:t xml:space="preserve"> </w:t>
            </w:r>
          </w:p>
          <w:p w14:paraId="34A885D8" w14:textId="77777777" w:rsidR="004B2192" w:rsidRPr="000D3CFB" w:rsidRDefault="004B2192" w:rsidP="00866935">
            <w:pPr>
              <w:pStyle w:val="TAL"/>
              <w:rPr>
                <w:rFonts w:eastAsia="MS Mincho"/>
              </w:rPr>
            </w:pPr>
          </w:p>
          <w:p w14:paraId="402376A7" w14:textId="51B197AC" w:rsidR="00570F12" w:rsidRPr="000D3CFB" w:rsidRDefault="00570F12" w:rsidP="00570F12">
            <w:pPr>
              <w:pStyle w:val="TAL"/>
              <w:rPr>
                <w:rFonts w:eastAsia="SimSun"/>
                <w:lang w:eastAsia="zh-CN"/>
              </w:rPr>
            </w:pPr>
            <w:r w:rsidRPr="000D3CFB">
              <w:rPr>
                <w:rFonts w:eastAsia="MS Mincho"/>
                <w:lang w:eastAsia="en-US"/>
              </w:rPr>
              <w:t>For</w:t>
            </w:r>
            <w:r w:rsidR="00F66B41">
              <w:rPr>
                <w:rFonts w:eastAsia="MS Mincho"/>
                <w:lang w:eastAsia="en-US"/>
              </w:rPr>
              <w:t xml:space="preserve"> activated serving cells, and</w:t>
            </w:r>
            <w:r w:rsidRPr="000D3CFB">
              <w:rPr>
                <w:rFonts w:eastAsia="MS Mincho"/>
                <w:lang w:eastAsia="en-US"/>
              </w:rPr>
              <w:t xml:space="preserve"> 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8 layer transmission, ports 7-14 (see </w:t>
            </w:r>
            <w:r w:rsidR="009D67ED">
              <w:rPr>
                <w:rFonts w:eastAsia="MS Mincho"/>
              </w:rPr>
              <w:t>Clause</w:t>
            </w:r>
            <w:r w:rsidR="00354D58" w:rsidRPr="000D3CFB">
              <w:rPr>
                <w:rFonts w:eastAsia="MS Mincho"/>
              </w:rPr>
              <w:t xml:space="preserve"> 7.1.5B)</w:t>
            </w:r>
            <w:r w:rsidR="00F66B41">
              <w:rPr>
                <w:rFonts w:eastAsia="MS Mincho"/>
              </w:rPr>
              <w:t>.</w:t>
            </w:r>
            <w:r w:rsidR="00354D58" w:rsidRPr="000D3CFB">
              <w:rPr>
                <w:rFonts w:eastAsia="MS Mincho"/>
              </w:rPr>
              <w:t xml:space="preserve"> </w:t>
            </w:r>
          </w:p>
          <w:p w14:paraId="2B8BAD93" w14:textId="77777777" w:rsidR="00570F12" w:rsidRPr="000D3CFB" w:rsidRDefault="00570F12" w:rsidP="00570F12">
            <w:pPr>
              <w:pStyle w:val="TAL"/>
              <w:rPr>
                <w:rFonts w:eastAsia="SimSun"/>
                <w:lang w:eastAsia="zh-CN"/>
              </w:rPr>
            </w:pPr>
          </w:p>
          <w:p w14:paraId="288EB021" w14:textId="24B2ECEE" w:rsidR="00354D58" w:rsidRPr="000D3CFB" w:rsidRDefault="00570F12" w:rsidP="00570F12">
            <w:pPr>
              <w:pStyle w:val="TAL"/>
              <w:rPr>
                <w:rFonts w:eastAsia="MS Mincho"/>
                <w:lang w:eastAsia="en-US"/>
              </w:rPr>
            </w:pPr>
            <w:r w:rsidRPr="000D3CFB">
              <w:rPr>
                <w:rFonts w:eastAsia="SimSun" w:hint="eastAsia"/>
                <w:lang w:eastAsia="zh-CN"/>
              </w:rPr>
              <w:t>For</w:t>
            </w:r>
            <w:r w:rsidR="00F66B41">
              <w:rPr>
                <w:rFonts w:eastAsia="MS Mincho"/>
                <w:lang w:eastAsia="en-US"/>
              </w:rPr>
              <w:t xml:space="preserve"> activated serving cells, and</w:t>
            </w:r>
            <w:r w:rsidRPr="000D3CFB">
              <w:rPr>
                <w:rFonts w:eastAsia="SimSun" w:hint="eastAsia"/>
                <w:lang w:eastAsia="zh-CN"/>
              </w:rPr>
              <w:t xml:space="preserve"> 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r w:rsidR="00F66B41">
              <w:rPr>
                <w:rFonts w:eastAsia="MS Mincho"/>
                <w:lang w:eastAsia="en-US"/>
              </w:rPr>
              <w:t>.</w:t>
            </w:r>
          </w:p>
          <w:p w14:paraId="05079FA8" w14:textId="77777777" w:rsidR="00FD6A8A" w:rsidRPr="000D3CFB" w:rsidRDefault="00FD6A8A" w:rsidP="00570F12">
            <w:pPr>
              <w:pStyle w:val="TAL"/>
              <w:rPr>
                <w:rFonts w:eastAsia="MS Mincho"/>
                <w:lang w:eastAsia="en-US"/>
              </w:rPr>
            </w:pPr>
          </w:p>
          <w:p w14:paraId="5008E79C" w14:textId="4486A2A9" w:rsidR="00F66B41" w:rsidRDefault="00FD6A8A" w:rsidP="00F66B41">
            <w:pPr>
              <w:pStyle w:val="TAL"/>
            </w:pPr>
            <w:r w:rsidRPr="000D3CFB">
              <w:rPr>
                <w:rFonts w:hint="eastAsia"/>
                <w:lang w:eastAsia="zh-CN"/>
              </w:rPr>
              <w:t>For</w:t>
            </w:r>
            <w:r w:rsidR="00F66B41">
              <w:rPr>
                <w:rFonts w:eastAsia="MS Mincho"/>
                <w:lang w:eastAsia="en-US"/>
              </w:rPr>
              <w:t xml:space="preserve"> activated serving cells, and</w:t>
            </w:r>
            <w:r w:rsidRPr="000D3CFB">
              <w:rPr>
                <w:rFonts w:hint="eastAsia"/>
                <w:lang w:eastAsia="zh-CN"/>
              </w:rPr>
              <w:t xml:space="preserve"> 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r w:rsidR="00F66B41">
              <w:t>.</w:t>
            </w:r>
          </w:p>
          <w:p w14:paraId="00AA3EC4" w14:textId="77777777" w:rsidR="00F66B41" w:rsidRDefault="00F66B41" w:rsidP="00F66B41">
            <w:pPr>
              <w:pStyle w:val="TAL"/>
            </w:pPr>
          </w:p>
          <w:p w14:paraId="1084B651" w14:textId="1E3698AE" w:rsidR="00FD6A8A" w:rsidRPr="000D3CFB" w:rsidRDefault="00F66B41" w:rsidP="00F66B41">
            <w:pPr>
              <w:pStyle w:val="TAL"/>
              <w:rPr>
                <w:rFonts w:eastAsia="MS Mincho"/>
              </w:rPr>
            </w:pPr>
            <w:r w:rsidRPr="000D3CFB">
              <w:rPr>
                <w:rFonts w:eastAsia="MS Mincho"/>
                <w:lang w:eastAsia="en-US"/>
              </w:rPr>
              <w:t xml:space="preserve">For </w:t>
            </w:r>
            <w:r>
              <w:rPr>
                <w:rFonts w:eastAsia="MS Mincho"/>
                <w:lang w:eastAsia="en-US"/>
              </w:rPr>
              <w:t xml:space="preserve">dormant serving cells: </w:t>
            </w:r>
            <w:r w:rsidRPr="000D3CFB">
              <w:rPr>
                <w:rFonts w:eastAsia="MS Mincho"/>
              </w:rPr>
              <w:t>if the number of PBCH antenna ports is one</w:t>
            </w:r>
            <w:r w:rsidRPr="000D3CFB">
              <w:rPr>
                <w:rFonts w:eastAsia="MS Mincho"/>
                <w:lang w:eastAsia="en-US"/>
              </w:rPr>
              <w:t xml:space="preserve">, </w:t>
            </w:r>
            <w:r w:rsidRPr="000D3CFB">
              <w:rPr>
                <w:rFonts w:eastAsia="MS Mincho"/>
              </w:rPr>
              <w:t>single-antenna port, port 0; otherwise transmit diversity</w:t>
            </w:r>
            <w:r>
              <w:rPr>
                <w:rFonts w:eastAsia="MS Mincho"/>
              </w:rPr>
              <w:t>.</w:t>
            </w:r>
          </w:p>
        </w:tc>
      </w:tr>
      <w:tr w:rsidR="00284990" w:rsidRPr="000D3CFB" w14:paraId="458306B6" w14:textId="77777777" w:rsidTr="00BC3DAA">
        <w:trPr>
          <w:cantSplit/>
          <w:jc w:val="center"/>
        </w:trPr>
        <w:tc>
          <w:tcPr>
            <w:tcW w:w="1387" w:type="dxa"/>
            <w:shd w:val="clear" w:color="auto" w:fill="auto"/>
            <w:tcMar>
              <w:top w:w="0" w:type="dxa"/>
              <w:left w:w="108" w:type="dxa"/>
              <w:bottom w:w="0" w:type="dxa"/>
              <w:right w:w="108" w:type="dxa"/>
            </w:tcMar>
            <w:vAlign w:val="center"/>
          </w:tcPr>
          <w:p w14:paraId="61B7BA80" w14:textId="77777777"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14:paraId="607AA008" w14:textId="5CC8D1BE" w:rsidR="00284990" w:rsidRPr="000D3CFB" w:rsidRDefault="00F66B41" w:rsidP="00866935">
            <w:pPr>
              <w:pStyle w:val="TAL"/>
              <w:rPr>
                <w:rFonts w:eastAsia="MS Mincho"/>
              </w:rPr>
            </w:pPr>
            <w:r>
              <w:rPr>
                <w:rFonts w:eastAsia="MS Mincho"/>
              </w:rPr>
              <w:t xml:space="preserve">For </w:t>
            </w:r>
            <w:r>
              <w:rPr>
                <w:rFonts w:eastAsia="MS Mincho"/>
                <w:lang w:eastAsia="en-US"/>
              </w:rPr>
              <w:t xml:space="preserve">activated serving cells, </w:t>
            </w:r>
            <w:r>
              <w:rPr>
                <w:rFonts w:eastAsia="MS Mincho"/>
              </w:rPr>
              <w:t>i</w:t>
            </w:r>
            <w:r w:rsidRPr="000D3CFB">
              <w:rPr>
                <w:rFonts w:eastAsia="MS Mincho"/>
              </w:rPr>
              <w:t xml:space="preserve">f </w:t>
            </w:r>
            <w:r w:rsidR="00797AD1" w:rsidRPr="000D3CFB">
              <w:rPr>
                <w:rFonts w:eastAsia="MS Mincho"/>
              </w:rPr>
              <w:t xml:space="preserve">a CSI process of </w:t>
            </w:r>
            <w:r w:rsidR="00284990"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r>
              <w:rPr>
                <w:rFonts w:eastAsia="MS Mincho"/>
              </w:rPr>
              <w:t>.</w:t>
            </w:r>
          </w:p>
          <w:p w14:paraId="5B5A4372" w14:textId="77777777" w:rsidR="00284990" w:rsidRPr="000D3CFB" w:rsidRDefault="00284990" w:rsidP="00866935">
            <w:pPr>
              <w:pStyle w:val="TAL"/>
              <w:rPr>
                <w:rFonts w:eastAsia="MS Mincho"/>
              </w:rPr>
            </w:pPr>
          </w:p>
          <w:p w14:paraId="08BC5575" w14:textId="1F80DD2B" w:rsidR="00F66B41" w:rsidRDefault="00F66B41" w:rsidP="00F66B41">
            <w:pPr>
              <w:pStyle w:val="TAL"/>
              <w:rPr>
                <w:rFonts w:eastAsia="MS Mincho"/>
              </w:rPr>
            </w:pPr>
            <w:r>
              <w:rPr>
                <w:rFonts w:eastAsia="MS Mincho"/>
                <w:lang w:eastAsia="en-US"/>
              </w:rPr>
              <w:t xml:space="preserve">For activated serving cells, and </w:t>
            </w:r>
            <w:r>
              <w:rPr>
                <w:rFonts w:eastAsia="MS Mincho"/>
              </w:rPr>
              <w:t>i</w:t>
            </w:r>
            <w:r w:rsidRPr="000D3CFB">
              <w:rPr>
                <w:rFonts w:eastAsia="MS Mincho"/>
              </w:rPr>
              <w:t xml:space="preserve">f </w:t>
            </w:r>
            <w:r w:rsidR="00797AD1" w:rsidRPr="000D3CFB">
              <w:rPr>
                <w:rFonts w:eastAsia="MS Mincho"/>
              </w:rPr>
              <w:t xml:space="preserve">a CSI process of </w:t>
            </w:r>
            <w:r w:rsidR="00284990" w:rsidRPr="000D3CFB">
              <w:rPr>
                <w:rFonts w:eastAsia="MS Mincho"/>
              </w:rPr>
              <w:t>the UE is configured with PMI/RI reporting</w:t>
            </w:r>
            <w:r w:rsidR="00EF2C49" w:rsidRPr="000D3CFB">
              <w:rPr>
                <w:rFonts w:eastAsia="MS Mincho"/>
              </w:rPr>
              <w:t xml:space="preserve"> or without PMI reporting</w:t>
            </w:r>
            <w:r w:rsidR="00284990" w:rsidRPr="000D3CFB">
              <w:rPr>
                <w:rFonts w:eastAsia="MS Mincho"/>
              </w:rPr>
              <w:t xml:space="preserve">: if the number of CSI-RS ports is one, single-antenna port, port 7; otherwise up to 8 layer transmission, ports 7-14 (see </w:t>
            </w:r>
            <w:r w:rsidR="009D67ED">
              <w:rPr>
                <w:rFonts w:eastAsia="MS Mincho"/>
              </w:rPr>
              <w:t>Clause</w:t>
            </w:r>
            <w:r w:rsidR="00284990" w:rsidRPr="000D3CFB">
              <w:rPr>
                <w:rFonts w:eastAsia="MS Mincho"/>
              </w:rPr>
              <w:t xml:space="preserve"> 7.1.5B)</w:t>
            </w:r>
            <w:r>
              <w:rPr>
                <w:rFonts w:eastAsia="MS Mincho"/>
              </w:rPr>
              <w:t>.</w:t>
            </w:r>
            <w:r w:rsidR="00284990" w:rsidRPr="000D3CFB">
              <w:rPr>
                <w:rFonts w:eastAsia="MS Mincho"/>
              </w:rPr>
              <w:t xml:space="preserve"> </w:t>
            </w:r>
          </w:p>
          <w:p w14:paraId="3C273196" w14:textId="77777777" w:rsidR="00F66B41" w:rsidRDefault="00F66B41" w:rsidP="00F66B41">
            <w:pPr>
              <w:pStyle w:val="TAL"/>
              <w:rPr>
                <w:rFonts w:eastAsia="MS Mincho"/>
              </w:rPr>
            </w:pPr>
          </w:p>
          <w:p w14:paraId="30DA65E0" w14:textId="46A6174A" w:rsidR="00284990" w:rsidRPr="000D3CFB" w:rsidRDefault="00F66B41" w:rsidP="00F66B41">
            <w:pPr>
              <w:pStyle w:val="TAL"/>
              <w:rPr>
                <w:rFonts w:eastAsia="MS Mincho"/>
              </w:rPr>
            </w:pPr>
            <w:r w:rsidRPr="000D3CFB">
              <w:rPr>
                <w:rFonts w:eastAsia="MS Mincho"/>
                <w:lang w:eastAsia="en-US"/>
              </w:rPr>
              <w:t xml:space="preserve">For </w:t>
            </w:r>
            <w:r>
              <w:rPr>
                <w:rFonts w:eastAsia="MS Mincho"/>
                <w:lang w:eastAsia="en-US"/>
              </w:rPr>
              <w:t xml:space="preserve">dormant serving cells: </w:t>
            </w:r>
            <w:r w:rsidRPr="000D3CFB">
              <w:rPr>
                <w:rFonts w:eastAsia="MS Mincho"/>
              </w:rPr>
              <w:t>if the number of PBCH antenna ports is one</w:t>
            </w:r>
            <w:r w:rsidRPr="000D3CFB">
              <w:rPr>
                <w:rFonts w:eastAsia="MS Mincho"/>
                <w:lang w:eastAsia="en-US"/>
              </w:rPr>
              <w:t xml:space="preserve">, </w:t>
            </w:r>
            <w:r w:rsidRPr="000D3CFB">
              <w:rPr>
                <w:rFonts w:eastAsia="MS Mincho"/>
              </w:rPr>
              <w:t>single-antenna port, port 0; otherwise transmit diversity</w:t>
            </w:r>
            <w:r>
              <w:rPr>
                <w:rFonts w:eastAsia="MS Mincho"/>
              </w:rPr>
              <w:t>.</w:t>
            </w:r>
          </w:p>
        </w:tc>
      </w:tr>
    </w:tbl>
    <w:p w14:paraId="4EA540C5" w14:textId="77777777" w:rsidR="0093274D" w:rsidRPr="000D3CFB" w:rsidRDefault="0093274D"/>
    <w:p w14:paraId="34B29870" w14:textId="77777777" w:rsidR="0093274D" w:rsidRPr="000D3CFB" w:rsidRDefault="0093274D">
      <w:pPr>
        <w:pStyle w:val="TH"/>
      </w:pPr>
      <w:r w:rsidRPr="000D3CFB">
        <w:lastRenderedPageBreak/>
        <w:t>Table 7.2.3-1: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3274D" w:rsidRPr="000D3CFB" w14:paraId="475679EF" w14:textId="77777777" w:rsidTr="00BC3DA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28ED67B" w14:textId="77777777" w:rsidR="0093274D" w:rsidRPr="000D3CFB" w:rsidRDefault="0093274D" w:rsidP="00866935">
            <w:pPr>
              <w:pStyle w:val="TAH"/>
            </w:pPr>
            <w:r w:rsidRPr="000D3CFB">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C705B2" w14:textId="77777777" w:rsidR="0093274D" w:rsidRPr="000D3CFB" w:rsidRDefault="0093274D" w:rsidP="00866935">
            <w:pPr>
              <w:pStyle w:val="TAH"/>
            </w:pPr>
            <w:r w:rsidRPr="000D3CFB">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3275C5" w14:textId="77777777" w:rsidR="0093274D" w:rsidRPr="000D3CFB" w:rsidRDefault="0093274D" w:rsidP="00866935">
            <w:pPr>
              <w:pStyle w:val="TAH"/>
            </w:pPr>
            <w:r w:rsidRPr="000D3CFB">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DD0D5C" w14:textId="77777777" w:rsidR="0093274D" w:rsidRPr="000D3CFB" w:rsidRDefault="0093274D" w:rsidP="00866935">
            <w:pPr>
              <w:pStyle w:val="TAH"/>
            </w:pPr>
            <w:r w:rsidRPr="000D3CFB">
              <w:t>efficiency</w:t>
            </w:r>
          </w:p>
        </w:tc>
      </w:tr>
      <w:tr w:rsidR="0093274D" w:rsidRPr="000D3CFB" w14:paraId="6A7CDB18" w14:textId="77777777" w:rsidTr="00BC3DA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9094DF" w14:textId="77777777" w:rsidR="0093274D" w:rsidRPr="000D3CFB" w:rsidRDefault="0093274D" w:rsidP="00866935">
            <w:pPr>
              <w:pStyle w:val="TAC"/>
            </w:pPr>
            <w:r w:rsidRPr="000D3CFB">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4AC210D" w14:textId="77777777" w:rsidR="0093274D" w:rsidRPr="000D3CFB" w:rsidRDefault="0093274D" w:rsidP="00866935">
            <w:pPr>
              <w:pStyle w:val="TAC"/>
            </w:pPr>
            <w:r w:rsidRPr="000D3CFB">
              <w:t>out of range</w:t>
            </w:r>
          </w:p>
        </w:tc>
      </w:tr>
      <w:tr w:rsidR="0093274D" w:rsidRPr="000D3CFB" w14:paraId="5441776C"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EE0CB9" w14:textId="77777777" w:rsidR="0093274D" w:rsidRPr="000D3CFB" w:rsidRDefault="0093274D" w:rsidP="00866935">
            <w:pPr>
              <w:pStyle w:val="TAC"/>
            </w:pPr>
            <w:r w:rsidRPr="000D3CFB">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16AE95B"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86FADC" w14:textId="77777777" w:rsidR="0093274D" w:rsidRPr="000D3CFB" w:rsidRDefault="0093274D" w:rsidP="00866935">
            <w:pPr>
              <w:pStyle w:val="TAC"/>
            </w:pPr>
            <w:r w:rsidRPr="000D3CFB">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52A99B" w14:textId="77777777" w:rsidR="0093274D" w:rsidRPr="000D3CFB" w:rsidRDefault="0093274D" w:rsidP="00866935">
            <w:pPr>
              <w:pStyle w:val="TAC"/>
            </w:pPr>
            <w:r w:rsidRPr="000D3CFB">
              <w:t>0.1523</w:t>
            </w:r>
          </w:p>
        </w:tc>
      </w:tr>
      <w:tr w:rsidR="0093274D" w:rsidRPr="000D3CFB" w14:paraId="4C21D644"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8F5B73" w14:textId="77777777" w:rsidR="0093274D" w:rsidRPr="000D3CFB" w:rsidRDefault="0093274D" w:rsidP="00866935">
            <w:pPr>
              <w:pStyle w:val="TAC"/>
            </w:pPr>
            <w:r w:rsidRPr="000D3CFB">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B4363A"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9114D3" w14:textId="77777777" w:rsidR="0093274D" w:rsidRPr="000D3CFB" w:rsidRDefault="0093274D" w:rsidP="00866935">
            <w:pPr>
              <w:pStyle w:val="TAC"/>
            </w:pPr>
            <w:r w:rsidRPr="000D3CFB">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D8E6F9" w14:textId="77777777" w:rsidR="0093274D" w:rsidRPr="000D3CFB" w:rsidRDefault="0093274D" w:rsidP="00866935">
            <w:pPr>
              <w:pStyle w:val="TAC"/>
            </w:pPr>
            <w:r w:rsidRPr="000D3CFB">
              <w:t>0.2344</w:t>
            </w:r>
          </w:p>
        </w:tc>
      </w:tr>
      <w:tr w:rsidR="0093274D" w:rsidRPr="000D3CFB" w14:paraId="51FCC54F"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25D9A0" w14:textId="77777777" w:rsidR="0093274D" w:rsidRPr="000D3CFB" w:rsidRDefault="0093274D" w:rsidP="00866935">
            <w:pPr>
              <w:pStyle w:val="TAC"/>
            </w:pPr>
            <w:r w:rsidRPr="000D3CFB">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C1AB0AE"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F8F015" w14:textId="77777777" w:rsidR="0093274D" w:rsidRPr="000D3CFB" w:rsidRDefault="0093274D" w:rsidP="00866935">
            <w:pPr>
              <w:pStyle w:val="TAC"/>
            </w:pPr>
            <w:r w:rsidRPr="000D3CFB">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1F2C8D" w14:textId="77777777" w:rsidR="0093274D" w:rsidRPr="000D3CFB" w:rsidRDefault="0093274D" w:rsidP="00866935">
            <w:pPr>
              <w:pStyle w:val="TAC"/>
            </w:pPr>
            <w:r w:rsidRPr="000D3CFB">
              <w:t>0.3770</w:t>
            </w:r>
          </w:p>
        </w:tc>
      </w:tr>
      <w:tr w:rsidR="0093274D" w:rsidRPr="000D3CFB" w14:paraId="3D9EE4F1"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2A485B" w14:textId="77777777" w:rsidR="0093274D" w:rsidRPr="000D3CFB" w:rsidRDefault="0093274D" w:rsidP="00866935">
            <w:pPr>
              <w:pStyle w:val="TAC"/>
            </w:pPr>
            <w:r w:rsidRPr="000D3CFB">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626B10A"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628846" w14:textId="77777777" w:rsidR="0093274D" w:rsidRPr="000D3CFB" w:rsidRDefault="0093274D" w:rsidP="00866935">
            <w:pPr>
              <w:pStyle w:val="TAC"/>
            </w:pPr>
            <w:r w:rsidRPr="000D3CFB">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012D5C0" w14:textId="77777777" w:rsidR="0093274D" w:rsidRPr="000D3CFB" w:rsidRDefault="0093274D" w:rsidP="00866935">
            <w:pPr>
              <w:pStyle w:val="TAC"/>
            </w:pPr>
            <w:r w:rsidRPr="000D3CFB">
              <w:t>0.6016</w:t>
            </w:r>
          </w:p>
        </w:tc>
      </w:tr>
      <w:tr w:rsidR="0093274D" w:rsidRPr="000D3CFB" w14:paraId="1039F453"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C1C240" w14:textId="77777777" w:rsidR="0093274D" w:rsidRPr="000D3CFB" w:rsidRDefault="0093274D" w:rsidP="00866935">
            <w:pPr>
              <w:pStyle w:val="TAC"/>
            </w:pPr>
            <w:r w:rsidRPr="000D3CFB">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B45DCC8"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2339BBB" w14:textId="77777777" w:rsidR="0093274D" w:rsidRPr="000D3CFB" w:rsidRDefault="0093274D" w:rsidP="00866935">
            <w:pPr>
              <w:pStyle w:val="TAC"/>
            </w:pPr>
            <w:r w:rsidRPr="000D3CFB">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EA1BD0" w14:textId="77777777" w:rsidR="0093274D" w:rsidRPr="000D3CFB" w:rsidRDefault="0093274D" w:rsidP="00866935">
            <w:pPr>
              <w:pStyle w:val="TAC"/>
            </w:pPr>
            <w:r w:rsidRPr="000D3CFB">
              <w:t>0.8770</w:t>
            </w:r>
          </w:p>
        </w:tc>
      </w:tr>
      <w:tr w:rsidR="0093274D" w:rsidRPr="000D3CFB" w14:paraId="5A0E9281" w14:textId="77777777"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A5ECE00" w14:textId="77777777" w:rsidR="0093274D" w:rsidRPr="000D3CFB" w:rsidRDefault="0093274D" w:rsidP="00866935">
            <w:pPr>
              <w:pStyle w:val="TAC"/>
            </w:pPr>
            <w:r w:rsidRPr="000D3CFB">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211922B"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7214FFE" w14:textId="77777777" w:rsidR="0093274D" w:rsidRPr="000D3CFB" w:rsidRDefault="0093274D" w:rsidP="00866935">
            <w:pPr>
              <w:pStyle w:val="TAC"/>
            </w:pPr>
            <w:r w:rsidRPr="000D3CFB">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4068AFC" w14:textId="77777777" w:rsidR="0093274D" w:rsidRPr="000D3CFB" w:rsidRDefault="0093274D" w:rsidP="00866935">
            <w:pPr>
              <w:pStyle w:val="TAC"/>
            </w:pPr>
            <w:r w:rsidRPr="000D3CFB">
              <w:t>1.1758</w:t>
            </w:r>
          </w:p>
        </w:tc>
      </w:tr>
      <w:tr w:rsidR="0093274D" w:rsidRPr="000D3CFB" w14:paraId="3F201E7B"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173819" w14:textId="77777777" w:rsidR="0093274D" w:rsidRPr="000D3CFB" w:rsidRDefault="0093274D" w:rsidP="00866935">
            <w:pPr>
              <w:pStyle w:val="TAC"/>
            </w:pPr>
            <w:r w:rsidRPr="000D3CFB">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1D02419" w14:textId="77777777"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05A73A" w14:textId="77777777" w:rsidR="0093274D" w:rsidRPr="000D3CFB" w:rsidRDefault="0093274D" w:rsidP="00866935">
            <w:pPr>
              <w:pStyle w:val="TAC"/>
            </w:pPr>
            <w:r w:rsidRPr="000D3CFB">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ED353B" w14:textId="77777777" w:rsidR="0093274D" w:rsidRPr="000D3CFB" w:rsidRDefault="0093274D" w:rsidP="00866935">
            <w:pPr>
              <w:pStyle w:val="TAC"/>
            </w:pPr>
            <w:r w:rsidRPr="000D3CFB">
              <w:t>1.4766</w:t>
            </w:r>
          </w:p>
        </w:tc>
      </w:tr>
      <w:tr w:rsidR="0093274D" w:rsidRPr="000D3CFB" w14:paraId="17BDB1FB"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3E2CE0" w14:textId="77777777" w:rsidR="0093274D" w:rsidRPr="000D3CFB" w:rsidRDefault="0093274D" w:rsidP="00866935">
            <w:pPr>
              <w:pStyle w:val="TAC"/>
            </w:pPr>
            <w:r w:rsidRPr="000D3CFB">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4C5F32" w14:textId="77777777"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ECE87E" w14:textId="77777777" w:rsidR="0093274D" w:rsidRPr="000D3CFB" w:rsidRDefault="0093274D" w:rsidP="00866935">
            <w:pPr>
              <w:pStyle w:val="TAC"/>
            </w:pPr>
            <w:r w:rsidRPr="000D3CFB">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99FEFC2" w14:textId="77777777" w:rsidR="0093274D" w:rsidRPr="000D3CFB" w:rsidRDefault="0093274D" w:rsidP="00866935">
            <w:pPr>
              <w:pStyle w:val="TAC"/>
            </w:pPr>
            <w:r w:rsidRPr="000D3CFB">
              <w:t>1.9141</w:t>
            </w:r>
          </w:p>
        </w:tc>
      </w:tr>
      <w:tr w:rsidR="0093274D" w:rsidRPr="000D3CFB" w14:paraId="737909A5" w14:textId="77777777"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361AF1E" w14:textId="77777777" w:rsidR="0093274D" w:rsidRPr="000D3CFB" w:rsidRDefault="0093274D" w:rsidP="00866935">
            <w:pPr>
              <w:pStyle w:val="TAC"/>
            </w:pPr>
            <w:r w:rsidRPr="000D3CFB">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587EFEF" w14:textId="77777777" w:rsidR="0093274D" w:rsidRPr="000D3CFB" w:rsidRDefault="0093274D" w:rsidP="00866935">
            <w:pPr>
              <w:pStyle w:val="TAC"/>
            </w:pPr>
            <w:r w:rsidRPr="000D3CFB">
              <w:t>16Q</w:t>
            </w:r>
            <w:r w:rsidRPr="000D3CFB">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B0C7C17" w14:textId="77777777" w:rsidR="0093274D" w:rsidRPr="000D3CFB" w:rsidRDefault="0093274D" w:rsidP="00866935">
            <w:pPr>
              <w:pStyle w:val="TAC"/>
            </w:pPr>
            <w:r w:rsidRPr="000D3CFB">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9015725" w14:textId="77777777" w:rsidR="0093274D" w:rsidRPr="000D3CFB" w:rsidRDefault="0093274D" w:rsidP="00866935">
            <w:pPr>
              <w:pStyle w:val="TAC"/>
            </w:pPr>
            <w:r w:rsidRPr="000D3CFB">
              <w:t>2.4063</w:t>
            </w:r>
          </w:p>
        </w:tc>
      </w:tr>
      <w:tr w:rsidR="0093274D" w:rsidRPr="000D3CFB" w14:paraId="76C1132A"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73EBAB" w14:textId="77777777" w:rsidR="0093274D" w:rsidRPr="000D3CFB" w:rsidRDefault="0093274D" w:rsidP="00866935">
            <w:pPr>
              <w:pStyle w:val="TAC"/>
            </w:pPr>
            <w:r w:rsidRPr="000D3CFB">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B24A1D0"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608639" w14:textId="77777777" w:rsidR="0093274D" w:rsidRPr="000D3CFB" w:rsidRDefault="0093274D" w:rsidP="00866935">
            <w:pPr>
              <w:pStyle w:val="TAC"/>
            </w:pPr>
            <w:r w:rsidRPr="000D3CFB">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0A147F" w14:textId="77777777" w:rsidR="0093274D" w:rsidRPr="000D3CFB" w:rsidRDefault="0093274D" w:rsidP="00866935">
            <w:pPr>
              <w:pStyle w:val="TAC"/>
            </w:pPr>
            <w:r w:rsidRPr="000D3CFB">
              <w:t>2.7305</w:t>
            </w:r>
          </w:p>
        </w:tc>
      </w:tr>
      <w:tr w:rsidR="0093274D" w:rsidRPr="000D3CFB" w14:paraId="77046C22"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0939F3" w14:textId="77777777" w:rsidR="0093274D" w:rsidRPr="000D3CFB" w:rsidRDefault="0093274D" w:rsidP="00866935">
            <w:pPr>
              <w:pStyle w:val="TAC"/>
            </w:pPr>
            <w:r w:rsidRPr="000D3CFB">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011DAE"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DC8675" w14:textId="77777777" w:rsidR="0093274D" w:rsidRPr="000D3CFB" w:rsidRDefault="0093274D" w:rsidP="00866935">
            <w:pPr>
              <w:pStyle w:val="TAC"/>
            </w:pPr>
            <w:r w:rsidRPr="000D3CFB">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1F2612" w14:textId="77777777" w:rsidR="0093274D" w:rsidRPr="000D3CFB" w:rsidRDefault="0093274D" w:rsidP="00866935">
            <w:pPr>
              <w:pStyle w:val="TAC"/>
            </w:pPr>
            <w:r w:rsidRPr="000D3CFB">
              <w:t>3.3223</w:t>
            </w:r>
          </w:p>
        </w:tc>
      </w:tr>
      <w:tr w:rsidR="0093274D" w:rsidRPr="000D3CFB" w14:paraId="45EF87BA"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B54E42" w14:textId="77777777" w:rsidR="0093274D" w:rsidRPr="000D3CFB" w:rsidRDefault="0093274D" w:rsidP="00866935">
            <w:pPr>
              <w:pStyle w:val="TAC"/>
            </w:pPr>
            <w:r w:rsidRPr="000D3CFB">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9882832"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7AE77F" w14:textId="77777777" w:rsidR="0093274D" w:rsidRPr="000D3CFB" w:rsidRDefault="0093274D" w:rsidP="00866935">
            <w:pPr>
              <w:pStyle w:val="TAC"/>
            </w:pPr>
            <w:r w:rsidRPr="000D3CFB">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0FCB1B" w14:textId="77777777" w:rsidR="0093274D" w:rsidRPr="000D3CFB" w:rsidRDefault="0093274D" w:rsidP="00866935">
            <w:pPr>
              <w:pStyle w:val="TAC"/>
            </w:pPr>
            <w:r w:rsidRPr="000D3CFB">
              <w:t>3.9023</w:t>
            </w:r>
          </w:p>
        </w:tc>
      </w:tr>
      <w:tr w:rsidR="0093274D" w:rsidRPr="000D3CFB" w14:paraId="7DCA289C"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36B7E6" w14:textId="77777777" w:rsidR="0093274D" w:rsidRPr="000D3CFB" w:rsidRDefault="0093274D" w:rsidP="00866935">
            <w:pPr>
              <w:pStyle w:val="TAC"/>
            </w:pPr>
            <w:r w:rsidRPr="000D3CFB">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B39B769"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3E3492" w14:textId="77777777" w:rsidR="0093274D" w:rsidRPr="000D3CFB" w:rsidRDefault="0093274D" w:rsidP="00866935">
            <w:pPr>
              <w:pStyle w:val="TAC"/>
            </w:pPr>
            <w:r w:rsidRPr="000D3CFB">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D73C7F1" w14:textId="77777777" w:rsidR="0093274D" w:rsidRPr="000D3CFB" w:rsidRDefault="0093274D" w:rsidP="00866935">
            <w:pPr>
              <w:pStyle w:val="TAC"/>
            </w:pPr>
            <w:r w:rsidRPr="000D3CFB">
              <w:t>4.5234</w:t>
            </w:r>
          </w:p>
        </w:tc>
      </w:tr>
      <w:tr w:rsidR="0093274D" w:rsidRPr="000D3CFB" w14:paraId="1B83942D"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84F47D" w14:textId="77777777" w:rsidR="0093274D" w:rsidRPr="000D3CFB" w:rsidRDefault="0093274D" w:rsidP="00866935">
            <w:pPr>
              <w:pStyle w:val="TAC"/>
            </w:pPr>
            <w:r w:rsidRPr="000D3CFB">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AA43727"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E4A18B" w14:textId="77777777" w:rsidR="0093274D" w:rsidRPr="000D3CFB" w:rsidRDefault="0093274D" w:rsidP="00866935">
            <w:pPr>
              <w:pStyle w:val="TAC"/>
            </w:pPr>
            <w:r w:rsidRPr="000D3CFB">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162B30" w14:textId="77777777" w:rsidR="0093274D" w:rsidRPr="000D3CFB" w:rsidRDefault="0093274D" w:rsidP="00866935">
            <w:pPr>
              <w:pStyle w:val="TAC"/>
            </w:pPr>
            <w:r w:rsidRPr="000D3CFB">
              <w:t>5.1152</w:t>
            </w:r>
          </w:p>
        </w:tc>
      </w:tr>
      <w:tr w:rsidR="0093274D" w:rsidRPr="000D3CFB" w14:paraId="5CBA8334"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D83D9E" w14:textId="77777777" w:rsidR="0093274D" w:rsidRPr="000D3CFB" w:rsidRDefault="0093274D" w:rsidP="00866935">
            <w:pPr>
              <w:pStyle w:val="TAC"/>
            </w:pPr>
            <w:r w:rsidRPr="000D3CFB">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C0A3DF"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5B9B2C" w14:textId="77777777" w:rsidR="0093274D" w:rsidRPr="000D3CFB" w:rsidRDefault="0093274D" w:rsidP="00866935">
            <w:pPr>
              <w:pStyle w:val="TAC"/>
            </w:pPr>
            <w:r w:rsidRPr="000D3CFB">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5CB5E3" w14:textId="77777777" w:rsidR="0093274D" w:rsidRPr="000D3CFB" w:rsidRDefault="0093274D" w:rsidP="00866935">
            <w:pPr>
              <w:pStyle w:val="TAC"/>
            </w:pPr>
            <w:r w:rsidRPr="000D3CFB">
              <w:t>5.5547</w:t>
            </w:r>
          </w:p>
        </w:tc>
      </w:tr>
    </w:tbl>
    <w:p w14:paraId="7A485581" w14:textId="77777777" w:rsidR="00510D89" w:rsidRPr="000D3CFB" w:rsidRDefault="00510D89" w:rsidP="00510D89">
      <w:pPr>
        <w:rPr>
          <w:lang w:val="en-US"/>
        </w:rPr>
      </w:pPr>
    </w:p>
    <w:p w14:paraId="44052595" w14:textId="77777777" w:rsidR="00510D89" w:rsidRPr="000D3CFB" w:rsidRDefault="00510D89" w:rsidP="0058579F">
      <w:pPr>
        <w:pStyle w:val="TH"/>
      </w:pPr>
      <w:r w:rsidRPr="000D3CFB">
        <w:t>Table 7.2.3-2: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10D89" w:rsidRPr="000D3CFB" w14:paraId="0933B692" w14:textId="77777777" w:rsidTr="00522B3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47F9861"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056D25"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1390F37"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50984AC"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efficiency</w:t>
            </w:r>
          </w:p>
        </w:tc>
      </w:tr>
      <w:tr w:rsidR="00510D89" w:rsidRPr="000D3CFB" w14:paraId="57B425E2" w14:textId="77777777" w:rsidTr="00522B3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EFAAB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4875511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out of range</w:t>
            </w:r>
          </w:p>
        </w:tc>
      </w:tr>
      <w:tr w:rsidR="00510D89" w:rsidRPr="000D3CFB" w14:paraId="58524E3B"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1E431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500AA16"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89FAF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6CA71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0.1523 </w:t>
            </w:r>
          </w:p>
        </w:tc>
      </w:tr>
      <w:tr w:rsidR="00510D89" w:rsidRPr="000D3CFB" w14:paraId="08EB0C25"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900E7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987CDA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EAA656"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FC238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0.3770 </w:t>
            </w:r>
          </w:p>
        </w:tc>
      </w:tr>
      <w:tr w:rsidR="00510D89" w:rsidRPr="000D3CFB" w14:paraId="08C6DFA7"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3D99B8" w14:textId="77777777" w:rsidR="00510D89" w:rsidRPr="000D3CFB" w:rsidRDefault="00510D89" w:rsidP="00522B3A">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3EFD1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81102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54D6F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0.8770 </w:t>
            </w:r>
          </w:p>
        </w:tc>
      </w:tr>
      <w:tr w:rsidR="00510D89" w:rsidRPr="000D3CFB" w14:paraId="19CAB9D1"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7EC60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8116B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5198E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641D7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1.4766 </w:t>
            </w:r>
          </w:p>
        </w:tc>
      </w:tr>
      <w:tr w:rsidR="00510D89" w:rsidRPr="000D3CFB" w14:paraId="20D49444"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47562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8BFE33C"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7D7E4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62C2B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1.9141 </w:t>
            </w:r>
          </w:p>
        </w:tc>
      </w:tr>
      <w:tr w:rsidR="00510D89" w:rsidRPr="000D3CFB" w14:paraId="3E688C02" w14:textId="77777777"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648A78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C4EDF8B"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8E2D5F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137A2A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2.4063 </w:t>
            </w:r>
          </w:p>
        </w:tc>
      </w:tr>
      <w:tr w:rsidR="00510D89" w:rsidRPr="000D3CFB" w14:paraId="5399D5D7"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CFF54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027D3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8B671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FE1C8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2.7305 </w:t>
            </w:r>
          </w:p>
        </w:tc>
      </w:tr>
      <w:tr w:rsidR="00510D89" w:rsidRPr="000D3CFB" w14:paraId="0A3F679C"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AD6EB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B7E86D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074D0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21FEF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3.3223 </w:t>
            </w:r>
          </w:p>
        </w:tc>
      </w:tr>
      <w:tr w:rsidR="00510D89" w:rsidRPr="000D3CFB" w14:paraId="41E06A38" w14:textId="77777777"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D76744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457D93C"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935759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2EBF9F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3.9023 </w:t>
            </w:r>
          </w:p>
        </w:tc>
      </w:tr>
      <w:tr w:rsidR="00510D89" w:rsidRPr="000D3CFB" w14:paraId="061C294D"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57ADC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3B17C9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0463A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70A2A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4.5234 </w:t>
            </w:r>
          </w:p>
        </w:tc>
      </w:tr>
      <w:tr w:rsidR="00510D89" w:rsidRPr="000D3CFB" w14:paraId="50D962E3"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69198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80556D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E1472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74832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5.1152 </w:t>
            </w:r>
          </w:p>
        </w:tc>
      </w:tr>
      <w:tr w:rsidR="00510D89" w:rsidRPr="000D3CFB" w14:paraId="1B5439E4"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B37CE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6CA721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88D37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24A17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5.5547 </w:t>
            </w:r>
          </w:p>
        </w:tc>
      </w:tr>
      <w:tr w:rsidR="00510D89" w:rsidRPr="000D3CFB" w14:paraId="2A681BC3"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D8E8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90F14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885521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ABFF25" w14:textId="77777777" w:rsidR="00510D89" w:rsidRPr="000D3CFB" w:rsidRDefault="00510D89" w:rsidP="00522B3A">
            <w:pPr>
              <w:keepNext/>
              <w:keepLines/>
              <w:spacing w:after="0"/>
              <w:jc w:val="center"/>
              <w:rPr>
                <w:rFonts w:ascii="Arial" w:hAnsi="Arial"/>
                <w:sz w:val="18"/>
                <w:lang w:eastAsia="zh-CN"/>
              </w:rPr>
            </w:pPr>
            <w:r w:rsidRPr="000D3CFB">
              <w:rPr>
                <w:rFonts w:ascii="Arial" w:hAnsi="Arial" w:hint="eastAsia"/>
                <w:sz w:val="18"/>
                <w:lang w:eastAsia="zh-CN"/>
              </w:rPr>
              <w:t>6.2266</w:t>
            </w:r>
          </w:p>
        </w:tc>
      </w:tr>
      <w:tr w:rsidR="00510D89" w:rsidRPr="000D3CFB" w14:paraId="64D2DD39"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FDE23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DBC0FB"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8719CC"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F5A54A" w14:textId="77777777" w:rsidR="00510D89" w:rsidRPr="000D3CFB" w:rsidRDefault="00510D89" w:rsidP="00522B3A">
            <w:pPr>
              <w:keepNext/>
              <w:keepLines/>
              <w:spacing w:after="0"/>
              <w:jc w:val="center"/>
              <w:rPr>
                <w:rFonts w:ascii="Arial" w:hAnsi="Arial"/>
                <w:sz w:val="18"/>
                <w:lang w:eastAsia="zh-CN"/>
              </w:rPr>
            </w:pPr>
            <w:r w:rsidRPr="000D3CFB">
              <w:rPr>
                <w:rFonts w:ascii="Arial" w:hAnsi="Arial"/>
                <w:sz w:val="18"/>
              </w:rPr>
              <w:t>6.91</w:t>
            </w:r>
            <w:r w:rsidRPr="000D3CFB">
              <w:rPr>
                <w:rFonts w:ascii="Arial" w:hAnsi="Arial" w:hint="eastAsia"/>
                <w:sz w:val="18"/>
                <w:lang w:eastAsia="zh-CN"/>
              </w:rPr>
              <w:t>41</w:t>
            </w:r>
          </w:p>
        </w:tc>
      </w:tr>
      <w:tr w:rsidR="00510D89" w:rsidRPr="000D3CFB" w14:paraId="7F211AE3"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7DCFA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D938AB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3C600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3D8B98"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7.4063 </w:t>
            </w:r>
          </w:p>
        </w:tc>
      </w:tr>
    </w:tbl>
    <w:p w14:paraId="3411686F" w14:textId="77777777" w:rsidR="00570F12" w:rsidRPr="000D3CFB" w:rsidRDefault="00570F12" w:rsidP="00570F12">
      <w:pPr>
        <w:pStyle w:val="FP"/>
        <w:rPr>
          <w:lang w:val="en-US"/>
        </w:rPr>
      </w:pPr>
    </w:p>
    <w:p w14:paraId="1AE02871" w14:textId="77777777" w:rsidR="00570F12" w:rsidRPr="000D3CFB" w:rsidRDefault="00570F12" w:rsidP="00570F12">
      <w:pPr>
        <w:pStyle w:val="TH"/>
        <w:rPr>
          <w:rFonts w:eastAsia="SimSun"/>
          <w:lang w:eastAsia="zh-CN"/>
        </w:rPr>
      </w:pPr>
      <w:r w:rsidRPr="000D3CFB">
        <w:t>Table 7.2.3-</w:t>
      </w:r>
      <w:r w:rsidRPr="000D3CFB">
        <w:rPr>
          <w:rFonts w:eastAsia="SimSun" w:hint="eastAsia"/>
          <w:lang w:eastAsia="zh-CN"/>
        </w:rPr>
        <w:t>3</w:t>
      </w:r>
      <w:r w:rsidRPr="000D3CFB">
        <w:t xml:space="preserve">: 4-bit CQI Table </w:t>
      </w:r>
      <w:r w:rsidRPr="000D3CFB">
        <w:rPr>
          <w:rFonts w:eastAsia="SimSun" w:hint="eastAsia"/>
          <w:lang w:eastAsia="zh-CN"/>
        </w:rPr>
        <w:t>3</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70F12" w:rsidRPr="000D3CFB" w14:paraId="4BC93494" w14:textId="77777777" w:rsidTr="00DA29E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47C40C8" w14:textId="77777777" w:rsidR="00570F12" w:rsidRPr="000D3CFB" w:rsidRDefault="00570F12" w:rsidP="00DA29E5">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DCE084E" w14:textId="77777777" w:rsidR="00570F12" w:rsidRPr="000D3CFB" w:rsidRDefault="00570F12" w:rsidP="00DA29E5">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4217565" w14:textId="77777777" w:rsidR="00570F12" w:rsidRPr="000D3CFB" w:rsidRDefault="00570F12" w:rsidP="00DA29E5">
            <w:pPr>
              <w:keepNext/>
              <w:keepLines/>
              <w:spacing w:after="0"/>
              <w:jc w:val="center"/>
              <w:rPr>
                <w:rFonts w:ascii="Arial" w:eastAsia="SimSun" w:hAnsi="Arial"/>
                <w:b/>
                <w:sz w:val="18"/>
                <w:lang w:eastAsia="zh-CN"/>
              </w:rPr>
            </w:pPr>
            <w:r w:rsidRPr="000D3CFB">
              <w:rPr>
                <w:rFonts w:ascii="Arial" w:hAnsi="Arial"/>
                <w:b/>
                <w:sz w:val="18"/>
              </w:rPr>
              <w:t>code rate x 1024</w:t>
            </w:r>
            <w:r w:rsidRPr="000D3CFB">
              <w:rPr>
                <w:rFonts w:ascii="Arial" w:eastAsia="SimSun" w:hAnsi="Arial" w:hint="eastAsia"/>
                <w:b/>
                <w:sz w:val="18"/>
                <w:lang w:eastAsia="zh-CN"/>
              </w:rPr>
              <w:t xml:space="preserve"> </w:t>
            </w:r>
            <w:r w:rsidRPr="000D3CFB">
              <w:rPr>
                <w:rFonts w:ascii="Arial" w:hAnsi="Arial"/>
                <w:b/>
                <w:sz w:val="18"/>
              </w:rPr>
              <w:t>x</w:t>
            </w:r>
            <w:r w:rsidRPr="000D3CFB">
              <w:rPr>
                <w:rFonts w:ascii="Arial" w:eastAsia="SimSun" w:hAnsi="Arial" w:hint="eastAsia"/>
                <w:b/>
                <w:sz w:val="18"/>
                <w:lang w:eastAsia="zh-CN"/>
              </w:rPr>
              <w:t xml:space="preserve"> </w:t>
            </w:r>
            <w:r w:rsidR="00F84091">
              <w:rPr>
                <w:rFonts w:ascii="Bookman Old Style" w:hAnsi="Bookman Old Style"/>
                <w:position w:val="-14"/>
              </w:rPr>
              <w:pict w14:anchorId="53D4309E">
                <v:shape id="_x0000_i1142" type="#_x0000_t75" style="width:24.3pt;height:19.25pt" fillcolor="window">
                  <v:imagedata r:id="rId35"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2A19475" w14:textId="77777777" w:rsidR="00570F12" w:rsidRPr="000D3CFB" w:rsidRDefault="00570F12" w:rsidP="00DA29E5">
            <w:pPr>
              <w:keepNext/>
              <w:keepLines/>
              <w:spacing w:after="0"/>
              <w:jc w:val="center"/>
              <w:rPr>
                <w:rFonts w:ascii="Arial" w:hAnsi="Arial"/>
                <w:b/>
                <w:sz w:val="18"/>
              </w:rPr>
            </w:pPr>
            <w:r w:rsidRPr="000D3CFB">
              <w:rPr>
                <w:rFonts w:ascii="Arial" w:hAnsi="Arial"/>
                <w:b/>
                <w:sz w:val="18"/>
              </w:rPr>
              <w:t>efficiency</w:t>
            </w:r>
            <w:r w:rsidR="004A16A5" w:rsidRPr="000D3CFB">
              <w:rPr>
                <w:rFonts w:ascii="Arial" w:hAnsi="Arial"/>
                <w:b/>
                <w:sz w:val="18"/>
              </w:rPr>
              <w:t xml:space="preserve"> x</w:t>
            </w:r>
            <w:r w:rsidR="004A16A5" w:rsidRPr="000D3CFB">
              <w:rPr>
                <w:rFonts w:ascii="Arial" w:hAnsi="Arial" w:hint="eastAsia"/>
                <w:b/>
                <w:sz w:val="18"/>
                <w:lang w:eastAsia="zh-CN"/>
              </w:rPr>
              <w:t xml:space="preserve"> </w:t>
            </w:r>
            <w:r w:rsidR="00F84091">
              <w:rPr>
                <w:rFonts w:ascii="Bookman Old Style" w:hAnsi="Bookman Old Style"/>
                <w:position w:val="-14"/>
              </w:rPr>
              <w:pict w14:anchorId="0E59EE8D">
                <v:shape id="_x0000_i1143" type="#_x0000_t75" style="width:24.3pt;height:19.25pt" fillcolor="window">
                  <v:imagedata r:id="rId35" o:title=""/>
                </v:shape>
              </w:pict>
            </w:r>
          </w:p>
        </w:tc>
      </w:tr>
      <w:tr w:rsidR="00570F12" w:rsidRPr="000D3CFB" w14:paraId="243B41D9" w14:textId="77777777" w:rsidTr="00DA29E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F2F71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3FD373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out of range</w:t>
            </w:r>
          </w:p>
        </w:tc>
      </w:tr>
      <w:tr w:rsidR="00570F12" w:rsidRPr="000D3CFB" w14:paraId="71DAE5EE"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59E82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42BCAD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1171C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B47F04F"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0.0781</w:t>
            </w:r>
          </w:p>
        </w:tc>
      </w:tr>
      <w:tr w:rsidR="00570F12" w:rsidRPr="000D3CFB" w14:paraId="7B510852"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B3D67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F388382"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19BCB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696B9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0.1523</w:t>
            </w:r>
          </w:p>
        </w:tc>
      </w:tr>
      <w:tr w:rsidR="00570F12" w:rsidRPr="000D3CFB" w14:paraId="3AFD4C4A"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B91FC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052E5F"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D0CFF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C66429"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0.2344</w:t>
            </w:r>
          </w:p>
        </w:tc>
      </w:tr>
      <w:tr w:rsidR="00570F12" w:rsidRPr="000D3CFB" w14:paraId="28112319"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64931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76BBBE4" w14:textId="77777777"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13C7D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0E6247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0.3770</w:t>
            </w:r>
          </w:p>
        </w:tc>
      </w:tr>
      <w:tr w:rsidR="00570F12" w:rsidRPr="000D3CFB" w14:paraId="5C72C76B"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7C4F5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FBE371"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513A0C" w14:textId="77777777" w:rsidR="00570F12" w:rsidRPr="000D3CFB" w:rsidRDefault="00570F12" w:rsidP="00DA29E5">
            <w:pPr>
              <w:keepNext/>
              <w:keepLines/>
              <w:spacing w:after="0"/>
              <w:jc w:val="center"/>
              <w:rPr>
                <w:rFonts w:ascii="Arial" w:hAnsi="Arial"/>
                <w:sz w:val="18"/>
              </w:rPr>
            </w:pPr>
            <w:r w:rsidRPr="000D3CFB">
              <w:rPr>
                <w:rFonts w:ascii="Arial" w:hAnsi="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02CA99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0.6016</w:t>
            </w:r>
          </w:p>
        </w:tc>
      </w:tr>
      <w:tr w:rsidR="00570F12" w:rsidRPr="000D3CFB" w14:paraId="6B8B172E" w14:textId="77777777"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A592B3D" w14:textId="77777777" w:rsidR="00570F12" w:rsidRPr="000D3CFB" w:rsidRDefault="00570F12" w:rsidP="00DA29E5">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9DC950F" w14:textId="77777777"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E4F2861"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DCCF97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0.8770</w:t>
            </w:r>
          </w:p>
        </w:tc>
      </w:tr>
      <w:tr w:rsidR="00570F12" w:rsidRPr="000D3CFB" w14:paraId="171DC569"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052E8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D6E3C2"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EC66D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32060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1.1758</w:t>
            </w:r>
          </w:p>
        </w:tc>
      </w:tr>
      <w:tr w:rsidR="00570F12" w:rsidRPr="000D3CFB" w14:paraId="7107BE3B"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2B0D9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B4EF0F"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43FBE0" w14:textId="77777777" w:rsidR="00570F12" w:rsidRPr="000D3CFB" w:rsidRDefault="00570F12" w:rsidP="00DA29E5">
            <w:pPr>
              <w:keepNext/>
              <w:keepLines/>
              <w:spacing w:after="0"/>
              <w:jc w:val="center"/>
              <w:rPr>
                <w:rFonts w:ascii="Arial" w:hAnsi="Arial"/>
                <w:sz w:val="18"/>
              </w:rPr>
            </w:pPr>
            <w:r w:rsidRPr="000D3CFB">
              <w:rPr>
                <w:rFonts w:ascii="Arial" w:hAnsi="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2289A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1.4766</w:t>
            </w:r>
          </w:p>
        </w:tc>
      </w:tr>
      <w:tr w:rsidR="00570F12" w:rsidRPr="000D3CFB" w14:paraId="7329E57B" w14:textId="77777777"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119D33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6C8F9DC"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266A0D"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7BF5B9A"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1.9141</w:t>
            </w:r>
          </w:p>
        </w:tc>
      </w:tr>
      <w:tr w:rsidR="00570F12" w:rsidRPr="000D3CFB" w14:paraId="398D9F63"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5584EA"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D8C7C5"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74A45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D153E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2.4063</w:t>
            </w:r>
          </w:p>
        </w:tc>
      </w:tr>
      <w:tr w:rsidR="00570F12" w:rsidRPr="000D3CFB" w14:paraId="3325690A"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286F3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F3F20B6"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D6EBDD"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235FF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14:paraId="54411C98"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B6419"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7BE72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5F955D"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3F1F496"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14:paraId="53FCC66A"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F2E7F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1B97BB1"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CB1F6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806DB0" w14:textId="77777777"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14:paraId="698E2736"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54A34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109B62A"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9E200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3FA449" w14:textId="77777777"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14:paraId="7BFC8508"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83204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A7A1F94"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1A5E29"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9B2C3B"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bl>
    <w:p w14:paraId="21888D8D" w14:textId="767F41CC" w:rsidR="0093274D" w:rsidRDefault="0093274D" w:rsidP="0058579F">
      <w:pPr>
        <w:pStyle w:val="FP"/>
        <w:rPr>
          <w:lang w:val="en-US"/>
        </w:rPr>
      </w:pPr>
    </w:p>
    <w:p w14:paraId="04E72A95" w14:textId="77777777" w:rsidR="00E12CF3" w:rsidRPr="000D3CFB" w:rsidRDefault="00E12CF3" w:rsidP="00E12CF3">
      <w:pPr>
        <w:pStyle w:val="TH"/>
      </w:pPr>
      <w:r w:rsidRPr="000D3CFB">
        <w:lastRenderedPageBreak/>
        <w:t>Table 7.2.3-</w:t>
      </w:r>
      <w:r>
        <w:t>4</w:t>
      </w:r>
      <w:r w:rsidRPr="000D3CFB">
        <w:t xml:space="preserve">: 4-bit CQI Table </w:t>
      </w:r>
      <w:r>
        <w:t>4</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E12CF3" w:rsidRPr="000D3CFB" w14:paraId="48A4BFBE" w14:textId="77777777" w:rsidTr="00E35A6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3593C1E" w14:textId="77777777" w:rsidR="00E12CF3" w:rsidRPr="000D3CFB" w:rsidRDefault="00E12CF3" w:rsidP="000D7ABC">
            <w:pPr>
              <w:keepNext/>
              <w:keepLines/>
              <w:spacing w:after="0"/>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642843" w14:textId="77777777" w:rsidR="00E12CF3" w:rsidRPr="000D3CFB" w:rsidRDefault="00E12CF3" w:rsidP="000D7ABC">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5855F22" w14:textId="5674699C" w:rsidR="00E12CF3" w:rsidRPr="000D3CFB" w:rsidRDefault="00E12CF3" w:rsidP="00004959">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5408E6C" w14:textId="32710DCA" w:rsidR="00E12CF3" w:rsidRPr="000D3CFB" w:rsidRDefault="00E12CF3" w:rsidP="00004959">
            <w:pPr>
              <w:keepNext/>
              <w:keepLines/>
              <w:spacing w:after="0"/>
              <w:jc w:val="center"/>
              <w:rPr>
                <w:rFonts w:ascii="Arial" w:hAnsi="Arial"/>
                <w:b/>
                <w:sz w:val="18"/>
              </w:rPr>
            </w:pPr>
            <w:r w:rsidRPr="000D3CFB">
              <w:rPr>
                <w:rFonts w:ascii="Arial" w:hAnsi="Arial"/>
                <w:b/>
                <w:sz w:val="18"/>
              </w:rPr>
              <w:t>Efficiency</w:t>
            </w:r>
          </w:p>
        </w:tc>
      </w:tr>
      <w:tr w:rsidR="00E12CF3" w:rsidRPr="000D3CFB" w14:paraId="6A93316A" w14:textId="77777777" w:rsidTr="00E35A6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5CB543" w14:textId="77777777" w:rsidR="00E12CF3" w:rsidRPr="000D3CFB" w:rsidRDefault="00E12CF3" w:rsidP="000D7ABC">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46A2B1FE" w14:textId="77777777" w:rsidR="00E12CF3" w:rsidRPr="000D3CFB" w:rsidRDefault="00E12CF3" w:rsidP="000D7ABC">
            <w:pPr>
              <w:keepNext/>
              <w:keepLines/>
              <w:spacing w:after="0"/>
              <w:jc w:val="center"/>
              <w:rPr>
                <w:rFonts w:ascii="Arial" w:hAnsi="Arial"/>
                <w:sz w:val="18"/>
              </w:rPr>
            </w:pPr>
            <w:r w:rsidRPr="000D3CFB">
              <w:rPr>
                <w:rFonts w:ascii="Arial" w:hAnsi="Arial"/>
                <w:sz w:val="18"/>
              </w:rPr>
              <w:t>out of range</w:t>
            </w:r>
          </w:p>
        </w:tc>
      </w:tr>
      <w:tr w:rsidR="00E12CF3" w:rsidRPr="000D3CFB" w14:paraId="787969F6"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DBAF0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5D6CBF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5B27C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011085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0.1523 </w:t>
            </w:r>
          </w:p>
        </w:tc>
      </w:tr>
      <w:tr w:rsidR="00E12CF3" w:rsidRPr="000D3CFB" w14:paraId="249B5078"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E2EE56" w14:textId="77777777" w:rsidR="00E12CF3" w:rsidRPr="000D3CFB" w:rsidRDefault="00E12CF3" w:rsidP="000D7ABC">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0DE4FB3"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A48CE7"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BE2B99"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0.3770 </w:t>
            </w:r>
          </w:p>
        </w:tc>
      </w:tr>
      <w:tr w:rsidR="00E12CF3" w:rsidRPr="000D3CFB" w14:paraId="0CCE8368"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6AD4CC" w14:textId="77777777" w:rsidR="00E12CF3" w:rsidRPr="000D3CFB" w:rsidRDefault="00E12CF3" w:rsidP="000D7ABC">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E7281B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E6D04D"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D1E1C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0.8770 </w:t>
            </w:r>
          </w:p>
        </w:tc>
      </w:tr>
      <w:tr w:rsidR="00E12CF3" w:rsidRPr="000D3CFB" w14:paraId="08F3F256"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93DB89" w14:textId="77777777" w:rsidR="00E12CF3" w:rsidRPr="000D3CFB" w:rsidRDefault="00E12CF3" w:rsidP="000D7ABC">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859FDCB"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6A4B9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E2701E"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1.4766 </w:t>
            </w:r>
          </w:p>
        </w:tc>
      </w:tr>
      <w:tr w:rsidR="00E12CF3" w:rsidRPr="000D3CFB" w14:paraId="3BBB92D3"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A49301" w14:textId="77777777" w:rsidR="00E12CF3" w:rsidRPr="000D3CFB" w:rsidRDefault="00E12CF3" w:rsidP="000D7ABC">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1A844F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6A62AA" w14:textId="77777777" w:rsidR="00E12CF3" w:rsidRPr="000D3CFB" w:rsidRDefault="00E12CF3" w:rsidP="000D7ABC">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57F0BF" w14:textId="77777777" w:rsidR="00E12CF3" w:rsidRPr="000D3CFB" w:rsidRDefault="00E12CF3" w:rsidP="000D7ABC">
            <w:pPr>
              <w:keepNext/>
              <w:keepLines/>
              <w:spacing w:after="0"/>
              <w:jc w:val="center"/>
              <w:rPr>
                <w:rFonts w:ascii="Arial" w:hAnsi="Arial"/>
                <w:sz w:val="18"/>
              </w:rPr>
            </w:pPr>
            <w:r w:rsidRPr="000D3CFB">
              <w:rPr>
                <w:rFonts w:ascii="Arial" w:hAnsi="Arial"/>
                <w:sz w:val="18"/>
              </w:rPr>
              <w:t>2.4063</w:t>
            </w:r>
          </w:p>
        </w:tc>
      </w:tr>
      <w:tr w:rsidR="00E12CF3" w:rsidRPr="000D3CFB" w14:paraId="2A5A12AD" w14:textId="77777777" w:rsidTr="00E35A6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5FC6E6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024901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5B92D1A" w14:textId="77777777" w:rsidR="00E12CF3" w:rsidRPr="000D3CFB" w:rsidRDefault="00E12CF3" w:rsidP="000D7ABC">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C0441B8" w14:textId="77777777" w:rsidR="00E12CF3" w:rsidRPr="000D3CFB" w:rsidRDefault="00E12CF3" w:rsidP="000D7ABC">
            <w:pPr>
              <w:keepNext/>
              <w:keepLines/>
              <w:spacing w:after="0"/>
              <w:jc w:val="center"/>
              <w:rPr>
                <w:rFonts w:ascii="Arial" w:hAnsi="Arial"/>
                <w:sz w:val="18"/>
              </w:rPr>
            </w:pPr>
            <w:r w:rsidRPr="000D3CFB">
              <w:rPr>
                <w:rFonts w:ascii="Arial" w:hAnsi="Arial"/>
                <w:sz w:val="18"/>
              </w:rPr>
              <w:t>3.3223</w:t>
            </w:r>
          </w:p>
        </w:tc>
      </w:tr>
      <w:tr w:rsidR="00E12CF3" w:rsidRPr="000D3CFB" w14:paraId="25B4CCCB"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8B40B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53EFD27"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82BC5A" w14:textId="77777777" w:rsidR="00E12CF3" w:rsidRPr="000D3CFB" w:rsidRDefault="00E12CF3" w:rsidP="000D7ABC">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E8093D8" w14:textId="77777777" w:rsidR="00E12CF3" w:rsidRPr="000D3CFB" w:rsidRDefault="00E12CF3" w:rsidP="000D7ABC">
            <w:pPr>
              <w:keepNext/>
              <w:keepLines/>
              <w:spacing w:after="0"/>
              <w:jc w:val="center"/>
              <w:rPr>
                <w:rFonts w:ascii="Arial" w:hAnsi="Arial"/>
                <w:sz w:val="18"/>
              </w:rPr>
            </w:pPr>
            <w:r w:rsidRPr="000D3CFB">
              <w:rPr>
                <w:rFonts w:ascii="Arial" w:hAnsi="Arial"/>
                <w:sz w:val="18"/>
              </w:rPr>
              <w:t>3.9023</w:t>
            </w:r>
          </w:p>
        </w:tc>
      </w:tr>
      <w:tr w:rsidR="00E12CF3" w:rsidRPr="000D3CFB" w14:paraId="78FDC816"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213D06" w14:textId="77777777" w:rsidR="00E12CF3" w:rsidRPr="000D3CFB" w:rsidRDefault="00E12CF3" w:rsidP="000D7ABC">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A2EC847"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C60F01" w14:textId="77777777" w:rsidR="00E12CF3" w:rsidRPr="000D3CFB" w:rsidRDefault="00E12CF3" w:rsidP="000D7ABC">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3A709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4.5234</w:t>
            </w:r>
          </w:p>
        </w:tc>
      </w:tr>
      <w:tr w:rsidR="00E12CF3" w:rsidRPr="000D3CFB" w14:paraId="17EEA311" w14:textId="77777777" w:rsidTr="00E35A6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AF1EA88" w14:textId="77777777" w:rsidR="00E12CF3" w:rsidRPr="000D3CFB" w:rsidRDefault="00E12CF3" w:rsidP="000D7ABC">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DBF24AB"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8EE95FA" w14:textId="77777777" w:rsidR="00E12CF3" w:rsidRPr="000D3CFB" w:rsidRDefault="00E12CF3" w:rsidP="000D7ABC">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3FC7A5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5.1152</w:t>
            </w:r>
          </w:p>
        </w:tc>
      </w:tr>
      <w:tr w:rsidR="00E12CF3" w:rsidRPr="000D3CFB" w14:paraId="7A0783AA"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F28AE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BC6D36C"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A9AF7A" w14:textId="77777777" w:rsidR="00E12CF3" w:rsidRPr="000D3CFB" w:rsidRDefault="00E12CF3" w:rsidP="000D7ABC">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BD9B9B" w14:textId="77777777" w:rsidR="00E12CF3" w:rsidRPr="000D3CFB" w:rsidRDefault="00E12CF3" w:rsidP="000D7ABC">
            <w:pPr>
              <w:keepNext/>
              <w:keepLines/>
              <w:spacing w:after="0"/>
              <w:jc w:val="center"/>
              <w:rPr>
                <w:rFonts w:ascii="Arial" w:hAnsi="Arial"/>
                <w:sz w:val="18"/>
              </w:rPr>
            </w:pPr>
            <w:r w:rsidRPr="000D3CFB">
              <w:rPr>
                <w:rFonts w:ascii="Arial" w:hAnsi="Arial"/>
                <w:sz w:val="18"/>
              </w:rPr>
              <w:t>5.5547</w:t>
            </w:r>
          </w:p>
        </w:tc>
      </w:tr>
      <w:tr w:rsidR="00E12CF3" w:rsidRPr="000D3CFB" w14:paraId="14213C28"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53026D"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490D83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C31D1C" w14:textId="77777777" w:rsidR="00E12CF3" w:rsidRPr="000D3CFB" w:rsidRDefault="00E12CF3" w:rsidP="000D7ABC">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4062F5" w14:textId="77777777" w:rsidR="00E12CF3" w:rsidRPr="000D3CFB" w:rsidRDefault="00E12CF3" w:rsidP="000D7ABC">
            <w:pPr>
              <w:keepNext/>
              <w:keepLines/>
              <w:spacing w:after="0"/>
              <w:jc w:val="center"/>
              <w:rPr>
                <w:rFonts w:ascii="Arial" w:hAnsi="Arial"/>
                <w:sz w:val="18"/>
              </w:rPr>
            </w:pPr>
            <w:r w:rsidRPr="000D3CFB">
              <w:rPr>
                <w:rFonts w:ascii="Arial" w:hAnsi="Arial" w:hint="eastAsia"/>
                <w:sz w:val="18"/>
                <w:lang w:eastAsia="zh-CN"/>
              </w:rPr>
              <w:t>6.2266</w:t>
            </w:r>
          </w:p>
        </w:tc>
      </w:tr>
      <w:tr w:rsidR="00E12CF3" w:rsidRPr="000D3CFB" w14:paraId="33DF4D1A"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0D746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137F4F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BD0470" w14:textId="77777777" w:rsidR="00E12CF3" w:rsidRPr="000D3CFB" w:rsidRDefault="00E12CF3" w:rsidP="000D7ABC">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6027AF" w14:textId="77777777" w:rsidR="00E12CF3" w:rsidRPr="000D3CFB" w:rsidRDefault="00E12CF3" w:rsidP="000D7ABC">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E12CF3" w:rsidRPr="000D3CFB" w14:paraId="1FD9860B"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9DA0E9"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232C28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5E154E" w14:textId="77777777" w:rsidR="00E12CF3" w:rsidRPr="000D3CFB" w:rsidRDefault="00E12CF3" w:rsidP="000D7ABC">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641DD6" w14:textId="77777777" w:rsidR="00E12CF3" w:rsidRPr="000D3CFB" w:rsidRDefault="00E12CF3" w:rsidP="000D7ABC">
            <w:pPr>
              <w:keepNext/>
              <w:keepLines/>
              <w:spacing w:after="0"/>
              <w:jc w:val="center"/>
              <w:rPr>
                <w:rFonts w:ascii="Arial" w:hAnsi="Arial"/>
                <w:sz w:val="18"/>
                <w:lang w:eastAsia="zh-CN"/>
              </w:rPr>
            </w:pPr>
            <w:r w:rsidRPr="000D3CFB">
              <w:rPr>
                <w:rFonts w:ascii="Arial" w:hAnsi="Arial"/>
                <w:sz w:val="18"/>
              </w:rPr>
              <w:t>7.4063</w:t>
            </w:r>
          </w:p>
        </w:tc>
      </w:tr>
      <w:tr w:rsidR="00E12CF3" w:rsidRPr="000D3CFB" w14:paraId="5F300814"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F80BA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4E47763" w14:textId="77777777" w:rsidR="00E12CF3" w:rsidRPr="000D3CFB" w:rsidRDefault="00E12CF3" w:rsidP="000D7ABC">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C4E9E7" w14:textId="77777777" w:rsidR="00E12CF3" w:rsidRPr="000D3CFB" w:rsidRDefault="00E12CF3" w:rsidP="000D7ABC">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4E340E" w14:textId="5B89B2C1" w:rsidR="00E12CF3" w:rsidRPr="000D3CFB" w:rsidRDefault="00F61B5C" w:rsidP="000D7ABC">
            <w:pPr>
              <w:keepNext/>
              <w:keepLines/>
              <w:spacing w:after="0"/>
              <w:jc w:val="center"/>
              <w:rPr>
                <w:rFonts w:ascii="Arial" w:hAnsi="Arial"/>
                <w:sz w:val="18"/>
                <w:lang w:eastAsia="zh-CN"/>
              </w:rPr>
            </w:pPr>
            <w:r>
              <w:rPr>
                <w:rFonts w:ascii="Arial" w:hAnsi="Arial"/>
                <w:sz w:val="18"/>
              </w:rPr>
              <w:t>8.3301</w:t>
            </w:r>
          </w:p>
        </w:tc>
      </w:tr>
      <w:tr w:rsidR="00E12CF3" w:rsidRPr="000D3CFB" w14:paraId="6D412447"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B2BF0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4567E19" w14:textId="77777777" w:rsidR="00E12CF3" w:rsidRPr="000D3CFB" w:rsidRDefault="00E12CF3" w:rsidP="000D7ABC">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308523"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705387" w14:textId="77777777" w:rsidR="00E12CF3" w:rsidRPr="000D3CFB" w:rsidRDefault="00E12CF3" w:rsidP="000D7ABC">
            <w:pPr>
              <w:keepNext/>
              <w:keepLines/>
              <w:spacing w:after="0"/>
              <w:jc w:val="center"/>
              <w:rPr>
                <w:rFonts w:ascii="Arial" w:hAnsi="Arial"/>
                <w:sz w:val="18"/>
              </w:rPr>
            </w:pPr>
            <w:r>
              <w:rPr>
                <w:rFonts w:ascii="Arial" w:hAnsi="Arial"/>
                <w:sz w:val="18"/>
              </w:rPr>
              <w:t>9.2578</w:t>
            </w:r>
          </w:p>
        </w:tc>
      </w:tr>
    </w:tbl>
    <w:p w14:paraId="72BD5833" w14:textId="77777777" w:rsidR="00E35A60" w:rsidRDefault="00E35A60" w:rsidP="00353543"/>
    <w:p w14:paraId="724A7D97" w14:textId="788072B4" w:rsidR="00E35A60" w:rsidRPr="00E35A60" w:rsidRDefault="00E35A60" w:rsidP="00353543">
      <w:pPr>
        <w:pStyle w:val="TH"/>
      </w:pPr>
      <w:r w:rsidRPr="00E35A60">
        <w:t>Table 7.2.3-5: 4-bit CQI Table 5</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E35A60" w:rsidRPr="00E35A60" w14:paraId="05CCE0FB" w14:textId="77777777" w:rsidTr="0029511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EC0F108"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EB9E64"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283E09"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EE0EC10"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efficiency</w:t>
            </w:r>
          </w:p>
        </w:tc>
      </w:tr>
      <w:tr w:rsidR="00E35A60" w:rsidRPr="00E35A60" w14:paraId="404E15AD" w14:textId="77777777" w:rsidTr="00295114">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DFB562" w14:textId="77777777" w:rsidR="00E35A60" w:rsidRPr="00E35A60" w:rsidRDefault="00E35A60" w:rsidP="00E35A60">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43E2CEB" w14:textId="77777777" w:rsidR="00E35A60" w:rsidRPr="00E35A60" w:rsidRDefault="00E35A60" w:rsidP="00E35A60">
            <w:pPr>
              <w:keepNext/>
              <w:keepLines/>
              <w:spacing w:after="0"/>
              <w:jc w:val="center"/>
              <w:rPr>
                <w:rFonts w:ascii="Arial" w:hAnsi="Arial"/>
                <w:sz w:val="18"/>
              </w:rPr>
            </w:pPr>
            <w:r w:rsidRPr="00E35A60">
              <w:rPr>
                <w:rFonts w:ascii="Arial" w:hAnsi="Arial"/>
                <w:sz w:val="18"/>
              </w:rPr>
              <w:t>out of range</w:t>
            </w:r>
          </w:p>
        </w:tc>
      </w:tr>
      <w:tr w:rsidR="00E35A60" w:rsidRPr="00E35A60" w14:paraId="5D29606C"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A273AE"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93C87E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371491"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1CE27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0.0781</w:t>
            </w:r>
          </w:p>
        </w:tc>
      </w:tr>
      <w:tr w:rsidR="00E35A60" w:rsidRPr="00E35A60" w14:paraId="12EB41AF"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6503FA" w14:textId="77777777" w:rsidR="00E35A60" w:rsidRPr="00E35A60" w:rsidRDefault="00E35A60" w:rsidP="00E35A60">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56412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0E128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EA19C4"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0.1523</w:t>
            </w:r>
          </w:p>
        </w:tc>
      </w:tr>
      <w:tr w:rsidR="00E35A60" w:rsidRPr="00E35A60" w14:paraId="5B1429A0"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438301" w14:textId="77777777" w:rsidR="00E35A60" w:rsidRPr="00E35A60" w:rsidRDefault="00E35A60" w:rsidP="00E35A60">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05B28D"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9FA85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80AA2C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0.2344</w:t>
            </w:r>
          </w:p>
        </w:tc>
      </w:tr>
      <w:tr w:rsidR="00E35A60" w:rsidRPr="00E35A60" w14:paraId="69B02013"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8DBDD6" w14:textId="77777777" w:rsidR="00E35A60" w:rsidRPr="00E35A60" w:rsidRDefault="00E35A60" w:rsidP="00E35A60">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BB884FE"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D304B4"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682DC1"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0.3770</w:t>
            </w:r>
          </w:p>
        </w:tc>
      </w:tr>
      <w:tr w:rsidR="00E35A60" w:rsidRPr="00E35A60" w14:paraId="47F9B87E"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CB6660" w14:textId="77777777" w:rsidR="00E35A60" w:rsidRPr="00E35A60" w:rsidRDefault="00E35A60" w:rsidP="00E35A60">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2332D0"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612969"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7E5E6F"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0.6016</w:t>
            </w:r>
          </w:p>
        </w:tc>
      </w:tr>
      <w:tr w:rsidR="00E35A60" w:rsidRPr="00E35A60" w14:paraId="7C23D001"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2279064" w14:textId="77777777" w:rsidR="00E35A60" w:rsidRPr="00E35A60" w:rsidRDefault="00E35A60" w:rsidP="00E35A60">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2DB2544"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C3192D8"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4DB4CF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0.8770</w:t>
            </w:r>
          </w:p>
        </w:tc>
      </w:tr>
      <w:tr w:rsidR="00E35A60" w:rsidRPr="00E35A60" w14:paraId="4AFC57D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EFAC61" w14:textId="77777777" w:rsidR="00E35A60" w:rsidRPr="00E35A60" w:rsidRDefault="00E35A60" w:rsidP="00E35A60">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9B4BC0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9D9077"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BBE2E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1.1758</w:t>
            </w:r>
          </w:p>
        </w:tc>
      </w:tr>
      <w:tr w:rsidR="00E35A60" w:rsidRPr="00E35A60" w14:paraId="7B4D56ED"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C2951E" w14:textId="77777777" w:rsidR="00E35A60" w:rsidRPr="00E35A60" w:rsidRDefault="00E35A60" w:rsidP="00E35A60">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DF7AB6" w14:textId="77777777" w:rsidR="00E35A60" w:rsidRPr="00E35A60" w:rsidRDefault="00E35A60" w:rsidP="00E35A60">
            <w:pPr>
              <w:keepNext/>
              <w:keepLines/>
              <w:spacing w:after="0"/>
              <w:jc w:val="center"/>
              <w:rPr>
                <w:rFonts w:ascii="Arial" w:hAnsi="Arial"/>
                <w:sz w:val="18"/>
              </w:rPr>
            </w:pPr>
            <w:r w:rsidRPr="00E35A60">
              <w:rPr>
                <w:rFonts w:ascii="Arial" w:eastAsia="SimSun" w:hAnsi="Arial" w:cs="Arial"/>
                <w:sz w:val="18"/>
                <w:lang w:eastAsia="zh-CN"/>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7377A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CC20BD9"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1.4766</w:t>
            </w:r>
          </w:p>
        </w:tc>
      </w:tr>
      <w:tr w:rsidR="00E35A60" w:rsidRPr="00E35A60" w14:paraId="37BA77A9"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10CACCB" w14:textId="77777777" w:rsidR="00E35A60" w:rsidRPr="00E35A60" w:rsidRDefault="00E35A60" w:rsidP="00E35A60">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E4DDAC3" w14:textId="77777777" w:rsidR="00E35A60" w:rsidRPr="00E35A60" w:rsidRDefault="00E35A60" w:rsidP="00E35A60">
            <w:pPr>
              <w:keepNext/>
              <w:keepLines/>
              <w:spacing w:after="0"/>
              <w:jc w:val="center"/>
              <w:rPr>
                <w:rFonts w:ascii="Arial" w:hAnsi="Arial"/>
                <w:sz w:val="18"/>
              </w:rPr>
            </w:pPr>
            <w:r w:rsidRPr="00E35A60">
              <w:rPr>
                <w:rFonts w:ascii="Arial" w:eastAsia="SimSun" w:hAnsi="Arial" w:cs="Arial"/>
                <w:sz w:val="18"/>
                <w:lang w:eastAsia="zh-CN"/>
              </w:rPr>
              <w:t>16</w:t>
            </w:r>
            <w:r w:rsidRPr="00E35A60">
              <w:rPr>
                <w:rFonts w:ascii="Arial" w:hAnsi="Arial" w:cs="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BCE3DB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22244E9"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1.9141</w:t>
            </w:r>
          </w:p>
        </w:tc>
      </w:tr>
      <w:tr w:rsidR="00E35A60" w:rsidRPr="00E35A60" w14:paraId="295BAFD5"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8D6025"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AE256F" w14:textId="77777777" w:rsidR="00E35A60" w:rsidRPr="00E35A60" w:rsidRDefault="00E35A60" w:rsidP="00E35A60">
            <w:pPr>
              <w:keepNext/>
              <w:keepLines/>
              <w:spacing w:after="0"/>
              <w:jc w:val="center"/>
              <w:rPr>
                <w:rFonts w:ascii="Arial" w:hAnsi="Arial"/>
                <w:sz w:val="18"/>
              </w:rPr>
            </w:pPr>
            <w:r w:rsidRPr="00E35A60">
              <w:rPr>
                <w:rFonts w:ascii="Arial" w:eastAsia="SimSun" w:hAnsi="Arial" w:cs="Arial"/>
                <w:sz w:val="18"/>
                <w:lang w:eastAsia="zh-CN"/>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DF03C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A14EDF"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2.4063</w:t>
            </w:r>
          </w:p>
        </w:tc>
      </w:tr>
      <w:tr w:rsidR="00E35A60" w:rsidRPr="00E35A60" w14:paraId="36E796A1"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754AA8"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BDE56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174AA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96FFFE"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2.7305</w:t>
            </w:r>
          </w:p>
        </w:tc>
      </w:tr>
      <w:tr w:rsidR="00E35A60" w:rsidRPr="00E35A60" w14:paraId="6ECEF5D7"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8A72C8"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36249C1"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B46EE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10064F"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3.3223</w:t>
            </w:r>
          </w:p>
        </w:tc>
      </w:tr>
      <w:tr w:rsidR="00E35A60" w:rsidRPr="00E35A60" w14:paraId="21A0EADF"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BA1D96"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30DCD4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89B33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AD910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3.9023</w:t>
            </w:r>
          </w:p>
        </w:tc>
      </w:tr>
      <w:tr w:rsidR="00E35A60" w:rsidRPr="00E35A60" w14:paraId="2C67962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5F2B21"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065AB8"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D3147E"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C602D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4.5234</w:t>
            </w:r>
          </w:p>
        </w:tc>
      </w:tr>
      <w:tr w:rsidR="00E35A60" w:rsidRPr="00E35A60" w14:paraId="34EB9509"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F7F172"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EF65A6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F655BD"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44227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5.1152</w:t>
            </w:r>
          </w:p>
        </w:tc>
      </w:tr>
    </w:tbl>
    <w:p w14:paraId="4CC157A1" w14:textId="77777777" w:rsidR="00E35A60" w:rsidRPr="00E35A60" w:rsidRDefault="00E35A60" w:rsidP="00E35A60">
      <w:pPr>
        <w:rPr>
          <w:lang w:val="en-US"/>
        </w:rPr>
      </w:pPr>
    </w:p>
    <w:p w14:paraId="304BA1C4" w14:textId="77777777" w:rsidR="00E35A60" w:rsidRPr="00E35A60" w:rsidRDefault="00E35A60" w:rsidP="00353543">
      <w:pPr>
        <w:pStyle w:val="TH"/>
      </w:pPr>
      <w:r w:rsidRPr="00E35A60">
        <w:t>Table 7.2.3-6: 4-bit CQI Table 6</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E35A60" w:rsidRPr="00E35A60" w14:paraId="5A664650" w14:textId="77777777" w:rsidTr="0029511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089B3B8"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DC079AE"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08C7E6"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7E9AB87"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repetition</w:t>
            </w:r>
          </w:p>
        </w:tc>
      </w:tr>
      <w:tr w:rsidR="00E35A60" w:rsidRPr="00E35A60" w14:paraId="67964AC9" w14:textId="77777777" w:rsidTr="00295114">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A45709" w14:textId="77777777" w:rsidR="00E35A60" w:rsidRPr="00E35A60" w:rsidRDefault="00E35A60" w:rsidP="00E35A60">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BABC44B" w14:textId="77777777" w:rsidR="00E35A60" w:rsidRPr="00E35A60" w:rsidRDefault="00E35A60" w:rsidP="00E35A60">
            <w:pPr>
              <w:keepNext/>
              <w:keepLines/>
              <w:spacing w:after="0"/>
              <w:jc w:val="center"/>
              <w:rPr>
                <w:rFonts w:ascii="Arial" w:hAnsi="Arial"/>
                <w:sz w:val="18"/>
              </w:rPr>
            </w:pPr>
            <w:r w:rsidRPr="00E35A60">
              <w:rPr>
                <w:rFonts w:ascii="Arial" w:hAnsi="Arial"/>
                <w:sz w:val="18"/>
              </w:rPr>
              <w:t>out of range</w:t>
            </w:r>
          </w:p>
        </w:tc>
      </w:tr>
      <w:tr w:rsidR="00E35A60" w:rsidRPr="00E35A60" w14:paraId="1FFE94C0"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BFDD2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95179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B6A239"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7A183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32</w:t>
            </w:r>
          </w:p>
        </w:tc>
      </w:tr>
      <w:tr w:rsidR="00E35A60" w:rsidRPr="00E35A60" w14:paraId="34D094D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9D3CC8" w14:textId="77777777" w:rsidR="00E35A60" w:rsidRPr="00E35A60" w:rsidRDefault="00E35A60" w:rsidP="00E35A60">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316C8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1CF61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18DC84"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w:t>
            </w:r>
          </w:p>
        </w:tc>
      </w:tr>
      <w:tr w:rsidR="00E35A60" w:rsidRPr="00E35A60" w14:paraId="6B16DF24"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EAAA43" w14:textId="77777777" w:rsidR="00E35A60" w:rsidRPr="00E35A60" w:rsidRDefault="00E35A60" w:rsidP="00E35A60">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592A1F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5D0BA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93D31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4</w:t>
            </w:r>
          </w:p>
        </w:tc>
      </w:tr>
      <w:tr w:rsidR="00E35A60" w:rsidRPr="00E35A60" w14:paraId="327439E2"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7B5F96" w14:textId="77777777" w:rsidR="00E35A60" w:rsidRPr="00E35A60" w:rsidRDefault="00E35A60" w:rsidP="00E35A60">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30EF2E9"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8979F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18976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w:t>
            </w:r>
          </w:p>
        </w:tc>
      </w:tr>
      <w:tr w:rsidR="00E35A60" w:rsidRPr="00E35A60" w14:paraId="5FC97AC2"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DD5E2E" w14:textId="77777777" w:rsidR="00E35A60" w:rsidRPr="00E35A60" w:rsidRDefault="00E35A60" w:rsidP="00E35A60">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72E4B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BC86A4"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85EC5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79E244B1"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774F8C" w14:textId="77777777" w:rsidR="00E35A60" w:rsidRPr="00E35A60" w:rsidRDefault="00E35A60" w:rsidP="00E35A60">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F339D5B"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A286A5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B83C9D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6152F97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723E79" w14:textId="77777777" w:rsidR="00E35A60" w:rsidRPr="00E35A60" w:rsidRDefault="00E35A60" w:rsidP="00E35A60">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1D391AE"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88A571"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3FA2BC"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25833F87"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3904AD" w14:textId="77777777" w:rsidR="00E35A60" w:rsidRPr="00E35A60" w:rsidRDefault="00E35A60" w:rsidP="00E35A60">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752E6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781D8D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67BB2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441F76BA"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728E3A7" w14:textId="77777777" w:rsidR="00E35A60" w:rsidRPr="00E35A60" w:rsidRDefault="00E35A60" w:rsidP="00E35A60">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6B24DB1"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5B58D6"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6C0C44"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117E6B7C"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1A983D"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4F076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DB801E"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CEAAE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6EB8440B"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EE1D2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EE2633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046E2C"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03755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360607DB"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174CDD"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EEC7F4B"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DC453F"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597C6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180D60C1"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683C3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9DBEEA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5ED46E"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86B6A"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1BABEFD0"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459C23"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83DB4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7F461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BB00B3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79132E78"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1BD16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3E651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BA08EB"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F4CAC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bl>
    <w:p w14:paraId="0B0C249A" w14:textId="27AB7A52" w:rsidR="00E12CF3" w:rsidRPr="000D3CFB" w:rsidRDefault="00E12CF3" w:rsidP="0058579F">
      <w:pPr>
        <w:pStyle w:val="FP"/>
        <w:rPr>
          <w:lang w:val="en-US"/>
        </w:rPr>
      </w:pPr>
    </w:p>
    <w:p w14:paraId="0EAB27A0" w14:textId="1F685638" w:rsidR="00AF38CC" w:rsidRPr="000D3CFB" w:rsidRDefault="00AF38CC" w:rsidP="00AF38CC">
      <w:pPr>
        <w:jc w:val="center"/>
      </w:pPr>
      <w:r>
        <w:rPr>
          <w:color w:val="FF0000"/>
          <w:sz w:val="36"/>
          <w:szCs w:val="36"/>
        </w:rPr>
        <w:lastRenderedPageBreak/>
        <w:t>&lt;Unchanged parts are omitted&gt;</w:t>
      </w:r>
      <w:r w:rsidR="00866935" w:rsidRPr="000D3CFB">
        <w:br w:type="page"/>
      </w:r>
      <w:bookmarkStart w:id="191" w:name="_Toc415085475"/>
    </w:p>
    <w:p w14:paraId="6AF79B3F" w14:textId="77777777" w:rsidR="00577981" w:rsidRPr="00577981" w:rsidRDefault="00577981" w:rsidP="00577981">
      <w:pPr>
        <w:keepNext/>
        <w:keepLines/>
        <w:spacing w:before="180"/>
        <w:ind w:left="1134" w:hanging="1134"/>
        <w:outlineLvl w:val="1"/>
        <w:rPr>
          <w:rFonts w:ascii="Arial" w:hAnsi="Arial"/>
          <w:sz w:val="32"/>
          <w:szCs w:val="32"/>
        </w:rPr>
      </w:pPr>
      <w:bookmarkStart w:id="192" w:name="_Toc415085478"/>
      <w:bookmarkStart w:id="193" w:name="_Toc415085479"/>
      <w:bookmarkEnd w:id="191"/>
      <w:r w:rsidRPr="00577981">
        <w:rPr>
          <w:rFonts w:ascii="Arial" w:hAnsi="Arial"/>
          <w:sz w:val="32"/>
          <w:szCs w:val="32"/>
        </w:rPr>
        <w:lastRenderedPageBreak/>
        <w:t>7.3</w:t>
      </w:r>
      <w:r w:rsidRPr="00577981">
        <w:rPr>
          <w:rFonts w:ascii="Arial" w:hAnsi="Arial"/>
          <w:sz w:val="32"/>
          <w:szCs w:val="32"/>
        </w:rPr>
        <w:tab/>
        <w:t xml:space="preserve">UE </w:t>
      </w:r>
      <w:r w:rsidRPr="00577981">
        <w:rPr>
          <w:rFonts w:ascii="Arial" w:hAnsi="Arial" w:hint="eastAsia"/>
          <w:sz w:val="32"/>
          <w:szCs w:val="32"/>
        </w:rPr>
        <w:t>procedur</w:t>
      </w:r>
      <w:r w:rsidRPr="00577981">
        <w:rPr>
          <w:rFonts w:ascii="Arial" w:hAnsi="Arial"/>
          <w:sz w:val="32"/>
          <w:szCs w:val="32"/>
        </w:rPr>
        <w:t>e for reporting HARQ-ACK</w:t>
      </w:r>
      <w:bookmarkEnd w:id="192"/>
    </w:p>
    <w:p w14:paraId="380BA26B" w14:textId="77777777" w:rsidR="00577981" w:rsidRPr="00577981" w:rsidRDefault="00577981" w:rsidP="00577981">
      <w:r w:rsidRPr="00577981">
        <w:t xml:space="preserve">If the UE is not configured with </w:t>
      </w:r>
      <w:proofErr w:type="spellStart"/>
      <w:r w:rsidRPr="00577981">
        <w:rPr>
          <w:i/>
        </w:rPr>
        <w:t>shortTTI</w:t>
      </w:r>
      <w:proofErr w:type="spellEnd"/>
      <w:r w:rsidRPr="00577981">
        <w:t>, the term 'subframe/slot' refers to a subframe in this clause.</w:t>
      </w:r>
    </w:p>
    <w:p w14:paraId="3162B751" w14:textId="77777777" w:rsidR="00577981" w:rsidRPr="00577981" w:rsidRDefault="00577981" w:rsidP="00577981">
      <w:r w:rsidRPr="00577981">
        <w:t xml:space="preserve">If the UE is configured with </w:t>
      </w:r>
      <w:proofErr w:type="spellStart"/>
      <w:r w:rsidRPr="00577981">
        <w:rPr>
          <w:i/>
        </w:rPr>
        <w:t>shortTTI</w:t>
      </w:r>
      <w:proofErr w:type="spellEnd"/>
      <w:r w:rsidRPr="00577981">
        <w:t>, and UCI is to be transmitted in a slot, the term 'subframe/slot' refers to a slot, subframe otherwise, in this clause.</w:t>
      </w:r>
    </w:p>
    <w:p w14:paraId="331F6D1A" w14:textId="77777777" w:rsidR="00577981" w:rsidRPr="00577981" w:rsidRDefault="00577981" w:rsidP="00577981">
      <w:r w:rsidRPr="00577981">
        <w:t>If the UE is configured with </w:t>
      </w:r>
      <w:proofErr w:type="spellStart"/>
      <w:r w:rsidRPr="00577981">
        <w:rPr>
          <w:i/>
        </w:rPr>
        <w:t>shortTTI</w:t>
      </w:r>
      <w:proofErr w:type="spellEnd"/>
      <w:r w:rsidRPr="00577981">
        <w:t xml:space="preserve">, and UCI is to be transmitted in a </w:t>
      </w:r>
      <w:proofErr w:type="spellStart"/>
      <w:r w:rsidRPr="00577981">
        <w:t>subslot</w:t>
      </w:r>
      <w:proofErr w:type="spellEnd"/>
      <w:r w:rsidRPr="00577981">
        <w:t>, the term 'slot/</w:t>
      </w:r>
      <w:proofErr w:type="spellStart"/>
      <w:r w:rsidRPr="00577981">
        <w:t>subslot</w:t>
      </w:r>
      <w:proofErr w:type="spellEnd"/>
      <w:r w:rsidRPr="00577981">
        <w:t xml:space="preserve">' refers to a </w:t>
      </w:r>
      <w:proofErr w:type="spellStart"/>
      <w:r w:rsidRPr="00577981">
        <w:t>subslot</w:t>
      </w:r>
      <w:proofErr w:type="spellEnd"/>
      <w:r w:rsidRPr="00577981">
        <w:t>, slot otherwise, in this clause.</w:t>
      </w:r>
    </w:p>
    <w:p w14:paraId="57A94DA5" w14:textId="77777777" w:rsidR="00577981" w:rsidRPr="00577981" w:rsidRDefault="00577981" w:rsidP="00577981">
      <w:r w:rsidRPr="00577981">
        <w:t xml:space="preserve">If the UE is configured with a </w:t>
      </w:r>
      <w:r w:rsidRPr="00577981">
        <w:rPr>
          <w:rFonts w:eastAsia="SimSun" w:hint="eastAsia"/>
          <w:lang w:eastAsia="zh-CN"/>
        </w:rPr>
        <w:t>PUCCH</w:t>
      </w:r>
      <w:r w:rsidRPr="00577981">
        <w:rPr>
          <w:rFonts w:eastAsia="SimSun"/>
          <w:lang w:eastAsia="zh-CN"/>
        </w:rPr>
        <w:t>-</w:t>
      </w:r>
      <w:proofErr w:type="spellStart"/>
      <w:r w:rsidRPr="00577981">
        <w:rPr>
          <w:rFonts w:eastAsia="SimSun" w:hint="eastAsia"/>
          <w:lang w:eastAsia="zh-CN"/>
        </w:rPr>
        <w:t>SCell</w:t>
      </w:r>
      <w:proofErr w:type="spellEnd"/>
      <w:r w:rsidRPr="00577981">
        <w:t xml:space="preserve">, the UE shall apply the procedures described in this clause for both </w:t>
      </w:r>
      <w:r w:rsidRPr="00577981">
        <w:rPr>
          <w:rFonts w:eastAsia="SimSun" w:hint="eastAsia"/>
          <w:lang w:eastAsia="zh-CN"/>
        </w:rPr>
        <w:t>primary PUCCH group</w:t>
      </w:r>
      <w:r w:rsidRPr="00577981">
        <w:t xml:space="preserve"> and </w:t>
      </w:r>
      <w:r w:rsidRPr="00577981">
        <w:rPr>
          <w:rFonts w:eastAsia="SimSun" w:hint="eastAsia"/>
          <w:lang w:eastAsia="zh-CN"/>
        </w:rPr>
        <w:t>secondary PUCCH group</w:t>
      </w:r>
      <w:r w:rsidRPr="00577981">
        <w:t xml:space="preserve"> unless stated otherwise</w:t>
      </w:r>
    </w:p>
    <w:p w14:paraId="15148C8F" w14:textId="77777777" w:rsidR="00577981" w:rsidRPr="00577981" w:rsidRDefault="00577981" w:rsidP="00577981">
      <w:pPr>
        <w:numPr>
          <w:ilvl w:val="0"/>
          <w:numId w:val="9"/>
        </w:numPr>
        <w:tabs>
          <w:tab w:val="clear" w:pos="644"/>
        </w:tabs>
        <w:ind w:left="576" w:hanging="288"/>
      </w:pPr>
      <w:r w:rsidRPr="00577981">
        <w:t xml:space="preserve">When the procedures are applied for </w:t>
      </w:r>
      <w:r w:rsidRPr="00577981">
        <w:rPr>
          <w:rFonts w:eastAsia="SimSun" w:hint="eastAsia"/>
          <w:lang w:eastAsia="zh-CN"/>
        </w:rPr>
        <w:t>the primary PUCCH group</w:t>
      </w:r>
      <w:r w:rsidRPr="00577981">
        <w:t xml:space="preserve">, the terms </w:t>
      </w:r>
      <w:r w:rsidRPr="00577981">
        <w:rPr>
          <w:lang w:val="en-US"/>
        </w:rPr>
        <w:t xml:space="preserve">'secondary cell', 'secondary cells', </w:t>
      </w:r>
      <w:r w:rsidRPr="00577981">
        <w:t>'serving cell'</w:t>
      </w:r>
      <w:r w:rsidRPr="00577981">
        <w:rPr>
          <w:lang w:val="en-US"/>
        </w:rPr>
        <w:t xml:space="preserve">, and </w:t>
      </w:r>
      <w:r w:rsidRPr="00577981">
        <w:t xml:space="preserve">'serving cells' in this clause refer to </w:t>
      </w:r>
      <w:r w:rsidRPr="00577981">
        <w:rPr>
          <w:lang w:val="en-US"/>
        </w:rPr>
        <w:t xml:space="preserve">secondary cell, secondary cells, </w:t>
      </w:r>
      <w:r w:rsidRPr="00577981">
        <w:t xml:space="preserve">serving cell or serving cells belonging to the </w:t>
      </w:r>
      <w:r w:rsidRPr="00577981">
        <w:rPr>
          <w:rFonts w:eastAsia="SimSun" w:hint="eastAsia"/>
          <w:lang w:eastAsia="zh-CN"/>
        </w:rPr>
        <w:t>primary PUCCH group</w:t>
      </w:r>
      <w:r w:rsidRPr="00577981">
        <w:rPr>
          <w:lang w:val="en-US"/>
        </w:rPr>
        <w:t xml:space="preserve"> respectively unless stated otherwise</w:t>
      </w:r>
      <w:r w:rsidRPr="00577981">
        <w:t>.</w:t>
      </w:r>
    </w:p>
    <w:p w14:paraId="506106B7" w14:textId="77777777" w:rsidR="00577981" w:rsidRPr="00577981" w:rsidRDefault="00577981" w:rsidP="00577981">
      <w:pPr>
        <w:numPr>
          <w:ilvl w:val="0"/>
          <w:numId w:val="9"/>
        </w:numPr>
        <w:tabs>
          <w:tab w:val="clear" w:pos="644"/>
        </w:tabs>
        <w:ind w:left="576" w:hanging="288"/>
        <w:rPr>
          <w:lang w:eastAsia="ko-KR"/>
        </w:rPr>
      </w:pPr>
      <w:r w:rsidRPr="00577981">
        <w:t xml:space="preserve">When the procedures are applied for </w:t>
      </w:r>
      <w:r w:rsidRPr="00577981">
        <w:rPr>
          <w:rFonts w:eastAsia="SimSun" w:hint="eastAsia"/>
          <w:lang w:eastAsia="zh-CN"/>
        </w:rPr>
        <w:t>secondary PUCCH group</w:t>
      </w:r>
      <w:r w:rsidRPr="00577981">
        <w:t xml:space="preserve">, the terms </w:t>
      </w:r>
      <w:r w:rsidRPr="00577981">
        <w:rPr>
          <w:lang w:val="en-US"/>
        </w:rPr>
        <w:t xml:space="preserve">'secondary cell', 'secondary cells', </w:t>
      </w:r>
      <w:r w:rsidRPr="00577981">
        <w:t xml:space="preserve">'serving cell' and 'serving cells' in this clause refer to </w:t>
      </w:r>
      <w:r w:rsidRPr="00577981">
        <w:rPr>
          <w:lang w:val="en-US"/>
        </w:rPr>
        <w:t xml:space="preserve">secondary cell, secondary cells (not including the </w:t>
      </w:r>
      <w:r w:rsidRPr="00577981">
        <w:rPr>
          <w:rFonts w:eastAsia="SimSun" w:hint="eastAsia"/>
          <w:lang w:val="en-US" w:eastAsia="zh-CN"/>
        </w:rPr>
        <w:t>PUCCH</w:t>
      </w:r>
      <w:r w:rsidRPr="00577981">
        <w:rPr>
          <w:rFonts w:eastAsia="SimSun"/>
          <w:lang w:val="en-US" w:eastAsia="zh-CN"/>
        </w:rPr>
        <w:t>-</w:t>
      </w:r>
      <w:proofErr w:type="spellStart"/>
      <w:r w:rsidRPr="00577981">
        <w:rPr>
          <w:rFonts w:eastAsia="SimSun" w:hint="eastAsia"/>
          <w:lang w:val="en-US" w:eastAsia="zh-CN"/>
        </w:rPr>
        <w:t>SCell</w:t>
      </w:r>
      <w:proofErr w:type="spellEnd"/>
      <w:r w:rsidRPr="00577981">
        <w:rPr>
          <w:lang w:val="en-US"/>
        </w:rPr>
        <w:t xml:space="preserve">), </w:t>
      </w:r>
      <w:r w:rsidRPr="00577981">
        <w:t>serving cell</w:t>
      </w:r>
      <w:r w:rsidRPr="00577981">
        <w:rPr>
          <w:lang w:val="en-US"/>
        </w:rPr>
        <w:t xml:space="preserve">, </w:t>
      </w:r>
      <w:r w:rsidRPr="00577981">
        <w:t xml:space="preserve">serving cells belonging to the </w:t>
      </w:r>
      <w:r w:rsidRPr="00577981">
        <w:rPr>
          <w:rFonts w:eastAsia="SimSun" w:hint="eastAsia"/>
          <w:lang w:eastAsia="zh-CN"/>
        </w:rPr>
        <w:t>secondary PUCCH group</w:t>
      </w:r>
      <w:r w:rsidRPr="00577981">
        <w:rPr>
          <w:lang w:val="en-US"/>
        </w:rPr>
        <w:t xml:space="preserve"> respectively unless stated otherwise</w:t>
      </w:r>
      <w:r w:rsidRPr="00577981">
        <w:t xml:space="preserve">. The term 'primary cell' in this clause refers to the </w:t>
      </w:r>
      <w:r w:rsidRPr="00577981">
        <w:rPr>
          <w:rFonts w:eastAsia="SimSun" w:hint="eastAsia"/>
          <w:lang w:eastAsia="zh-CN"/>
        </w:rPr>
        <w:t>PUCCH</w:t>
      </w:r>
      <w:r w:rsidRPr="00577981">
        <w:rPr>
          <w:rFonts w:eastAsia="SimSun"/>
          <w:lang w:eastAsia="zh-CN"/>
        </w:rPr>
        <w:t>-</w:t>
      </w:r>
      <w:proofErr w:type="spellStart"/>
      <w:r w:rsidRPr="00577981">
        <w:t>SCell</w:t>
      </w:r>
      <w:proofErr w:type="spellEnd"/>
      <w:r w:rsidRPr="00577981">
        <w:t xml:space="preserve"> of the </w:t>
      </w:r>
      <w:r w:rsidRPr="00577981">
        <w:rPr>
          <w:rFonts w:eastAsia="SimSun" w:hint="eastAsia"/>
          <w:lang w:eastAsia="zh-CN"/>
        </w:rPr>
        <w:t>secondary PUCCH group</w:t>
      </w:r>
      <w:r w:rsidRPr="00577981">
        <w:t>.</w:t>
      </w:r>
    </w:p>
    <w:p w14:paraId="354B803C" w14:textId="77777777" w:rsidR="00577981" w:rsidRPr="00577981" w:rsidRDefault="00577981" w:rsidP="00577981">
      <w:pPr>
        <w:rPr>
          <w:lang w:val="en-US"/>
        </w:rPr>
      </w:pPr>
      <w:r w:rsidRPr="00577981">
        <w:rPr>
          <w:lang w:val="en-US"/>
        </w:rPr>
        <w:t>If each of the serving cell(s) configured for the UE has frame structure type 1, the UE procedure for HARQ-ACK reporting for frame structure type 1 is given in Clause 7.3.1.</w:t>
      </w:r>
    </w:p>
    <w:p w14:paraId="2C834AE6" w14:textId="77777777" w:rsidR="00577981" w:rsidRPr="00577981" w:rsidRDefault="00577981" w:rsidP="00577981">
      <w:pPr>
        <w:rPr>
          <w:lang w:val="en-US"/>
        </w:rPr>
      </w:pPr>
      <w:r w:rsidRPr="00577981">
        <w:rPr>
          <w:lang w:val="en-US"/>
        </w:rPr>
        <w:t xml:space="preserve">If each of the serving cell(s) configured for the UE has frame structure type 2, the UE procedure for HARQ-ACK reporting for frame structure type 2 is given in Clause 7.3.2. </w:t>
      </w:r>
    </w:p>
    <w:p w14:paraId="43DD2FDF" w14:textId="77777777" w:rsidR="00577981" w:rsidRPr="00577981" w:rsidRDefault="00577981" w:rsidP="00577981">
      <w:pPr>
        <w:rPr>
          <w:lang w:val="en-US"/>
        </w:rPr>
      </w:pPr>
      <w:r w:rsidRPr="00577981">
        <w:rPr>
          <w:lang w:val="en-US"/>
        </w:rPr>
        <w:t>If the UE is configured with more than one serving cell, and if the frame structure type of any two configured serving cells is different, and if the primary cell is frame structure type 1, UE procedure for HARQ-ACK reporting is given in Clause 7.3.3.</w:t>
      </w:r>
    </w:p>
    <w:p w14:paraId="17826172" w14:textId="77777777" w:rsidR="00577981" w:rsidRPr="00577981" w:rsidRDefault="00577981" w:rsidP="00577981">
      <w:pPr>
        <w:rPr>
          <w:lang w:val="en-US"/>
        </w:rPr>
      </w:pPr>
      <w:r w:rsidRPr="00577981">
        <w:rPr>
          <w:lang w:val="en-US"/>
        </w:rPr>
        <w:t xml:space="preserve">If the UE is configured for more than one serving cell, and if the frame structure type of any two configured serving cells is different, and if the primary cell is </w:t>
      </w:r>
      <w:r w:rsidRPr="00577981">
        <w:rPr>
          <w:lang w:eastAsia="zh-CN"/>
        </w:rPr>
        <w:t xml:space="preserve">frame structure type 2, </w:t>
      </w:r>
      <w:r w:rsidRPr="00577981">
        <w:rPr>
          <w:lang w:val="en-US"/>
        </w:rPr>
        <w:t xml:space="preserve">UE procedure for HARQ-ACK reporting is given in Clause 7.3.4. </w:t>
      </w:r>
    </w:p>
    <w:p w14:paraId="7FE1074F" w14:textId="77777777" w:rsidR="00577981" w:rsidRPr="00577981" w:rsidRDefault="00577981" w:rsidP="00577981">
      <w:pPr>
        <w:rPr>
          <w:bCs/>
          <w:noProof/>
        </w:rPr>
      </w:pPr>
      <w:r w:rsidRPr="00577981">
        <w:rPr>
          <w:bCs/>
          <w:noProof/>
        </w:rPr>
        <w:t>For a UE configured with EN-DC/</w:t>
      </w:r>
      <w:r w:rsidRPr="00577981">
        <w:rPr>
          <w:bCs/>
          <w:noProof/>
          <w:lang w:eastAsia="zh-CN"/>
        </w:rPr>
        <w:t>NE-DC</w:t>
      </w:r>
      <w:r w:rsidRPr="00577981">
        <w:rPr>
          <w:bCs/>
          <w:noProof/>
        </w:rPr>
        <w:t xml:space="preserve"> </w:t>
      </w:r>
    </w:p>
    <w:p w14:paraId="76E26B0A" w14:textId="77777777" w:rsidR="00577981" w:rsidRPr="00577981" w:rsidRDefault="00577981" w:rsidP="00577981">
      <w:pPr>
        <w:ind w:left="568" w:hanging="284"/>
      </w:pPr>
      <w:r w:rsidRPr="00577981">
        <w:rPr>
          <w:bCs/>
          <w:noProof/>
        </w:rPr>
        <w:t>-</w:t>
      </w:r>
      <w:r w:rsidRPr="00577981">
        <w:rPr>
          <w:bCs/>
          <w:noProof/>
        </w:rPr>
        <w:tab/>
        <w:t xml:space="preserve">if serving cell frame structure type 1, and </w:t>
      </w:r>
      <w:r w:rsidRPr="00577981">
        <w:t xml:space="preserve">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for the serving cell, or</w:t>
      </w:r>
    </w:p>
    <w:p w14:paraId="67315CE3" w14:textId="77777777" w:rsidR="00577981" w:rsidRPr="00577981" w:rsidRDefault="00577981" w:rsidP="00577981">
      <w:pPr>
        <w:ind w:left="568" w:hanging="284"/>
        <w:rPr>
          <w:noProof/>
        </w:rPr>
      </w:pPr>
      <w:r w:rsidRPr="00577981">
        <w:rPr>
          <w:noProof/>
        </w:rPr>
        <w:t>-</w:t>
      </w:r>
      <w:r w:rsidRPr="00577981">
        <w:rPr>
          <w:noProof/>
        </w:rPr>
        <w:tab/>
        <w:t>if the UE configured with EN-DC</w:t>
      </w:r>
      <w:r w:rsidRPr="00577981">
        <w:rPr>
          <w:noProof/>
          <w:lang w:eastAsia="zh-CN"/>
        </w:rPr>
        <w:t>,</w:t>
      </w:r>
      <w:r w:rsidRPr="00577981">
        <w:rPr>
          <w:noProof/>
        </w:rPr>
        <w:t xml:space="preserve"> and </w:t>
      </w:r>
      <w:r w:rsidRPr="00577981">
        <w:rPr>
          <w:bCs/>
          <w:noProof/>
        </w:rPr>
        <w:t xml:space="preserve">if serving cell frame structure type 1, and </w:t>
      </w:r>
      <w:r w:rsidRPr="00577981">
        <w:t xml:space="preserve">if the UE is configured with </w:t>
      </w:r>
      <w:r w:rsidRPr="00577981">
        <w:rPr>
          <w:i/>
        </w:rPr>
        <w:t xml:space="preserve">tdm-PatternConfig2 </w:t>
      </w:r>
      <w:r w:rsidRPr="00577981">
        <w:t>for the serving cell, or</w:t>
      </w:r>
    </w:p>
    <w:p w14:paraId="6BC54CD9" w14:textId="77777777" w:rsidR="00577981" w:rsidRPr="00577981" w:rsidRDefault="00577981" w:rsidP="00577981">
      <w:pPr>
        <w:ind w:left="568" w:hanging="284"/>
      </w:pPr>
      <w:r w:rsidRPr="00577981">
        <w:t>-</w:t>
      </w:r>
      <w:r w:rsidRPr="00577981">
        <w:tab/>
      </w:r>
      <w:r w:rsidRPr="00577981">
        <w:rPr>
          <w:noProof/>
        </w:rPr>
        <w:t>if the UE configured with EN-DC</w:t>
      </w:r>
      <w:r w:rsidRPr="00577981">
        <w:rPr>
          <w:noProof/>
          <w:lang w:eastAsia="zh-CN"/>
        </w:rPr>
        <w:t xml:space="preserve">, and </w:t>
      </w:r>
      <w:r w:rsidRPr="00577981">
        <w:rPr>
          <w:bCs/>
          <w:noProof/>
        </w:rPr>
        <w:t xml:space="preserve">if </w:t>
      </w:r>
      <w:r w:rsidRPr="00577981">
        <w:t xml:space="preserve">primary cell frame structure type 2, and if the UE is configured with </w:t>
      </w:r>
      <w:r w:rsidRPr="00577981">
        <w:rPr>
          <w:i/>
        </w:rPr>
        <w:t xml:space="preserve">tdm-PatternConfig2 </w:t>
      </w:r>
      <w:r w:rsidRPr="00577981">
        <w:t>for the primary cell, and if the UE configured with more than one serving cells,</w:t>
      </w:r>
      <w:r w:rsidRPr="00577981">
        <w:rPr>
          <w:bCs/>
          <w:noProof/>
        </w:rPr>
        <w:t xml:space="preserve"> and if secondary serving cell frame structure type 2 with </w:t>
      </w:r>
      <w:r w:rsidRPr="00577981">
        <w:t>different UL/DL configuration than the primary cell, or if secondary serving cell is frame structure type 1,</w:t>
      </w:r>
    </w:p>
    <w:p w14:paraId="0B221F9D" w14:textId="77777777" w:rsidR="00577981" w:rsidRPr="00577981" w:rsidRDefault="00577981" w:rsidP="00577981">
      <w:pPr>
        <w:ind w:left="851" w:hanging="284"/>
        <w:rPr>
          <w:bCs/>
          <w:noProof/>
        </w:rPr>
      </w:pPr>
      <w:r w:rsidRPr="00577981">
        <w:t>-</w:t>
      </w:r>
      <w:r w:rsidRPr="00577981">
        <w:tab/>
        <w:t xml:space="preserve">UE procedure for HARQ-ACK reporting for the serving cell is given in Clause 7.3.4 assuming primary cell frame structure type 2 with "UL/DL configuration" given by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-DC</w:t>
      </w:r>
      <w:r w:rsidRPr="00577981">
        <w:t>/</w:t>
      </w:r>
      <w:r w:rsidRPr="00577981">
        <w:rPr>
          <w:i/>
        </w:rPr>
        <w:t>tdm-PatternConfig2</w:t>
      </w:r>
      <w:r w:rsidRPr="00577981">
        <w:t xml:space="preserve"> and </w:t>
      </w:r>
      <w:r w:rsidRPr="00577981">
        <w:rPr>
          <w:bCs/>
          <w:noProof/>
        </w:rPr>
        <w:t>serving cell frame structure type 1</w:t>
      </w:r>
      <w:r w:rsidRPr="00577981">
        <w:t xml:space="preserve">. The UE shall apply an offset value given by </w:t>
      </w:r>
      <w:r w:rsidRPr="00577981">
        <w:rPr>
          <w:bCs/>
          <w:i/>
          <w:lang w:val="x-none"/>
        </w:rPr>
        <w:t>harq-Offset</w:t>
      </w:r>
      <w:r w:rsidRPr="00577981">
        <w:rPr>
          <w:bCs/>
          <w:i/>
          <w:lang w:val="en-US"/>
        </w:rPr>
        <w:t>-r15</w:t>
      </w:r>
      <w:r w:rsidRPr="00577981">
        <w:rPr>
          <w:bCs/>
          <w:lang w:val="en-US"/>
        </w:rPr>
        <w:t>/</w:t>
      </w:r>
      <w:r w:rsidRPr="00577981">
        <w:rPr>
          <w:bCs/>
          <w:i/>
          <w:lang w:val="x-none"/>
        </w:rPr>
        <w:t>harq-Offset</w:t>
      </w:r>
      <w:r w:rsidRPr="00577981">
        <w:rPr>
          <w:bCs/>
          <w:i/>
          <w:lang w:val="en-US"/>
        </w:rPr>
        <w:t>-r16</w:t>
      </w:r>
      <w:r w:rsidRPr="00577981">
        <w:t xml:space="preserve"> </w:t>
      </w:r>
      <w:r w:rsidRPr="00577981">
        <w:rPr>
          <w:bCs/>
          <w:noProof/>
        </w:rPr>
        <w:t xml:space="preserve">to the subframe index </w:t>
      </w:r>
      <w:r w:rsidRPr="00577981">
        <w:rPr>
          <w:rFonts w:ascii="Times" w:hAnsi="Times"/>
          <w:szCs w:val="24"/>
        </w:rPr>
        <w:t xml:space="preserve">in the </w:t>
      </w:r>
      <w:r w:rsidRPr="00577981">
        <w:t>UL/DL configuration for determining the HARQ-ACK reporting for the serving cell</w:t>
      </w:r>
      <w:r w:rsidRPr="00577981">
        <w:rPr>
          <w:bCs/>
          <w:noProof/>
        </w:rPr>
        <w:t xml:space="preserve">. </w:t>
      </w:r>
    </w:p>
    <w:p w14:paraId="37238A66" w14:textId="77777777" w:rsidR="00577981" w:rsidRPr="00577981" w:rsidRDefault="00577981" w:rsidP="00577981">
      <w:pPr>
        <w:ind w:left="568" w:hanging="284"/>
      </w:pPr>
      <w:r w:rsidRPr="00577981">
        <w:rPr>
          <w:noProof/>
        </w:rPr>
        <w:t>-</w:t>
      </w:r>
      <w:r w:rsidRPr="00577981">
        <w:rPr>
          <w:noProof/>
        </w:rPr>
        <w:tab/>
        <w:t>if the UE configured with EN-DC</w:t>
      </w:r>
      <w:r w:rsidRPr="00577981">
        <w:rPr>
          <w:noProof/>
          <w:lang w:eastAsia="zh-CN"/>
        </w:rPr>
        <w:t>, and</w:t>
      </w:r>
      <w:r w:rsidRPr="00577981">
        <w:rPr>
          <w:bCs/>
          <w:noProof/>
        </w:rPr>
        <w:t xml:space="preserve"> if </w:t>
      </w:r>
      <w:r w:rsidRPr="00577981">
        <w:t xml:space="preserve">primary cell frame structure type 2, and if the UE is configured with </w:t>
      </w:r>
      <w:r w:rsidRPr="00577981">
        <w:rPr>
          <w:i/>
        </w:rPr>
        <w:t xml:space="preserve">tdm-PatternConfig2 </w:t>
      </w:r>
      <w:r w:rsidRPr="00577981">
        <w:t>for the primary cell,</w:t>
      </w:r>
    </w:p>
    <w:p w14:paraId="69814604" w14:textId="77777777" w:rsidR="00577981" w:rsidRPr="00577981" w:rsidRDefault="00577981" w:rsidP="00577981">
      <w:pPr>
        <w:ind w:left="851" w:hanging="284"/>
        <w:rPr>
          <w:noProof/>
        </w:rPr>
      </w:pPr>
      <w:r w:rsidRPr="00577981">
        <w:t>-</w:t>
      </w:r>
      <w:r w:rsidRPr="00577981">
        <w:tab/>
        <w:t xml:space="preserve">UE procedure for HARQ-ACK reporting for the primary cell is given in Clause 7.3.2.1 assuming the UE is configured with one serving cell with "UL/DL configuration" given by </w:t>
      </w:r>
      <w:r w:rsidRPr="00577981">
        <w:rPr>
          <w:i/>
        </w:rPr>
        <w:t>tdm-PatternConfig2</w:t>
      </w:r>
      <w:r w:rsidRPr="00577981">
        <w:t xml:space="preserve"> and </w:t>
      </w:r>
      <w:r w:rsidRPr="00577981">
        <w:rPr>
          <w:bCs/>
          <w:noProof/>
        </w:rPr>
        <w:t>serving cell frame structure type 2</w:t>
      </w:r>
      <w:r w:rsidRPr="00577981">
        <w:t xml:space="preserve">. The UE shall apply an offset value given by </w:t>
      </w:r>
      <w:r w:rsidRPr="00577981">
        <w:rPr>
          <w:bCs/>
          <w:i/>
          <w:lang w:val="x-none"/>
        </w:rPr>
        <w:t>harq-Offset</w:t>
      </w:r>
      <w:r w:rsidRPr="00577981">
        <w:rPr>
          <w:bCs/>
          <w:i/>
          <w:lang w:val="en-US"/>
        </w:rPr>
        <w:t>-r16</w:t>
      </w:r>
      <w:r w:rsidRPr="00577981">
        <w:t xml:space="preserve"> </w:t>
      </w:r>
      <w:r w:rsidRPr="00577981">
        <w:rPr>
          <w:bCs/>
          <w:noProof/>
        </w:rPr>
        <w:t xml:space="preserve">to the subframe index </w:t>
      </w:r>
      <w:r w:rsidRPr="00577981">
        <w:rPr>
          <w:rFonts w:ascii="Times" w:hAnsi="Times"/>
          <w:szCs w:val="24"/>
        </w:rPr>
        <w:t xml:space="preserve">in the </w:t>
      </w:r>
      <w:r w:rsidRPr="00577981">
        <w:t>UL/DL configuration for determining the HARQ-ACK reporting for the serving cell</w:t>
      </w:r>
      <w:r w:rsidRPr="00577981">
        <w:rPr>
          <w:bCs/>
          <w:noProof/>
        </w:rPr>
        <w:t xml:space="preserve">. </w:t>
      </w:r>
    </w:p>
    <w:p w14:paraId="1F67F4ED" w14:textId="77777777" w:rsidR="00577981" w:rsidRPr="00577981" w:rsidRDefault="00577981" w:rsidP="00577981">
      <w:pPr>
        <w:ind w:left="568" w:hanging="284"/>
      </w:pPr>
      <w:r w:rsidRPr="00577981">
        <w:rPr>
          <w:bCs/>
          <w:noProof/>
        </w:rPr>
        <w:t>-</w:t>
      </w:r>
      <w:r w:rsidRPr="00577981">
        <w:rPr>
          <w:bCs/>
          <w:noProof/>
        </w:rPr>
        <w:tab/>
        <w:t xml:space="preserve">if serving cell frame structure type 1, and </w:t>
      </w:r>
      <w:r w:rsidRPr="00577981">
        <w:t xml:space="preserve">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for the serving cell, or</w:t>
      </w:r>
      <w:r w:rsidRPr="00577981">
        <w:rPr>
          <w:bCs/>
          <w:noProof/>
        </w:rPr>
        <w:t xml:space="preserve"> </w:t>
      </w:r>
      <w:r w:rsidRPr="00577981">
        <w:rPr>
          <w:noProof/>
        </w:rPr>
        <w:t>if the UE configured with EN-DC</w:t>
      </w:r>
      <w:r w:rsidRPr="00577981">
        <w:rPr>
          <w:noProof/>
          <w:lang w:eastAsia="zh-CN"/>
        </w:rPr>
        <w:t>,</w:t>
      </w:r>
      <w:r w:rsidRPr="00577981">
        <w:rPr>
          <w:noProof/>
        </w:rPr>
        <w:t xml:space="preserve"> and </w:t>
      </w:r>
      <w:r w:rsidRPr="00577981">
        <w:rPr>
          <w:bCs/>
          <w:noProof/>
        </w:rPr>
        <w:t xml:space="preserve">if the UE does not indicate </w:t>
      </w:r>
      <w:r w:rsidRPr="00577981">
        <w:t xml:space="preserve">a capability for </w:t>
      </w:r>
      <w:r w:rsidRPr="00577981">
        <w:lastRenderedPageBreak/>
        <w:t>dynamic power sharing (as specified in [17]),</w:t>
      </w:r>
      <w:r w:rsidRPr="00577981">
        <w:rPr>
          <w:bCs/>
          <w:noProof/>
        </w:rPr>
        <w:t xml:space="preserve"> and </w:t>
      </w:r>
      <w:r w:rsidRPr="00577981">
        <w:t xml:space="preserve">if the UE is configured with </w:t>
      </w:r>
      <w:r w:rsidRPr="00577981">
        <w:rPr>
          <w:i/>
        </w:rPr>
        <w:t xml:space="preserve">tdm-PatternConfig2 </w:t>
      </w:r>
      <w:r w:rsidRPr="00577981">
        <w:t>for the serving cell, the</w:t>
      </w:r>
      <w:r w:rsidRPr="00577981">
        <w:rPr>
          <w:bCs/>
          <w:noProof/>
        </w:rPr>
        <w:t xml:space="preserve"> UE is not </w:t>
      </w:r>
      <w:r w:rsidRPr="00577981">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577981">
        <w:t xml:space="preserve">offset value </w:t>
      </w:r>
      <w:r w:rsidRPr="00577981">
        <w:rPr>
          <w:rFonts w:ascii="Times" w:hAnsi="Times"/>
          <w:szCs w:val="24"/>
        </w:rPr>
        <w:t xml:space="preserve">to the subframes denoted as uplink in the </w:t>
      </w:r>
      <w:r w:rsidRPr="00577981">
        <w:t xml:space="preserve">UL/DL configuration. </w:t>
      </w:r>
    </w:p>
    <w:p w14:paraId="722BEA08" w14:textId="77777777" w:rsidR="00577981" w:rsidRPr="00577981" w:rsidRDefault="00577981" w:rsidP="00577981">
      <w:pPr>
        <w:ind w:left="568" w:hanging="284"/>
        <w:rPr>
          <w:noProof/>
        </w:rPr>
      </w:pPr>
      <w:r w:rsidRPr="00577981">
        <w:t>-</w:t>
      </w:r>
      <w:r w:rsidRPr="00577981">
        <w:tab/>
      </w:r>
      <w:r w:rsidRPr="00577981">
        <w:rPr>
          <w:bCs/>
          <w:noProof/>
        </w:rPr>
        <w:t xml:space="preserve">if serving cell frame structure type 1, and </w:t>
      </w:r>
      <w:r w:rsidRPr="00577981">
        <w:t xml:space="preserve">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 xml:space="preserve">for the serving cell, or </w:t>
      </w:r>
      <w:r w:rsidRPr="00577981">
        <w:rPr>
          <w:noProof/>
        </w:rPr>
        <w:t>if the UE configured with EN-DC</w:t>
      </w:r>
      <w:r w:rsidRPr="00577981">
        <w:rPr>
          <w:noProof/>
          <w:lang w:eastAsia="zh-CN"/>
        </w:rPr>
        <w:t>,</w:t>
      </w:r>
      <w:r w:rsidRPr="00577981">
        <w:rPr>
          <w:noProof/>
        </w:rPr>
        <w:t xml:space="preserve"> and </w:t>
      </w:r>
      <w:r w:rsidRPr="00577981">
        <w:rPr>
          <w:bCs/>
          <w:noProof/>
        </w:rPr>
        <w:t xml:space="preserve">if serving cell frame structure type 1, and </w:t>
      </w:r>
      <w:r w:rsidRPr="00577981">
        <w:t xml:space="preserve">if the UE is configured with </w:t>
      </w:r>
      <w:r w:rsidRPr="00577981">
        <w:rPr>
          <w:i/>
        </w:rPr>
        <w:t xml:space="preserve">tdm-PatternConfig2 </w:t>
      </w:r>
      <w:r w:rsidRPr="00577981">
        <w:t xml:space="preserve">for the serving cell, </w:t>
      </w:r>
    </w:p>
    <w:p w14:paraId="19BE2F1E" w14:textId="77777777" w:rsidR="00577981" w:rsidRPr="00577981" w:rsidRDefault="00577981" w:rsidP="00577981">
      <w:pPr>
        <w:ind w:left="851" w:hanging="284"/>
      </w:pPr>
      <w:r w:rsidRPr="00577981">
        <w:t>-</w:t>
      </w:r>
      <w:r w:rsidRPr="00577981">
        <w:tab/>
        <w:t xml:space="preserve">For a PDSCH data transmissions signalled via </w:t>
      </w:r>
      <w:r w:rsidRPr="00577981">
        <w:rPr>
          <w:rFonts w:eastAsia="SimSun"/>
          <w:lang w:eastAsia="zh-CN"/>
        </w:rPr>
        <w:t xml:space="preserve">PDCCH in common search space for which HARQ-ACK response shall be provided, the UE shall assume the </w:t>
      </w:r>
      <w:r w:rsidRPr="00577981">
        <w:rPr>
          <w:bCs/>
          <w:noProof/>
          <w:lang w:val="en-US"/>
        </w:rPr>
        <w:t xml:space="preserve">value of the DAI field in the corresponding DCI format is equal to '1'. If the UE transmits HARQ-ACK on PUSCH scheduled via </w:t>
      </w:r>
      <w:r w:rsidRPr="00577981">
        <w:rPr>
          <w:rFonts w:eastAsia="SimSun"/>
          <w:lang w:eastAsia="zh-CN"/>
        </w:rPr>
        <w:t>PDCCH in common search space</w:t>
      </w:r>
      <w:r w:rsidRPr="00577981">
        <w:t xml:space="preserve">, </w:t>
      </w:r>
      <w:r w:rsidRPr="00577981">
        <w:rPr>
          <w:rFonts w:eastAsia="SimSun"/>
          <w:lang w:eastAsia="zh-CN"/>
        </w:rPr>
        <w:t xml:space="preserve">the UE shall assume the </w:t>
      </w:r>
      <w:r w:rsidRPr="00577981">
        <w:rPr>
          <w:bCs/>
          <w:noProof/>
          <w:lang w:val="en-US"/>
        </w:rPr>
        <w:t>value of the DAI field in the DCI format for scheduling the PUSCH is equal to '1'</w:t>
      </w:r>
      <w:r w:rsidRPr="00577981">
        <w:t xml:space="preserve"> and </w:t>
      </w:r>
      <w:r w:rsidRPr="00577981">
        <w:rPr>
          <w:bCs/>
          <w:noProof/>
          <w:lang w:val="en-US"/>
        </w:rPr>
        <w:t>the UE is not expected to receive PDSCH scheduled via PDCCH/EPDDCH in UE-specific search space for which the HARQ-ACK response is multiplexed onto the PUSCH.</w:t>
      </w:r>
    </w:p>
    <w:p w14:paraId="30224F44" w14:textId="77777777" w:rsidR="00577981" w:rsidRPr="00577981" w:rsidRDefault="00577981" w:rsidP="00577981">
      <w:r w:rsidRPr="00577981">
        <w:t>For a UE configured with EN-DC</w:t>
      </w:r>
      <w:r w:rsidRPr="00577981">
        <w:rPr>
          <w:bCs/>
          <w:noProof/>
        </w:rPr>
        <w:t>/</w:t>
      </w:r>
      <w:r w:rsidRPr="00577981">
        <w:rPr>
          <w:bCs/>
          <w:noProof/>
          <w:lang w:eastAsia="zh-CN"/>
        </w:rPr>
        <w:t>NE-DC</w:t>
      </w:r>
      <w:r w:rsidRPr="00577981">
        <w:t xml:space="preserve"> and more than one serving cells,</w:t>
      </w:r>
    </w:p>
    <w:p w14:paraId="2F47B47A" w14:textId="77777777" w:rsidR="00577981" w:rsidRPr="00577981" w:rsidRDefault="00577981" w:rsidP="00577981">
      <w:pPr>
        <w:ind w:left="568" w:hanging="284"/>
      </w:pPr>
      <w:r w:rsidRPr="00577981">
        <w:t>-</w:t>
      </w:r>
      <w:r w:rsidRPr="00577981">
        <w:tab/>
        <w:t xml:space="preserve">if primary cell frame structure type 1 and 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 xml:space="preserve">for the primary cell, or </w:t>
      </w:r>
    </w:p>
    <w:p w14:paraId="6CE37ED0" w14:textId="77777777" w:rsidR="00577981" w:rsidRPr="00577981" w:rsidRDefault="00577981" w:rsidP="00577981">
      <w:pPr>
        <w:ind w:left="568" w:hanging="284"/>
      </w:pPr>
      <w:r w:rsidRPr="00577981">
        <w:t>-</w:t>
      </w:r>
      <w:r w:rsidRPr="00577981">
        <w:tab/>
      </w:r>
      <w:r w:rsidRPr="00577981">
        <w:rPr>
          <w:noProof/>
        </w:rPr>
        <w:t>if the UE configured with EN-DC</w:t>
      </w:r>
      <w:r w:rsidRPr="00577981">
        <w:rPr>
          <w:noProof/>
          <w:lang w:eastAsia="zh-CN"/>
        </w:rPr>
        <w:t>,</w:t>
      </w:r>
      <w:r w:rsidRPr="00577981">
        <w:rPr>
          <w:noProof/>
        </w:rPr>
        <w:t xml:space="preserve"> and</w:t>
      </w:r>
      <w:r w:rsidRPr="00577981">
        <w:t xml:space="preserve"> if primary cell frame structure type 1 and if the UE is configured with </w:t>
      </w:r>
      <w:r w:rsidRPr="00577981">
        <w:rPr>
          <w:i/>
        </w:rPr>
        <w:t xml:space="preserve">tdm-PatternConfig2 </w:t>
      </w:r>
      <w:r w:rsidRPr="00577981">
        <w:t xml:space="preserve">for the primary cell, or </w:t>
      </w:r>
    </w:p>
    <w:p w14:paraId="6E84F13D" w14:textId="77777777" w:rsidR="00577981" w:rsidRPr="00577981" w:rsidRDefault="00577981" w:rsidP="00577981">
      <w:pPr>
        <w:ind w:left="568" w:hanging="284"/>
      </w:pPr>
      <w:r w:rsidRPr="00577981">
        <w:t>-</w:t>
      </w:r>
      <w:r w:rsidRPr="00577981">
        <w:tab/>
      </w:r>
      <w:r w:rsidRPr="00577981">
        <w:rPr>
          <w:noProof/>
        </w:rPr>
        <w:t>if the UE configured with EN-DC</w:t>
      </w:r>
      <w:r w:rsidRPr="00577981">
        <w:rPr>
          <w:noProof/>
          <w:lang w:eastAsia="zh-CN"/>
        </w:rPr>
        <w:t>,</w:t>
      </w:r>
      <w:r w:rsidRPr="00577981">
        <w:rPr>
          <w:noProof/>
        </w:rPr>
        <w:t xml:space="preserve"> and</w:t>
      </w:r>
      <w:r w:rsidRPr="00577981">
        <w:t xml:space="preserve"> if primary cell frame structure type 2 and if the UE is configured with </w:t>
      </w:r>
      <w:r w:rsidRPr="00577981">
        <w:rPr>
          <w:i/>
        </w:rPr>
        <w:t xml:space="preserve">tdm-PatternConfig2 </w:t>
      </w:r>
      <w:r w:rsidRPr="00577981">
        <w:t xml:space="preserve">for the primary cell and if secondary serving cell has the same UL/DL configuration as the primary cell, </w:t>
      </w:r>
    </w:p>
    <w:p w14:paraId="7D279EC7" w14:textId="77777777" w:rsidR="00577981" w:rsidRPr="00577981" w:rsidRDefault="00577981" w:rsidP="00577981">
      <w:pPr>
        <w:ind w:left="851" w:hanging="284"/>
      </w:pPr>
      <w:r w:rsidRPr="00577981">
        <w:t>-</w:t>
      </w:r>
      <w:r w:rsidRPr="00577981">
        <w:tab/>
        <w:t>UE procedure for HARQ-ACK reporting of each secondary cell follows the procedure of the primary cell.</w:t>
      </w:r>
    </w:p>
    <w:p w14:paraId="74032E9A" w14:textId="77777777" w:rsidR="00577981" w:rsidRPr="00577981" w:rsidRDefault="00577981" w:rsidP="00577981">
      <w:pPr>
        <w:rPr>
          <w:lang w:val="en-US"/>
        </w:rPr>
      </w:pPr>
      <w:r w:rsidRPr="00577981">
        <w:rPr>
          <w:lang w:val="en-US" w:eastAsia="ko-KR"/>
        </w:rPr>
        <w:t xml:space="preserve">Throughout this clause, </w:t>
      </w:r>
    </w:p>
    <w:p w14:paraId="391FC2F5" w14:textId="48F107AB" w:rsidR="00577981" w:rsidRPr="00577981" w:rsidRDefault="00577981" w:rsidP="00577981">
      <w:pPr>
        <w:ind w:left="568" w:hanging="284"/>
        <w:rPr>
          <w:lang w:val="en-US"/>
        </w:rPr>
      </w:pPr>
      <w:r w:rsidRPr="00577981">
        <w:rPr>
          <w:lang w:val="en-US" w:eastAsia="ko-KR"/>
        </w:rPr>
        <w:t>-</w:t>
      </w:r>
      <w:r w:rsidRPr="00577981">
        <w:rPr>
          <w:lang w:val="en-US" w:eastAsia="ko-KR"/>
        </w:rPr>
        <w:tab/>
        <w:t>i</w:t>
      </w:r>
      <w:r w:rsidRPr="00577981">
        <w:rPr>
          <w:rFonts w:hint="eastAsia"/>
          <w:lang w:val="en-US" w:eastAsia="ko-KR"/>
        </w:rPr>
        <w:t xml:space="preserve">f the UE </w:t>
      </w:r>
      <w:r w:rsidRPr="00577981">
        <w:rPr>
          <w:lang w:val="en-US" w:eastAsia="ko-KR"/>
        </w:rPr>
        <w:t xml:space="preserve">is configured with higher layer parameter </w:t>
      </w:r>
      <w:proofErr w:type="spellStart"/>
      <w:r w:rsidRPr="00577981">
        <w:rPr>
          <w:i/>
          <w:lang w:eastAsia="zh-CN"/>
        </w:rPr>
        <w:t>shortProcessingTime</w:t>
      </w:r>
      <w:proofErr w:type="spellEnd"/>
      <w:r w:rsidRPr="00577981">
        <w:rPr>
          <w:i/>
          <w:lang w:eastAsia="zh-CN"/>
        </w:rPr>
        <w:t xml:space="preserve"> </w:t>
      </w:r>
      <w:r w:rsidRPr="00577981">
        <w:t>and the corresponding PDCCH with CRC scrambled by C-RNTI is in the UE-specific search space</w:t>
      </w:r>
      <w:r w:rsidRPr="00577981">
        <w:rPr>
          <w:i/>
          <w:lang w:eastAsia="zh-CN"/>
        </w:rPr>
        <w:t>,</w:t>
      </w:r>
      <w:r w:rsidRPr="00577981">
        <w:rPr>
          <w:i/>
          <w:noProof/>
          <w:position w:val="-14"/>
          <w:lang w:val="en-US" w:eastAsia="ko-KR"/>
        </w:rPr>
        <w:drawing>
          <wp:inline distT="0" distB="0" distL="0" distR="0" wp14:anchorId="203562B6" wp14:editId="5C29C17F">
            <wp:extent cx="429895" cy="238760"/>
            <wp:effectExtent l="0" t="0" r="8255" b="889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577981">
        <w:rPr>
          <w:rFonts w:hint="eastAsia"/>
          <w:lang w:val="en-US" w:eastAsia="ko-KR"/>
        </w:rPr>
        <w:t xml:space="preserve"> </w:t>
      </w:r>
      <w:r w:rsidRPr="00577981">
        <w:rPr>
          <w:lang w:eastAsia="zh-CN"/>
        </w:rPr>
        <w:t>and</w:t>
      </w:r>
      <w:r w:rsidRPr="00577981">
        <w:rPr>
          <w:i/>
          <w:lang w:eastAsia="zh-CN"/>
        </w:rPr>
        <w:t xml:space="preserve"> </w:t>
      </w:r>
      <w:r w:rsidRPr="00577981">
        <w:rPr>
          <w:i/>
          <w:noProof/>
          <w:position w:val="-14"/>
          <w:lang w:val="en-US" w:eastAsia="ko-KR"/>
        </w:rPr>
        <w:drawing>
          <wp:inline distT="0" distB="0" distL="0" distR="0" wp14:anchorId="3B18B636" wp14:editId="16B93EBF">
            <wp:extent cx="429895" cy="238760"/>
            <wp:effectExtent l="0" t="0" r="8255" b="889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577981">
        <w:rPr>
          <w:lang w:val="en-US" w:eastAsia="ko-KR"/>
        </w:rPr>
        <w:t>otherwise</w:t>
      </w:r>
      <w:r w:rsidRPr="00577981">
        <w:rPr>
          <w:rFonts w:hint="eastAsia"/>
          <w:lang w:val="en-US" w:eastAsia="ko-KR"/>
        </w:rPr>
        <w:t>.</w:t>
      </w:r>
      <w:r w:rsidRPr="00577981">
        <w:rPr>
          <w:lang w:val="en-US"/>
        </w:rPr>
        <w:t xml:space="preserve"> </w:t>
      </w:r>
    </w:p>
    <w:p w14:paraId="1286F1F8" w14:textId="4F93ED06" w:rsidR="00577981" w:rsidRPr="00577981" w:rsidRDefault="00577981" w:rsidP="00577981">
      <w:pPr>
        <w:ind w:left="568" w:hanging="284"/>
      </w:pPr>
      <w:r w:rsidRPr="00577981">
        <w:rPr>
          <w:lang w:val="en-US" w:eastAsia="ko-KR"/>
        </w:rPr>
        <w:t>-</w:t>
      </w:r>
      <w:r w:rsidRPr="00577981">
        <w:rPr>
          <w:lang w:val="en-US" w:eastAsia="ko-KR"/>
        </w:rPr>
        <w:tab/>
        <w:t>if the UE is configured with higher layer parameter</w:t>
      </w:r>
      <w:r w:rsidRPr="00577981">
        <w:rPr>
          <w:i/>
        </w:rPr>
        <w:t xml:space="preserve"> </w:t>
      </w:r>
      <w:proofErr w:type="spellStart"/>
      <w:r w:rsidRPr="00577981">
        <w:rPr>
          <w:i/>
        </w:rPr>
        <w:t>shortTTI</w:t>
      </w:r>
      <w:proofErr w:type="spellEnd"/>
      <w:r w:rsidRPr="00577981">
        <w:rPr>
          <w:i/>
        </w:rPr>
        <w:t xml:space="preserve"> </w:t>
      </w:r>
      <w:r w:rsidRPr="00577981">
        <w:t xml:space="preserve">and for PDSCH transmissions in a </w:t>
      </w:r>
      <w:proofErr w:type="spellStart"/>
      <w:r w:rsidRPr="00577981">
        <w:t>subslot</w:t>
      </w:r>
      <w:proofErr w:type="spellEnd"/>
      <w:r w:rsidRPr="00577981">
        <w:t xml:space="preserve">, </w:t>
      </w:r>
      <w:r w:rsidRPr="00577981">
        <w:rPr>
          <w:i/>
          <w:noProof/>
          <w:position w:val="-14"/>
          <w:lang w:val="en-US" w:eastAsia="ko-KR"/>
        </w:rPr>
        <w:drawing>
          <wp:inline distT="0" distB="0" distL="0" distR="0" wp14:anchorId="3E130424" wp14:editId="135C1B67">
            <wp:extent cx="238760" cy="245745"/>
            <wp:effectExtent l="0" t="0" r="8890" b="1905"/>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8760" cy="245745"/>
                    </a:xfrm>
                    <a:prstGeom prst="rect">
                      <a:avLst/>
                    </a:prstGeom>
                    <a:noFill/>
                    <a:ln>
                      <a:noFill/>
                    </a:ln>
                  </pic:spPr>
                </pic:pic>
              </a:graphicData>
            </a:graphic>
          </wp:inline>
        </w:drawing>
      </w:r>
      <w:r w:rsidRPr="00577981">
        <w:t xml:space="preserve"> is determined based on higher layer parameter proc-Timeline-r15, where</w:t>
      </w:r>
    </w:p>
    <w:p w14:paraId="5DFD7D13" w14:textId="77777777" w:rsidR="00577981" w:rsidRPr="00577981" w:rsidRDefault="00577981" w:rsidP="00577981">
      <w:pPr>
        <w:ind w:left="851" w:hanging="284"/>
      </w:pPr>
      <w:r w:rsidRPr="00577981">
        <w:t>-</w:t>
      </w:r>
      <w:r w:rsidRPr="00577981">
        <w:tab/>
      </w:r>
      <w:r w:rsidRPr="00577981">
        <w:rPr>
          <w:i/>
          <w:noProof/>
          <w:position w:val="-14"/>
        </w:rPr>
        <w:drawing>
          <wp:inline distT="0" distB="0" distL="0" distR="0" wp14:anchorId="79C184C4" wp14:editId="100F51AF">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7981">
        <w:t xml:space="preserve">= 4 </w:t>
      </w:r>
      <w:r w:rsidRPr="00577981">
        <w:rPr>
          <w:rFonts w:eastAsia="Arial Unicode MS"/>
        </w:rPr>
        <w:t xml:space="preserve">if </w:t>
      </w:r>
      <w:r w:rsidRPr="00577981">
        <w:rPr>
          <w:rFonts w:eastAsia="Arial Unicode MS"/>
          <w:i/>
        </w:rPr>
        <w:t>proc-Timeline-r15</w:t>
      </w:r>
      <w:r w:rsidRPr="00577981">
        <w:rPr>
          <w:rFonts w:eastAsia="Arial Unicode MS"/>
        </w:rPr>
        <w:t xml:space="preserve"> is set to 'nplus4set1'</w:t>
      </w:r>
    </w:p>
    <w:p w14:paraId="60B434C4" w14:textId="77777777" w:rsidR="00577981" w:rsidRPr="00577981" w:rsidRDefault="00577981" w:rsidP="00577981">
      <w:pPr>
        <w:ind w:left="851" w:hanging="284"/>
      </w:pPr>
      <w:r w:rsidRPr="00577981">
        <w:t>-</w:t>
      </w:r>
      <w:r w:rsidRPr="00577981">
        <w:tab/>
      </w:r>
      <w:r w:rsidRPr="00577981">
        <w:rPr>
          <w:i/>
          <w:noProof/>
          <w:position w:val="-14"/>
        </w:rPr>
        <w:drawing>
          <wp:inline distT="0" distB="0" distL="0" distR="0" wp14:anchorId="36BD716E" wp14:editId="1CB54E0C">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7981">
        <w:t xml:space="preserve">= 6 </w:t>
      </w:r>
      <w:r w:rsidRPr="00577981">
        <w:rPr>
          <w:rFonts w:eastAsia="Arial Unicode MS"/>
        </w:rPr>
        <w:t xml:space="preserve">if </w:t>
      </w:r>
      <w:r w:rsidRPr="00577981">
        <w:rPr>
          <w:rFonts w:eastAsia="Arial Unicode MS"/>
          <w:i/>
        </w:rPr>
        <w:t>proc-Timeline-r15</w:t>
      </w:r>
      <w:r w:rsidRPr="00577981">
        <w:rPr>
          <w:rFonts w:eastAsia="Arial Unicode MS"/>
        </w:rPr>
        <w:t xml:space="preserve"> is set to 'nplus6set1' or 'nplus6set2'</w:t>
      </w:r>
    </w:p>
    <w:p w14:paraId="7C592E7F" w14:textId="68B1AD6D" w:rsidR="00577981" w:rsidRDefault="00577981" w:rsidP="00577981">
      <w:pPr>
        <w:ind w:left="851" w:hanging="284"/>
        <w:rPr>
          <w:rFonts w:eastAsia="Arial Unicode MS"/>
        </w:rPr>
      </w:pPr>
      <w:r w:rsidRPr="00577981">
        <w:t>-</w:t>
      </w:r>
      <w:r w:rsidRPr="00577981">
        <w:tab/>
      </w:r>
      <w:r w:rsidRPr="00577981">
        <w:rPr>
          <w:i/>
          <w:noProof/>
          <w:position w:val="-14"/>
        </w:rPr>
        <w:drawing>
          <wp:inline distT="0" distB="0" distL="0" distR="0" wp14:anchorId="727FE7F7" wp14:editId="2FF2E51E">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7981">
        <w:t xml:space="preserve">= 8 </w:t>
      </w:r>
      <w:r w:rsidRPr="00577981">
        <w:rPr>
          <w:rFonts w:eastAsia="Arial Unicode MS"/>
        </w:rPr>
        <w:t xml:space="preserve">if </w:t>
      </w:r>
      <w:r w:rsidRPr="00577981">
        <w:rPr>
          <w:rFonts w:eastAsia="Arial Unicode MS"/>
          <w:i/>
        </w:rPr>
        <w:t>proc-Timeline-r15</w:t>
      </w:r>
      <w:r w:rsidRPr="00577981">
        <w:rPr>
          <w:rFonts w:eastAsia="Arial Unicode MS"/>
        </w:rPr>
        <w:t xml:space="preserve"> is set to 'nplus8set2'</w:t>
      </w:r>
    </w:p>
    <w:p w14:paraId="410EC2AA" w14:textId="77777777" w:rsidR="00055259" w:rsidRDefault="00055259" w:rsidP="00055259">
      <w:pPr>
        <w:pStyle w:val="B1"/>
        <w:rPr>
          <w:ins w:id="194" w:author="MM2" w:date="2021-11-29T00:08:00Z"/>
        </w:rPr>
      </w:pPr>
      <w:ins w:id="195" w:author="MM2" w:date="2021-11-29T00:08:00Z">
        <w:r>
          <w:rPr>
            <w:lang w:val="en-US" w:eastAsia="ko-KR"/>
          </w:rPr>
          <w:t>-</w:t>
        </w:r>
        <w:r>
          <w:rPr>
            <w:lang w:val="en-US" w:eastAsia="ko-KR"/>
          </w:rPr>
          <w:tab/>
          <w:t xml:space="preserve">for a BL/CE UE, the </w:t>
        </w:r>
        <w:r w:rsidRPr="0023299F">
          <w:t>value of</w:t>
        </w:r>
        <w:r>
          <w:t xml:space="preserve"> </w:t>
        </w:r>
      </w:ins>
      <m:oMath>
        <m:sSub>
          <m:sSubPr>
            <m:ctrlPr>
              <w:ins w:id="196" w:author="MM2" w:date="2021-11-29T00:08:00Z">
                <w:rPr>
                  <w:rFonts w:ascii="Cambria Math" w:eastAsia="MS Mincho" w:hAnsi="Cambria Math"/>
                  <w:i/>
                </w:rPr>
              </w:ins>
            </m:ctrlPr>
          </m:sSubPr>
          <m:e>
            <m:r>
              <w:ins w:id="197" w:author="MM2" w:date="2021-11-29T00:08:00Z">
                <w:rPr>
                  <w:rFonts w:ascii="Cambria Math" w:eastAsia="MS Mincho" w:hAnsi="Cambria Math"/>
                </w:rPr>
                <m:t>K</m:t>
              </w:ins>
            </m:r>
          </m:e>
          <m:sub>
            <m:r>
              <w:ins w:id="198" w:author="MM2" w:date="2021-11-29T00:08:00Z">
                <m:rPr>
                  <m:sty m:val="p"/>
                </m:rPr>
                <w:rPr>
                  <w:rFonts w:ascii="Cambria Math" w:eastAsia="MS Mincho" w:hAnsi="Cambria Math"/>
                </w:rPr>
                <m:t>offset</m:t>
              </w:ins>
            </m:r>
          </m:sub>
        </m:sSub>
      </m:oMath>
      <w:ins w:id="199" w:author="MM2" w:date="2021-11-29T00:08:00Z">
        <w:r>
          <w:t xml:space="preserve"> is given by,</w:t>
        </w:r>
      </w:ins>
    </w:p>
    <w:p w14:paraId="6E4ED995" w14:textId="77777777" w:rsidR="00055259" w:rsidRDefault="00055259" w:rsidP="00055259">
      <w:pPr>
        <w:pStyle w:val="B2"/>
        <w:rPr>
          <w:ins w:id="200" w:author="MM2" w:date="2021-11-29T00:08:00Z"/>
          <w:i/>
          <w:iCs/>
          <w:lang w:val="en-US"/>
        </w:rPr>
      </w:pPr>
      <w:ins w:id="201" w:author="MM2" w:date="2021-11-29T00:08: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61FE238F" w14:textId="77777777" w:rsidR="00055259" w:rsidRDefault="00055259" w:rsidP="00055259">
      <w:pPr>
        <w:pStyle w:val="B3"/>
        <w:rPr>
          <w:ins w:id="202" w:author="MM2" w:date="2021-11-29T00:08:00Z"/>
          <w:color w:val="000000" w:themeColor="text1"/>
          <w:sz w:val="22"/>
          <w:szCs w:val="22"/>
          <w:lang w:val="en-US"/>
        </w:rPr>
      </w:pPr>
      <w:ins w:id="203" w:author="MM2" w:date="2021-11-29T00:08:00Z">
        <w:r>
          <w:rPr>
            <w:lang w:val="en-US"/>
          </w:rPr>
          <w:t>-</w:t>
        </w:r>
        <w:r>
          <w:rPr>
            <w:lang w:val="en-US"/>
          </w:rPr>
          <w:tab/>
        </w:r>
      </w:ins>
      <m:oMath>
        <m:sSub>
          <m:sSubPr>
            <m:ctrlPr>
              <w:ins w:id="204" w:author="MM2" w:date="2021-11-29T00:08:00Z">
                <w:rPr>
                  <w:rFonts w:ascii="Cambria Math" w:eastAsia="MS Mincho" w:hAnsi="Cambria Math"/>
                </w:rPr>
              </w:ins>
            </m:ctrlPr>
          </m:sSubPr>
          <m:e>
            <m:r>
              <w:ins w:id="205" w:author="MM2" w:date="2021-11-29T00:08:00Z">
                <w:rPr>
                  <w:rFonts w:ascii="Cambria Math" w:eastAsia="MS Mincho" w:hAnsi="Cambria Math"/>
                </w:rPr>
                <m:t>K</m:t>
              </w:ins>
            </m:r>
          </m:e>
          <m:sub>
            <m:r>
              <w:ins w:id="206" w:author="MM2" w:date="2021-11-29T00:08:00Z">
                <m:rPr>
                  <m:sty m:val="p"/>
                </m:rPr>
                <w:rPr>
                  <w:rFonts w:ascii="Cambria Math" w:eastAsia="MS Mincho" w:hAnsi="Cambria Math"/>
                </w:rPr>
                <m:t>offset</m:t>
              </w:ins>
            </m:r>
          </m:sub>
        </m:sSub>
        <m:r>
          <w:ins w:id="207" w:author="MM2" w:date="2021-11-29T00:08:00Z">
            <m:rPr>
              <m:sty m:val="p"/>
            </m:rPr>
            <w:rPr>
              <w:rFonts w:ascii="Cambria Math" w:eastAsia="MS Mincho" w:hAnsi="Cambria Math"/>
            </w:rPr>
            <m:t xml:space="preserve">= </m:t>
          </w:ins>
        </m:r>
        <m:sSub>
          <m:sSubPr>
            <m:ctrlPr>
              <w:ins w:id="208" w:author="MM2" w:date="2021-11-29T00:08:00Z">
                <w:rPr>
                  <w:rFonts w:ascii="Cambria Math" w:eastAsia="MS Mincho" w:hAnsi="Cambria Math"/>
                </w:rPr>
              </w:ins>
            </m:ctrlPr>
          </m:sSubPr>
          <m:e>
            <m:r>
              <w:ins w:id="209" w:author="MM2" w:date="2021-11-29T00:08:00Z">
                <w:rPr>
                  <w:rFonts w:ascii="Cambria Math" w:eastAsia="MS Mincho" w:hAnsi="Cambria Math"/>
                </w:rPr>
                <m:t>K</m:t>
              </w:ins>
            </m:r>
          </m:e>
          <m:sub>
            <m:r>
              <w:ins w:id="210" w:author="MM2" w:date="2021-11-29T00:08:00Z">
                <m:rPr>
                  <m:sty m:val="p"/>
                </m:rPr>
                <w:rPr>
                  <w:rFonts w:ascii="Cambria Math" w:eastAsia="MS Mincho" w:hAnsi="Cambria Math"/>
                </w:rPr>
                <m:t>cell_offset</m:t>
              </w:ins>
            </m:r>
          </m:sub>
        </m:sSub>
        <m:r>
          <w:ins w:id="211" w:author="MM2" w:date="2021-11-29T00:08:00Z">
            <m:rPr>
              <m:sty m:val="p"/>
            </m:rPr>
            <w:rPr>
              <w:rFonts w:ascii="Cambria Math" w:eastAsia="MS Mincho" w:hAnsi="Cambria Math"/>
            </w:rPr>
            <m:t>-</m:t>
          </w:ins>
        </m:r>
        <m:sSub>
          <m:sSubPr>
            <m:ctrlPr>
              <w:ins w:id="212" w:author="MM2" w:date="2021-11-29T00:08:00Z">
                <w:rPr>
                  <w:rFonts w:ascii="Cambria Math" w:eastAsia="MS Mincho" w:hAnsi="Cambria Math"/>
                </w:rPr>
              </w:ins>
            </m:ctrlPr>
          </m:sSubPr>
          <m:e>
            <m:r>
              <w:ins w:id="213" w:author="MM2" w:date="2021-11-29T00:08:00Z">
                <w:rPr>
                  <w:rFonts w:ascii="Cambria Math" w:eastAsia="MS Mincho" w:hAnsi="Cambria Math"/>
                </w:rPr>
                <m:t>K</m:t>
              </w:ins>
            </m:r>
          </m:e>
          <m:sub>
            <m:r>
              <w:ins w:id="214" w:author="MM2" w:date="2021-11-29T00:08:00Z">
                <m:rPr>
                  <m:sty m:val="p"/>
                </m:rPr>
                <w:rPr>
                  <w:rFonts w:ascii="Cambria Math" w:eastAsia="MS Mincho" w:hAnsi="Cambria Math"/>
                </w:rPr>
                <m:t>UE_offset</m:t>
              </w:ins>
            </m:r>
          </m:sub>
        </m:sSub>
      </m:oMath>
      <w:ins w:id="215" w:author="MM2" w:date="2021-11-29T00:08:00Z">
        <w:r>
          <w:rPr>
            <w:color w:val="000000" w:themeColor="text1"/>
            <w:sz w:val="22"/>
            <w:szCs w:val="22"/>
            <w:lang w:val="en-US"/>
          </w:rPr>
          <w:t xml:space="preserve"> where</w:t>
        </w:r>
      </w:ins>
    </w:p>
    <w:p w14:paraId="6DA71DA8" w14:textId="77777777" w:rsidR="00055259" w:rsidRDefault="00055259" w:rsidP="00055259">
      <w:pPr>
        <w:pStyle w:val="B3"/>
        <w:rPr>
          <w:ins w:id="216" w:author="MM2" w:date="2021-11-29T00:08:00Z"/>
        </w:rPr>
      </w:pPr>
      <w:ins w:id="217" w:author="MM2" w:date="2021-11-29T00:08:00Z">
        <w:r>
          <w:rPr>
            <w:sz w:val="22"/>
            <w:szCs w:val="22"/>
            <w:lang w:val="en-US"/>
          </w:rPr>
          <w:tab/>
        </w:r>
      </w:ins>
      <m:oMath>
        <m:sSub>
          <m:sSubPr>
            <m:ctrlPr>
              <w:ins w:id="218" w:author="MM2" w:date="2021-11-29T00:08:00Z">
                <w:rPr>
                  <w:rFonts w:ascii="Cambria Math" w:eastAsiaTheme="minorHAnsi" w:hAnsi="Cambria Math"/>
                  <w:sz w:val="22"/>
                  <w:szCs w:val="22"/>
                </w:rPr>
              </w:ins>
            </m:ctrlPr>
          </m:sSubPr>
          <m:e>
            <m:r>
              <w:ins w:id="219" w:author="MM2" w:date="2021-11-29T00:08:00Z">
                <w:rPr>
                  <w:rFonts w:ascii="Cambria Math" w:hAnsi="Cambria Math"/>
                  <w:lang w:val="x-none"/>
                </w:rPr>
                <m:t>K</m:t>
              </w:ins>
            </m:r>
          </m:e>
          <m:sub>
            <m:r>
              <w:ins w:id="220" w:author="MM2" w:date="2021-11-29T00:08:00Z">
                <m:rPr>
                  <m:sty m:val="p"/>
                </m:rPr>
                <w:rPr>
                  <w:rFonts w:ascii="Cambria Math" w:eastAsia="MS Mincho" w:hAnsi="Cambria Math"/>
                </w:rPr>
                <m:t>cell_offset</m:t>
              </w:ins>
            </m:r>
          </m:sub>
        </m:sSub>
      </m:oMath>
      <w:ins w:id="221" w:author="MM2" w:date="2021-11-29T00:08:00Z">
        <w:r>
          <w:rPr>
            <w:sz w:val="22"/>
            <w:szCs w:val="22"/>
            <w:lang w:val="en-US"/>
          </w:rPr>
          <w:t xml:space="preserve"> is the parameter </w:t>
        </w:r>
        <w:r w:rsidRPr="00172C0A">
          <w:rPr>
            <w:i/>
            <w:iCs/>
            <w:lang w:val="en-US"/>
          </w:rPr>
          <w:t>C</w:t>
        </w:r>
        <w:proofErr w:type="spellStart"/>
        <w:r w:rsidRPr="00172C0A">
          <w:rPr>
            <w:i/>
            <w:iCs/>
          </w:rPr>
          <w:t>ellSpecificKoffset</w:t>
        </w:r>
        <w:proofErr w:type="spellEnd"/>
        <w:r>
          <w:rPr>
            <w:sz w:val="22"/>
            <w:szCs w:val="22"/>
            <w:lang w:val="en-US"/>
          </w:rPr>
          <w:t xml:space="preserve"> </w:t>
        </w:r>
        <w:r>
          <w:t>provided by higher layers, and</w:t>
        </w:r>
      </w:ins>
    </w:p>
    <w:p w14:paraId="3F29A7C6" w14:textId="77777777" w:rsidR="00055259" w:rsidRDefault="00055259" w:rsidP="00055259">
      <w:pPr>
        <w:pStyle w:val="B3"/>
        <w:rPr>
          <w:ins w:id="222" w:author="MM2" w:date="2021-11-29T00:08:00Z"/>
          <w:color w:val="000000" w:themeColor="text1"/>
          <w:sz w:val="22"/>
          <w:szCs w:val="22"/>
        </w:rPr>
      </w:pPr>
      <w:ins w:id="223" w:author="MM2" w:date="2021-11-29T00:08:00Z">
        <w:r>
          <w:tab/>
        </w:r>
      </w:ins>
      <m:oMath>
        <m:sSub>
          <m:sSubPr>
            <m:ctrlPr>
              <w:ins w:id="224" w:author="MM2" w:date="2021-11-29T00:08:00Z">
                <w:rPr>
                  <w:rFonts w:ascii="Cambria Math" w:eastAsiaTheme="minorHAnsi" w:hAnsi="Cambria Math"/>
                  <w:color w:val="000000" w:themeColor="text1"/>
                  <w:sz w:val="22"/>
                  <w:szCs w:val="22"/>
                </w:rPr>
              </w:ins>
            </m:ctrlPr>
          </m:sSubPr>
          <m:e>
            <m:r>
              <w:ins w:id="225" w:author="MM2" w:date="2021-11-29T00:08:00Z">
                <w:rPr>
                  <w:rFonts w:ascii="Cambria Math" w:hAnsi="Cambria Math"/>
                  <w:color w:val="000000" w:themeColor="text1"/>
                  <w:lang w:val="x-none"/>
                </w:rPr>
                <m:t>K</m:t>
              </w:ins>
            </m:r>
          </m:e>
          <m:sub>
            <m:r>
              <w:ins w:id="226" w:author="MM2" w:date="2021-11-29T00:08:00Z">
                <m:rPr>
                  <m:sty m:val="p"/>
                </m:rPr>
                <w:rPr>
                  <w:rFonts w:ascii="Cambria Math" w:eastAsia="MS Mincho" w:hAnsi="Cambria Math"/>
                </w:rPr>
                <m:t>UE_offset</m:t>
              </w:ins>
            </m:r>
          </m:sub>
        </m:sSub>
      </m:oMath>
      <w:ins w:id="227" w:author="MM2" w:date="2021-11-29T00:08: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228" w:author="MM2" w:date="2021-11-29T00:08:00Z">
                <w:rPr>
                  <w:rFonts w:ascii="Cambria Math" w:eastAsiaTheme="minorHAnsi" w:hAnsi="Cambria Math"/>
                  <w:color w:val="000000" w:themeColor="text1"/>
                  <w:sz w:val="22"/>
                  <w:szCs w:val="22"/>
                </w:rPr>
              </w:ins>
            </m:ctrlPr>
          </m:sSubPr>
          <m:e>
            <m:r>
              <w:ins w:id="229" w:author="MM2" w:date="2021-11-29T00:08:00Z">
                <w:rPr>
                  <w:rFonts w:ascii="Cambria Math" w:hAnsi="Cambria Math"/>
                  <w:color w:val="000000" w:themeColor="text1"/>
                  <w:lang w:val="x-none"/>
                </w:rPr>
                <m:t>K</m:t>
              </w:ins>
            </m:r>
          </m:e>
          <m:sub>
            <m:r>
              <w:ins w:id="230" w:author="MM2" w:date="2021-11-29T00:08:00Z">
                <m:rPr>
                  <m:sty m:val="p"/>
                </m:rPr>
                <w:rPr>
                  <w:rFonts w:ascii="Cambria Math" w:eastAsia="MS Mincho" w:hAnsi="Cambria Math"/>
                </w:rPr>
                <m:t>UE_offset</m:t>
              </w:ins>
            </m:r>
          </m:sub>
        </m:sSub>
        <m:r>
          <w:ins w:id="231" w:author="MM2" w:date="2021-11-29T00:08:00Z">
            <m:rPr>
              <m:sty m:val="p"/>
            </m:rPr>
            <w:rPr>
              <w:rFonts w:ascii="Cambria Math" w:eastAsiaTheme="minorHAnsi" w:hAnsi="Cambria Math"/>
              <w:color w:val="000000" w:themeColor="text1"/>
              <w:sz w:val="22"/>
              <w:szCs w:val="22"/>
            </w:rPr>
            <m:t>=0</m:t>
          </w:ins>
        </m:r>
      </m:oMath>
    </w:p>
    <w:p w14:paraId="3C162694" w14:textId="77777777" w:rsidR="00055259" w:rsidRDefault="00055259" w:rsidP="00055259">
      <w:pPr>
        <w:pStyle w:val="B2"/>
        <w:rPr>
          <w:ins w:id="232" w:author="MM2" w:date="2021-11-29T00:08:00Z"/>
          <w:lang w:val="en-US"/>
        </w:rPr>
      </w:pPr>
      <w:ins w:id="233" w:author="MM2" w:date="2021-11-29T00:08:00Z">
        <w:r>
          <w:rPr>
            <w:lang w:val="en-US"/>
          </w:rPr>
          <w:t>-</w:t>
        </w:r>
        <w:r>
          <w:rPr>
            <w:lang w:val="en-US"/>
          </w:rPr>
          <w:tab/>
          <w:t xml:space="preserve">otherwise, </w:t>
        </w:r>
      </w:ins>
    </w:p>
    <w:p w14:paraId="38D2D8D4" w14:textId="77777777" w:rsidR="00055259" w:rsidRPr="00E9040D" w:rsidRDefault="00055259" w:rsidP="00055259">
      <w:pPr>
        <w:pStyle w:val="B3"/>
      </w:pPr>
      <w:ins w:id="234" w:author="MM2" w:date="2021-11-29T00:08:00Z">
        <w:r>
          <w:rPr>
            <w:lang w:val="en-US"/>
          </w:rPr>
          <w:t>-</w:t>
        </w:r>
        <w:r>
          <w:rPr>
            <w:lang w:val="en-US"/>
          </w:rPr>
          <w:tab/>
        </w:r>
      </w:ins>
      <m:oMath>
        <m:sSub>
          <m:sSubPr>
            <m:ctrlPr>
              <w:ins w:id="235" w:author="MM2" w:date="2021-11-29T00:08:00Z">
                <w:rPr>
                  <w:rFonts w:ascii="Cambria Math" w:eastAsiaTheme="minorHAnsi" w:hAnsi="Cambria Math"/>
                  <w:sz w:val="22"/>
                  <w:szCs w:val="22"/>
                </w:rPr>
              </w:ins>
            </m:ctrlPr>
          </m:sSubPr>
          <m:e>
            <m:r>
              <w:ins w:id="236" w:author="MM2" w:date="2021-11-29T00:08:00Z">
                <w:rPr>
                  <w:rFonts w:ascii="Cambria Math" w:hAnsi="Cambria Math"/>
                </w:rPr>
                <m:t>K</m:t>
              </w:ins>
            </m:r>
          </m:e>
          <m:sub>
            <m:r>
              <w:ins w:id="237" w:author="MM2" w:date="2021-11-29T00:08:00Z">
                <m:rPr>
                  <m:sty m:val="p"/>
                </m:rPr>
                <w:rPr>
                  <w:rFonts w:ascii="Cambria Math" w:eastAsia="MS Mincho" w:hAnsi="Cambria Math"/>
                </w:rPr>
                <m:t>offset</m:t>
              </w:ins>
            </m:r>
          </m:sub>
        </m:sSub>
        <m:r>
          <w:ins w:id="238" w:author="MM2" w:date="2021-11-29T00:08:00Z">
            <m:rPr>
              <m:sty m:val="p"/>
            </m:rPr>
            <w:rPr>
              <w:rFonts w:ascii="Cambria Math" w:eastAsiaTheme="minorHAnsi" w:hAnsi="Cambria Math"/>
              <w:sz w:val="22"/>
              <w:szCs w:val="22"/>
            </w:rPr>
            <m:t>=0</m:t>
          </w:ins>
        </m:r>
      </m:oMath>
      <w:ins w:id="239" w:author="MM2" w:date="2021-11-29T00:08:00Z">
        <w:r>
          <w:rPr>
            <w:sz w:val="22"/>
            <w:szCs w:val="22"/>
            <w:lang w:val="en-US"/>
          </w:rPr>
          <w:t>.</w:t>
        </w:r>
      </w:ins>
    </w:p>
    <w:p w14:paraId="0459C28A" w14:textId="77777777" w:rsidR="00577981" w:rsidRPr="00577981" w:rsidRDefault="00577981" w:rsidP="00577981">
      <w:pPr>
        <w:textAlignment w:val="auto"/>
        <w:rPr>
          <w:lang w:val="en-US" w:eastAsia="ko-KR"/>
        </w:rPr>
      </w:pPr>
      <w:r w:rsidRPr="00577981">
        <w:rPr>
          <w:lang w:val="en-US" w:eastAsia="ko-KR"/>
        </w:rPr>
        <w:t>If the UE is configured with higher layer parameter</w:t>
      </w:r>
      <w:r w:rsidRPr="00577981">
        <w:rPr>
          <w:i/>
        </w:rPr>
        <w:t xml:space="preserve"> </w:t>
      </w:r>
      <w:proofErr w:type="spellStart"/>
      <w:r w:rsidRPr="00577981">
        <w:rPr>
          <w:rFonts w:eastAsia="DengXian" w:hint="eastAsia"/>
          <w:i/>
        </w:rPr>
        <w:t>s</w:t>
      </w:r>
      <w:r w:rsidRPr="00577981">
        <w:rPr>
          <w:i/>
        </w:rPr>
        <w:t>hortTTI</w:t>
      </w:r>
      <w:proofErr w:type="spellEnd"/>
      <w:r w:rsidRPr="00577981">
        <w:rPr>
          <w:lang w:val="en-US" w:eastAsia="ko-KR"/>
        </w:rPr>
        <w:t xml:space="preserve">, and the UE </w:t>
      </w:r>
      <w:r w:rsidRPr="00577981">
        <w:t>has</w:t>
      </w:r>
      <w:r w:rsidRPr="00577981">
        <w:rPr>
          <w:color w:val="FF0000"/>
        </w:rPr>
        <w:t xml:space="preserve"> </w:t>
      </w:r>
      <w:r w:rsidRPr="00577981">
        <w:t>received slot/</w:t>
      </w:r>
      <w:proofErr w:type="spellStart"/>
      <w:r w:rsidRPr="00577981">
        <w:t>subslot</w:t>
      </w:r>
      <w:proofErr w:type="spellEnd"/>
      <w:r w:rsidRPr="00577981">
        <w:t>-PDSCH without an associated PDCCH/SPDCCH or with an associated PDCCH/SPDCCH with DCI format 7-1A/7-1B/7-1C/7-1D/7-1E/7-1F/7-1G for which</w:t>
      </w:r>
      <w:r w:rsidRPr="00577981">
        <w:rPr>
          <w:lang w:val="en-US" w:eastAsia="ko-KR"/>
        </w:rPr>
        <w:t xml:space="preserve"> slot/</w:t>
      </w:r>
      <w:proofErr w:type="spellStart"/>
      <w:r w:rsidRPr="00577981">
        <w:rPr>
          <w:lang w:val="en-US" w:eastAsia="ko-KR"/>
        </w:rPr>
        <w:t>subslot</w:t>
      </w:r>
      <w:proofErr w:type="spellEnd"/>
      <w:r w:rsidRPr="00577981">
        <w:rPr>
          <w:lang w:val="en-US" w:eastAsia="ko-KR"/>
        </w:rPr>
        <w:t>-PUCCH including HARQ-ACK and SR (if any)</w:t>
      </w:r>
      <w:r w:rsidRPr="00577981">
        <w:t xml:space="preserve"> </w:t>
      </w:r>
      <w:r w:rsidRPr="00577981">
        <w:rPr>
          <w:lang w:val="en-US" w:eastAsia="ko-KR"/>
        </w:rPr>
        <w:t>is to be transmitted on slot/</w:t>
      </w:r>
      <w:proofErr w:type="spellStart"/>
      <w:r w:rsidRPr="00577981">
        <w:rPr>
          <w:lang w:val="en-US" w:eastAsia="ko-KR"/>
        </w:rPr>
        <w:t>subslot</w:t>
      </w:r>
      <w:proofErr w:type="spellEnd"/>
      <w:r w:rsidRPr="00577981">
        <w:rPr>
          <w:lang w:val="en-US" w:eastAsia="ko-KR"/>
        </w:rPr>
        <w:t xml:space="preserve"> </w:t>
      </w:r>
      <w:r w:rsidRPr="00577981">
        <w:rPr>
          <w:i/>
          <w:lang w:val="en-US" w:eastAsia="ko-KR"/>
        </w:rPr>
        <w:t>s</w:t>
      </w:r>
      <w:r w:rsidRPr="00577981">
        <w:rPr>
          <w:rFonts w:eastAsia="SimSun"/>
        </w:rPr>
        <w:t xml:space="preserve"> of subframe </w:t>
      </w:r>
      <w:r w:rsidRPr="00577981">
        <w:rPr>
          <w:rFonts w:eastAsia="SimSun"/>
          <w:i/>
        </w:rPr>
        <w:t>n</w:t>
      </w:r>
      <w:r w:rsidRPr="00577981">
        <w:rPr>
          <w:lang w:val="en-US" w:eastAsia="ko-KR"/>
        </w:rPr>
        <w:t xml:space="preserve">, </w:t>
      </w:r>
    </w:p>
    <w:p w14:paraId="0288DA1D" w14:textId="77777777" w:rsidR="00577981" w:rsidRPr="00577981" w:rsidRDefault="00577981" w:rsidP="00577981">
      <w:pPr>
        <w:ind w:left="568" w:hanging="284"/>
        <w:rPr>
          <w:rFonts w:eastAsia="SimSun"/>
        </w:rPr>
      </w:pPr>
      <w:r w:rsidRPr="00577981">
        <w:rPr>
          <w:lang w:val="en-US" w:eastAsia="ko-KR"/>
        </w:rPr>
        <w:lastRenderedPageBreak/>
        <w:t>-</w:t>
      </w:r>
      <w:r w:rsidRPr="00577981">
        <w:rPr>
          <w:lang w:val="en-US" w:eastAsia="ko-KR"/>
        </w:rPr>
        <w:tab/>
        <w:t xml:space="preserve">If the UE </w:t>
      </w:r>
      <w:r w:rsidRPr="00577981">
        <w:rPr>
          <w:rFonts w:eastAsia="SimSun"/>
        </w:rPr>
        <w:t>is</w:t>
      </w:r>
      <w:r w:rsidRPr="00577981">
        <w:rPr>
          <w:rFonts w:eastAsia="SimSun" w:hint="eastAsia"/>
        </w:rPr>
        <w:t xml:space="preserve"> configured </w:t>
      </w:r>
      <w:r w:rsidRPr="00577981">
        <w:rPr>
          <w:rFonts w:eastAsia="SimSun"/>
        </w:rPr>
        <w:t xml:space="preserve">with higher layer parameter </w:t>
      </w:r>
      <w:r w:rsidRPr="00577981">
        <w:rPr>
          <w:rFonts w:eastAsia="SimSun"/>
          <w:i/>
        </w:rPr>
        <w:t>codebooksizeDetermination-r13</w:t>
      </w:r>
      <w:r w:rsidRPr="00577981">
        <w:rPr>
          <w:rFonts w:eastAsia="SimSun" w:hint="eastAsia"/>
          <w:i/>
        </w:rPr>
        <w:t xml:space="preserve"> = </w:t>
      </w:r>
      <w:proofErr w:type="spellStart"/>
      <w:r w:rsidRPr="00577981">
        <w:rPr>
          <w:rFonts w:eastAsia="SimSun"/>
          <w:i/>
        </w:rPr>
        <w:t>dai</w:t>
      </w:r>
      <w:proofErr w:type="spellEnd"/>
      <w:r w:rsidRPr="00577981">
        <w:rPr>
          <w:rFonts w:eastAsia="SimSun"/>
        </w:rPr>
        <w:t xml:space="preserve">, the UE shall transmit the HARQ-ACK corresponding to subframe-PDSCH </w:t>
      </w:r>
      <w:r w:rsidRPr="00577981">
        <w:rPr>
          <w:rFonts w:eastAsia="SimSun"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eastAsia="SimSun" w:hint="eastAsia"/>
        </w:rPr>
        <w:t>PUCCH</w:t>
      </w:r>
      <w:r w:rsidRPr="00577981">
        <w:rPr>
          <w:rFonts w:eastAsia="SimSun"/>
        </w:rPr>
        <w:t xml:space="preserve"> if the UE has received </w:t>
      </w:r>
      <w:r w:rsidRPr="00577981">
        <w:t>subframe-PDSCH without an associated PDCCH/SPDCCH or with an associated</w:t>
      </w:r>
      <w:r w:rsidRPr="00577981">
        <w:rPr>
          <w:rFonts w:eastAsia="SimSun"/>
        </w:rPr>
        <w:t xml:space="preserve"> PDCCH/EPDCCH with </w:t>
      </w:r>
      <w:r w:rsidRPr="00577981">
        <w:rPr>
          <w:rFonts w:eastAsia="SimSun"/>
          <w:lang w:val="en-US"/>
        </w:rPr>
        <w:t>DCI format 1/1A/1B/1D/2/2A/2B/2C/2D</w:t>
      </w:r>
      <w:r w:rsidRPr="00577981">
        <w:rPr>
          <w:rFonts w:eastAsia="SimSun"/>
        </w:rPr>
        <w:t xml:space="preserve"> on subframe </w:t>
      </w:r>
      <w:r w:rsidRPr="00577981">
        <w:rPr>
          <w:rFonts w:eastAsia="SimSun"/>
          <w:noProof/>
          <w:position w:val="-6"/>
        </w:rPr>
        <w:drawing>
          <wp:inline distT="0" distB="0" distL="0" distR="0" wp14:anchorId="144C8971" wp14:editId="574169D9">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of a serving cell and if the slot/</w:t>
      </w:r>
      <w:proofErr w:type="spellStart"/>
      <w:r w:rsidRPr="00577981">
        <w:rPr>
          <w:rFonts w:eastAsia="SimSun"/>
        </w:rPr>
        <w:t>subslot</w:t>
      </w:r>
      <w:proofErr w:type="spellEnd"/>
      <w:r w:rsidRPr="00577981">
        <w:rPr>
          <w:rFonts w:eastAsia="SimSun"/>
        </w:rPr>
        <w:t xml:space="preserve">-PUCCH is </w:t>
      </w:r>
      <w:r w:rsidRPr="00577981">
        <w:t>the first occurrence of the slot/</w:t>
      </w:r>
      <w:proofErr w:type="spellStart"/>
      <w:r w:rsidRPr="00577981">
        <w:t>subslot</w:t>
      </w:r>
      <w:proofErr w:type="spellEnd"/>
      <w:r w:rsidRPr="00577981">
        <w:t>-PUCCH/PUSCH in the subfram</w:t>
      </w:r>
      <w:r w:rsidRPr="00577981">
        <w:rPr>
          <w:rFonts w:eastAsia="SimSun"/>
        </w:rPr>
        <w:t>e;</w:t>
      </w:r>
    </w:p>
    <w:p w14:paraId="572443EE" w14:textId="77777777" w:rsidR="00577981" w:rsidRPr="00577981" w:rsidRDefault="00577981" w:rsidP="00577981">
      <w:pPr>
        <w:ind w:left="568" w:hanging="284"/>
      </w:pPr>
      <w:r w:rsidRPr="00577981">
        <w:rPr>
          <w:lang w:val="en-US" w:eastAsia="ko-KR"/>
        </w:rPr>
        <w:t>-</w:t>
      </w:r>
      <w:r w:rsidRPr="00577981">
        <w:rPr>
          <w:lang w:val="en-US" w:eastAsia="ko-KR"/>
        </w:rPr>
        <w:tab/>
        <w:t xml:space="preserve">If the UE </w:t>
      </w:r>
      <w:r w:rsidRPr="00577981">
        <w:rPr>
          <w:rFonts w:eastAsia="SimSun"/>
        </w:rPr>
        <w:t>is</w:t>
      </w:r>
      <w:r w:rsidRPr="00577981">
        <w:rPr>
          <w:rFonts w:eastAsia="SimSun" w:hint="eastAsia"/>
        </w:rPr>
        <w:t xml:space="preserve"> configured with no more than five </w:t>
      </w:r>
      <w:r w:rsidRPr="00577981">
        <w:rPr>
          <w:rFonts w:eastAsia="SimSun"/>
        </w:rPr>
        <w:t>serving cells</w:t>
      </w:r>
      <w:r w:rsidRPr="00577981">
        <w:rPr>
          <w:rFonts w:eastAsia="SimSun" w:hint="eastAsia"/>
        </w:rPr>
        <w:t xml:space="preserve"> or </w:t>
      </w:r>
      <w:r w:rsidRPr="00577981">
        <w:rPr>
          <w:rFonts w:eastAsia="SimSun"/>
        </w:rPr>
        <w:t>if the UE is</w:t>
      </w:r>
      <w:r w:rsidRPr="00577981">
        <w:rPr>
          <w:rFonts w:eastAsia="SimSun" w:hint="eastAsia"/>
        </w:rPr>
        <w:t xml:space="preserve"> </w:t>
      </w:r>
      <w:r w:rsidRPr="00577981">
        <w:rPr>
          <w:rFonts w:eastAsia="SimSun"/>
        </w:rPr>
        <w:t xml:space="preserve">configured with higher layer parameter </w:t>
      </w:r>
      <w:r w:rsidRPr="00577981">
        <w:rPr>
          <w:rFonts w:eastAsia="SimSun"/>
          <w:i/>
        </w:rPr>
        <w:t>codebooksizeDetermination-r13</w:t>
      </w:r>
      <w:r w:rsidRPr="00577981">
        <w:rPr>
          <w:rFonts w:eastAsia="SimSun" w:hint="eastAsia"/>
          <w:i/>
        </w:rPr>
        <w:t xml:space="preserve"> = </w:t>
      </w:r>
      <w:r w:rsidRPr="00577981">
        <w:rPr>
          <w:rFonts w:eastAsia="SimSun"/>
          <w:i/>
        </w:rPr>
        <w:t>cc</w:t>
      </w:r>
      <w:r w:rsidRPr="00577981">
        <w:rPr>
          <w:rFonts w:eastAsia="SimSun"/>
        </w:rPr>
        <w:t xml:space="preserve">, the UE shall transmit the HARQ-ACK corresponding to subframe-PDSCH for all serving cells </w:t>
      </w:r>
      <w:r w:rsidRPr="00577981">
        <w:rPr>
          <w:rFonts w:eastAsia="SimSun"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eastAsia="SimSun" w:hint="eastAsia"/>
        </w:rPr>
        <w:t>PUCCH</w:t>
      </w:r>
      <w:r w:rsidRPr="00577981">
        <w:rPr>
          <w:rFonts w:eastAsia="SimSun"/>
        </w:rPr>
        <w:t xml:space="preserve"> regardless whether the UE has </w:t>
      </w:r>
      <w:r w:rsidRPr="00577981">
        <w:t>received subframe-PDSCH without an associated PDCCH/SPDCCH or with an associated</w:t>
      </w:r>
      <w:r w:rsidRPr="00577981">
        <w:rPr>
          <w:rFonts w:eastAsia="SimSun"/>
        </w:rPr>
        <w:t xml:space="preserve"> PDCCH/EPDCCH with </w:t>
      </w:r>
      <w:r w:rsidRPr="00577981">
        <w:rPr>
          <w:rFonts w:eastAsia="SimSun"/>
          <w:lang w:val="en-US"/>
        </w:rPr>
        <w:t>DCI format 1/1A/1B/1D/2/2A/2B/2C/2D</w:t>
      </w:r>
      <w:r w:rsidRPr="00577981">
        <w:rPr>
          <w:rFonts w:eastAsia="SimSun"/>
        </w:rPr>
        <w:t xml:space="preserve"> associated with subframe-PDSCH for any of the serving cell(s) on subframe </w:t>
      </w:r>
      <w:r w:rsidRPr="00577981">
        <w:rPr>
          <w:rFonts w:eastAsia="SimSun"/>
          <w:noProof/>
          <w:position w:val="-6"/>
        </w:rPr>
        <w:drawing>
          <wp:inline distT="0" distB="0" distL="0" distR="0" wp14:anchorId="038693B6" wp14:editId="5CDD537B">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w:t>
      </w:r>
      <w:r w:rsidRPr="00577981">
        <w:t xml:space="preserve"> </w:t>
      </w:r>
      <w:r w:rsidRPr="00577981">
        <w:rPr>
          <w:rFonts w:eastAsia="SimSun"/>
        </w:rPr>
        <w:t>If the UE has not received subframe-PDSCH for a serving cell on subframe</w:t>
      </w:r>
      <w:r w:rsidRPr="00577981">
        <w:rPr>
          <w:rFonts w:eastAsia="SimSun"/>
          <w:noProof/>
          <w:position w:val="-6"/>
        </w:rPr>
        <w:drawing>
          <wp:inline distT="0" distB="0" distL="0" distR="0" wp14:anchorId="31D86F86" wp14:editId="573B395A">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 the corresponding HARQ-ACK bit(s) is NACK;</w:t>
      </w:r>
    </w:p>
    <w:p w14:paraId="254EE08D" w14:textId="77777777" w:rsidR="00577981" w:rsidRPr="00577981" w:rsidRDefault="00577981" w:rsidP="00577981">
      <w:pPr>
        <w:textAlignment w:val="auto"/>
      </w:pPr>
      <w:r w:rsidRPr="00577981">
        <w:rPr>
          <w:lang w:eastAsia="ko-KR"/>
        </w:rPr>
        <w:t>and</w:t>
      </w:r>
    </w:p>
    <w:p w14:paraId="5E093898" w14:textId="77777777" w:rsidR="00577981" w:rsidRPr="00577981" w:rsidRDefault="00577981" w:rsidP="00577981">
      <w:pPr>
        <w:ind w:left="568" w:hanging="284"/>
      </w:pPr>
      <w:r w:rsidRPr="00577981">
        <w:rPr>
          <w:rFonts w:eastAsia="SimSun"/>
        </w:rPr>
        <w:t>-</w:t>
      </w:r>
      <w:r w:rsidRPr="00577981">
        <w:rPr>
          <w:rFonts w:eastAsia="SimSun"/>
        </w:rPr>
        <w:tab/>
      </w:r>
      <w:r w:rsidRPr="00577981">
        <w:rPr>
          <w:rFonts w:eastAsia="SimSun"/>
          <w:noProof/>
          <w:position w:val="-14"/>
        </w:rPr>
        <w:drawing>
          <wp:inline distT="0" distB="0" distL="0" distR="0" wp14:anchorId="16140B16" wp14:editId="19FA1938">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77981">
        <w:rPr>
          <w:rFonts w:eastAsia="SimSun"/>
        </w:rPr>
        <w:t xml:space="preserve"> for FDD, and </w:t>
      </w:r>
      <w:r w:rsidRPr="00577981">
        <w:rPr>
          <w:rFonts w:eastAsia="SimSun"/>
          <w:noProof/>
          <w:position w:val="-6"/>
        </w:rPr>
        <w:drawing>
          <wp:inline distT="0" distB="0" distL="0" distR="0" wp14:anchorId="2AA64519" wp14:editId="47B59C0F">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 xml:space="preserve"> for TDD where </w:t>
      </w:r>
      <w:r w:rsidRPr="00577981">
        <w:rPr>
          <w:rFonts w:eastAsia="SimSun"/>
          <w:noProof/>
          <w:position w:val="-4"/>
        </w:rPr>
        <w:drawing>
          <wp:inline distT="0" distB="0" distL="0" distR="0" wp14:anchorId="1D30CC55" wp14:editId="741BAD65">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7981">
        <w:rPr>
          <w:rFonts w:eastAsia="SimSun"/>
        </w:rPr>
        <w:t xml:space="preserve"> is defined in Table 10.1.3.1-1B </w:t>
      </w:r>
      <w:r w:rsidRPr="00577981">
        <w:rPr>
          <w:rFonts w:eastAsia="SimSun"/>
          <w:lang w:val="en-US"/>
        </w:rPr>
        <w:t xml:space="preserve">if the UE is configured with higher layer parameter </w:t>
      </w:r>
      <w:proofErr w:type="spellStart"/>
      <w:r w:rsidRPr="00577981">
        <w:rPr>
          <w:rFonts w:eastAsia="SimSun"/>
          <w:i/>
          <w:lang w:val="en-US"/>
        </w:rPr>
        <w:t>shortProcessingTime</w:t>
      </w:r>
      <w:proofErr w:type="spellEnd"/>
      <w:r w:rsidRPr="00577981">
        <w:rPr>
          <w:rFonts w:eastAsia="SimSun"/>
          <w:lang w:val="en-US"/>
        </w:rPr>
        <w:t xml:space="preserve"> and the corresponding PDCCH</w:t>
      </w:r>
      <w:r w:rsidRPr="00577981">
        <w:t xml:space="preserve"> with CRC scrambled by C-RNTI</w:t>
      </w:r>
      <w:r w:rsidRPr="00577981">
        <w:rPr>
          <w:rFonts w:eastAsia="SimSun"/>
          <w:lang w:val="en-US"/>
        </w:rPr>
        <w:t xml:space="preserve"> is in the UE-specific search space</w:t>
      </w:r>
      <w:r w:rsidRPr="00577981">
        <w:rPr>
          <w:rFonts w:eastAsia="SimSun"/>
        </w:rPr>
        <w:t xml:space="preserve"> for subframe-PDSCH, and in Table 10.1.3.1-1 otherwise.</w:t>
      </w:r>
    </w:p>
    <w:p w14:paraId="22CD01FA" w14:textId="77777777" w:rsidR="00577981" w:rsidRPr="00577981" w:rsidRDefault="00577981" w:rsidP="00577981">
      <w:pPr>
        <w:ind w:left="568" w:hanging="284"/>
      </w:pPr>
      <w:r w:rsidRPr="00577981">
        <w:rPr>
          <w:lang w:val="en-US" w:eastAsia="ko-KR"/>
        </w:rPr>
        <w:t>-</w:t>
      </w:r>
      <w:r w:rsidRPr="00577981">
        <w:rPr>
          <w:lang w:val="en-US" w:eastAsia="ko-KR"/>
        </w:rPr>
        <w:tab/>
        <w:t xml:space="preserve">spatial bundling of the </w:t>
      </w:r>
      <w:r w:rsidRPr="00577981">
        <w:rPr>
          <w:rFonts w:eastAsia="SimSun"/>
        </w:rPr>
        <w:t xml:space="preserve">HARQ-ACK corresponding to subframe-PDSCH </w:t>
      </w:r>
      <w:r w:rsidRPr="00577981">
        <w:rPr>
          <w:lang w:val="en-US" w:eastAsia="ko-KR"/>
        </w:rPr>
        <w:t xml:space="preserve">is applied </w:t>
      </w:r>
      <w:r w:rsidRPr="00577981">
        <w:rPr>
          <w:rFonts w:hint="eastAsia"/>
        </w:rPr>
        <w:t xml:space="preserve">if the HARQ-ACK is to be </w:t>
      </w:r>
      <w:r w:rsidRPr="00577981">
        <w:t>transmitted</w:t>
      </w:r>
      <w:r w:rsidRPr="00577981">
        <w:rPr>
          <w:rFonts w:hint="eastAsia"/>
        </w:rPr>
        <w:t xml:space="preserve"> on </w:t>
      </w:r>
    </w:p>
    <w:p w14:paraId="2DD196BC" w14:textId="77777777" w:rsidR="00577981" w:rsidRPr="00577981" w:rsidRDefault="00577981" w:rsidP="00577981">
      <w:pPr>
        <w:ind w:left="851" w:hanging="284"/>
      </w:pPr>
      <w:r w:rsidRPr="00577981">
        <w:t>-</w:t>
      </w:r>
      <w:r w:rsidRPr="00577981">
        <w:tab/>
      </w:r>
      <w:proofErr w:type="spellStart"/>
      <w:r w:rsidRPr="00577981">
        <w:rPr>
          <w:rFonts w:hint="eastAsia"/>
        </w:rPr>
        <w:t>subslot</w:t>
      </w:r>
      <w:proofErr w:type="spellEnd"/>
      <w:r w:rsidRPr="00577981">
        <w:t xml:space="preserve"> </w:t>
      </w:r>
      <w:r w:rsidRPr="00577981">
        <w:rPr>
          <w:i/>
        </w:rPr>
        <w:t>s</w:t>
      </w:r>
      <w:r w:rsidRPr="00577981">
        <w:rPr>
          <w:rFonts w:eastAsia="SimSun"/>
        </w:rPr>
        <w:t xml:space="preserve"> or </w:t>
      </w:r>
    </w:p>
    <w:p w14:paraId="5C9065A3" w14:textId="77777777" w:rsidR="00577981" w:rsidRPr="00577981" w:rsidRDefault="00577981" w:rsidP="00577981">
      <w:pPr>
        <w:ind w:left="851" w:hanging="284"/>
        <w:rPr>
          <w:lang w:val="en-US" w:eastAsia="ko-KR"/>
        </w:rPr>
      </w:pPr>
      <w:r w:rsidRPr="00577981">
        <w:rPr>
          <w:rFonts w:eastAsia="SimSun"/>
        </w:rPr>
        <w:t>-</w:t>
      </w:r>
      <w:r w:rsidRPr="00577981">
        <w:rPr>
          <w:rFonts w:eastAsia="SimSun"/>
        </w:rPr>
        <w:tab/>
      </w:r>
      <w:r w:rsidRPr="00577981">
        <w:rPr>
          <w:rFonts w:eastAsia="SimSun" w:hint="eastAsia"/>
        </w:rPr>
        <w:t>slot</w:t>
      </w:r>
      <w:r w:rsidRPr="00577981">
        <w:rPr>
          <w:rFonts w:eastAsia="SimSun"/>
        </w:rPr>
        <w:t xml:space="preserve"> </w:t>
      </w:r>
      <w:r w:rsidRPr="00577981">
        <w:rPr>
          <w:rFonts w:eastAsia="SimSun"/>
          <w:i/>
        </w:rPr>
        <w:t>s</w:t>
      </w:r>
      <w:r w:rsidRPr="00577981">
        <w:rPr>
          <w:rFonts w:eastAsia="SimSun" w:hint="eastAsia"/>
        </w:rPr>
        <w:t xml:space="preserve"> </w:t>
      </w:r>
      <w:r w:rsidRPr="00577981">
        <w:rPr>
          <w:rFonts w:eastAsia="SimSun"/>
        </w:rPr>
        <w:t xml:space="preserve">and </w:t>
      </w:r>
      <w:proofErr w:type="spellStart"/>
      <w:r w:rsidRPr="00577981">
        <w:rPr>
          <w:rFonts w:eastAsia="SimSun"/>
          <w:i/>
        </w:rPr>
        <w:t>spatialBundlingPUCCH</w:t>
      </w:r>
      <w:proofErr w:type="spellEnd"/>
      <w:r w:rsidRPr="00577981">
        <w:rPr>
          <w:rFonts w:eastAsia="SimSun" w:hint="eastAsia"/>
        </w:rPr>
        <w:t xml:space="preserve"> is set</w:t>
      </w:r>
      <w:r w:rsidRPr="00577981">
        <w:rPr>
          <w:rFonts w:eastAsia="SimSun"/>
        </w:rPr>
        <w:t xml:space="preserve"> </w:t>
      </w:r>
      <w:r w:rsidRPr="00577981">
        <w:rPr>
          <w:rFonts w:eastAsia="SimSun"/>
          <w:i/>
        </w:rPr>
        <w:t>TRUE</w:t>
      </w:r>
      <w:r w:rsidRPr="00577981">
        <w:rPr>
          <w:lang w:val="en-US" w:eastAsia="ko-KR"/>
        </w:rPr>
        <w:t>.</w:t>
      </w:r>
    </w:p>
    <w:p w14:paraId="2A981906" w14:textId="77777777" w:rsidR="00577981" w:rsidRPr="00577981" w:rsidRDefault="00577981" w:rsidP="00577981">
      <w:pPr>
        <w:ind w:left="568" w:hanging="284"/>
      </w:pPr>
      <w:r w:rsidRPr="00577981">
        <w:rPr>
          <w:rFonts w:eastAsia="SimSun"/>
        </w:rPr>
        <w:t>-</w:t>
      </w:r>
      <w:r w:rsidRPr="00577981">
        <w:rPr>
          <w:rFonts w:eastAsia="SimSun"/>
        </w:rPr>
        <w:tab/>
        <w:t xml:space="preserve">the sequence of HARQ-ACK bit(s) corresponding to subframe-PDSCH </w:t>
      </w:r>
      <w:r w:rsidRPr="00577981">
        <w:rPr>
          <w:rFonts w:eastAsia="SimSun"/>
          <w:noProof/>
          <w:position w:val="-14"/>
        </w:rPr>
        <w:drawing>
          <wp:inline distT="0" distB="0" distL="0" distR="0" wp14:anchorId="64D7F7B2" wp14:editId="4C46592E">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577981">
        <w:rPr>
          <w:rFonts w:eastAsia="SimSun"/>
        </w:rPr>
        <w:t xml:space="preserve"> is determined in Clause 5.2.3.1A of [4]</w:t>
      </w:r>
    </w:p>
    <w:p w14:paraId="2804C9DB" w14:textId="77777777" w:rsidR="00577981" w:rsidRPr="00577981" w:rsidRDefault="00577981" w:rsidP="00577981">
      <w:pPr>
        <w:rPr>
          <w:lang w:val="en-US"/>
        </w:rPr>
      </w:pPr>
    </w:p>
    <w:p w14:paraId="5AC0A5C2" w14:textId="77777777" w:rsidR="00577981" w:rsidRPr="00577981" w:rsidRDefault="00577981" w:rsidP="00577981">
      <w:pPr>
        <w:rPr>
          <w:lang w:val="en-US" w:eastAsia="ko-KR"/>
        </w:rPr>
      </w:pPr>
      <w:r w:rsidRPr="00577981">
        <w:rPr>
          <w:lang w:val="en-US" w:eastAsia="ko-KR"/>
        </w:rPr>
        <w:t>If the UE is configured with higher layer parameter</w:t>
      </w:r>
      <w:r w:rsidRPr="00577981">
        <w:rPr>
          <w:i/>
        </w:rPr>
        <w:t xml:space="preserve"> </w:t>
      </w:r>
      <w:proofErr w:type="spellStart"/>
      <w:r w:rsidRPr="00577981">
        <w:rPr>
          <w:rFonts w:eastAsia="DengXian" w:hint="eastAsia"/>
          <w:i/>
        </w:rPr>
        <w:t>s</w:t>
      </w:r>
      <w:r w:rsidRPr="00577981">
        <w:rPr>
          <w:i/>
        </w:rPr>
        <w:t>hortTTI</w:t>
      </w:r>
      <w:proofErr w:type="spellEnd"/>
      <w:r w:rsidRPr="00577981">
        <w:rPr>
          <w:lang w:val="en-US" w:eastAsia="ko-KR"/>
        </w:rPr>
        <w:t xml:space="preserve">, and the UE transmits </w:t>
      </w:r>
      <w:r w:rsidRPr="00577981">
        <w:t>slot/</w:t>
      </w:r>
      <w:proofErr w:type="spellStart"/>
      <w:r w:rsidRPr="00577981">
        <w:t>subslot</w:t>
      </w:r>
      <w:proofErr w:type="spellEnd"/>
      <w:r w:rsidRPr="00577981">
        <w:t>-PUSCH on</w:t>
      </w:r>
      <w:r w:rsidRPr="00577981">
        <w:rPr>
          <w:lang w:val="en-US" w:eastAsia="ko-KR"/>
        </w:rPr>
        <w:t xml:space="preserve"> slot/</w:t>
      </w:r>
      <w:proofErr w:type="spellStart"/>
      <w:r w:rsidRPr="00577981">
        <w:rPr>
          <w:lang w:val="en-US" w:eastAsia="ko-KR"/>
        </w:rPr>
        <w:t>subslot</w:t>
      </w:r>
      <w:proofErr w:type="spellEnd"/>
      <w:r w:rsidRPr="00577981">
        <w:rPr>
          <w:lang w:val="en-US" w:eastAsia="ko-KR"/>
        </w:rPr>
        <w:t xml:space="preserve"> </w:t>
      </w:r>
      <w:r w:rsidRPr="00577981">
        <w:rPr>
          <w:i/>
          <w:lang w:val="en-US" w:eastAsia="ko-KR"/>
        </w:rPr>
        <w:t>s</w:t>
      </w:r>
      <w:r w:rsidRPr="00577981">
        <w:rPr>
          <w:rFonts w:eastAsia="SimSun"/>
        </w:rPr>
        <w:t xml:space="preserve"> of subframe </w:t>
      </w:r>
      <w:r w:rsidRPr="00577981">
        <w:rPr>
          <w:rFonts w:eastAsia="SimSun"/>
          <w:i/>
        </w:rPr>
        <w:t>n</w:t>
      </w:r>
      <w:r w:rsidRPr="00577981">
        <w:t xml:space="preserve"> without associated PDCCH/SPDCCH or with associated PDCCH/SPDCCH with DCI format 7-0A/7-0B and if the UE is not configured with simultaneous PUSCH and PUCCH transmission</w:t>
      </w:r>
      <w:r w:rsidRPr="00577981">
        <w:rPr>
          <w:lang w:val="en-US" w:eastAsia="ko-KR"/>
        </w:rPr>
        <w:t>,</w:t>
      </w:r>
    </w:p>
    <w:p w14:paraId="2BA3DD18" w14:textId="77777777" w:rsidR="00577981" w:rsidRPr="00577981" w:rsidRDefault="00577981" w:rsidP="00577981">
      <w:pPr>
        <w:ind w:left="568" w:hanging="284"/>
        <w:rPr>
          <w:rFonts w:eastAsia="SimSun"/>
        </w:rPr>
      </w:pPr>
      <w:r w:rsidRPr="00577981">
        <w:rPr>
          <w:rFonts w:eastAsia="SimSun"/>
        </w:rPr>
        <w:t>-</w:t>
      </w:r>
      <w:r w:rsidRPr="00577981">
        <w:rPr>
          <w:rFonts w:eastAsia="SimSun"/>
        </w:rPr>
        <w:tab/>
        <w:t xml:space="preserve">the UE shall transmit the HARQ-ACK corresponding to subframe-PDSCH </w:t>
      </w:r>
      <w:r w:rsidRPr="00577981">
        <w:rPr>
          <w:rFonts w:eastAsia="SimSun"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eastAsia="SimSun" w:hint="eastAsia"/>
        </w:rPr>
        <w:t>PU</w:t>
      </w:r>
      <w:r w:rsidRPr="00577981">
        <w:rPr>
          <w:rFonts w:eastAsia="SimSun"/>
        </w:rPr>
        <w:t>S</w:t>
      </w:r>
      <w:r w:rsidRPr="00577981">
        <w:rPr>
          <w:rFonts w:eastAsia="SimSun" w:hint="eastAsia"/>
        </w:rPr>
        <w:t>CH</w:t>
      </w:r>
      <w:r w:rsidRPr="00577981">
        <w:rPr>
          <w:rFonts w:eastAsia="SimSun"/>
        </w:rPr>
        <w:t xml:space="preserve"> if the UE has received subframe-PDSCH on subframe </w:t>
      </w:r>
      <w:r w:rsidRPr="00577981">
        <w:rPr>
          <w:rFonts w:eastAsia="SimSun"/>
          <w:noProof/>
          <w:position w:val="-6"/>
        </w:rPr>
        <w:drawing>
          <wp:inline distT="0" distB="0" distL="0" distR="0" wp14:anchorId="41D81AAB" wp14:editId="1A83ED9C">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of a serving cell and if the slot/</w:t>
      </w:r>
      <w:proofErr w:type="spellStart"/>
      <w:r w:rsidRPr="00577981">
        <w:rPr>
          <w:rFonts w:eastAsia="SimSun"/>
        </w:rPr>
        <w:t>subslot</w:t>
      </w:r>
      <w:proofErr w:type="spellEnd"/>
      <w:r w:rsidRPr="00577981">
        <w:rPr>
          <w:rFonts w:eastAsia="SimSun"/>
        </w:rPr>
        <w:t xml:space="preserve">-PUSCH is </w:t>
      </w:r>
      <w:r w:rsidRPr="00577981">
        <w:t>the first occurrence of the slot/</w:t>
      </w:r>
      <w:proofErr w:type="spellStart"/>
      <w:r w:rsidRPr="00577981">
        <w:t>subslot</w:t>
      </w:r>
      <w:proofErr w:type="spellEnd"/>
      <w:r w:rsidRPr="00577981">
        <w:t>-PUCCH/PUSCH in the subfram</w:t>
      </w:r>
      <w:r w:rsidRPr="00577981">
        <w:rPr>
          <w:rFonts w:eastAsia="SimSun"/>
        </w:rPr>
        <w:t xml:space="preserve">e; </w:t>
      </w:r>
    </w:p>
    <w:p w14:paraId="48659E7C" w14:textId="77777777" w:rsidR="00577981" w:rsidRPr="00577981" w:rsidRDefault="00577981" w:rsidP="00577981">
      <w:pPr>
        <w:ind w:left="568" w:hanging="284"/>
      </w:pPr>
      <w:r w:rsidRPr="00577981">
        <w:t>-</w:t>
      </w:r>
      <w:r w:rsidRPr="00577981">
        <w:tab/>
      </w:r>
      <w:r w:rsidRPr="00577981">
        <w:rPr>
          <w:lang w:val="en-US" w:eastAsia="ko-KR"/>
        </w:rPr>
        <w:t xml:space="preserve">if the UE </w:t>
      </w:r>
      <w:r w:rsidRPr="00577981">
        <w:t>is</w:t>
      </w:r>
      <w:r w:rsidRPr="00577981">
        <w:rPr>
          <w:rFonts w:hint="eastAsia"/>
        </w:rPr>
        <w:t xml:space="preserve"> configured with no more than five </w:t>
      </w:r>
      <w:r w:rsidRPr="00577981">
        <w:t>serving cells</w:t>
      </w:r>
      <w:r w:rsidRPr="00577981">
        <w:rPr>
          <w:rFonts w:hint="eastAsia"/>
        </w:rPr>
        <w:t xml:space="preserve"> or </w:t>
      </w:r>
      <w:r w:rsidRPr="00577981">
        <w:t>if the UE is</w:t>
      </w:r>
      <w:r w:rsidRPr="00577981">
        <w:rPr>
          <w:rFonts w:hint="eastAsia"/>
        </w:rPr>
        <w:t xml:space="preserve"> </w:t>
      </w:r>
      <w:r w:rsidRPr="00577981">
        <w:t xml:space="preserve">configured with higher layer parameter </w:t>
      </w:r>
      <w:r w:rsidRPr="00577981">
        <w:rPr>
          <w:i/>
        </w:rPr>
        <w:t>codebooksizeDetermination-r13</w:t>
      </w:r>
      <w:r w:rsidRPr="00577981">
        <w:rPr>
          <w:rFonts w:hint="eastAsia"/>
          <w:i/>
        </w:rPr>
        <w:t xml:space="preserve"> = </w:t>
      </w:r>
      <w:r w:rsidRPr="00577981">
        <w:rPr>
          <w:i/>
        </w:rPr>
        <w:t>cc</w:t>
      </w:r>
      <w:r w:rsidRPr="00577981">
        <w:t xml:space="preserve">, the UE shall transmit the HARQ-ACK corresponding to subframe-PDSCH for all serving cells </w:t>
      </w:r>
      <w:r w:rsidRPr="00577981">
        <w:rPr>
          <w:rFonts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hint="eastAsia"/>
        </w:rPr>
        <w:t>PU</w:t>
      </w:r>
      <w:r w:rsidRPr="00577981">
        <w:t>S</w:t>
      </w:r>
      <w:r w:rsidRPr="00577981">
        <w:rPr>
          <w:rFonts w:hint="eastAsia"/>
        </w:rPr>
        <w:t>CH</w:t>
      </w:r>
      <w:r w:rsidRPr="00577981">
        <w:t xml:space="preserve"> if the UE has received slot/</w:t>
      </w:r>
      <w:proofErr w:type="spellStart"/>
      <w:r w:rsidRPr="00577981">
        <w:t>subslot</w:t>
      </w:r>
      <w:proofErr w:type="spellEnd"/>
      <w:r w:rsidRPr="00577981">
        <w:t>-PDSCH without an associated PDCCH/SPDCCH or with an associated PDCCH/SPDCCH with DCI format 7-1A/7-1B/7-1C/7-1D/7-1E/7-1F/7-1G for which</w:t>
      </w:r>
      <w:r w:rsidRPr="00577981">
        <w:rPr>
          <w:lang w:val="en-US" w:eastAsia="ko-KR"/>
        </w:rPr>
        <w:t xml:space="preserve"> HARQ-ACK response shall be provided on slot/</w:t>
      </w:r>
      <w:proofErr w:type="spellStart"/>
      <w:r w:rsidRPr="00577981">
        <w:rPr>
          <w:lang w:val="en-US" w:eastAsia="ko-KR"/>
        </w:rPr>
        <w:t>subslot</w:t>
      </w:r>
      <w:proofErr w:type="spellEnd"/>
      <w:r w:rsidRPr="00577981">
        <w:rPr>
          <w:lang w:val="en-US" w:eastAsia="ko-KR"/>
        </w:rPr>
        <w:t xml:space="preserve"> </w:t>
      </w:r>
      <w:r w:rsidRPr="00577981">
        <w:rPr>
          <w:i/>
          <w:lang w:val="en-US" w:eastAsia="ko-KR"/>
        </w:rPr>
        <w:t>s</w:t>
      </w:r>
      <w:r w:rsidRPr="00577981">
        <w:t xml:space="preserve"> of subframe </w:t>
      </w:r>
      <w:r w:rsidRPr="00577981">
        <w:rPr>
          <w:i/>
        </w:rPr>
        <w:t>n</w:t>
      </w:r>
      <w:r w:rsidRPr="00577981">
        <w:rPr>
          <w:rFonts w:ascii="Times-Roman" w:eastAsia="Calibri" w:hAnsi="Times-Roman" w:hint="eastAsia"/>
          <w:color w:val="000000"/>
          <w:lang w:eastAsia="zh-CN"/>
        </w:rPr>
        <w:t>,</w:t>
      </w:r>
      <w:r w:rsidRPr="00577981">
        <w:rPr>
          <w:rFonts w:ascii="Times-Roman" w:eastAsia="Calibri" w:hAnsi="Times-Roman"/>
          <w:color w:val="000000"/>
          <w:lang w:eastAsia="zh-CN"/>
        </w:rPr>
        <w:t xml:space="preserve"> and</w:t>
      </w:r>
    </w:p>
    <w:p w14:paraId="7D7DE0CC" w14:textId="77777777" w:rsidR="00577981" w:rsidRPr="00577981" w:rsidRDefault="00577981" w:rsidP="00577981">
      <w:pPr>
        <w:ind w:left="851" w:hanging="284"/>
        <w:rPr>
          <w:rFonts w:ascii="Times-Roman" w:eastAsia="Calibri" w:hAnsi="Times-Roman"/>
          <w:color w:val="000000"/>
        </w:rPr>
      </w:pPr>
      <w:r w:rsidRPr="00577981">
        <w:t>-</w:t>
      </w:r>
      <w:r w:rsidRPr="00577981">
        <w:tab/>
        <w:t xml:space="preserve">if the UE has received subframe-PDSCH without an associated PDCCH/EPDCCH or with an associated PDCCH/EPDCCH with DCI format 1/1A/1B/1D/2/2A/2B/2C/2D for at least one of the serving cell(s) on subframe </w:t>
      </w:r>
      <w:r w:rsidRPr="00577981">
        <w:rPr>
          <w:noProof/>
          <w:position w:val="-6"/>
          <w:lang w:val="en-US" w:eastAsia="zh-CN"/>
        </w:rPr>
        <w:drawing>
          <wp:inline distT="0" distB="0" distL="0" distR="0" wp14:anchorId="523F4B31" wp14:editId="6134889D">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t xml:space="preserve">, </w:t>
      </w:r>
      <w:r w:rsidRPr="00577981">
        <w:rPr>
          <w:rFonts w:ascii="Times-Roman" w:eastAsia="Calibri" w:hAnsi="Times-Roman"/>
          <w:color w:val="000000"/>
          <w:lang w:eastAsia="zh-CN"/>
        </w:rPr>
        <w:t>or</w:t>
      </w:r>
    </w:p>
    <w:p w14:paraId="6125E592" w14:textId="77777777" w:rsidR="00577981" w:rsidRPr="00577981" w:rsidRDefault="00577981" w:rsidP="00577981">
      <w:pPr>
        <w:ind w:left="851" w:hanging="284"/>
      </w:pPr>
      <w:r w:rsidRPr="00577981">
        <w:t>-</w:t>
      </w:r>
      <w:r w:rsidRPr="00577981">
        <w:tab/>
        <w:t xml:space="preserve">if the UE has not received subframe-PDSCH without an associated PDCCH/EPDCCH or with an associated PDCCH/EPDCCH with DCI format 1/1A/1B/1D/2/2A/2B/2C/2D for any of the serving cell(s) on subframe </w:t>
      </w:r>
      <w:r w:rsidRPr="00577981">
        <w:rPr>
          <w:noProof/>
          <w:position w:val="-6"/>
          <w:lang w:val="en-US" w:eastAsia="zh-CN"/>
        </w:rPr>
        <w:drawing>
          <wp:inline distT="0" distB="0" distL="0" distR="0" wp14:anchorId="3769EBDE" wp14:editId="758A6EA6">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t>, and if the slot/</w:t>
      </w:r>
      <w:proofErr w:type="spellStart"/>
      <w:r w:rsidRPr="00577981">
        <w:t>subslot</w:t>
      </w:r>
      <w:proofErr w:type="spellEnd"/>
      <w:r w:rsidRPr="00577981">
        <w:t>-PUSCH is the first occurrence of the slot/</w:t>
      </w:r>
      <w:proofErr w:type="spellStart"/>
      <w:r w:rsidRPr="00577981">
        <w:t>subslot</w:t>
      </w:r>
      <w:proofErr w:type="spellEnd"/>
      <w:r w:rsidRPr="00577981">
        <w:t xml:space="preserve">-PUCCH/PUSCH in the subframe; </w:t>
      </w:r>
    </w:p>
    <w:p w14:paraId="05E50ECC" w14:textId="77777777" w:rsidR="00577981" w:rsidRPr="00577981" w:rsidRDefault="00577981" w:rsidP="00577981">
      <w:pPr>
        <w:ind w:left="851" w:hanging="284"/>
        <w:rPr>
          <w:lang w:eastAsia="en-US"/>
        </w:rPr>
      </w:pPr>
      <w:r w:rsidRPr="00577981">
        <w:t>-</w:t>
      </w:r>
      <w:r w:rsidRPr="00577981">
        <w:tab/>
        <w:t xml:space="preserve">the corresponding HARQ-ACK bit(s) is NACK, if the UE has not received subframe-PDSCH without an associated PDCCH/SPDCCH or with an associated PDCCH/EPDCCH with DCI format 1/1A/1B/1D/2/2A/2B/2C/2D for a serving cell(s) on subframe </w:t>
      </w:r>
      <w:r w:rsidRPr="00577981">
        <w:rPr>
          <w:noProof/>
          <w:position w:val="-6"/>
          <w:lang w:val="en-US" w:eastAsia="zh-CN"/>
        </w:rPr>
        <w:drawing>
          <wp:inline distT="0" distB="0" distL="0" distR="0" wp14:anchorId="5AC3CFB0" wp14:editId="250376AB">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t>;</w:t>
      </w:r>
    </w:p>
    <w:p w14:paraId="3F756C25" w14:textId="77777777" w:rsidR="00577981" w:rsidRPr="00577981" w:rsidRDefault="00577981" w:rsidP="00577981">
      <w:pPr>
        <w:textAlignment w:val="auto"/>
      </w:pPr>
      <w:r w:rsidRPr="00577981">
        <w:rPr>
          <w:rFonts w:eastAsia="SimSun"/>
        </w:rPr>
        <w:t>and</w:t>
      </w:r>
    </w:p>
    <w:p w14:paraId="16C29E96" w14:textId="77777777" w:rsidR="00577981" w:rsidRPr="00577981" w:rsidRDefault="00577981" w:rsidP="00577981">
      <w:pPr>
        <w:ind w:left="568" w:hanging="284"/>
      </w:pPr>
      <w:r w:rsidRPr="00577981">
        <w:rPr>
          <w:rFonts w:eastAsia="SimSun"/>
        </w:rPr>
        <w:lastRenderedPageBreak/>
        <w:t>-</w:t>
      </w:r>
      <w:r w:rsidRPr="00577981">
        <w:rPr>
          <w:rFonts w:eastAsia="SimSun"/>
        </w:rPr>
        <w:tab/>
      </w:r>
      <w:r w:rsidRPr="00577981">
        <w:rPr>
          <w:rFonts w:eastAsia="SimSun"/>
          <w:noProof/>
          <w:position w:val="-14"/>
        </w:rPr>
        <w:drawing>
          <wp:inline distT="0" distB="0" distL="0" distR="0" wp14:anchorId="10EC4EE6" wp14:editId="549B79B0">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77981">
        <w:rPr>
          <w:rFonts w:eastAsia="SimSun"/>
        </w:rPr>
        <w:t xml:space="preserve"> for FDD, and </w:t>
      </w:r>
      <w:r w:rsidRPr="00577981">
        <w:rPr>
          <w:rFonts w:eastAsia="SimSun"/>
          <w:noProof/>
          <w:position w:val="-6"/>
        </w:rPr>
        <w:drawing>
          <wp:inline distT="0" distB="0" distL="0" distR="0" wp14:anchorId="6B982E40" wp14:editId="48333ADF">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 xml:space="preserve"> for TDD where </w:t>
      </w:r>
      <w:r w:rsidRPr="00577981">
        <w:rPr>
          <w:rFonts w:eastAsia="SimSun"/>
          <w:noProof/>
          <w:position w:val="-4"/>
        </w:rPr>
        <w:drawing>
          <wp:inline distT="0" distB="0" distL="0" distR="0" wp14:anchorId="70664CF5" wp14:editId="1FA34BF1">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7981">
        <w:rPr>
          <w:rFonts w:eastAsia="SimSun"/>
        </w:rPr>
        <w:t xml:space="preserve"> is defined in Table 10.1.3.1-1B </w:t>
      </w:r>
      <w:r w:rsidRPr="00577981">
        <w:rPr>
          <w:rFonts w:eastAsia="SimSun"/>
          <w:lang w:val="en-US"/>
        </w:rPr>
        <w:t xml:space="preserve">if the UE is configured with higher layer parameter </w:t>
      </w:r>
      <w:proofErr w:type="spellStart"/>
      <w:r w:rsidRPr="00577981">
        <w:rPr>
          <w:rFonts w:eastAsia="SimSun"/>
          <w:i/>
          <w:lang w:val="en-US"/>
        </w:rPr>
        <w:t>shortProcessingTime</w:t>
      </w:r>
      <w:proofErr w:type="spellEnd"/>
      <w:r w:rsidRPr="00577981">
        <w:rPr>
          <w:rFonts w:eastAsia="SimSun"/>
          <w:lang w:val="en-US"/>
        </w:rPr>
        <w:t xml:space="preserve"> and the corresponding PDCCH</w:t>
      </w:r>
      <w:r w:rsidRPr="00577981">
        <w:t xml:space="preserve"> with CRC scrambled by C-RNTI</w:t>
      </w:r>
      <w:r w:rsidRPr="00577981">
        <w:rPr>
          <w:rFonts w:eastAsia="SimSun"/>
          <w:lang w:val="en-US"/>
        </w:rPr>
        <w:t xml:space="preserve"> is in the UE-specific search space</w:t>
      </w:r>
      <w:r w:rsidRPr="00577981">
        <w:rPr>
          <w:rFonts w:eastAsia="SimSun"/>
        </w:rPr>
        <w:t xml:space="preserve"> for subframe-PDSCH, and in Table 10.1.3.1-1 otherwise.</w:t>
      </w:r>
    </w:p>
    <w:p w14:paraId="434A9D7C" w14:textId="77777777" w:rsidR="00577981" w:rsidRPr="00577981" w:rsidRDefault="00577981" w:rsidP="00577981">
      <w:pPr>
        <w:ind w:left="568" w:hanging="284"/>
      </w:pPr>
      <w:r w:rsidRPr="00577981">
        <w:rPr>
          <w:lang w:val="en-US" w:eastAsia="ko-KR"/>
        </w:rPr>
        <w:t>-</w:t>
      </w:r>
      <w:r w:rsidRPr="00577981">
        <w:rPr>
          <w:lang w:val="en-US" w:eastAsia="ko-KR"/>
        </w:rPr>
        <w:tab/>
        <w:t xml:space="preserve">spatial bundling of the </w:t>
      </w:r>
      <w:r w:rsidRPr="00577981">
        <w:rPr>
          <w:rFonts w:eastAsia="SimSun"/>
        </w:rPr>
        <w:t xml:space="preserve">HARQ-ACK corresponding to subframe-PDSCH </w:t>
      </w:r>
      <w:r w:rsidRPr="00577981">
        <w:rPr>
          <w:lang w:val="en-US" w:eastAsia="ko-KR"/>
        </w:rPr>
        <w:t xml:space="preserve">is applied </w:t>
      </w:r>
      <w:r w:rsidRPr="00577981">
        <w:rPr>
          <w:rFonts w:hint="eastAsia"/>
        </w:rPr>
        <w:t xml:space="preserve">if the HARQ-ACK is to be </w:t>
      </w:r>
      <w:r w:rsidRPr="00577981">
        <w:t>transmitted</w:t>
      </w:r>
      <w:r w:rsidRPr="00577981">
        <w:rPr>
          <w:rFonts w:hint="eastAsia"/>
        </w:rPr>
        <w:t xml:space="preserve"> on </w:t>
      </w:r>
    </w:p>
    <w:p w14:paraId="20887258" w14:textId="77777777" w:rsidR="00577981" w:rsidRPr="00577981" w:rsidRDefault="00577981" w:rsidP="00577981">
      <w:pPr>
        <w:ind w:left="851" w:hanging="284"/>
      </w:pPr>
      <w:r w:rsidRPr="00577981">
        <w:t>-</w:t>
      </w:r>
      <w:r w:rsidRPr="00577981">
        <w:tab/>
      </w:r>
      <w:proofErr w:type="spellStart"/>
      <w:r w:rsidRPr="00577981">
        <w:rPr>
          <w:rFonts w:hint="eastAsia"/>
        </w:rPr>
        <w:t>subslot</w:t>
      </w:r>
      <w:proofErr w:type="spellEnd"/>
      <w:r w:rsidRPr="00577981">
        <w:t xml:space="preserve"> </w:t>
      </w:r>
      <w:r w:rsidRPr="00577981">
        <w:rPr>
          <w:i/>
        </w:rPr>
        <w:t>s</w:t>
      </w:r>
      <w:r w:rsidRPr="00577981">
        <w:rPr>
          <w:rFonts w:eastAsia="SimSun"/>
        </w:rPr>
        <w:t xml:space="preserve"> or </w:t>
      </w:r>
    </w:p>
    <w:p w14:paraId="2D975AB5" w14:textId="77777777" w:rsidR="00577981" w:rsidRPr="00577981" w:rsidRDefault="00577981" w:rsidP="00577981">
      <w:pPr>
        <w:ind w:left="851" w:hanging="284"/>
      </w:pPr>
      <w:r w:rsidRPr="00577981">
        <w:rPr>
          <w:rFonts w:eastAsia="SimSun"/>
        </w:rPr>
        <w:t>-</w:t>
      </w:r>
      <w:r w:rsidRPr="00577981">
        <w:rPr>
          <w:rFonts w:eastAsia="SimSun"/>
        </w:rPr>
        <w:tab/>
      </w:r>
      <w:r w:rsidRPr="00577981">
        <w:rPr>
          <w:rFonts w:eastAsia="SimSun" w:hint="eastAsia"/>
        </w:rPr>
        <w:t>slot</w:t>
      </w:r>
      <w:r w:rsidRPr="00577981">
        <w:rPr>
          <w:rFonts w:eastAsia="SimSun"/>
        </w:rPr>
        <w:t xml:space="preserve"> </w:t>
      </w:r>
      <w:r w:rsidRPr="00577981">
        <w:rPr>
          <w:rFonts w:eastAsia="SimSun"/>
          <w:i/>
        </w:rPr>
        <w:t>s</w:t>
      </w:r>
      <w:r w:rsidRPr="00577981">
        <w:rPr>
          <w:rFonts w:eastAsia="SimSun" w:hint="eastAsia"/>
        </w:rPr>
        <w:t xml:space="preserve"> </w:t>
      </w:r>
      <w:r w:rsidRPr="00577981">
        <w:rPr>
          <w:rFonts w:eastAsia="SimSun"/>
        </w:rPr>
        <w:t xml:space="preserve">and </w:t>
      </w:r>
      <w:proofErr w:type="spellStart"/>
      <w:r w:rsidRPr="00577981">
        <w:rPr>
          <w:rFonts w:eastAsia="SimSun"/>
          <w:i/>
        </w:rPr>
        <w:t>spatialBundlingPUCCH</w:t>
      </w:r>
      <w:proofErr w:type="spellEnd"/>
      <w:r w:rsidRPr="00577981">
        <w:rPr>
          <w:rFonts w:eastAsia="SimSun" w:hint="eastAsia"/>
        </w:rPr>
        <w:t xml:space="preserve"> is set</w:t>
      </w:r>
      <w:r w:rsidRPr="00577981">
        <w:rPr>
          <w:rFonts w:eastAsia="SimSun"/>
        </w:rPr>
        <w:t xml:space="preserve"> </w:t>
      </w:r>
      <w:r w:rsidRPr="00577981">
        <w:rPr>
          <w:rFonts w:eastAsia="SimSun"/>
          <w:i/>
        </w:rPr>
        <w:t>TRUE</w:t>
      </w:r>
    </w:p>
    <w:p w14:paraId="227FA933" w14:textId="77777777" w:rsidR="00577981" w:rsidRPr="00577981" w:rsidRDefault="00577981" w:rsidP="00577981">
      <w:pPr>
        <w:ind w:left="568" w:hanging="284"/>
        <w:rPr>
          <w:rFonts w:eastAsia="SimSun"/>
        </w:rPr>
      </w:pPr>
      <w:r w:rsidRPr="00577981">
        <w:rPr>
          <w:rFonts w:eastAsia="SimSun"/>
        </w:rPr>
        <w:t>-</w:t>
      </w:r>
      <w:r w:rsidRPr="00577981">
        <w:rPr>
          <w:rFonts w:eastAsia="SimSun"/>
        </w:rPr>
        <w:tab/>
        <w:t xml:space="preserve">the sequence of HARQ-ACK bit(s) corresponding to subframe-PDSCH </w:t>
      </w:r>
      <w:r w:rsidRPr="00577981">
        <w:rPr>
          <w:rFonts w:eastAsia="SimSun"/>
          <w:noProof/>
          <w:position w:val="-14"/>
        </w:rPr>
        <w:drawing>
          <wp:inline distT="0" distB="0" distL="0" distR="0" wp14:anchorId="56A5169F" wp14:editId="1661A2D6">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577981">
        <w:rPr>
          <w:rFonts w:eastAsia="SimSun"/>
        </w:rPr>
        <w:t xml:space="preserve"> is determined in Clause 5.2.2.6 of [4].</w:t>
      </w:r>
    </w:p>
    <w:p w14:paraId="168ABC08" w14:textId="77777777" w:rsidR="00577981" w:rsidRPr="00577981" w:rsidRDefault="00577981" w:rsidP="00577981">
      <w:pPr>
        <w:textAlignment w:val="auto"/>
      </w:pPr>
      <w:r w:rsidRPr="00577981">
        <w:rPr>
          <w:lang w:eastAsia="ko-KR"/>
        </w:rPr>
        <w:t xml:space="preserve">If the UE is configured with higher layer parameter </w:t>
      </w:r>
      <w:proofErr w:type="spellStart"/>
      <w:r w:rsidRPr="00577981">
        <w:rPr>
          <w:i/>
          <w:lang w:eastAsia="ko-KR"/>
        </w:rPr>
        <w:t>blindSubframePDSCH</w:t>
      </w:r>
      <w:proofErr w:type="spellEnd"/>
      <w:r w:rsidRPr="00577981">
        <w:rPr>
          <w:i/>
          <w:lang w:eastAsia="ko-KR"/>
        </w:rPr>
        <w:t xml:space="preserve">-Repetitions </w:t>
      </w:r>
      <w:r w:rsidRPr="00577981">
        <w:rPr>
          <w:lang w:eastAsia="ko-KR"/>
        </w:rPr>
        <w:t xml:space="preserve">for a given serving cell, </w:t>
      </w:r>
      <w:r w:rsidRPr="00577981">
        <w:t xml:space="preserve">UE procedure for HARQ-ACK reporting for the serving cell </w:t>
      </w:r>
      <w:r w:rsidRPr="00577981">
        <w:rPr>
          <w:lang w:eastAsia="ko-KR"/>
        </w:rPr>
        <w:t xml:space="preserve">corresponding to </w:t>
      </w:r>
      <w:r w:rsidRPr="00577981">
        <w:rPr>
          <w:rFonts w:ascii="Times-Roman" w:eastAsia="Calibri" w:hAnsi="Times-Roman"/>
          <w:color w:val="000000"/>
        </w:rPr>
        <w:t>a PDCCH/EPDCCH with DCI format 1A with CRC scrambled by C-RNTI in UE-specific search space</w:t>
      </w:r>
      <w:r w:rsidRPr="00577981">
        <w:t xml:space="preserve"> is given in this clause assuming the subframe-PDSCH is received in the last subframe of the set of received </w:t>
      </w:r>
      <w:r w:rsidRPr="00577981">
        <w:rPr>
          <w:i/>
        </w:rPr>
        <w:t>k</w:t>
      </w:r>
      <w:r w:rsidRPr="00577981">
        <w:t xml:space="preserve"> DL subframes according to the PDCCH/EPDCCH information as described in clause 7.1.</w:t>
      </w:r>
    </w:p>
    <w:p w14:paraId="635C42B7" w14:textId="77777777" w:rsidR="00577981" w:rsidRPr="00577981" w:rsidRDefault="00577981" w:rsidP="00577981">
      <w:pPr>
        <w:textAlignment w:val="auto"/>
      </w:pPr>
      <w:r w:rsidRPr="00577981">
        <w:rPr>
          <w:lang w:eastAsia="ko-KR"/>
        </w:rPr>
        <w:t xml:space="preserve">If the UE is configured with higher layer parameter </w:t>
      </w:r>
      <w:proofErr w:type="spellStart"/>
      <w:r w:rsidRPr="00577981">
        <w:rPr>
          <w:i/>
          <w:lang w:eastAsia="ko-KR"/>
        </w:rPr>
        <w:t>blindSlotSubslotPDSCH</w:t>
      </w:r>
      <w:proofErr w:type="spellEnd"/>
      <w:r w:rsidRPr="00577981">
        <w:rPr>
          <w:i/>
          <w:lang w:eastAsia="ko-KR"/>
        </w:rPr>
        <w:t xml:space="preserve">-Repetitions </w:t>
      </w:r>
      <w:r w:rsidRPr="00577981">
        <w:rPr>
          <w:lang w:eastAsia="ko-KR"/>
        </w:rPr>
        <w:t xml:space="preserve">for a given serving cell, </w:t>
      </w:r>
      <w:r w:rsidRPr="00577981">
        <w:t xml:space="preserve">UE procedure for HARQ-ACK reporting for the serving cell </w:t>
      </w:r>
      <w:r w:rsidRPr="00577981">
        <w:rPr>
          <w:lang w:eastAsia="ko-KR"/>
        </w:rPr>
        <w:t xml:space="preserve">corresponding to </w:t>
      </w:r>
      <w:r w:rsidRPr="00577981">
        <w:rPr>
          <w:rFonts w:ascii="Times-Roman" w:eastAsia="Calibri" w:hAnsi="Times-Roman"/>
          <w:color w:val="000000"/>
        </w:rPr>
        <w:t xml:space="preserve">a PDCCH/SPDCCH with DCI format </w:t>
      </w:r>
      <w:r w:rsidRPr="00577981">
        <w:rPr>
          <w:lang w:val="en-US"/>
        </w:rPr>
        <w:t>7-1A/7-1B/7-1C/7-1D/7-1E/7-1F/7-1G</w:t>
      </w:r>
      <w:r w:rsidRPr="00577981">
        <w:rPr>
          <w:rFonts w:ascii="Times-Roman" w:eastAsia="Calibri" w:hAnsi="Times-Roman"/>
          <w:color w:val="000000"/>
        </w:rPr>
        <w:t xml:space="preserve"> with CRC scrambled by C-RNTI</w:t>
      </w:r>
      <w:r w:rsidRPr="00577981">
        <w:t xml:space="preserve"> is given in this clause assuming the slot/</w:t>
      </w:r>
      <w:proofErr w:type="spellStart"/>
      <w:r w:rsidRPr="00577981">
        <w:t>subslot</w:t>
      </w:r>
      <w:proofErr w:type="spellEnd"/>
      <w:r w:rsidRPr="00577981">
        <w:t>-PDSCH is received in the last slot/</w:t>
      </w:r>
      <w:proofErr w:type="spellStart"/>
      <w:r w:rsidRPr="00577981">
        <w:t>subslot</w:t>
      </w:r>
      <w:proofErr w:type="spellEnd"/>
      <w:r w:rsidRPr="00577981">
        <w:t xml:space="preserve"> of the set of received </w:t>
      </w:r>
      <w:r w:rsidRPr="00577981">
        <w:rPr>
          <w:i/>
        </w:rPr>
        <w:t>k</w:t>
      </w:r>
      <w:r w:rsidRPr="00577981">
        <w:t xml:space="preserve"> DL slots/</w:t>
      </w:r>
      <w:proofErr w:type="spellStart"/>
      <w:r w:rsidRPr="00577981">
        <w:t>subslots</w:t>
      </w:r>
      <w:proofErr w:type="spellEnd"/>
      <w:r w:rsidRPr="00577981">
        <w:t xml:space="preserve"> according to the PDCCH/SPDCCH information as described in clause 7.1.</w:t>
      </w:r>
    </w:p>
    <w:p w14:paraId="65784F14" w14:textId="77777777" w:rsidR="00577981" w:rsidRPr="00577981" w:rsidRDefault="00577981" w:rsidP="00577981">
      <w:pPr>
        <w:rPr>
          <w:rFonts w:eastAsia="SimSun"/>
          <w:i/>
          <w:lang w:eastAsia="zh-CN"/>
        </w:rPr>
      </w:pPr>
      <w:r w:rsidRPr="00577981">
        <w:rPr>
          <w:rFonts w:eastAsia="SimSun"/>
          <w:lang w:eastAsia="zh-CN"/>
        </w:rPr>
        <w:t xml:space="preserve">For a BL/CE UE, if the UE is configured with </w:t>
      </w:r>
      <w:proofErr w:type="spellStart"/>
      <w:r w:rsidRPr="00577981">
        <w:rPr>
          <w:rFonts w:eastAsia="SimSun"/>
          <w:lang w:eastAsia="zh-CN"/>
        </w:rPr>
        <w:t>CEModeA</w:t>
      </w:r>
      <w:proofErr w:type="spellEnd"/>
      <w:r w:rsidRPr="00577981">
        <w:rPr>
          <w:rFonts w:eastAsia="SimSun"/>
          <w:lang w:eastAsia="zh-CN"/>
        </w:rPr>
        <w:t xml:space="preserve">, and if the UE is configured with higher layer parameter </w:t>
      </w:r>
      <w:proofErr w:type="spellStart"/>
      <w:r w:rsidRPr="00577981">
        <w:rPr>
          <w:bCs/>
          <w:i/>
          <w:iCs/>
          <w:lang w:val="en-US"/>
        </w:rPr>
        <w:t>harq</w:t>
      </w:r>
      <w:proofErr w:type="spellEnd"/>
      <w:r w:rsidRPr="00577981">
        <w:rPr>
          <w:bCs/>
          <w:i/>
          <w:iCs/>
        </w:rPr>
        <w:t>-</w:t>
      </w:r>
      <w:proofErr w:type="spellStart"/>
      <w:r w:rsidRPr="00577981">
        <w:rPr>
          <w:bCs/>
          <w:i/>
          <w:iCs/>
        </w:rPr>
        <w:t>AckBundling</w:t>
      </w:r>
      <w:proofErr w:type="spellEnd"/>
      <w:r w:rsidRPr="00577981">
        <w:t xml:space="preserve"> in </w:t>
      </w:r>
      <w:proofErr w:type="spellStart"/>
      <w:r w:rsidRPr="00577981">
        <w:rPr>
          <w:i/>
        </w:rPr>
        <w:t>ce</w:t>
      </w:r>
      <w:proofErr w:type="spellEnd"/>
      <w:r w:rsidRPr="00577981">
        <w:rPr>
          <w:i/>
        </w:rPr>
        <w:t>-PDSCH-</w:t>
      </w:r>
      <w:proofErr w:type="spellStart"/>
      <w:r w:rsidRPr="00577981">
        <w:rPr>
          <w:i/>
        </w:rPr>
        <w:t>MultiTB</w:t>
      </w:r>
      <w:proofErr w:type="spellEnd"/>
      <w:r w:rsidRPr="00577981">
        <w:rPr>
          <w:i/>
        </w:rPr>
        <w:t>-Config</w:t>
      </w:r>
      <w:r w:rsidRPr="00577981">
        <w:rPr>
          <w:i/>
          <w:lang w:eastAsia="zh-CN"/>
        </w:rPr>
        <w:t xml:space="preserve"> </w:t>
      </w:r>
      <w:r w:rsidRPr="00577981">
        <w:rPr>
          <w:lang w:eastAsia="zh-CN"/>
        </w:rPr>
        <w:t xml:space="preserve">and </w:t>
      </w:r>
      <w:r w:rsidRPr="00577981">
        <w:rPr>
          <w:iCs/>
        </w:rPr>
        <w:t>multiple TB are scheduled</w:t>
      </w:r>
      <w:r w:rsidRPr="00577981">
        <w:rPr>
          <w:lang w:eastAsia="zh-CN"/>
        </w:rPr>
        <w:t xml:space="preserve"> in the corresponding DCI format 6-1A </w:t>
      </w:r>
      <w:r w:rsidRPr="00577981">
        <w:rPr>
          <w:rFonts w:ascii="Times-Roman" w:eastAsia="Calibri" w:hAnsi="Times-Roman"/>
          <w:color w:val="000000"/>
        </w:rPr>
        <w:t>with CRC scrambled by C-RNTI</w:t>
      </w:r>
      <w:r w:rsidRPr="00577981">
        <w:rPr>
          <w:rFonts w:eastAsia="SimSun"/>
          <w:lang w:eastAsia="zh-CN"/>
        </w:rPr>
        <w:t>,</w:t>
      </w:r>
    </w:p>
    <w:p w14:paraId="537EA1FC" w14:textId="77777777" w:rsidR="00577981" w:rsidRPr="00577981" w:rsidRDefault="00577981" w:rsidP="00577981">
      <w:pPr>
        <w:ind w:left="568" w:hanging="284"/>
        <w:rPr>
          <w:rFonts w:eastAsiaTheme="minorEastAsia"/>
          <w:lang w:eastAsia="zh-CN"/>
        </w:rPr>
      </w:pPr>
      <w:r w:rsidRPr="00577981">
        <w:rPr>
          <w:rFonts w:eastAsia="SimSun"/>
          <w:lang w:eastAsia="zh-CN"/>
        </w:rPr>
        <w:t>-</w:t>
      </w:r>
      <w:r w:rsidRPr="00577981">
        <w:rPr>
          <w:rFonts w:eastAsia="SimSun"/>
          <w:lang w:eastAsia="zh-CN"/>
        </w:rPr>
        <w:tab/>
        <w:t xml:space="preserve">for HARQ-ACK transmission associated with the corresponding DCI, </w:t>
      </w:r>
      <w:r w:rsidRPr="00577981">
        <w:t xml:space="preserve">the UE shall generate </w:t>
      </w:r>
      <w:r w:rsidRPr="00577981">
        <w:rPr>
          <w:i/>
          <w:iCs/>
        </w:rPr>
        <w:t>M</w:t>
      </w:r>
      <w:r w:rsidRPr="00577981">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577981">
        <w:rPr>
          <w:rFonts w:eastAsia="SimSun"/>
          <w:lang w:eastAsia="zh-CN"/>
        </w:rPr>
        <w:t xml:space="preserve"> where </w:t>
      </w:r>
      <w:r w:rsidRPr="00577981">
        <w:rPr>
          <w:rFonts w:eastAsia="SimSun"/>
          <w:i/>
          <w:iCs/>
          <w:lang w:eastAsia="zh-CN"/>
        </w:rPr>
        <w:t>b</w:t>
      </w:r>
      <w:r w:rsidRPr="00577981">
        <w:rPr>
          <w:rFonts w:eastAsia="SimSun"/>
          <w:lang w:eastAsia="zh-CN"/>
        </w:rPr>
        <w:t xml:space="preserve"> = 1, …, </w:t>
      </w:r>
      <w:r w:rsidRPr="00577981">
        <w:rPr>
          <w:rFonts w:eastAsia="SimSun"/>
          <w:i/>
          <w:iCs/>
          <w:lang w:eastAsia="zh-CN"/>
        </w:rPr>
        <w:t>M</w:t>
      </w:r>
      <w:r w:rsidRPr="00577981">
        <w:rPr>
          <w:rFonts w:eastAsiaTheme="minorEastAsia"/>
          <w:lang w:eastAsia="zh-CN"/>
        </w:rPr>
        <w:t>;</w:t>
      </w:r>
    </w:p>
    <w:p w14:paraId="3C1913B8" w14:textId="77777777" w:rsidR="00577981" w:rsidRPr="00577981" w:rsidRDefault="00577981" w:rsidP="00577981">
      <w:pPr>
        <w:ind w:left="568" w:hanging="284"/>
        <w:rPr>
          <w:rFonts w:eastAsia="SimSun"/>
          <w:lang w:eastAsia="zh-CN"/>
        </w:rPr>
      </w:pPr>
      <w:r w:rsidRPr="00577981">
        <w:rPr>
          <w:rFonts w:eastAsia="SimSun"/>
          <w:lang w:eastAsia="zh-CN"/>
        </w:rPr>
        <w:t>-</w:t>
      </w:r>
      <w:r w:rsidRPr="00577981">
        <w:rPr>
          <w:rFonts w:eastAsia="SimSun"/>
          <w:lang w:eastAsia="zh-CN"/>
        </w:rPr>
        <w:tab/>
      </w:r>
      <w:r w:rsidRPr="00577981">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577981">
        <w:t xml:space="preserve"> and the number of TB bundles </w:t>
      </w:r>
      <w:r w:rsidRPr="00577981">
        <w:rPr>
          <w:i/>
          <w:iCs/>
        </w:rPr>
        <w:t>M</w:t>
      </w:r>
      <w:r w:rsidRPr="00577981">
        <w:t xml:space="preserve"> are given by Table 7.3-1;</w:t>
      </w:r>
    </w:p>
    <w:p w14:paraId="29164526" w14:textId="77777777" w:rsidR="00577981" w:rsidRPr="00577981" w:rsidRDefault="00577981" w:rsidP="00577981">
      <w:pPr>
        <w:ind w:left="568" w:hanging="284"/>
        <w:rPr>
          <w:rFonts w:eastAsia="SimSun"/>
          <w:lang w:eastAsia="zh-CN"/>
        </w:rPr>
      </w:pPr>
      <w:r w:rsidRPr="00577981">
        <w:rPr>
          <w:rFonts w:eastAsia="SimSun"/>
          <w:lang w:eastAsia="zh-CN"/>
        </w:rPr>
        <w:t>-</w:t>
      </w:r>
      <w:r w:rsidRPr="00577981">
        <w:rPr>
          <w:rFonts w:eastAsia="SimSun"/>
          <w:lang w:eastAsia="zh-CN"/>
        </w:rPr>
        <w:tab/>
        <w:t xml:space="preserve">the value of </w:t>
      </w:r>
      <w:r w:rsidRPr="00577981">
        <w:rPr>
          <w:position w:val="-10"/>
          <w:lang w:eastAsia="en-US"/>
        </w:rPr>
        <w:object w:dxaOrig="420" w:dyaOrig="300" w14:anchorId="7A92C0B3">
          <v:shape id="_x0000_i1144" type="#_x0000_t75" style="width:20.95pt;height:15.05pt" o:ole="">
            <v:imagedata r:id="rId88" o:title=""/>
          </v:shape>
          <o:OLEObject Type="Embed" ProgID="Equation.DSMT4" ShapeID="_x0000_i1144" DrawAspect="Content" ObjectID="_1700497762" r:id="rId89"/>
        </w:object>
      </w:r>
      <w:r w:rsidRPr="00577981">
        <w:rPr>
          <w:rFonts w:eastAsia="SimSun"/>
          <w:lang w:eastAsia="zh-CN"/>
        </w:rPr>
        <w:t xml:space="preserve">is the </w:t>
      </w:r>
      <w:r w:rsidRPr="00577981">
        <w:rPr>
          <w:lang w:eastAsia="zh-CN"/>
        </w:rPr>
        <w:t>number of scheduled TB</w:t>
      </w:r>
      <w:r w:rsidRPr="00577981">
        <w:rPr>
          <w:rFonts w:eastAsia="SimSun"/>
          <w:lang w:eastAsia="zh-CN"/>
        </w:rPr>
        <w:t xml:space="preserve"> determined in the corresponding DCI.</w:t>
      </w:r>
    </w:p>
    <w:p w14:paraId="56678B56" w14:textId="77777777" w:rsidR="00577981" w:rsidRPr="00577981" w:rsidRDefault="00577981" w:rsidP="00577981">
      <w:pPr>
        <w:rPr>
          <w:rFonts w:eastAsia="SimSun"/>
          <w:lang w:eastAsia="zh-CN"/>
        </w:rPr>
      </w:pPr>
    </w:p>
    <w:p w14:paraId="5D59357C" w14:textId="77777777" w:rsidR="00577981" w:rsidRPr="00577981" w:rsidRDefault="00577981" w:rsidP="00577981">
      <w:pPr>
        <w:keepNext/>
        <w:keepLines/>
        <w:spacing w:before="60"/>
        <w:jc w:val="center"/>
        <w:rPr>
          <w:rFonts w:ascii="Arial" w:hAnsi="Arial"/>
          <w:b/>
          <w:lang w:eastAsia="en-US"/>
        </w:rPr>
      </w:pPr>
      <w:r w:rsidRPr="00577981">
        <w:rPr>
          <w:rFonts w:ascii="Arial" w:hAnsi="Arial"/>
          <w:b/>
        </w:rPr>
        <w:lastRenderedPageBreak/>
        <w:t xml:space="preserve">Table 7.3-1: </w:t>
      </w:r>
      <w:bookmarkStart w:id="240" w:name="_Hlk32324501"/>
      <w:r w:rsidRPr="00577981">
        <w:rPr>
          <w:rFonts w:ascii="Arial" w:hAnsi="Arial"/>
          <w:b/>
        </w:rPr>
        <w:t xml:space="preserve">Value of </w:t>
      </w:r>
      <m:oMath>
        <m:sSub>
          <m:sSubPr>
            <m:ctrlPr>
              <w:rPr>
                <w:rFonts w:ascii="Cambria Math" w:hAnsi="Cambria Math"/>
                <w:b/>
                <w:i/>
                <w:lang w:eastAsia="en-US"/>
              </w:rPr>
            </m:ctrlPr>
          </m:sSubPr>
          <m:e>
            <m:r>
              <m:rPr>
                <m:sty m:val="bi"/>
              </m:rPr>
              <w:rPr>
                <w:rFonts w:ascii="Cambria Math" w:hAnsi="Cambria Math"/>
              </w:rPr>
              <m:t>A</m:t>
            </m:r>
          </m:e>
          <m:sub>
            <m:r>
              <m:rPr>
                <m:sty m:val="bi"/>
              </m:rPr>
              <w:rPr>
                <w:rFonts w:ascii="Cambria Math" w:hAnsi="Cambria Math"/>
              </w:rPr>
              <m:t>b</m:t>
            </m:r>
          </m:sub>
        </m:sSub>
      </m:oMath>
      <w:r w:rsidRPr="00577981">
        <w:rPr>
          <w:rFonts w:ascii="Arial" w:eastAsiaTheme="minorEastAsia" w:hAnsi="Arial"/>
          <w:b/>
          <w:lang w:eastAsia="zh-CN"/>
        </w:rPr>
        <w:t xml:space="preserve"> and </w:t>
      </w:r>
      <w:r w:rsidRPr="00577981">
        <w:rPr>
          <w:rFonts w:ascii="Arial" w:eastAsiaTheme="minorEastAsia" w:hAnsi="Arial"/>
          <w:b/>
          <w:i/>
          <w:lang w:eastAsia="zh-CN"/>
        </w:rPr>
        <w:t>M</w:t>
      </w:r>
      <w:r w:rsidRPr="00577981">
        <w:rPr>
          <w:rFonts w:ascii="Arial" w:hAnsi="Arial"/>
          <w:b/>
        </w:rPr>
        <w:t xml:space="preserve"> for different values of DCI field '</w:t>
      </w:r>
      <w:r w:rsidRPr="00577981">
        <w:rPr>
          <w:rFonts w:ascii="Arial" w:hAnsi="Arial"/>
          <w:b/>
          <w:lang w:eastAsia="zh-CN"/>
        </w:rPr>
        <w:t xml:space="preserve">Multi-TB HARQ-ACK bundling size' and for </w:t>
      </w:r>
      <w:r w:rsidRPr="00577981">
        <w:rPr>
          <w:rFonts w:ascii="Arial" w:hAnsi="Arial"/>
          <w:b/>
        </w:rPr>
        <w:t xml:space="preserve">different values of number of scheduled transport blocks </w:t>
      </w:r>
      <m:oMath>
        <m:sSub>
          <m:sSubPr>
            <m:ctrlPr>
              <w:rPr>
                <w:rFonts w:ascii="Cambria Math" w:hAnsi="Cambria Math"/>
                <w:b/>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885"/>
        <w:gridCol w:w="1209"/>
        <w:gridCol w:w="1862"/>
        <w:gridCol w:w="1862"/>
        <w:gridCol w:w="1862"/>
      </w:tblGrid>
      <w:tr w:rsidR="00577981" w:rsidRPr="00577981" w14:paraId="25EEE4A4" w14:textId="77777777" w:rsidTr="00501F6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bookmarkEnd w:id="240"/>
          <w:p w14:paraId="4265CEAE" w14:textId="77777777" w:rsidR="00577981" w:rsidRPr="00577981" w:rsidRDefault="00577981" w:rsidP="00577981">
            <w:pPr>
              <w:keepNext/>
              <w:keepLines/>
              <w:spacing w:after="0"/>
              <w:jc w:val="center"/>
              <w:rPr>
                <w:rFonts w:ascii="Arial" w:hAnsi="Arial"/>
                <w:b/>
                <w:sz w:val="18"/>
              </w:rPr>
            </w:pPr>
            <w:r w:rsidRPr="00577981">
              <w:rPr>
                <w:rFonts w:ascii="Arial" w:hAnsi="Arial"/>
                <w:b/>
                <w:sz w:val="18"/>
                <w:lang w:eastAsia="zh-CN"/>
              </w:rPr>
              <w:t>DCI field 'Multi-TB HARQ-ACK</w:t>
            </w:r>
            <w:r w:rsidRPr="00577981">
              <w:rPr>
                <w:rFonts w:ascii="Arial" w:hAnsi="Arial"/>
                <w:b/>
                <w:sz w:val="18"/>
                <w:lang w:eastAsia="zh-CN"/>
              </w:rPr>
              <w:br/>
              <w:t xml:space="preserve"> bundling size'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B6D3FC" w14:textId="77777777" w:rsidR="00577981" w:rsidRPr="00577981" w:rsidRDefault="00F84091"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=1</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EEF3E2B" w14:textId="77777777" w:rsidR="00577981" w:rsidRPr="00577981" w:rsidRDefault="00F84091"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=2</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30C65E" w14:textId="77777777" w:rsidR="00577981" w:rsidRPr="00577981" w:rsidRDefault="00F84091"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=4</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3700AF" w14:textId="77777777" w:rsidR="00577981" w:rsidRPr="00577981" w:rsidRDefault="00F84091"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=6</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E21E8DA" w14:textId="77777777" w:rsidR="00577981" w:rsidRPr="00577981" w:rsidRDefault="00F84091"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=8</m:t>
                </m:r>
              </m:oMath>
            </m:oMathPara>
          </w:p>
        </w:tc>
      </w:tr>
      <w:tr w:rsidR="00577981" w:rsidRPr="00577981" w14:paraId="21E96B1C" w14:textId="77777777" w:rsidTr="00501F69">
        <w:trPr>
          <w:trHeight w:hRule="exact" w:val="1769"/>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61B5A"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4393E"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79E4C86D"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58E9F3AF"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2236649B"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1BBE5498"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6FC00D3A"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35C86B3F"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64C72F6B"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48730C6A"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00B0119C"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7DA02BA4"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04B72599"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5</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e>
                </m:d>
              </m:oMath>
            </m:oMathPara>
          </w:p>
          <w:p w14:paraId="012A16B5"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6</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46B5D31A"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487072E0"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1CF3C5EE"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4EFD0B09"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5C9D2E5C"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5</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e>
                </m:d>
              </m:oMath>
            </m:oMathPara>
          </w:p>
          <w:p w14:paraId="15087450"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6</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14:paraId="0062E254"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7</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e>
                </m:d>
              </m:oMath>
            </m:oMathPara>
          </w:p>
          <w:p w14:paraId="6C916C02"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8</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77981" w:rsidRPr="00577981" w14:paraId="145EC80D" w14:textId="77777777" w:rsidTr="00501F69">
        <w:trPr>
          <w:trHeight w:hRule="exact" w:val="1171"/>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BEE612"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CEC4C" w14:textId="77777777" w:rsidR="00577981" w:rsidRPr="00577981" w:rsidRDefault="00577981" w:rsidP="00577981">
            <w:pPr>
              <w:keepNext/>
              <w:keepLines/>
              <w:spacing w:after="0"/>
              <w:jc w:val="center"/>
              <w:rPr>
                <w:rFonts w:ascii="Arial" w:hAnsi="Arial"/>
                <w:color w:val="FF0000"/>
                <w:sz w:val="16"/>
                <w:szCs w:val="18"/>
              </w:rPr>
            </w:pPr>
            <w:r w:rsidRPr="00577981">
              <w:rPr>
                <w:rFonts w:ascii="Arial" w:hAnsi="Arial"/>
                <w:color w:val="FF0000"/>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1FC71"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94E7D46"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3328DAF2"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41643AB3"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3D2CB520"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772D6D21"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24C08965" w14:textId="77777777" w:rsidR="00577981" w:rsidRPr="00577981" w:rsidRDefault="00F84091" w:rsidP="00577981">
            <w:pPr>
              <w:keepNext/>
              <w:keepLines/>
              <w:spacing w:after="0"/>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0963ABA8" w14:textId="77777777" w:rsidR="00577981" w:rsidRPr="00577981" w:rsidRDefault="00F84091" w:rsidP="00577981">
            <w:pPr>
              <w:keepNext/>
              <w:keepLines/>
              <w:spacing w:after="0"/>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4FBCF5D7"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14:paraId="1F302095"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77981" w:rsidRPr="00577981" w14:paraId="705407C5" w14:textId="77777777" w:rsidTr="00501F69">
        <w:trPr>
          <w:trHeight w:hRule="exact" w:val="1711"/>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2D5EFC"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1AF3B"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C416D"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F6C804"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77641DFD"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56DF5943"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51703DF9" w14:textId="77777777" w:rsidR="00577981" w:rsidRPr="00577981" w:rsidRDefault="00577981" w:rsidP="00577981">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6631B"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4214E0FE"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3608567A"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78EA56DD"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14:paraId="5113669A"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77981" w:rsidRPr="00577981" w14:paraId="4FBBFC0E" w14:textId="77777777" w:rsidTr="00501F69">
        <w:trPr>
          <w:trHeight w:hRule="exact" w:val="134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BB0AFF"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1D159"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90EB6"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E62B9D"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7A241B85" w14:textId="77777777" w:rsidR="00577981" w:rsidRPr="00577981" w:rsidRDefault="00577981" w:rsidP="00577981">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40B653"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0B9F757B" w14:textId="77777777" w:rsidR="00577981" w:rsidRPr="00577981" w:rsidRDefault="00577981" w:rsidP="00577981">
            <w:pPr>
              <w:keepNext/>
              <w:keepLines/>
              <w:spacing w:after="0"/>
              <w:jc w:val="center"/>
              <w:rPr>
                <w:rFonts w:ascii="Arial" w:hAnsi="Arial"/>
                <w:sz w:val="16"/>
                <w:szCs w:val="18"/>
              </w:rPr>
            </w:pPr>
          </w:p>
          <w:p w14:paraId="7F6AB5AA"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BC82DA0"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098B1823" w14:textId="77777777" w:rsidR="00577981" w:rsidRPr="00577981" w:rsidRDefault="00577981" w:rsidP="00577981">
            <w:pPr>
              <w:keepNext/>
              <w:keepLines/>
              <w:spacing w:after="0"/>
              <w:jc w:val="center"/>
              <w:rPr>
                <w:rFonts w:ascii="Arial" w:hAnsi="Arial"/>
                <w:sz w:val="16"/>
                <w:szCs w:val="18"/>
              </w:rPr>
            </w:pPr>
          </w:p>
          <w:p w14:paraId="3829B55B" w14:textId="77777777" w:rsidR="00577981" w:rsidRPr="00577981" w:rsidRDefault="00F84091"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p w14:paraId="331F3834" w14:textId="77777777" w:rsidR="00577981" w:rsidRPr="00577981" w:rsidRDefault="00577981" w:rsidP="00577981">
            <w:pPr>
              <w:keepNext/>
              <w:keepLines/>
              <w:spacing w:after="0"/>
              <w:jc w:val="center"/>
              <w:rPr>
                <w:rFonts w:ascii="Arial" w:hAnsi="Arial"/>
                <w:sz w:val="16"/>
                <w:szCs w:val="18"/>
              </w:rPr>
            </w:pPr>
          </w:p>
        </w:tc>
      </w:tr>
    </w:tbl>
    <w:p w14:paraId="05757FE1" w14:textId="77777777" w:rsidR="00577981" w:rsidRDefault="00577981" w:rsidP="00570BF9"/>
    <w:p w14:paraId="5FF7FEF7" w14:textId="2F2A5116" w:rsidR="00284990" w:rsidRPr="000D3CFB" w:rsidRDefault="00284990" w:rsidP="00F57984">
      <w:pPr>
        <w:pStyle w:val="Heading3"/>
      </w:pPr>
      <w:r w:rsidRPr="000D3CFB">
        <w:t>7.3.1</w:t>
      </w:r>
      <w:r w:rsidR="00F57984" w:rsidRPr="000D3CFB">
        <w:tab/>
      </w:r>
      <w:r w:rsidRPr="000D3CFB">
        <w:t>FDD HARQ-ACK reporting procedure</w:t>
      </w:r>
      <w:bookmarkEnd w:id="193"/>
    </w:p>
    <w:p w14:paraId="47FD26A4" w14:textId="77777777" w:rsidR="00790547" w:rsidRPr="000D3CFB" w:rsidRDefault="0093274D" w:rsidP="00790547">
      <w:pPr>
        <w:rPr>
          <w:lang w:val="en-US"/>
        </w:rPr>
      </w:pPr>
      <w:r w:rsidRPr="000D3CFB">
        <w:rPr>
          <w:lang w:val="en-US"/>
        </w:rPr>
        <w:t>For FDD</w:t>
      </w:r>
      <w:r w:rsidR="00216E80" w:rsidRPr="000D3CFB">
        <w:rPr>
          <w:lang w:val="en-US"/>
        </w:rPr>
        <w:t xml:space="preserve"> </w:t>
      </w:r>
      <w:r w:rsidR="001B31D1" w:rsidRPr="000D3CFB">
        <w:rPr>
          <w:lang w:val="en-US"/>
        </w:rPr>
        <w:t xml:space="preserve">with </w:t>
      </w:r>
      <w:r w:rsidR="00216E80" w:rsidRPr="000D3CFB">
        <w:rPr>
          <w:lang w:val="en-US"/>
        </w:rPr>
        <w:t>PUCCH format 1a/1b</w:t>
      </w:r>
      <w:r w:rsidR="001B31D1" w:rsidRPr="000D3CFB">
        <w:rPr>
          <w:lang w:val="en-US"/>
        </w:rPr>
        <w:t xml:space="preserve"> transmission</w:t>
      </w:r>
      <w:r w:rsidRPr="000D3CFB">
        <w:rPr>
          <w:lang w:val="en-US"/>
        </w:rPr>
        <w:t xml:space="preserve">, when both </w:t>
      </w:r>
      <w:r w:rsidR="00216E80" w:rsidRPr="000D3CFB">
        <w:rPr>
          <w:lang w:val="en-US"/>
        </w:rPr>
        <w:t>HARQ-ACK</w:t>
      </w:r>
      <w:r w:rsidR="00420B98" w:rsidRPr="000D3CFB">
        <w:rPr>
          <w:lang w:val="en-US"/>
        </w:rPr>
        <w:t xml:space="preserve"> </w:t>
      </w:r>
      <w:r w:rsidRPr="000D3CFB">
        <w:rPr>
          <w:lang w:val="en-US"/>
        </w:rPr>
        <w:t>and SR are transmitted in the same sub-frame</w:t>
      </w:r>
      <w:r w:rsidR="00790547" w:rsidRPr="000D3CFB">
        <w:rPr>
          <w:lang w:val="en-US"/>
        </w:rPr>
        <w:t>/slot</w:t>
      </w:r>
      <w:r w:rsidR="001B31D1" w:rsidRPr="000D3CFB">
        <w:rPr>
          <w:lang w:val="en-US"/>
        </w:rPr>
        <w:t>,</w:t>
      </w:r>
      <w:r w:rsidRPr="000D3CFB">
        <w:rPr>
          <w:lang w:val="en-US"/>
        </w:rPr>
        <w:t xml:space="preserve"> a UE shall transmit the </w:t>
      </w:r>
      <w:r w:rsidR="00216E80" w:rsidRPr="000D3CFB">
        <w:rPr>
          <w:lang w:val="en-US"/>
        </w:rPr>
        <w:t>HARQ-ACK</w:t>
      </w:r>
      <w:r w:rsidR="00420B98" w:rsidRPr="000D3CFB">
        <w:rPr>
          <w:lang w:val="en-US"/>
        </w:rPr>
        <w:t xml:space="preserve"> </w:t>
      </w:r>
      <w:r w:rsidRPr="000D3CFB">
        <w:rPr>
          <w:lang w:val="en-US"/>
        </w:rPr>
        <w:t xml:space="preserve">on its assigned </w:t>
      </w:r>
      <w:r w:rsidR="00216E80" w:rsidRPr="000D3CFB">
        <w:rPr>
          <w:lang w:val="en-US"/>
        </w:rPr>
        <w:t>HARQ-ACK</w:t>
      </w:r>
      <w:r w:rsidR="001B31D1" w:rsidRPr="000D3CFB">
        <w:rPr>
          <w:lang w:val="en-US"/>
        </w:rPr>
        <w:t xml:space="preserve"> </w:t>
      </w:r>
      <w:r w:rsidRPr="000D3CFB">
        <w:rPr>
          <w:lang w:val="en-US"/>
        </w:rPr>
        <w:t xml:space="preserve">PUCCH </w:t>
      </w:r>
      <w:r w:rsidR="001B31D1" w:rsidRPr="000D3CFB">
        <w:rPr>
          <w:lang w:val="en-US"/>
        </w:rPr>
        <w:t xml:space="preserve">format 1a/1b </w:t>
      </w:r>
      <w:r w:rsidRPr="000D3CFB">
        <w:rPr>
          <w:lang w:val="en-US"/>
        </w:rPr>
        <w:t xml:space="preserve">resource for a negative SR transmission and transmit the </w:t>
      </w:r>
      <w:r w:rsidR="00216E80" w:rsidRPr="000D3CFB">
        <w:rPr>
          <w:lang w:val="en-US"/>
        </w:rPr>
        <w:t>HARQ-ACK</w:t>
      </w:r>
      <w:r w:rsidR="00420B98" w:rsidRPr="000D3CFB">
        <w:rPr>
          <w:lang w:val="en-US"/>
        </w:rPr>
        <w:t xml:space="preserve"> </w:t>
      </w:r>
      <w:r w:rsidRPr="000D3CFB">
        <w:rPr>
          <w:lang w:val="en-US"/>
        </w:rPr>
        <w:t>on its assigned SR PUCCH resource for a positive SR transmission.</w:t>
      </w:r>
      <w:r w:rsidR="00216E80" w:rsidRPr="000D3CFB">
        <w:rPr>
          <w:lang w:val="en-US"/>
        </w:rPr>
        <w:t xml:space="preserve"> </w:t>
      </w:r>
    </w:p>
    <w:p w14:paraId="55C04468" w14:textId="77777777" w:rsidR="00790547" w:rsidRPr="000D3CFB" w:rsidRDefault="00790547" w:rsidP="00790547">
      <w:pPr>
        <w:rPr>
          <w:lang w:val="en-US"/>
        </w:rPr>
      </w:pPr>
      <w:r w:rsidRPr="000D3CFB">
        <w:rPr>
          <w:lang w:val="en-US"/>
        </w:rPr>
        <w:t>For FDD with PUCCH format 1a transmission, when both HARQ-ACK and SR are transmitted in the same subslot, a UE shall transmit the HARQ-ACK bit according to Table 7.3.1-0A</w:t>
      </w:r>
      <w:r w:rsidR="00886C6A" w:rsidRPr="000D3CFB">
        <w:rPr>
          <w:lang w:val="en-US"/>
        </w:rPr>
        <w:t>;</w:t>
      </w:r>
    </w:p>
    <w:p w14:paraId="4C0D3A06"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0A</w:t>
      </w:r>
      <w:r w:rsidRPr="000D3CFB">
        <w:t xml:space="preserve">: PUCCH format 1a </w:t>
      </w:r>
      <w:r w:rsidRPr="000D3CFB">
        <w:rPr>
          <w:rFonts w:cs="Arial"/>
          <w:kern w:val="2"/>
          <w:lang w:val="sv-SE" w:eastAsia="zh-CN"/>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790547" w:rsidRPr="000D3CFB" w14:paraId="699EE7D5"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3277D5C4"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3A509506"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4071D255"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7023B8F8"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030D83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0" w:type="auto"/>
            <w:tcBorders>
              <w:top w:val="single" w:sz="8" w:space="0" w:color="auto"/>
              <w:left w:val="single" w:sz="8" w:space="0" w:color="auto"/>
              <w:bottom w:val="single" w:sz="8" w:space="0" w:color="auto"/>
              <w:right w:val="single" w:sz="8" w:space="0" w:color="auto"/>
            </w:tcBorders>
          </w:tcPr>
          <w:p w14:paraId="3CE420F5"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0" w:type="auto"/>
            <w:tcBorders>
              <w:top w:val="single" w:sz="8" w:space="0" w:color="auto"/>
              <w:left w:val="single" w:sz="8" w:space="0" w:color="auto"/>
              <w:bottom w:val="single" w:sz="8" w:space="0" w:color="auto"/>
              <w:right w:val="single" w:sz="8" w:space="0" w:color="auto"/>
            </w:tcBorders>
          </w:tcPr>
          <w:p w14:paraId="16D12276"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HARQ-ACK PUCCH format 1a resource</w:t>
            </w:r>
          </w:p>
        </w:tc>
      </w:tr>
      <w:tr w:rsidR="00790547" w:rsidRPr="000D3CFB" w14:paraId="494908D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57BF376"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0" w:type="auto"/>
            <w:tcBorders>
              <w:top w:val="single" w:sz="8" w:space="0" w:color="auto"/>
              <w:left w:val="single" w:sz="8" w:space="0" w:color="auto"/>
              <w:bottom w:val="single" w:sz="8" w:space="0" w:color="auto"/>
              <w:right w:val="single" w:sz="8" w:space="0" w:color="auto"/>
            </w:tcBorders>
          </w:tcPr>
          <w:p w14:paraId="1F37C8F7"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3A257011"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70C6D30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E47FE4"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0" w:type="auto"/>
            <w:tcBorders>
              <w:top w:val="single" w:sz="8" w:space="0" w:color="auto"/>
              <w:left w:val="single" w:sz="8" w:space="0" w:color="auto"/>
              <w:bottom w:val="single" w:sz="8" w:space="0" w:color="auto"/>
              <w:right w:val="single" w:sz="8" w:space="0" w:color="auto"/>
            </w:tcBorders>
          </w:tcPr>
          <w:p w14:paraId="060AFD43"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6EA2A5FD"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bl>
    <w:p w14:paraId="169A4741" w14:textId="77777777" w:rsidR="00790547" w:rsidRPr="000D3CFB" w:rsidRDefault="00790547" w:rsidP="00790547">
      <w:pPr>
        <w:rPr>
          <w:lang w:val="en-US"/>
        </w:rPr>
      </w:pPr>
    </w:p>
    <w:p w14:paraId="37AC3366" w14:textId="77777777" w:rsidR="00790547" w:rsidRPr="000D3CFB" w:rsidRDefault="00886C6A" w:rsidP="00790547">
      <w:pPr>
        <w:rPr>
          <w:lang w:val="en-US"/>
        </w:rPr>
      </w:pPr>
      <w:r w:rsidRPr="000D3CFB">
        <w:rPr>
          <w:lang w:val="en-US"/>
        </w:rPr>
        <w:t>f</w:t>
      </w:r>
      <w:r w:rsidR="00790547" w:rsidRPr="000D3CFB">
        <w:rPr>
          <w:lang w:val="en-US"/>
        </w:rPr>
        <w:t>or FDD with PUCCH format 1b transmission, when both HARQ-ACK and SR are transmitted in the same subslot, a UE shall transmit the HARQ-ACK bits according to Table 7.3.1-0B</w:t>
      </w:r>
      <w:r w:rsidRPr="000D3CFB">
        <w:rPr>
          <w:lang w:val="en-US"/>
        </w:rPr>
        <w:t>;</w:t>
      </w:r>
    </w:p>
    <w:p w14:paraId="643C9F07" w14:textId="77777777" w:rsidR="00790547" w:rsidRPr="000D3CFB" w:rsidRDefault="00790547" w:rsidP="00353543">
      <w:pPr>
        <w:pStyle w:val="TH"/>
      </w:pPr>
      <w:r w:rsidRPr="000D3CFB">
        <w:lastRenderedPageBreak/>
        <w:t>Table 7.3</w:t>
      </w:r>
      <w:r w:rsidRPr="000D3CFB">
        <w:rPr>
          <w:rFonts w:eastAsia="SimSun" w:hint="eastAsia"/>
          <w:lang w:eastAsia="zh-CN"/>
        </w:rPr>
        <w:t>.1</w:t>
      </w:r>
      <w:r w:rsidRPr="000D3CFB">
        <w:t>-</w:t>
      </w:r>
      <w:r w:rsidRPr="000D3CFB">
        <w:rPr>
          <w:rFonts w:eastAsia="SimSun"/>
          <w:lang w:eastAsia="zh-CN"/>
        </w:rPr>
        <w:t>0B</w:t>
      </w:r>
      <w:r w:rsidRPr="000D3CFB">
        <w:t xml:space="preserve">: PUCCH format 1b </w:t>
      </w:r>
      <w:r w:rsidRPr="000D3CFB">
        <w:rPr>
          <w:lang w:val="sv-SE" w:eastAsia="zh-CN"/>
        </w:rPr>
        <w:t>resource for transmission of HARQ-ACK bits</w:t>
      </w:r>
    </w:p>
    <w:tbl>
      <w:tblPr>
        <w:tblW w:w="100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98"/>
        <w:gridCol w:w="1469"/>
        <w:gridCol w:w="1701"/>
        <w:gridCol w:w="5416"/>
      </w:tblGrid>
      <w:tr w:rsidR="00790547" w:rsidRPr="000D3CFB" w14:paraId="53038493"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ADBA9F" w14:textId="77777777" w:rsidR="00790547" w:rsidRPr="000D3CFB" w:rsidRDefault="00790547" w:rsidP="00353543">
            <w:pPr>
              <w:pStyle w:val="TAH"/>
              <w:rPr>
                <w:lang w:val="sv-SE" w:eastAsia="zh-CN"/>
              </w:rPr>
            </w:pPr>
            <w:r w:rsidRPr="000D3CFB">
              <w:rPr>
                <w:lang w:val="sv-SE" w:eastAsia="zh-CN"/>
              </w:rPr>
              <w:t>HARQ-ACK(0)</w:t>
            </w:r>
          </w:p>
        </w:tc>
        <w:tc>
          <w:tcPr>
            <w:tcW w:w="1469"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DD0888" w14:textId="77777777" w:rsidR="00790547" w:rsidRPr="000D3CFB" w:rsidRDefault="00790547" w:rsidP="00353543">
            <w:pPr>
              <w:pStyle w:val="TAH"/>
              <w:rPr>
                <w:lang w:val="sv-SE" w:eastAsia="zh-CN"/>
              </w:rPr>
            </w:pPr>
            <w:r w:rsidRPr="000D3CFB">
              <w:rPr>
                <w:lang w:val="sv-SE" w:eastAsia="zh-CN"/>
              </w:rPr>
              <w:t>HARQ-ACK(1)</w:t>
            </w:r>
          </w:p>
        </w:tc>
        <w:tc>
          <w:tcPr>
            <w:tcW w:w="1701" w:type="dxa"/>
            <w:tcBorders>
              <w:top w:val="single" w:sz="8" w:space="0" w:color="auto"/>
              <w:left w:val="single" w:sz="8" w:space="0" w:color="auto"/>
              <w:bottom w:val="single" w:sz="8" w:space="0" w:color="auto"/>
              <w:right w:val="single" w:sz="8" w:space="0" w:color="auto"/>
            </w:tcBorders>
            <w:shd w:val="clear" w:color="auto" w:fill="E0E0E0"/>
          </w:tcPr>
          <w:p w14:paraId="159D07AD" w14:textId="77777777" w:rsidR="00790547" w:rsidRPr="000D3CFB" w:rsidRDefault="00790547" w:rsidP="00353543">
            <w:pPr>
              <w:pStyle w:val="TAH"/>
              <w:rPr>
                <w:lang w:val="sv-SE" w:eastAsia="zh-CN"/>
              </w:rPr>
            </w:pPr>
            <w:r w:rsidRPr="000D3CFB">
              <w:rPr>
                <w:lang w:val="sv-SE" w:eastAsia="zh-CN"/>
              </w:rPr>
              <w:t>SR transmission</w:t>
            </w:r>
          </w:p>
        </w:tc>
        <w:tc>
          <w:tcPr>
            <w:tcW w:w="5416" w:type="dxa"/>
            <w:tcBorders>
              <w:top w:val="single" w:sz="8" w:space="0" w:color="auto"/>
              <w:left w:val="single" w:sz="8" w:space="0" w:color="auto"/>
              <w:bottom w:val="single" w:sz="8" w:space="0" w:color="auto"/>
              <w:right w:val="single" w:sz="8" w:space="0" w:color="auto"/>
            </w:tcBorders>
            <w:shd w:val="clear" w:color="auto" w:fill="E0E0E0"/>
          </w:tcPr>
          <w:p w14:paraId="443C2927" w14:textId="77777777" w:rsidR="00790547" w:rsidRPr="000D3CFB" w:rsidRDefault="00790547" w:rsidP="00353543">
            <w:pPr>
              <w:pStyle w:val="TAH"/>
              <w:rPr>
                <w:lang w:val="sv-SE" w:eastAsia="zh-CN"/>
              </w:rPr>
            </w:pPr>
            <w:r w:rsidRPr="000D3CFB">
              <w:rPr>
                <w:lang w:val="sv-SE" w:eastAsia="zh-CN"/>
              </w:rPr>
              <w:t>Resource for HARQ-ACK bits transmission</w:t>
            </w:r>
          </w:p>
        </w:tc>
      </w:tr>
      <w:tr w:rsidR="00790547" w:rsidRPr="000D3CFB" w14:paraId="6DABEEDF"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hideMark/>
          </w:tcPr>
          <w:p w14:paraId="4901D936" w14:textId="77777777" w:rsidR="00790547" w:rsidRPr="000D3CFB" w:rsidRDefault="00790547" w:rsidP="00353543">
            <w:pPr>
              <w:pStyle w:val="TAC"/>
              <w:rPr>
                <w:lang w:val="en-US" w:eastAsia="zh-CN"/>
              </w:rPr>
            </w:pPr>
            <w:r w:rsidRPr="000D3CFB">
              <w:rPr>
                <w:lang w:val="en-US" w:eastAsia="zh-CN"/>
              </w:rPr>
              <w:t>ACK/NACK</w:t>
            </w:r>
          </w:p>
        </w:tc>
        <w:tc>
          <w:tcPr>
            <w:tcW w:w="1469" w:type="dxa"/>
            <w:tcBorders>
              <w:top w:val="single" w:sz="8" w:space="0" w:color="auto"/>
              <w:left w:val="single" w:sz="8" w:space="0" w:color="auto"/>
              <w:bottom w:val="single" w:sz="8" w:space="0" w:color="auto"/>
              <w:right w:val="single" w:sz="8" w:space="0" w:color="auto"/>
            </w:tcBorders>
            <w:vAlign w:val="center"/>
            <w:hideMark/>
          </w:tcPr>
          <w:p w14:paraId="66F6D657" w14:textId="77777777" w:rsidR="00790547" w:rsidRPr="000D3CFB" w:rsidRDefault="00790547" w:rsidP="00353543">
            <w:pPr>
              <w:pStyle w:val="TAC"/>
              <w:rPr>
                <w:lang w:val="en-US" w:eastAsia="zh-CN"/>
              </w:rPr>
            </w:pPr>
            <w:r w:rsidRPr="000D3CFB">
              <w:rPr>
                <w:lang w:val="en-US" w:eastAsia="zh-CN"/>
              </w:rPr>
              <w:t>ACK/NACK</w:t>
            </w:r>
          </w:p>
        </w:tc>
        <w:tc>
          <w:tcPr>
            <w:tcW w:w="1701" w:type="dxa"/>
            <w:tcBorders>
              <w:top w:val="single" w:sz="8" w:space="0" w:color="auto"/>
              <w:left w:val="single" w:sz="8" w:space="0" w:color="auto"/>
              <w:bottom w:val="single" w:sz="8" w:space="0" w:color="auto"/>
              <w:right w:val="single" w:sz="8" w:space="0" w:color="auto"/>
            </w:tcBorders>
          </w:tcPr>
          <w:p w14:paraId="2689ACC3" w14:textId="77777777" w:rsidR="00790547" w:rsidRPr="000D3CFB" w:rsidRDefault="00790547" w:rsidP="00353543">
            <w:pPr>
              <w:pStyle w:val="TAC"/>
              <w:rPr>
                <w:lang w:val="en-US" w:eastAsia="zh-CN"/>
              </w:rPr>
            </w:pPr>
            <w:r w:rsidRPr="000D3CFB">
              <w:rPr>
                <w:lang w:val="en-US" w:eastAsia="zh-CN"/>
              </w:rPr>
              <w:t>negative</w:t>
            </w:r>
          </w:p>
        </w:tc>
        <w:tc>
          <w:tcPr>
            <w:tcW w:w="5416" w:type="dxa"/>
            <w:tcBorders>
              <w:top w:val="single" w:sz="8" w:space="0" w:color="auto"/>
              <w:left w:val="single" w:sz="8" w:space="0" w:color="auto"/>
              <w:bottom w:val="single" w:sz="8" w:space="0" w:color="auto"/>
              <w:right w:val="single" w:sz="8" w:space="0" w:color="auto"/>
            </w:tcBorders>
          </w:tcPr>
          <w:p w14:paraId="0AB57090" w14:textId="77777777" w:rsidR="00790547" w:rsidRPr="000D3CFB" w:rsidRDefault="00790547" w:rsidP="00353543">
            <w:pPr>
              <w:pStyle w:val="TAC"/>
              <w:rPr>
                <w:lang w:val="en-US" w:eastAsia="zh-CN"/>
              </w:rPr>
            </w:pPr>
            <w:r w:rsidRPr="000D3CFB">
              <w:rPr>
                <w:lang w:val="en-US"/>
              </w:rPr>
              <w:t xml:space="preserve">HARQ-ACK PUCCH format 1b resource </w:t>
            </w:r>
          </w:p>
        </w:tc>
      </w:tr>
      <w:tr w:rsidR="00790547" w:rsidRPr="000D3CFB" w14:paraId="2EE13330"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77F7C171" w14:textId="77777777" w:rsidR="00790547" w:rsidRPr="000D3CFB" w:rsidRDefault="00790547" w:rsidP="00353543">
            <w:pPr>
              <w:pStyle w:val="TAC"/>
              <w:rPr>
                <w:lang w:val="en-US" w:eastAsia="zh-CN"/>
              </w:rPr>
            </w:pPr>
            <w:r w:rsidRPr="000D3CFB">
              <w:rPr>
                <w:lang w:val="en-US" w:eastAsia="zh-CN"/>
              </w:rPr>
              <w:t>NACK</w:t>
            </w:r>
          </w:p>
        </w:tc>
        <w:tc>
          <w:tcPr>
            <w:tcW w:w="1469" w:type="dxa"/>
            <w:tcBorders>
              <w:top w:val="single" w:sz="8" w:space="0" w:color="auto"/>
              <w:left w:val="single" w:sz="8" w:space="0" w:color="auto"/>
              <w:bottom w:val="single" w:sz="8" w:space="0" w:color="auto"/>
              <w:right w:val="single" w:sz="8" w:space="0" w:color="auto"/>
            </w:tcBorders>
            <w:vAlign w:val="center"/>
          </w:tcPr>
          <w:p w14:paraId="76C5038F" w14:textId="77777777" w:rsidR="00790547" w:rsidRPr="000D3CFB" w:rsidRDefault="00790547" w:rsidP="00353543">
            <w:pPr>
              <w:pStyle w:val="TAC"/>
              <w:rPr>
                <w:lang w:val="en-US" w:eastAsia="zh-CN"/>
              </w:rPr>
            </w:pPr>
            <w:r w:rsidRPr="000D3CFB">
              <w:rPr>
                <w:lang w:val="en-US" w:eastAsia="zh-CN"/>
              </w:rPr>
              <w:t>NACK</w:t>
            </w:r>
          </w:p>
        </w:tc>
        <w:tc>
          <w:tcPr>
            <w:tcW w:w="1701" w:type="dxa"/>
            <w:tcBorders>
              <w:top w:val="single" w:sz="8" w:space="0" w:color="auto"/>
              <w:left w:val="single" w:sz="8" w:space="0" w:color="auto"/>
              <w:bottom w:val="single" w:sz="8" w:space="0" w:color="auto"/>
              <w:right w:val="single" w:sz="8" w:space="0" w:color="auto"/>
            </w:tcBorders>
          </w:tcPr>
          <w:p w14:paraId="7F267A5C"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2310D8B" w14:textId="77777777" w:rsidR="00790547" w:rsidRPr="000D3CFB" w:rsidRDefault="00790547" w:rsidP="00353543">
            <w:pPr>
              <w:pStyle w:val="TAC"/>
              <w:rPr>
                <w:lang w:val="en-US" w:eastAsia="zh-CN"/>
              </w:rPr>
            </w:pPr>
            <w:r w:rsidRPr="000D3CFB">
              <w:t>The first SR PUCCH resource value configured by the higher layers</w:t>
            </w:r>
          </w:p>
        </w:tc>
      </w:tr>
      <w:tr w:rsidR="00790547" w:rsidRPr="000D3CFB" w14:paraId="7CDE0EFC"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107579EE" w14:textId="3FDF82EB"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05D36081" w14:textId="7F01A0B7"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1929DB74"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5D4B985" w14:textId="77777777" w:rsidR="00790547" w:rsidRPr="000D3CFB" w:rsidRDefault="00790547" w:rsidP="00353543">
            <w:pPr>
              <w:pStyle w:val="TAC"/>
              <w:rPr>
                <w:lang w:val="en-US" w:eastAsia="zh-CN"/>
              </w:rPr>
            </w:pPr>
            <w:r w:rsidRPr="000D3CFB">
              <w:t>The second SR PUCCH resource value configured by the higher layers</w:t>
            </w:r>
          </w:p>
        </w:tc>
      </w:tr>
      <w:tr w:rsidR="00790547" w:rsidRPr="000D3CFB" w14:paraId="7D415819"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6DF1DA7F" w14:textId="7C7F8855"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72582B33" w14:textId="7CAE48E2"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3B7E477A"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688E836" w14:textId="77777777" w:rsidR="00790547" w:rsidRPr="000D3CFB" w:rsidRDefault="00790547" w:rsidP="00353543">
            <w:pPr>
              <w:pStyle w:val="TAC"/>
              <w:rPr>
                <w:lang w:val="en-US" w:eastAsia="zh-CN"/>
              </w:rPr>
            </w:pPr>
            <w:r w:rsidRPr="000D3CFB">
              <w:t>The third SR PUCCH resource value configured by the higher layers</w:t>
            </w:r>
          </w:p>
        </w:tc>
      </w:tr>
      <w:tr w:rsidR="00790547" w:rsidRPr="000D3CFB" w14:paraId="2A234742"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4EDDBA48" w14:textId="77777777"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2B403818" w14:textId="77777777"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59B4C5B0"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710CA08" w14:textId="77777777" w:rsidR="00790547" w:rsidRPr="000D3CFB" w:rsidRDefault="00790547" w:rsidP="00353543">
            <w:pPr>
              <w:pStyle w:val="TAC"/>
              <w:rPr>
                <w:lang w:val="en-US" w:eastAsia="zh-CN"/>
              </w:rPr>
            </w:pPr>
            <w:r w:rsidRPr="000D3CFB">
              <w:t>The fourth SR PUCCH resource value configured by the higher layers</w:t>
            </w:r>
          </w:p>
        </w:tc>
      </w:tr>
    </w:tbl>
    <w:p w14:paraId="26718B37" w14:textId="77777777" w:rsidR="00790547" w:rsidRPr="000D3CFB" w:rsidRDefault="00790547" w:rsidP="00790547"/>
    <w:p w14:paraId="6CF68775" w14:textId="77777777" w:rsidR="00216E80" w:rsidRPr="000D3CFB" w:rsidRDefault="00886C6A" w:rsidP="00216E80">
      <w:pPr>
        <w:rPr>
          <w:lang w:val="en-US"/>
        </w:rPr>
      </w:pPr>
      <w:r w:rsidRPr="000D3CFB">
        <w:t>w</w:t>
      </w:r>
      <w:r w:rsidR="00790547" w:rsidRPr="000D3CFB">
        <w:rPr>
          <w:lang w:val="en-US"/>
        </w:rPr>
        <w:t xml:space="preserve">here SR PUCCH resources are configured by higher layer parameter </w:t>
      </w:r>
      <w:r w:rsidR="00790547" w:rsidRPr="000D3CFB">
        <w:rPr>
          <w:i/>
        </w:rPr>
        <w:t>sr-SubslotSPUCCH-Resource</w:t>
      </w:r>
      <w:r w:rsidR="00790547" w:rsidRPr="000D3CFB">
        <w:t xml:space="preserve">, and </w:t>
      </w:r>
      <w:r w:rsidR="00790547" w:rsidRPr="000D3CFB">
        <w:rPr>
          <w:rStyle w:val="fontstyle01"/>
          <w:color w:val="auto"/>
        </w:rPr>
        <w:t>HARQ-ACK(</w:t>
      </w:r>
      <w:r w:rsidR="00790547" w:rsidRPr="000D3CFB">
        <w:rPr>
          <w:rStyle w:val="fontstyle11"/>
          <w:color w:val="auto"/>
        </w:rPr>
        <w:t>j</w:t>
      </w:r>
      <w:r w:rsidR="00790547" w:rsidRPr="000D3CFB">
        <w:rPr>
          <w:rStyle w:val="fontstyle01"/>
          <w:color w:val="auto"/>
        </w:rPr>
        <w:t xml:space="preserve">), </w:t>
      </w:r>
      <w:r w:rsidR="00790547" w:rsidRPr="000D3CFB">
        <w:rPr>
          <w:rStyle w:val="fontstyle01"/>
          <w:i/>
          <w:color w:val="auto"/>
        </w:rPr>
        <w:t>j=0, 1</w:t>
      </w:r>
      <w:r w:rsidR="00790547" w:rsidRPr="000D3CFB">
        <w:rPr>
          <w:rStyle w:val="fontstyle01"/>
          <w:color w:val="auto"/>
        </w:rPr>
        <w:t xml:space="preserve"> denotes the ACK/NACK response for a transport block or</w:t>
      </w:r>
      <w:r w:rsidR="00790547" w:rsidRPr="000D3CFB">
        <w:rPr>
          <w:rFonts w:ascii="Times-Roman" w:hAnsi="Times-Roman"/>
        </w:rPr>
        <w:t xml:space="preserve"> </w:t>
      </w:r>
      <w:r w:rsidR="00790547" w:rsidRPr="000D3CFB">
        <w:rPr>
          <w:rStyle w:val="fontstyle01"/>
          <w:color w:val="auto"/>
        </w:rPr>
        <w:t xml:space="preserve">SPS release PDCCH/EPDCCH/SPDCCH associated with serving cell </w:t>
      </w:r>
      <w:r w:rsidR="00790547" w:rsidRPr="000D3CFB">
        <w:rPr>
          <w:rStyle w:val="fontstyle11"/>
          <w:color w:val="auto"/>
        </w:rPr>
        <w:t>c</w:t>
      </w:r>
      <w:r w:rsidR="00790547" w:rsidRPr="000D3CFB">
        <w:rPr>
          <w:rStyle w:val="fontstyle01"/>
          <w:color w:val="auto"/>
        </w:rPr>
        <w:t>.</w:t>
      </w:r>
    </w:p>
    <w:p w14:paraId="48B78279" w14:textId="154CE3F5" w:rsidR="009F33E3" w:rsidRPr="000D3CFB" w:rsidRDefault="00216E80" w:rsidP="009F33E3">
      <w:pPr>
        <w:rPr>
          <w:lang w:eastAsia="zh-CN"/>
        </w:rPr>
      </w:pPr>
      <w:r w:rsidRPr="000D3CFB">
        <w:rPr>
          <w:lang w:val="en-US"/>
        </w:rPr>
        <w:t xml:space="preserve">For FDD with </w:t>
      </w:r>
      <w:r w:rsidR="00244D80" w:rsidRPr="000D3CFB">
        <w:rPr>
          <w:rFonts w:hint="eastAsia"/>
          <w:lang w:val="en-US" w:eastAsia="zh-CN"/>
        </w:rPr>
        <w:t xml:space="preserve">PUCCH format 1b with </w:t>
      </w:r>
      <w:r w:rsidRPr="000D3CFB">
        <w:rPr>
          <w:lang w:val="en-US"/>
        </w:rPr>
        <w:t xml:space="preserve">channel selection, when both HARQ-ACK and SR are transmitted in the same sub-frame a UE shall transmit </w:t>
      </w:r>
      <w:r w:rsidR="00D53056" w:rsidRPr="000D3CFB">
        <w:rPr>
          <w:rFonts w:hint="eastAsia"/>
          <w:lang w:eastAsia="zh-CN"/>
        </w:rPr>
        <w:t xml:space="preserve">the HARQ-ACK on its assigned HARQ-ACK PUCCH resource with channel selection as defined in </w:t>
      </w:r>
      <w:r w:rsidR="009D67ED">
        <w:rPr>
          <w:rFonts w:hint="eastAsia"/>
          <w:lang w:eastAsia="zh-CN"/>
        </w:rPr>
        <w:t>Clause</w:t>
      </w:r>
      <w:r w:rsidR="00D53056" w:rsidRPr="000D3CFB">
        <w:rPr>
          <w:rFonts w:hint="eastAsia"/>
          <w:lang w:eastAsia="zh-CN"/>
        </w:rPr>
        <w:t xml:space="preserve"> 10.1.2.</w:t>
      </w:r>
      <w:r w:rsidR="009F33E3" w:rsidRPr="000D3CFB">
        <w:rPr>
          <w:lang w:eastAsia="zh-CN"/>
        </w:rPr>
        <w:t>2</w:t>
      </w:r>
      <w:r w:rsidR="00D53056" w:rsidRPr="000D3CFB">
        <w:rPr>
          <w:rFonts w:hint="eastAsia"/>
          <w:lang w:eastAsia="zh-CN"/>
        </w:rPr>
        <w:t xml:space="preserve">.1 for a negative SR transmission and transmit </w:t>
      </w:r>
      <w:r w:rsidR="009F33E3" w:rsidRPr="000D3CFB">
        <w:t>one</w:t>
      </w:r>
      <w:r w:rsidRPr="000D3CFB">
        <w:rPr>
          <w:lang w:val="en-US"/>
        </w:rPr>
        <w:t xml:space="preserve"> HARQ-ACK </w:t>
      </w:r>
      <w:r w:rsidR="009F33E3" w:rsidRPr="000D3CFB">
        <w:rPr>
          <w:lang w:val="en-US"/>
        </w:rPr>
        <w:t xml:space="preserve">bit per serving cell </w:t>
      </w:r>
      <w:r w:rsidRPr="000D3CFB">
        <w:rPr>
          <w:lang w:val="en-US"/>
        </w:rPr>
        <w:t>on its assigned SR PUCCH resource</w:t>
      </w:r>
      <w:r w:rsidR="00D53056" w:rsidRPr="000D3CFB">
        <w:rPr>
          <w:rFonts w:hint="eastAsia"/>
          <w:lang w:eastAsia="zh-CN"/>
        </w:rPr>
        <w:t xml:space="preserve"> for a positive SR transmission</w:t>
      </w:r>
      <w:r w:rsidR="009F33E3" w:rsidRPr="000D3CFB">
        <w:rPr>
          <w:lang w:eastAsia="zh-CN"/>
        </w:rPr>
        <w:t xml:space="preserve"> according to the following:</w:t>
      </w:r>
    </w:p>
    <w:p w14:paraId="4315363F" w14:textId="77777777" w:rsidR="009F33E3" w:rsidRPr="000D3CFB" w:rsidRDefault="009F33E3" w:rsidP="00154F62">
      <w:pPr>
        <w:numPr>
          <w:ilvl w:val="0"/>
          <w:numId w:val="13"/>
        </w:numPr>
        <w:rPr>
          <w:lang w:val="en-US"/>
        </w:rPr>
      </w:pPr>
      <w:r w:rsidRPr="000D3CFB">
        <w:rPr>
          <w:lang w:eastAsia="zh-CN"/>
        </w:rPr>
        <w:t xml:space="preserve">if </w:t>
      </w:r>
      <w:r w:rsidRPr="000D3CFB">
        <w:rPr>
          <w:rFonts w:hint="eastAsia"/>
          <w:lang w:val="en-US"/>
        </w:rPr>
        <w:t xml:space="preserve">only one transport block </w:t>
      </w:r>
      <w:r w:rsidRPr="000D3CFB">
        <w:rPr>
          <w:lang w:val="en-US"/>
        </w:rPr>
        <w:t>or a PDCCH</w:t>
      </w:r>
      <w:r w:rsidR="005A65C0" w:rsidRPr="000D3CFB">
        <w:rPr>
          <w:lang w:val="en-US"/>
        </w:rPr>
        <w:t>/EPDCCH</w:t>
      </w:r>
      <w:r w:rsidRPr="000D3CFB">
        <w:rPr>
          <w:lang w:val="en-US"/>
        </w:rPr>
        <w:t xml:space="preserve"> indicating downlink SPS release </w:t>
      </w:r>
      <w:r w:rsidRPr="000D3CFB">
        <w:rPr>
          <w:rFonts w:hint="eastAsia"/>
          <w:lang w:val="en-US"/>
        </w:rPr>
        <w:t xml:space="preserve">is </w:t>
      </w:r>
      <w:r w:rsidRPr="000D3CFB">
        <w:rPr>
          <w:lang w:val="en-US"/>
        </w:rPr>
        <w:t>detected on a serving cell, the HARQ-ACK bit for the serving cell is the HARQ-ACK bit corresponding to the</w:t>
      </w:r>
      <w:r w:rsidRPr="000D3CFB">
        <w:rPr>
          <w:rFonts w:hint="eastAsia"/>
          <w:lang w:val="en-US"/>
        </w:rPr>
        <w:t xml:space="preserve"> transport block </w:t>
      </w:r>
      <w:r w:rsidRPr="000D3CFB">
        <w:rPr>
          <w:lang w:val="en-US"/>
        </w:rPr>
        <w:t>or the PDCCH</w:t>
      </w:r>
      <w:r w:rsidR="005A65C0" w:rsidRPr="000D3CFB">
        <w:rPr>
          <w:lang w:val="en-US"/>
        </w:rPr>
        <w:t>/EPDCCH</w:t>
      </w:r>
      <w:r w:rsidRPr="000D3CFB">
        <w:rPr>
          <w:lang w:val="en-US"/>
        </w:rPr>
        <w:t xml:space="preserve"> indicating downlink SPS release;</w:t>
      </w:r>
    </w:p>
    <w:p w14:paraId="1FCEE402" w14:textId="77777777" w:rsidR="009F33E3" w:rsidRPr="000D3CFB" w:rsidRDefault="009F33E3" w:rsidP="00154F62">
      <w:pPr>
        <w:numPr>
          <w:ilvl w:val="0"/>
          <w:numId w:val="13"/>
        </w:numPr>
        <w:rPr>
          <w:lang w:val="en-US"/>
        </w:rPr>
      </w:pPr>
      <w:r w:rsidRPr="000D3CFB">
        <w:rPr>
          <w:lang w:val="en-US"/>
        </w:rPr>
        <w:t>if two transport blocks are received on a serving cell, the HARQ-ACK bit for the serving cell is generated by spatially bundling the HARQ-ACK bits corresponding to the</w:t>
      </w:r>
      <w:r w:rsidRPr="000D3CFB">
        <w:rPr>
          <w:rFonts w:hint="eastAsia"/>
          <w:lang w:val="en-US"/>
        </w:rPr>
        <w:t xml:space="preserve"> transport block</w:t>
      </w:r>
      <w:r w:rsidRPr="000D3CFB">
        <w:rPr>
          <w:lang w:val="en-US"/>
        </w:rPr>
        <w:t>s;</w:t>
      </w:r>
    </w:p>
    <w:p w14:paraId="5F0DE163" w14:textId="77777777" w:rsidR="009F33E3" w:rsidRPr="000D3CFB" w:rsidRDefault="009F33E3" w:rsidP="00154F62">
      <w:pPr>
        <w:numPr>
          <w:ilvl w:val="0"/>
          <w:numId w:val="13"/>
        </w:numPr>
        <w:rPr>
          <w:lang w:val="en-US"/>
        </w:rPr>
      </w:pPr>
      <w:r w:rsidRPr="000D3CFB">
        <w:rPr>
          <w:lang w:val="en-US"/>
        </w:rPr>
        <w:t>i</w:t>
      </w:r>
      <w:r w:rsidRPr="000D3CFB">
        <w:t>f neither PDSCH transmission for which HARQ-ACK response shall be provided nor PDCCH</w:t>
      </w:r>
      <w:r w:rsidR="005A65C0" w:rsidRPr="000D3CFB">
        <w:rPr>
          <w:lang w:val="en-US"/>
        </w:rPr>
        <w:t>/EPDCCH</w:t>
      </w:r>
      <w:r w:rsidRPr="000D3CFB">
        <w:t xml:space="preserve"> indicating downlink SPS release is detected for a serving cell,</w:t>
      </w:r>
      <w:r w:rsidRPr="000D3CFB">
        <w:rPr>
          <w:lang w:val="en-US"/>
        </w:rPr>
        <w:t xml:space="preserve"> the HARQ-ACK bit for the serving cell </w:t>
      </w:r>
      <w:r w:rsidRPr="000D3CFB">
        <w:t>is set to NACK;</w:t>
      </w:r>
    </w:p>
    <w:p w14:paraId="328C89CD" w14:textId="2F1F76B0" w:rsidR="0093274D" w:rsidRPr="000D3CFB" w:rsidRDefault="009F33E3" w:rsidP="009F33E3">
      <w:pPr>
        <w:rPr>
          <w:lang w:val="en-US"/>
        </w:rPr>
      </w:pPr>
      <w:r w:rsidRPr="000D3CFB">
        <w:rPr>
          <w:rFonts w:eastAsia="Malgun Gothic"/>
          <w:lang w:val="en-US" w:eastAsia="ko-KR"/>
        </w:rPr>
        <w:t>and t</w:t>
      </w:r>
      <w:r w:rsidRPr="000D3CFB">
        <w:rPr>
          <w:rFonts w:eastAsia="Malgun Gothic" w:hint="eastAsia"/>
          <w:lang w:eastAsia="ko-KR"/>
        </w:rPr>
        <w:t>he HARQ-ACK</w:t>
      </w:r>
      <w:r w:rsidRPr="000D3CFB">
        <w:rPr>
          <w:rFonts w:eastAsia="Malgun Gothic"/>
          <w:lang w:eastAsia="ko-KR"/>
        </w:rPr>
        <w:t xml:space="preserve"> bit</w:t>
      </w:r>
      <w:r w:rsidRPr="000D3CFB">
        <w:rPr>
          <w:rFonts w:eastAsia="Malgun Gothic" w:hint="eastAsia"/>
          <w:lang w:eastAsia="ko-KR"/>
        </w:rPr>
        <w:t xml:space="preserve">s for the primary cell and the secondary cell are mapped to </w:t>
      </w:r>
      <w:r w:rsidR="00664FED" w:rsidRPr="000D3CFB">
        <w:rPr>
          <w:noProof/>
          <w:position w:val="-10"/>
        </w:rPr>
        <w:drawing>
          <wp:inline distT="0" distB="0" distL="0" distR="0" wp14:anchorId="029A25D4" wp14:editId="6EA9DBB4">
            <wp:extent cx="238125" cy="152400"/>
            <wp:effectExtent l="0" t="0" r="0" b="0"/>
            <wp:docPr id="3741" name="Picture 3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055E703F" wp14:editId="1304E201">
            <wp:extent cx="209550" cy="152400"/>
            <wp:effectExtent l="0" t="0" r="0" b="0"/>
            <wp:docPr id="3742" name="Picture 3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w:t>
      </w:r>
      <w:r w:rsidRPr="000D3CFB">
        <w:rPr>
          <w:rFonts w:eastAsia="Malgun Gothic" w:hint="eastAsia"/>
          <w:lang w:eastAsia="ko-KR"/>
        </w:rPr>
        <w:t xml:space="preserve"> respectively</w:t>
      </w:r>
      <w:r w:rsidRPr="000D3CFB">
        <w:rPr>
          <w:rFonts w:eastAsia="Malgun Gothic"/>
          <w:lang w:eastAsia="ko-KR"/>
        </w:rPr>
        <w:t>,</w:t>
      </w:r>
      <w:r w:rsidRPr="000D3CFB">
        <w:rPr>
          <w:rFonts w:eastAsia="Malgun Gothic" w:hint="eastAsia"/>
          <w:lang w:eastAsia="ko-KR"/>
        </w:rPr>
        <w:t xml:space="preserve"> </w:t>
      </w:r>
      <w:r w:rsidRPr="000D3CFB">
        <w:rPr>
          <w:rFonts w:eastAsia="Malgun Gothic"/>
          <w:lang w:eastAsia="ko-KR"/>
        </w:rPr>
        <w:t xml:space="preserve">where </w:t>
      </w:r>
      <w:r w:rsidR="00664FED" w:rsidRPr="000D3CFB">
        <w:rPr>
          <w:noProof/>
          <w:position w:val="-10"/>
        </w:rPr>
        <w:drawing>
          <wp:inline distT="0" distB="0" distL="0" distR="0" wp14:anchorId="3D5EEDEC" wp14:editId="7DDA3AFE">
            <wp:extent cx="238125" cy="152400"/>
            <wp:effectExtent l="0" t="0" r="0" b="0"/>
            <wp:docPr id="3743" name="Picture 3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38160E52" wp14:editId="413036EE">
            <wp:extent cx="209550" cy="152400"/>
            <wp:effectExtent l="0" t="0" r="0" b="0"/>
            <wp:docPr id="3744" name="Picture 3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 xml:space="preserve"> are specified </w:t>
      </w:r>
      <w:r w:rsidRPr="000D3CFB">
        <w:rPr>
          <w:rFonts w:eastAsia="Malgun Gothic" w:hint="eastAsia"/>
          <w:lang w:eastAsia="ko-KR"/>
        </w:rPr>
        <w:t xml:space="preserve">in </w:t>
      </w:r>
      <w:r w:rsidR="009D67ED">
        <w:rPr>
          <w:lang w:val="en-US"/>
        </w:rPr>
        <w:t>Clause</w:t>
      </w:r>
      <w:r w:rsidRPr="000D3CFB">
        <w:rPr>
          <w:lang w:val="en-US"/>
        </w:rPr>
        <w:t xml:space="preserve"> 5.4.1 in [3].</w:t>
      </w:r>
    </w:p>
    <w:p w14:paraId="548F5A75" w14:textId="0DF167A2" w:rsidR="00216FDD" w:rsidRPr="000D3CFB" w:rsidRDefault="001B31D1" w:rsidP="00216FDD">
      <w:pPr>
        <w:rPr>
          <w:lang w:val="en-US" w:eastAsia="ko-KR"/>
        </w:rPr>
      </w:pPr>
      <w:r w:rsidRPr="000D3CFB">
        <w:rPr>
          <w:rFonts w:eastAsia="Malgun Gothic" w:hint="eastAsia"/>
          <w:lang w:val="en-US"/>
        </w:rPr>
        <w:t xml:space="preserve">For FDD, when </w:t>
      </w:r>
      <w:r w:rsidRPr="000D3CFB">
        <w:rPr>
          <w:rFonts w:eastAsia="Malgun Gothic"/>
          <w:lang w:val="en-US"/>
        </w:rPr>
        <w:t>a PUCCH format 3</w:t>
      </w:r>
      <w:r w:rsidR="004A54E3" w:rsidRPr="000D3CFB">
        <w:rPr>
          <w:rFonts w:eastAsia="Malgun Gothic"/>
          <w:lang w:val="en-US"/>
        </w:rPr>
        <w:t>/4/5</w:t>
      </w:r>
      <w:r w:rsidRPr="000D3CFB">
        <w:rPr>
          <w:rFonts w:eastAsia="Malgun Gothic"/>
          <w:lang w:val="en-US"/>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F273E1" w:rsidRPr="000D3CFB">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 in [4]</w:t>
      </w:r>
      <w:r w:rsidRPr="000D3CFB">
        <w:rPr>
          <w:rFonts w:eastAsia="Malgun Gothic"/>
          <w:lang w:val="en-US"/>
        </w:rPr>
        <w:t xml:space="preserve">, unless the </w:t>
      </w:r>
      <w:r w:rsidRPr="000D3CFB">
        <w:rPr>
          <w:lang w:val="en-US"/>
        </w:rPr>
        <w:t xml:space="preserve">HARQ-ACK corresponds </w:t>
      </w:r>
      <w:r w:rsidRPr="000D3CFB">
        <w:t xml:space="preserve">to </w:t>
      </w:r>
      <w:r w:rsidRPr="000D3CFB">
        <w:rPr>
          <w:rFonts w:eastAsia="Batang" w:hint="eastAsia"/>
        </w:rPr>
        <w:t>a</w:t>
      </w:r>
      <w:r w:rsidR="00F273E1" w:rsidRPr="000D3CFB">
        <w:t xml:space="preserve"> subframe-</w:t>
      </w:r>
      <w:r w:rsidRPr="000D3CFB">
        <w:t>PDSCH transmission on the primary cell only or a PDCCH</w:t>
      </w:r>
      <w:r w:rsidR="005A65C0" w:rsidRPr="000D3CFB">
        <w:rPr>
          <w:lang w:val="en-US"/>
        </w:rPr>
        <w:t>/EPDCCH</w:t>
      </w:r>
      <w:r w:rsidRPr="000D3CFB">
        <w:t xml:space="preserve"> indicating downlink SPS release on the primary cell only</w:t>
      </w:r>
      <w:r w:rsidRPr="000D3CFB">
        <w:rPr>
          <w:rFonts w:eastAsia="Batang"/>
        </w:rPr>
        <w:t xml:space="preserve">, </w:t>
      </w:r>
      <w:r w:rsidRPr="000D3CFB">
        <w:t>in which case the SR shall be transmitted as for FDD with PUCCH format 1a/1b</w:t>
      </w:r>
      <w:r w:rsidRPr="000D3CFB">
        <w:rPr>
          <w:rFonts w:eastAsia="Malgun Gothic" w:hint="eastAsia"/>
          <w:lang w:val="en-US"/>
        </w:rPr>
        <w:t>.</w:t>
      </w:r>
      <w:r w:rsidR="00284990" w:rsidRPr="000D3CFB">
        <w:rPr>
          <w:rFonts w:eastAsia="Malgun Gothic"/>
          <w:lang w:val="en-US"/>
        </w:rPr>
        <w:t xml:space="preserve"> </w:t>
      </w:r>
    </w:p>
    <w:p w14:paraId="1A8E244E" w14:textId="77777777" w:rsidR="00F273E1" w:rsidRPr="000D3CFB" w:rsidRDefault="00216FDD" w:rsidP="00F273E1">
      <w:pPr>
        <w:rPr>
          <w:lang w:val="en-US" w:eastAsia="ko-KR"/>
        </w:rPr>
      </w:pPr>
      <w:r w:rsidRPr="000D3CFB">
        <w:rPr>
          <w:rFonts w:hint="eastAsia"/>
          <w:lang w:val="en-US" w:eastAsia="ko-KR"/>
        </w:rPr>
        <w:t xml:space="preserve">For </w:t>
      </w:r>
      <w:r w:rsidR="00570F12" w:rsidRPr="000D3CFB">
        <w:rPr>
          <w:lang w:val="en-US" w:eastAsia="ko-KR"/>
        </w:rPr>
        <w:t>a non-BL/CE UE for</w:t>
      </w:r>
      <w:r w:rsidR="00570F12" w:rsidRPr="000D3CFB">
        <w:rPr>
          <w:rFonts w:hint="eastAsia"/>
          <w:lang w:val="en-US" w:eastAsia="ko-KR"/>
        </w:rPr>
        <w:t xml:space="preserve"> </w:t>
      </w:r>
      <w:r w:rsidRPr="000D3CFB">
        <w:rPr>
          <w:rFonts w:hint="eastAsia"/>
          <w:lang w:val="en-US" w:eastAsia="ko-KR"/>
        </w:rPr>
        <w:t>FDD and for a PUSCH transmission, a UE shall not transmit HARQ-ACK on PUSCH in subframe</w:t>
      </w:r>
      <w:r w:rsidR="00F273E1" w:rsidRPr="000D3CFB">
        <w:rPr>
          <w:lang w:val="en-US" w:eastAsia="ko-KR"/>
        </w:rPr>
        <w:t>/slot/subslot</w:t>
      </w:r>
      <w:r w:rsidRPr="000D3CFB">
        <w:rPr>
          <w:rFonts w:hint="eastAsia"/>
          <w:lang w:val="en-US" w:eastAsia="ko-KR"/>
        </w:rPr>
        <w:t xml:space="preserve"> </w:t>
      </w:r>
      <w:r w:rsidRPr="000D3CFB">
        <w:rPr>
          <w:rFonts w:hint="eastAsia"/>
          <w:i/>
          <w:lang w:val="en-US" w:eastAsia="ko-KR"/>
        </w:rPr>
        <w:t>n</w:t>
      </w:r>
      <w:r w:rsidRPr="000D3CFB">
        <w:rPr>
          <w:rFonts w:hint="eastAsia"/>
          <w:lang w:val="en-US" w:eastAsia="ko-KR"/>
        </w:rPr>
        <w:t xml:space="preserve"> if the UE does not receive PDSCH or PDCCH</w:t>
      </w:r>
      <w:r w:rsidR="00F273E1" w:rsidRPr="000D3CFB">
        <w:rPr>
          <w:lang w:val="en-US" w:eastAsia="ko-KR"/>
        </w:rPr>
        <w:t>/SPDCCH</w:t>
      </w:r>
      <w:r w:rsidRPr="000D3CFB">
        <w:rPr>
          <w:rFonts w:hint="eastAsia"/>
          <w:lang w:val="en-US" w:eastAsia="ko-KR"/>
        </w:rPr>
        <w:t xml:space="preserve"> indicating downlink SPS release in</w:t>
      </w:r>
      <w:r w:rsidR="00F273E1" w:rsidRPr="000D3CFB">
        <w:rPr>
          <w:lang w:val="en-US" w:eastAsia="ko-KR"/>
        </w:rPr>
        <w:t xml:space="preserve"> </w:t>
      </w:r>
    </w:p>
    <w:p w14:paraId="5A138A18" w14:textId="348B768D"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r>
      <w:r w:rsidRPr="000D3CFB">
        <w:rPr>
          <w:rFonts w:hint="eastAsia"/>
          <w:lang w:val="en-US" w:eastAsia="ko-KR"/>
        </w:rPr>
        <w:t xml:space="preserve">subframe </w:t>
      </w:r>
      <w:r w:rsidRPr="000D3CFB">
        <w:rPr>
          <w:rFonts w:hint="eastAsia"/>
          <w:i/>
          <w:lang w:val="en-US" w:eastAsia="ko-KR"/>
        </w:rPr>
        <w:t>n-</w:t>
      </w:r>
      <w:r w:rsidR="00F84091">
        <w:rPr>
          <w:i/>
          <w:position w:val="-14"/>
          <w:lang w:val="en-US" w:eastAsia="ko-KR"/>
        </w:rPr>
        <w:pict w14:anchorId="1B9A6D82">
          <v:shape id="_x0000_i1145" type="#_x0000_t75" style="width:14.25pt;height:21.75pt">
            <v:imagedata r:id="rId92" o:title=""/>
          </v:shape>
        </w:pict>
      </w:r>
      <w:r w:rsidRPr="000D3CFB">
        <w:rPr>
          <w:lang w:val="en-US" w:eastAsia="ko-KR"/>
        </w:rPr>
        <w:t xml:space="preserve"> for subframe-PDSCH</w:t>
      </w:r>
      <w:r w:rsidR="00240067">
        <w:rPr>
          <w:lang w:val="en-US" w:eastAsia="ko-KR"/>
        </w:rPr>
        <w:t xml:space="preserve"> or in subframe </w:t>
      </w:r>
      <w:r w:rsidR="00240067">
        <w:rPr>
          <w:noProof/>
          <w:position w:val="-6"/>
        </w:rPr>
        <w:drawing>
          <wp:inline distT="0" distB="0" distL="0" distR="0" wp14:anchorId="760D89DD" wp14:editId="509E9761">
            <wp:extent cx="381000" cy="1524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240067">
        <w:rPr>
          <w:lang w:val="en-US" w:eastAsia="ko-KR"/>
        </w:rPr>
        <w:t xml:space="preserve"> for PDCCH indicating downlink SPS release</w:t>
      </w:r>
    </w:p>
    <w:p w14:paraId="3AA598AE" w14:textId="30F0368E"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slot </w:t>
      </w:r>
      <w:r w:rsidRPr="000D3CFB">
        <w:rPr>
          <w:i/>
          <w:lang w:val="en-US" w:eastAsia="ko-KR"/>
        </w:rPr>
        <w:t>n-4</w:t>
      </w:r>
      <w:r w:rsidRPr="000D3CFB">
        <w:rPr>
          <w:lang w:val="en-US" w:eastAsia="ko-KR"/>
        </w:rPr>
        <w:t xml:space="preserve"> for slot-PDSCH</w:t>
      </w:r>
    </w:p>
    <w:p w14:paraId="7DDF1C81" w14:textId="5C2764D2"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subslot </w:t>
      </w:r>
      <w:r w:rsidR="00F84091">
        <w:rPr>
          <w:position w:val="-14"/>
          <w:lang w:val="en-US" w:eastAsia="ko-KR"/>
        </w:rPr>
        <w:pict w14:anchorId="0E67E048">
          <v:shape id="_x0000_i1146" type="#_x0000_t75" style="width:36.85pt;height:21.75pt">
            <v:imagedata r:id="rId94" o:title=""/>
          </v:shape>
        </w:pict>
      </w:r>
      <w:r w:rsidRPr="000D3CFB">
        <w:rPr>
          <w:lang w:val="en-US" w:eastAsia="ko-KR"/>
        </w:rPr>
        <w:t xml:space="preserve">for subslot-SPDSCH if the higher layer parameter </w:t>
      </w:r>
      <w:r w:rsidRPr="000D3CFB">
        <w:rPr>
          <w:i/>
          <w:lang w:eastAsia="zh-CN"/>
        </w:rPr>
        <w:t>ul-TTI-Length</w:t>
      </w:r>
      <w:r w:rsidRPr="000D3CFB">
        <w:rPr>
          <w:lang w:eastAsia="zh-CN"/>
        </w:rPr>
        <w:t xml:space="preserve"> is set to </w:t>
      </w:r>
      <w:r w:rsidR="00240067">
        <w:rPr>
          <w:lang w:eastAsia="zh-CN"/>
        </w:rPr>
        <w:t>'</w:t>
      </w:r>
      <w:r w:rsidRPr="000D3CFB">
        <w:rPr>
          <w:lang w:eastAsia="zh-CN"/>
        </w:rPr>
        <w:t>subslot</w:t>
      </w:r>
      <w:r w:rsidR="00240067">
        <w:rPr>
          <w:lang w:eastAsia="zh-CN"/>
        </w:rPr>
        <w:t>'</w:t>
      </w:r>
      <w:r w:rsidRPr="000D3CFB">
        <w:rPr>
          <w:lang w:val="en-US" w:eastAsia="ko-KR"/>
        </w:rPr>
        <w:t xml:space="preserve"> </w:t>
      </w:r>
    </w:p>
    <w:p w14:paraId="73558423" w14:textId="620FF938" w:rsidR="005A65C0" w:rsidRPr="000D3CFB" w:rsidRDefault="00F273E1" w:rsidP="00CA31EF">
      <w:pPr>
        <w:pStyle w:val="B1"/>
        <w:rPr>
          <w:rFonts w:eastAsia="Malgun Gothic"/>
          <w:lang w:val="en-US"/>
        </w:rPr>
      </w:pPr>
      <w:r w:rsidRPr="000D3CFB">
        <w:rPr>
          <w:lang w:val="en-US" w:eastAsia="ko-KR"/>
        </w:rPr>
        <w:t>-</w:t>
      </w:r>
      <w:r w:rsidRPr="000D3CFB">
        <w:rPr>
          <w:lang w:val="en-US" w:eastAsia="ko-KR"/>
        </w:rPr>
        <w:tab/>
      </w:r>
      <w:r w:rsidR="00240067">
        <w:rPr>
          <w:lang w:val="en-US" w:eastAsia="ko-KR"/>
        </w:rPr>
        <w:t xml:space="preserve">any of the subslot numbers listed in Table 10.1-1 </w:t>
      </w:r>
      <w:r w:rsidR="00240067" w:rsidRPr="000D3CFB">
        <w:rPr>
          <w:lang w:val="en-US" w:eastAsia="ko-KR"/>
        </w:rPr>
        <w:t xml:space="preserve">if the higher layer parameter </w:t>
      </w:r>
      <w:r w:rsidR="00240067" w:rsidRPr="000D3CFB">
        <w:rPr>
          <w:i/>
          <w:lang w:eastAsia="zh-CN"/>
        </w:rPr>
        <w:t>ul-TTI-Length</w:t>
      </w:r>
      <w:r w:rsidR="00240067" w:rsidRPr="000D3CFB">
        <w:rPr>
          <w:lang w:eastAsia="zh-CN"/>
        </w:rPr>
        <w:t xml:space="preserve"> is set to </w:t>
      </w:r>
      <w:r w:rsidR="00D47AAD">
        <w:rPr>
          <w:lang w:eastAsia="zh-CN"/>
        </w:rPr>
        <w:t>'</w:t>
      </w:r>
      <w:r w:rsidR="00240067" w:rsidRPr="000D3CFB">
        <w:rPr>
          <w:lang w:eastAsia="zh-CN"/>
        </w:rPr>
        <w:t>slot</w:t>
      </w:r>
      <w:r w:rsidR="00D47AAD">
        <w:rPr>
          <w:lang w:eastAsia="zh-CN"/>
        </w:rPr>
        <w:t>'</w:t>
      </w:r>
      <w:r w:rsidR="00240067">
        <w:rPr>
          <w:lang w:eastAsia="zh-CN"/>
        </w:rPr>
        <w:t xml:space="preserve"> and slot-PUSCH is transmitted in subframe </w:t>
      </w:r>
      <w:r w:rsidR="00240067">
        <w:rPr>
          <w:noProof/>
          <w:position w:val="-6"/>
        </w:rPr>
        <w:drawing>
          <wp:inline distT="0" distB="0" distL="0" distR="0" wp14:anchorId="398C4234" wp14:editId="3CED4FD5">
            <wp:extent cx="152400" cy="152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4579754" w14:textId="5FC6B039" w:rsidR="00172C0A" w:rsidRPr="000D3CFB" w:rsidRDefault="00570F12" w:rsidP="009F687D">
      <w:pPr>
        <w:pStyle w:val="B2"/>
      </w:pPr>
      <w:r w:rsidRPr="000D3CFB">
        <w:rPr>
          <w:lang w:val="en-US" w:eastAsia="ko-KR"/>
        </w:rPr>
        <w:t>For a BL/CE UE, f</w:t>
      </w:r>
      <w:r w:rsidRPr="000D3CFB">
        <w:rPr>
          <w:rFonts w:hint="eastAsia"/>
          <w:lang w:val="en-US" w:eastAsia="ko-KR"/>
        </w:rPr>
        <w:t>or FDD and for a PUSCH transmission</w:t>
      </w:r>
      <w:r w:rsidRPr="000D3CFB">
        <w:rPr>
          <w:lang w:val="en-US" w:eastAsia="ko-KR"/>
        </w:rPr>
        <w:t xml:space="preserve"> scheduled by an MPDCCH where the last transmission of the MPDCCH is in subframe </w:t>
      </w:r>
      <w:r w:rsidRPr="000D3CFB">
        <w:rPr>
          <w:i/>
          <w:lang w:val="en-US" w:eastAsia="ko-KR"/>
        </w:rPr>
        <w:t>n-4</w:t>
      </w:r>
      <w:ins w:id="241" w:author="MM1" w:date="2021-11-01T03:33:00Z">
        <w:r w:rsidR="00D265A1">
          <w:rPr>
            <w:rFonts w:eastAsia="SimSun"/>
            <w:i/>
            <w:lang w:val="en-US" w:eastAsia="zh-CN"/>
          </w:rPr>
          <w:t>-K</w:t>
        </w:r>
        <w:r w:rsidR="00D265A1" w:rsidRPr="0037723D">
          <w:rPr>
            <w:rFonts w:eastAsia="SimSun"/>
            <w:iCs/>
            <w:vertAlign w:val="subscript"/>
            <w:lang w:val="en-US" w:eastAsia="zh-CN"/>
          </w:rPr>
          <w:t>offset</w:t>
        </w:r>
      </w:ins>
      <w:r w:rsidRPr="000D3CFB">
        <w:rPr>
          <w:rFonts w:hint="eastAsia"/>
          <w:lang w:val="en-US" w:eastAsia="ko-KR"/>
        </w:rPr>
        <w:t>, a UE shall not transmit HARQ-ACK on PUSCH</w:t>
      </w:r>
      <w:r w:rsidRPr="000D3CFB">
        <w:rPr>
          <w:lang w:val="en-US" w:eastAsia="ko-KR"/>
        </w:rPr>
        <w:t xml:space="preserve"> in subframe </w:t>
      </w:r>
      <w:r w:rsidRPr="000D3CFB">
        <w:rPr>
          <w:i/>
          <w:lang w:val="en-US" w:eastAsia="ko-KR"/>
        </w:rPr>
        <w:t>n</w:t>
      </w:r>
      <w:r w:rsidRPr="000D3CFB">
        <w:rPr>
          <w:lang w:val="en-US" w:eastAsia="ko-KR"/>
        </w:rPr>
        <w:t xml:space="preserve"> </w:t>
      </w:r>
      <w:r w:rsidRPr="000D3CFB">
        <w:rPr>
          <w:rFonts w:hint="eastAsia"/>
          <w:lang w:val="en-US" w:eastAsia="ko-KR"/>
        </w:rPr>
        <w:t>if the</w:t>
      </w:r>
      <w:r w:rsidRPr="000D3CFB">
        <w:rPr>
          <w:rFonts w:eastAsia="SimSun" w:hint="eastAsia"/>
          <w:lang w:val="en-US" w:eastAsia="zh-CN"/>
        </w:rPr>
        <w:t>re</w:t>
      </w:r>
      <w:r w:rsidRPr="000D3CFB">
        <w:rPr>
          <w:rFonts w:hint="eastAsia"/>
          <w:lang w:val="en-US" w:eastAsia="ko-KR"/>
        </w:rPr>
        <w:t xml:space="preserve"> </w:t>
      </w:r>
      <w:r w:rsidRPr="000D3CFB">
        <w:rPr>
          <w:rFonts w:eastAsia="SimSun" w:hint="eastAsia"/>
          <w:lang w:val="en-US" w:eastAsia="zh-CN"/>
        </w:rPr>
        <w:t xml:space="preserve">is no </w:t>
      </w:r>
      <w:r w:rsidRPr="000D3CFB">
        <w:rPr>
          <w:rFonts w:hint="eastAsia"/>
          <w:lang w:val="en-US" w:eastAsia="ko-KR"/>
        </w:rPr>
        <w:t xml:space="preserve">PDSCH or </w:t>
      </w:r>
      <w:r w:rsidRPr="000D3CFB">
        <w:rPr>
          <w:lang w:val="en-US" w:eastAsia="ko-KR"/>
        </w:rPr>
        <w:t>M</w:t>
      </w:r>
      <w:r w:rsidRPr="000D3CFB">
        <w:rPr>
          <w:rFonts w:hint="eastAsia"/>
          <w:lang w:val="en-US" w:eastAsia="ko-KR"/>
        </w:rPr>
        <w:t xml:space="preserve">PDCCH indicating downlink SPS release </w:t>
      </w:r>
      <w:r w:rsidRPr="000D3CFB">
        <w:rPr>
          <w:rFonts w:eastAsia="SimSun" w:hint="eastAsia"/>
          <w:lang w:val="en-US" w:eastAsia="zh-CN"/>
        </w:rPr>
        <w:t xml:space="preserve">transmitted to the UE </w:t>
      </w:r>
      <w:r w:rsidRPr="000D3CFB">
        <w:rPr>
          <w:rFonts w:hint="eastAsia"/>
          <w:lang w:val="en-US" w:eastAsia="ko-KR"/>
        </w:rPr>
        <w:t xml:space="preserve">in subframe </w:t>
      </w:r>
      <w:r w:rsidRPr="000D3CFB">
        <w:rPr>
          <w:rFonts w:hint="eastAsia"/>
          <w:i/>
          <w:lang w:val="en-US" w:eastAsia="ko-KR"/>
        </w:rPr>
        <w:t>n-4</w:t>
      </w:r>
      <w:ins w:id="242" w:author="MM1" w:date="2021-11-01T03:34:00Z">
        <w:r w:rsidR="00D265A1">
          <w:rPr>
            <w:rFonts w:eastAsia="SimSun"/>
            <w:i/>
            <w:lang w:val="en-US" w:eastAsia="zh-CN"/>
          </w:rPr>
          <w:t>-K</w:t>
        </w:r>
        <w:r w:rsidR="00D265A1" w:rsidRPr="0037723D">
          <w:rPr>
            <w:rFonts w:eastAsia="SimSun"/>
            <w:iCs/>
            <w:vertAlign w:val="subscript"/>
            <w:lang w:val="en-US" w:eastAsia="zh-CN"/>
          </w:rPr>
          <w:t>offset</w:t>
        </w:r>
      </w:ins>
      <w:r w:rsidRPr="000D3CFB">
        <w:t xml:space="preserve"> where the last transmission of the PDSCH or MPDCCH indicating downlink SPS release is in subframe </w:t>
      </w:r>
      <w:r w:rsidRPr="000D3CFB">
        <w:rPr>
          <w:i/>
          <w:iCs/>
        </w:rPr>
        <w:t>n-4</w:t>
      </w:r>
      <w:ins w:id="243" w:author="MM1" w:date="2021-11-01T03:34:00Z">
        <w:r w:rsidR="00D265A1">
          <w:rPr>
            <w:rFonts w:eastAsia="SimSun"/>
            <w:i/>
            <w:lang w:val="en-US" w:eastAsia="zh-CN"/>
          </w:rPr>
          <w:t>-K</w:t>
        </w:r>
        <w:r w:rsidR="00D265A1" w:rsidRPr="0037723D">
          <w:rPr>
            <w:rFonts w:eastAsia="SimSun"/>
            <w:iCs/>
            <w:vertAlign w:val="subscript"/>
            <w:lang w:val="en-US" w:eastAsia="zh-CN"/>
          </w:rPr>
          <w:t>offset</w:t>
        </w:r>
      </w:ins>
      <w:r w:rsidRPr="000D3CFB">
        <w:rPr>
          <w:lang w:eastAsia="ko-KR"/>
        </w:rPr>
        <w:t>.</w:t>
      </w:r>
    </w:p>
    <w:p w14:paraId="4E3665D0" w14:textId="7A4A2CE6" w:rsidR="00F273E1" w:rsidRPr="000D3CFB" w:rsidRDefault="005A65C0" w:rsidP="00F273E1">
      <w:pPr>
        <w:rPr>
          <w:lang w:val="en-US"/>
        </w:rPr>
      </w:pPr>
      <w:r w:rsidRPr="000D3CFB">
        <w:rPr>
          <w:lang w:val="en-US"/>
        </w:rPr>
        <w:t>When only a positive SR is transmitted</w:t>
      </w:r>
      <w:r w:rsidR="00F273E1" w:rsidRPr="000D3CFB">
        <w:rPr>
          <w:lang w:val="en-US"/>
        </w:rPr>
        <w:t xml:space="preserve"> using subframe-PUCCH</w:t>
      </w:r>
      <w:r w:rsidRPr="000D3CFB">
        <w:rPr>
          <w:lang w:val="en-US"/>
        </w:rPr>
        <w:t xml:space="preserve">, a UE shall use PUCCH Format 1 for the SR resource as defined in </w:t>
      </w:r>
      <w:r w:rsidR="009D67ED">
        <w:rPr>
          <w:lang w:val="en-US"/>
        </w:rPr>
        <w:t>Clause</w:t>
      </w:r>
      <w:r w:rsidRPr="000D3CFB">
        <w:rPr>
          <w:lang w:val="en-US"/>
        </w:rPr>
        <w:t xml:space="preserve"> </w:t>
      </w:r>
      <w:r w:rsidR="00F273E1" w:rsidRPr="000D3CFB">
        <w:rPr>
          <w:lang w:val="en-US"/>
        </w:rPr>
        <w:t>5.4</w:t>
      </w:r>
      <w:r w:rsidR="00240067">
        <w:rPr>
          <w:lang w:val="en-US"/>
        </w:rPr>
        <w:t>.1</w:t>
      </w:r>
      <w:r w:rsidRPr="000D3CFB">
        <w:rPr>
          <w:lang w:val="en-US"/>
        </w:rPr>
        <w:t xml:space="preserve"> in [3].</w:t>
      </w:r>
      <w:r w:rsidR="004A54E3" w:rsidRPr="000D3CFB">
        <w:rPr>
          <w:lang w:val="en-US"/>
        </w:rPr>
        <w:t xml:space="preserve"> </w:t>
      </w:r>
    </w:p>
    <w:p w14:paraId="17ECC11E" w14:textId="208BA50B" w:rsidR="004A54E3" w:rsidRPr="000D3CFB" w:rsidRDefault="00F273E1" w:rsidP="004A54E3">
      <w:pPr>
        <w:rPr>
          <w:lang w:val="en-US"/>
        </w:rPr>
      </w:pPr>
      <w:r w:rsidRPr="000D3CFB">
        <w:rPr>
          <w:lang w:val="en-US"/>
        </w:rPr>
        <w:lastRenderedPageBreak/>
        <w:t xml:space="preserve">When only a positive SR is transmitted using </w:t>
      </w:r>
      <w:r w:rsidR="00240067">
        <w:rPr>
          <w:lang w:val="en-US"/>
        </w:rPr>
        <w:t>slot/</w:t>
      </w:r>
      <w:r w:rsidRPr="000D3CFB">
        <w:rPr>
          <w:lang w:val="en-US"/>
        </w:rPr>
        <w:t xml:space="preserve">subslot-PUCCH, a UE shall use PUCCH Format 1 for the first SR resource configured by higher layers as defined in </w:t>
      </w:r>
      <w:r w:rsidR="009D67ED">
        <w:rPr>
          <w:lang w:val="en-US"/>
        </w:rPr>
        <w:t>Clause</w:t>
      </w:r>
      <w:r w:rsidRPr="000D3CFB">
        <w:rPr>
          <w:lang w:val="en-US"/>
        </w:rPr>
        <w:t xml:space="preserve"> 5.4A.2 in [3].</w:t>
      </w:r>
    </w:p>
    <w:p w14:paraId="20672A0B" w14:textId="38331BA9" w:rsidR="00240067" w:rsidRDefault="00240067" w:rsidP="00240067">
      <w:pPr>
        <w:rPr>
          <w:lang w:val="en-US"/>
        </w:rPr>
      </w:pPr>
      <w:r>
        <w:rPr>
          <w:rFonts w:eastAsia="SimSun" w:cs="Arial"/>
        </w:rPr>
        <w:t xml:space="preserve">If a UE is configured with higher layer parameter </w:t>
      </w:r>
      <w:r>
        <w:rPr>
          <w:i/>
        </w:rPr>
        <w:t>codebooksizeDetermination-r13</w:t>
      </w:r>
      <w:r>
        <w:rPr>
          <w:rFonts w:eastAsia="SimSun"/>
          <w:i/>
        </w:rPr>
        <w:t xml:space="preserve"> = dai</w:t>
      </w:r>
      <w:r>
        <w:rPr>
          <w:rFonts w:eastAsia="SimSun"/>
          <w:lang w:val="en-US"/>
        </w:rPr>
        <w:t xml:space="preserve"> and PDSCH is associated with DCI format 1/1A/1B/1D/2/2A/2B/2C/2D</w:t>
      </w:r>
      <w:r>
        <w:rPr>
          <w:rFonts w:eastAsia="SimSun"/>
        </w:rPr>
        <w:t xml:space="preserve">, the following HARQ-ACK reporting procedure applies to subframe-PDSCH operation. </w:t>
      </w:r>
      <w:r>
        <w:rPr>
          <w:rFonts w:eastAsia="SimSun" w:cs="Arial"/>
        </w:rPr>
        <w:t xml:space="preserve">If a UE is configured with higher layer parameter </w:t>
      </w:r>
      <w:r>
        <w:rPr>
          <w:i/>
        </w:rPr>
        <w:t xml:space="preserve">codebooksizeDeterminationsSTTI-r15 </w:t>
      </w:r>
      <w:r>
        <w:rPr>
          <w:rFonts w:eastAsia="SimSun"/>
          <w:i/>
        </w:rPr>
        <w:t>= dai</w:t>
      </w:r>
      <w:r>
        <w:rPr>
          <w:rFonts w:eastAsia="SimSun"/>
          <w:lang w:val="en-US"/>
        </w:rPr>
        <w:t xml:space="preserve"> and PDSCH is associated with DCI format 7-1A/7-1B/7-1C/7-1D/7-1F/7-1G</w:t>
      </w:r>
      <w:r>
        <w:rPr>
          <w:rFonts w:eastAsia="SimSun"/>
        </w:rPr>
        <w:t>, the following HARQ-ACK reporting procedure applies to slot/subslot-PDSCH operation.</w:t>
      </w:r>
    </w:p>
    <w:p w14:paraId="70B96C98" w14:textId="26C7375A" w:rsidR="004A54E3" w:rsidRPr="000D3CFB" w:rsidRDefault="004A54E3" w:rsidP="004A54E3">
      <w:pPr>
        <w:rPr>
          <w:rFonts w:eastAsia="SimSun" w:cs="Arial"/>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240067" w:rsidRPr="003A25CB">
        <w:rPr>
          <w:rFonts w:eastAsia="SimSun" w:cs="Arial"/>
        </w:rPr>
        <w:t xml:space="preserve"> </w:t>
      </w:r>
      <w:r w:rsidR="00240067">
        <w:rPr>
          <w:rFonts w:eastAsia="SimSun" w:cs="Arial"/>
        </w:rPr>
        <w:t xml:space="preserve">or with higher layer parameter </w:t>
      </w:r>
      <w:r w:rsidR="00240067">
        <w:rPr>
          <w:i/>
        </w:rPr>
        <w:t xml:space="preserve">codebooksizeDeterminationsSTTI-r15 </w:t>
      </w:r>
      <w:r w:rsidR="00240067">
        <w:rPr>
          <w:rFonts w:eastAsia="SimSun"/>
          <w:i/>
        </w:rPr>
        <w:t>= dai</w:t>
      </w:r>
      <w:r w:rsidRPr="000D3CFB">
        <w:rPr>
          <w:rFonts w:eastAsia="SimSun" w:hint="eastAsia"/>
          <w:lang w:eastAsia="zh-CN"/>
        </w:rPr>
        <w:t xml:space="preserve">, </w:t>
      </w:r>
      <w:r w:rsidRPr="000D3CFB">
        <w:rPr>
          <w:rFonts w:eastAsia="SimSun" w:hint="eastAsia"/>
          <w:lang w:val="en-US" w:eastAsia="zh-CN"/>
        </w:rPr>
        <w:t>for FDD and a subframe</w:t>
      </w:r>
      <w:r w:rsidR="004908DB" w:rsidRPr="000D3CFB">
        <w:rPr>
          <w:rFonts w:eastAsia="SimSun"/>
          <w:lang w:val="en-US" w:eastAsia="zh-CN"/>
        </w:rPr>
        <w:t>/subslot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t>
      </w:r>
      <w:r w:rsidRPr="000D3CFB">
        <w:rPr>
          <w:lang w:val="en-US"/>
        </w:rPr>
        <w:t xml:space="preserve">the value of the </w:t>
      </w:r>
      <w:r w:rsidRPr="000D3CFB">
        <w:rPr>
          <w:rFonts w:eastAsia="SimSun" w:hint="eastAsia"/>
          <w:lang w:val="en-US" w:eastAsia="zh-CN"/>
        </w:rPr>
        <w:t xml:space="preserve">counter </w:t>
      </w:r>
      <w:r w:rsidRPr="000D3CFB">
        <w:rPr>
          <w:rFonts w:eastAsia="SimSun" w:hint="eastAsia"/>
          <w:lang w:eastAsia="zh-CN"/>
        </w:rPr>
        <w:t xml:space="preserve">Downlink Assignment Indicator (DAI) </w:t>
      </w:r>
      <w:r w:rsidRPr="000D3CFB">
        <w:rPr>
          <w:lang w:val="en-US"/>
        </w:rPr>
        <w:t xml:space="preserve">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lang w:val="en-US"/>
        </w:rPr>
        <w:t xml:space="preserve"> denotes the accumulative number of </w:t>
      </w:r>
      <w:r w:rsidR="00240067">
        <w:rPr>
          <w:rFonts w:eastAsia="SimSun"/>
          <w:lang w:val="en-US"/>
        </w:rPr>
        <w:t>{serving cell, subframe/slot/subslot}-pair(s)</w:t>
      </w:r>
      <w:r w:rsidRPr="000D3CFB">
        <w:rPr>
          <w:rFonts w:eastAsia="SimSun" w:hint="eastAsia"/>
          <w:lang w:val="en-US" w:eastAsia="zh-CN"/>
        </w:rPr>
        <w:t xml:space="preserve"> with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908DB" w:rsidRPr="000D3CFB">
        <w:rPr>
          <w:rFonts w:eastAsia="SimSun"/>
          <w:lang w:val="en-US" w:eastAsia="zh-CN"/>
        </w:rPr>
        <w:t>/SPDCCH</w:t>
      </w:r>
      <w:r w:rsidRPr="000D3CFB">
        <w:rPr>
          <w:rFonts w:eastAsia="SimSun" w:hint="eastAsia"/>
          <w:lang w:val="en-US" w:eastAsia="zh-CN"/>
        </w:rPr>
        <w:t xml:space="preserve"> and serving cell with </w:t>
      </w:r>
      <w:r w:rsidRPr="000D3CFB">
        <w:rPr>
          <w:rFonts w:cs="Arial"/>
        </w:rPr>
        <w:t>PDCCH/EPDCCH</w:t>
      </w:r>
      <w:r w:rsidR="004908DB" w:rsidRPr="000D3CFB">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w:t>
      </w:r>
      <w:r w:rsidRPr="000D3CFB">
        <w:rPr>
          <w:lang w:val="en-US"/>
        </w:rPr>
        <w:t xml:space="preserve"> up to</w:t>
      </w:r>
      <w:r w:rsidRPr="000D3CFB">
        <w:rPr>
          <w:rFonts w:eastAsia="SimSun" w:hint="eastAsia"/>
          <w:lang w:eastAsia="zh-CN"/>
        </w:rPr>
        <w:t xml:space="preserve"> the present serving cell</w:t>
      </w:r>
      <w:r w:rsidR="00240067" w:rsidRPr="00413C2C">
        <w:rPr>
          <w:rFonts w:eastAsia="SimSun"/>
          <w:lang w:eastAsia="zh-CN"/>
        </w:rPr>
        <w:t xml:space="preserve"> </w:t>
      </w:r>
      <w:r w:rsidR="00240067">
        <w:rPr>
          <w:rFonts w:eastAsia="SimSun"/>
          <w:lang w:eastAsia="zh-CN"/>
        </w:rPr>
        <w:t>and present subframe/slot/subslot, first</w:t>
      </w:r>
      <w:r w:rsidRPr="000D3CFB">
        <w:rPr>
          <w:rFonts w:eastAsia="SimSun" w:hint="eastAsia"/>
          <w:lang w:eastAsia="zh-CN"/>
        </w:rPr>
        <w:t xml:space="preserve"> in increasing order of serving cell index</w:t>
      </w:r>
      <w:r w:rsidR="00240067">
        <w:rPr>
          <w:rFonts w:eastAsia="SimSun"/>
          <w:lang w:eastAsia="zh-CN"/>
        </w:rPr>
        <w:t xml:space="preserve"> and then in increasing order of subframe/slot/subslot index</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00240067">
        <w:rPr>
          <w:rFonts w:eastAsia="SimSun"/>
          <w:lang w:val="en-US"/>
        </w:rPr>
        <w:t>{serving cell, subframe/slot/subslot}-pair(s)</w:t>
      </w:r>
      <w:r w:rsidRPr="000D3CFB">
        <w:rPr>
          <w:rFonts w:eastAsia="SimSun" w:hint="eastAsia"/>
          <w:lang w:val="en-US" w:eastAsia="zh-CN"/>
        </w:rPr>
        <w:t xml:space="preserve"> with PDSCH transmission(s) associated with PDCCH</w:t>
      </w:r>
      <w:r w:rsidRPr="000D3CFB">
        <w:rPr>
          <w:rFonts w:cs="Arial"/>
        </w:rPr>
        <w:t>/EPDCCH</w:t>
      </w:r>
      <w:r w:rsidR="00240067">
        <w:rPr>
          <w:rFonts w:cs="Arial"/>
        </w:rPr>
        <w:t>/SPDCCH</w:t>
      </w:r>
      <w:r w:rsidR="00240067" w:rsidRPr="000D3CFB">
        <w:rPr>
          <w:rFonts w:eastAsia="SimSun" w:hint="eastAsia"/>
          <w:lang w:val="en-US" w:eastAsia="zh-CN"/>
        </w:rPr>
        <w:t xml:space="preserve"> </w:t>
      </w:r>
      <w:r w:rsidRPr="000D3CFB">
        <w:rPr>
          <w:rFonts w:eastAsia="SimSun" w:hint="eastAsia"/>
          <w:lang w:val="en-US" w:eastAsia="zh-CN"/>
        </w:rPr>
        <w:t xml:space="preserve">(s) and serving cell with </w:t>
      </w:r>
      <w:r w:rsidRPr="000D3CFB">
        <w:rPr>
          <w:rFonts w:cs="Arial"/>
        </w:rPr>
        <w:t>PDCCH/EPDCCH</w:t>
      </w:r>
      <w:r w:rsidR="00240067">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Denote</w:t>
      </w:r>
      <w:r w:rsidR="00240067">
        <w:rPr>
          <w:rFonts w:eastAsia="SimSun" w:cs="Arial"/>
          <w:lang w:eastAsia="zh-CN"/>
        </w:rPr>
        <w:t xml:space="preserve"> </w:t>
      </w:r>
      <w:r w:rsidR="00240067">
        <w:rPr>
          <w:rFonts w:eastAsia="SimSun" w:cs="Arial"/>
          <w:noProof/>
          <w:position w:val="-14"/>
        </w:rPr>
        <w:drawing>
          <wp:inline distT="0" distB="0" distL="0" distR="0" wp14:anchorId="78723E55" wp14:editId="43077548">
            <wp:extent cx="5334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00992E60" w:rsidRPr="00EF6434">
        <w:rPr>
          <w:rFonts w:eastAsia="SimSun"/>
          <w:lang w:val="en-US"/>
        </w:rPr>
        <w:t xml:space="preserve"> </w:t>
      </w:r>
      <w:r w:rsidR="00992E60" w:rsidRPr="00635423">
        <w:rPr>
          <w:rFonts w:eastAsia="SimSun"/>
          <w:lang w:val="en-US"/>
        </w:rPr>
        <w:t>in subframe</w:t>
      </w:r>
      <w:r w:rsidR="00992E60">
        <w:rPr>
          <w:rFonts w:eastAsia="SimSun"/>
          <w:lang w:val="en-US"/>
        </w:rPr>
        <w:t xml:space="preserve">/slot/subslot </w:t>
      </w:r>
      <w:r w:rsidR="00992E60" w:rsidRPr="00635423">
        <w:rPr>
          <w:rFonts w:eastAsia="SimSun"/>
          <w:i/>
          <w:lang w:val="en-US"/>
        </w:rPr>
        <w:t>s</w:t>
      </w:r>
      <w:r w:rsidR="00992E60">
        <w:rPr>
          <w:rFonts w:eastAsia="SimSun"/>
          <w:i/>
          <w:lang w:val="en-US"/>
        </w:rPr>
        <w:t xml:space="preserve"> </w:t>
      </w:r>
      <w:r w:rsidR="00992E60">
        <w:rPr>
          <w:rFonts w:eastAsia="SimSun"/>
          <w:lang w:val="en-US"/>
        </w:rPr>
        <w:t xml:space="preserve">within the set of subframe(s)/slot(s)/subslot(s) for which HARQ-ACK response shall be provided in subframe/slot/subslot </w:t>
      </w:r>
      <w:r w:rsidR="00992E60" w:rsidRPr="00A92F3B">
        <w:rPr>
          <w:rFonts w:eastAsia="SimSun"/>
          <w:i/>
          <w:lang w:val="en-US"/>
        </w:rPr>
        <w:t>n</w:t>
      </w:r>
      <w:r w:rsidRPr="000D3CFB">
        <w:rPr>
          <w:rFonts w:eastAsia="SimSun" w:hint="eastAsia"/>
          <w:lang w:val="en-US" w:eastAsia="zh-CN"/>
        </w:rPr>
        <w:t>, according to table 7.3.1-1. Denote</w:t>
      </w:r>
      <w:r w:rsidR="00992E60">
        <w:rPr>
          <w:rFonts w:eastAsia="SimSun"/>
          <w:lang w:val="en-US" w:eastAsia="zh-CN"/>
        </w:rPr>
        <w:t xml:space="preserve"> </w:t>
      </w:r>
      <w:r w:rsidR="00992E60">
        <w:rPr>
          <w:rFonts w:eastAsia="SimSun" w:cs="Arial"/>
          <w:noProof/>
          <w:position w:val="-14"/>
        </w:rPr>
        <w:drawing>
          <wp:inline distT="0" distB="0" distL="0" distR="0" wp14:anchorId="120C2319" wp14:editId="7777D996">
            <wp:extent cx="457200" cy="228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00992E60">
        <w:rPr>
          <w:rFonts w:eastAsia="SimSun" w:cs="Arial"/>
          <w:position w:val="-10"/>
          <w:lang w:eastAsia="zh-CN"/>
        </w:rPr>
        <w:t xml:space="preserve"> </w:t>
      </w:r>
      <w:r w:rsidRPr="000D3CFB">
        <w:rPr>
          <w:rFonts w:eastAsia="SimSun" w:cs="Arial" w:hint="eastAsia"/>
          <w:lang w:eastAsia="zh-CN"/>
        </w:rPr>
        <w:t>as the value of the total DAI, according to Table 7.3.1-1. The UE shall assume a same value of total DAI in all PDCCH/EPDCCH</w:t>
      </w:r>
      <w:r w:rsidR="004908DB" w:rsidRPr="000D3CFB">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908DB" w:rsidRPr="000D3CFB">
        <w:rPr>
          <w:rFonts w:eastAsia="SimSun" w:cs="Arial"/>
          <w:lang w:eastAsia="zh-CN"/>
        </w:rPr>
        <w:t>/SPDCCH</w:t>
      </w:r>
      <w:r w:rsidRPr="000D3CFB">
        <w:rPr>
          <w:rFonts w:eastAsia="SimSun" w:cs="Arial" w:hint="eastAsia"/>
          <w:lang w:eastAsia="zh-CN"/>
        </w:rPr>
        <w:t xml:space="preserve"> indicating downlink SPS release in a subframe</w:t>
      </w:r>
      <w:r w:rsidR="004908DB" w:rsidRPr="000D3CFB">
        <w:rPr>
          <w:rFonts w:eastAsia="SimSun" w:cs="Arial"/>
          <w:lang w:eastAsia="zh-CN"/>
        </w:rPr>
        <w:t>/</w:t>
      </w:r>
      <w:r w:rsidR="00677CC8">
        <w:rPr>
          <w:rFonts w:eastAsia="SimSun" w:cs="Arial"/>
          <w:lang w:eastAsia="zh-CN"/>
        </w:rPr>
        <w:t>slot/</w:t>
      </w:r>
      <w:r w:rsidR="004908DB" w:rsidRPr="000D3CFB">
        <w:rPr>
          <w:rFonts w:eastAsia="SimSun" w:cs="Arial"/>
          <w:lang w:eastAsia="zh-CN"/>
        </w:rPr>
        <w:t>subslot</w:t>
      </w:r>
      <w:r w:rsidRPr="000D3CFB">
        <w:rPr>
          <w:rFonts w:eastAsia="SimSun" w:cs="Arial" w:hint="eastAsia"/>
          <w:lang w:eastAsia="zh-CN"/>
        </w:rPr>
        <w:t>.</w:t>
      </w:r>
    </w:p>
    <w:p w14:paraId="1487F51D" w14:textId="0D1D9DA8"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677CC8">
        <w:rPr>
          <w:rFonts w:eastAsia="SimSun" w:cs="Arial"/>
        </w:rPr>
        <w:t>or w</w:t>
      </w:r>
      <w:r w:rsidR="00677CC8" w:rsidRPr="00EE26A1">
        <w:rPr>
          <w:rFonts w:eastAsia="SimSun" w:cs="Arial" w:hint="eastAsia"/>
        </w:rPr>
        <w:t xml:space="preserve">ith higher layer parameter </w:t>
      </w:r>
      <w:r w:rsidR="00677CC8" w:rsidRPr="00DF2124">
        <w:rPr>
          <w:i/>
        </w:rPr>
        <w:t xml:space="preserve">codebooksizeDeterminationsSTTI-r15 </w:t>
      </w:r>
      <w:r w:rsidR="00677CC8" w:rsidRPr="00EE26A1">
        <w:rPr>
          <w:rFonts w:eastAsia="SimSun" w:hint="eastAsia"/>
          <w:i/>
        </w:rPr>
        <w:t xml:space="preserve">= </w:t>
      </w:r>
      <w:r w:rsidR="00677CC8" w:rsidRPr="00EE26A1">
        <w:rPr>
          <w:rFonts w:eastAsia="SimSun"/>
          <w:i/>
        </w:rPr>
        <w:t>dai</w:t>
      </w:r>
      <w:r w:rsidR="00677CC8"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4908DB" w:rsidRPr="000D3CFB">
        <w:rPr>
          <w:rFonts w:eastAsia="SimSun"/>
          <w:lang w:eastAsia="zh-CN"/>
        </w:rPr>
        <w:t>/slot</w:t>
      </w:r>
      <w:r w:rsidR="00677CC8">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84091">
        <w:rPr>
          <w:position w:val="-14"/>
        </w:rPr>
        <w:pict w14:anchorId="1D75C009">
          <v:shape id="_x0000_i1147" type="#_x0000_t75" style="width:101.3pt;height:21.7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3ED3109C" w14:textId="77777777" w:rsidR="004A54E3" w:rsidRPr="000D3CFB" w:rsidRDefault="004A54E3" w:rsidP="00CA31EF">
      <w:pPr>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3C6F7062" w14:textId="77777777" w:rsidR="00677CC8" w:rsidRPr="000D3CFB" w:rsidRDefault="00677CC8" w:rsidP="00677CC8">
      <w:pPr>
        <w:rPr>
          <w:rFonts w:eastAsia="SimSun"/>
          <w:i/>
          <w:lang w:eastAsia="zh-CN"/>
        </w:rPr>
      </w:pPr>
      <w:r w:rsidRPr="000D3CFB">
        <w:rPr>
          <w:rFonts w:eastAsia="SimSun"/>
          <w:lang w:eastAsia="zh-CN"/>
        </w:rPr>
        <w:t xml:space="preserve">Set </w:t>
      </w:r>
      <w:r w:rsidRPr="000D3CFB">
        <w:rPr>
          <w:rFonts w:eastAsia="SimSun"/>
          <w:i/>
          <w:lang w:eastAsia="zh-CN"/>
        </w:rPr>
        <w:t>s = 0</w:t>
      </w:r>
    </w:p>
    <w:p w14:paraId="4230F78E" w14:textId="77777777" w:rsidR="004A54E3" w:rsidRPr="000D3CFB" w:rsidRDefault="004A54E3" w:rsidP="00CA31EF">
      <w:pPr>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6E3EDE64" w14:textId="77777777" w:rsidR="004A54E3" w:rsidRPr="000D3CFB" w:rsidRDefault="004A54E3" w:rsidP="00CA31EF">
      <w:pPr>
        <w:rPr>
          <w:rFonts w:eastAsia="SimSun" w:cs="Arial"/>
          <w:lang w:eastAsia="zh-CN"/>
        </w:rPr>
      </w:pPr>
      <w:r w:rsidRPr="000D3CFB">
        <w:rPr>
          <w:rFonts w:eastAsia="SimSun" w:hint="eastAsia"/>
          <w:lang w:eastAsia="zh-CN"/>
        </w:rPr>
        <w:t xml:space="preserve">Set </w:t>
      </w:r>
      <w:r w:rsidR="00F84091">
        <w:rPr>
          <w:rFonts w:eastAsia="SimSun" w:cs="Arial"/>
          <w:position w:val="-14"/>
          <w:lang w:eastAsia="zh-CN"/>
        </w:rPr>
        <w:pict w14:anchorId="4954DB5B">
          <v:shape id="_x0000_i1148" type="#_x0000_t75" style="width:42.7pt;height:21.75pt">
            <v:imagedata r:id="rId99" o:title=""/>
          </v:shape>
        </w:pict>
      </w:r>
    </w:p>
    <w:p w14:paraId="7CE684DB" w14:textId="77777777" w:rsidR="004A54E3" w:rsidRPr="000D3CFB" w:rsidRDefault="004A54E3" w:rsidP="00CA31EF">
      <w:pPr>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F84091">
        <w:rPr>
          <w:rFonts w:eastAsia="SimSun" w:cs="Arial"/>
          <w:position w:val="-12"/>
          <w:lang w:eastAsia="zh-CN"/>
        </w:rPr>
        <w:pict w14:anchorId="577013D7">
          <v:shape id="_x0000_i1149" type="#_x0000_t75" style="width:36.85pt;height:21.75pt">
            <v:imagedata r:id="rId100" o:title=""/>
          </v:shape>
        </w:pict>
      </w:r>
    </w:p>
    <w:p w14:paraId="6B3ECEE4" w14:textId="77777777" w:rsidR="00677CC8" w:rsidRDefault="004A54E3" w:rsidP="00677CC8">
      <w:r w:rsidRPr="000D3CFB">
        <w:rPr>
          <w:rFonts w:eastAsia="SimSun" w:hint="eastAsia"/>
          <w:lang w:eastAsia="zh-CN"/>
        </w:rPr>
        <w:t xml:space="preserve">Set </w:t>
      </w:r>
      <w:r w:rsidR="00F84091">
        <w:rPr>
          <w:position w:val="-10"/>
        </w:rPr>
        <w:pict w14:anchorId="01B5FA86">
          <v:shape id="_x0000_i1150" type="#_x0000_t75" style="width:21.75pt;height:14.25pt">
            <v:imagedata r:id="rId101" o:title=""/>
          </v:shape>
        </w:pict>
      </w:r>
      <w:r w:rsidRPr="000D3CFB">
        <w:t xml:space="preserve"> to the number of cells configured by higher layers for the UE</w:t>
      </w:r>
      <w:r w:rsidR="00677CC8" w:rsidRPr="00413C2C">
        <w:t xml:space="preserve"> </w:t>
      </w:r>
    </w:p>
    <w:p w14:paraId="3283C05E" w14:textId="7EF64945" w:rsidR="004A54E3" w:rsidRPr="000D3CFB" w:rsidRDefault="00677CC8" w:rsidP="00677CC8">
      <w:pPr>
        <w:rPr>
          <w:rFonts w:eastAsia="SimSun"/>
          <w:lang w:eastAsia="zh-CN"/>
        </w:rPr>
      </w:pPr>
      <w:r>
        <w:rPr>
          <w:rFonts w:eastAsia="SimSun"/>
        </w:rPr>
        <w:t>Set</w:t>
      </w:r>
      <w:r w:rsidRPr="00BC11F1">
        <w:rPr>
          <w:rFonts w:eastAsia="SimSun"/>
          <w:i/>
        </w:rPr>
        <w:t xml:space="preserve"> S </w:t>
      </w:r>
      <w:r>
        <w:rPr>
          <w:rFonts w:eastAsia="SimSun"/>
        </w:rPr>
        <w:t>= 3 for subslot PDSCH operation</w:t>
      </w:r>
      <w:r w:rsidRPr="00C07B66">
        <w:t xml:space="preserve"> </w:t>
      </w:r>
      <w:r w:rsidRPr="00EE26A1">
        <w:t>with higher layer parameter</w:t>
      </w:r>
      <w:r>
        <w:t xml:space="preserve"> </w:t>
      </w:r>
      <w:r w:rsidRPr="00EE26A1">
        <w:rPr>
          <w:i/>
        </w:rPr>
        <w:t>dl-TTI-Length=</w:t>
      </w:r>
      <w:r w:rsidR="00D47AAD">
        <w:t>'</w:t>
      </w:r>
      <w:r w:rsidRPr="00EE26A1">
        <w:rPr>
          <w:i/>
        </w:rPr>
        <w:t>subslot</w:t>
      </w:r>
      <w:r w:rsidR="00D47AAD">
        <w:t>'</w:t>
      </w:r>
      <w:r w:rsidRPr="00EE26A1">
        <w:rPr>
          <w:i/>
        </w:rPr>
        <w:t xml:space="preserve"> </w:t>
      </w:r>
      <w:r w:rsidRPr="00EE26A1">
        <w:t xml:space="preserve">and </w:t>
      </w:r>
      <w:r w:rsidRPr="00EE26A1">
        <w:rPr>
          <w:i/>
        </w:rPr>
        <w:t>ul-TTI-Length=</w:t>
      </w:r>
      <w:r w:rsidR="00D47AAD">
        <w:t>'</w:t>
      </w:r>
      <w:r w:rsidRPr="00EE26A1">
        <w:rPr>
          <w:i/>
        </w:rPr>
        <w:t>slot</w:t>
      </w:r>
      <w:r w:rsidR="00D47AAD">
        <w:t>'</w:t>
      </w:r>
      <w:r>
        <w:t>;</w:t>
      </w:r>
      <w:r w:rsidRPr="00413C2C">
        <w:rPr>
          <w:rFonts w:eastAsia="SimSun"/>
          <w:i/>
        </w:rPr>
        <w:t xml:space="preserve"> </w:t>
      </w:r>
      <w:r w:rsidRPr="00BC11F1">
        <w:rPr>
          <w:rFonts w:eastAsia="SimSun"/>
          <w:i/>
        </w:rPr>
        <w:t xml:space="preserve">S </w:t>
      </w:r>
      <w:r>
        <w:rPr>
          <w:rFonts w:eastAsia="SimSun"/>
        </w:rPr>
        <w:t>= 2 for subframe-PDSCH operation with</w:t>
      </w:r>
      <w:r w:rsidRPr="00D7608F">
        <w:rPr>
          <w:rFonts w:eastAsia="SimSun"/>
        </w:rPr>
        <w:t xml:space="preserve"> the higher layer parameter</w:t>
      </w:r>
      <w:r w:rsidRPr="00D7608F">
        <w:rPr>
          <w:rFonts w:eastAsia="SimSun"/>
          <w:i/>
        </w:rPr>
        <w:t xml:space="preserve"> shortProcessingTime </w:t>
      </w:r>
      <w:r>
        <w:rPr>
          <w:rFonts w:eastAsia="SimSun"/>
        </w:rPr>
        <w:t>configured;</w:t>
      </w:r>
      <w:r w:rsidRPr="00413C2C">
        <w:t xml:space="preserve"> </w:t>
      </w:r>
      <w:r>
        <w:t>1 otherwise</w:t>
      </w:r>
    </w:p>
    <w:p w14:paraId="0377A4E7" w14:textId="0B6FAB5B" w:rsidR="004908DB" w:rsidRPr="000D3CFB" w:rsidRDefault="004908DB" w:rsidP="00CA31EF">
      <w:pPr>
        <w:rPr>
          <w:rFonts w:eastAsia="SimSun"/>
        </w:rPr>
      </w:pPr>
      <w:r w:rsidRPr="000D3CFB">
        <w:rPr>
          <w:rFonts w:eastAsia="SimSun"/>
        </w:rPr>
        <w:t xml:space="preserve">while s &lt; </w:t>
      </w:r>
      <w:r w:rsidR="00677CC8" w:rsidRPr="00BC11F1">
        <w:rPr>
          <w:rFonts w:eastAsia="SimSun"/>
          <w:i/>
        </w:rPr>
        <w:t>S</w:t>
      </w:r>
    </w:p>
    <w:p w14:paraId="1FFDE1B9" w14:textId="77777777" w:rsidR="004A54E3" w:rsidRPr="000D3CFB" w:rsidRDefault="004A54E3" w:rsidP="00CA31EF">
      <w:pPr>
        <w:pStyle w:val="B1"/>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0C507B25" wp14:editId="06910034">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69C94BB3" w14:textId="393BD212" w:rsidR="004908DB" w:rsidRPr="000D3CFB" w:rsidRDefault="004908DB" w:rsidP="00CA31EF">
      <w:pPr>
        <w:pStyle w:val="B2"/>
        <w:ind w:firstLine="0"/>
        <w:rPr>
          <w:lang w:eastAsia="zh-CN"/>
        </w:rPr>
      </w:pPr>
      <w:r w:rsidRPr="000D3CFB">
        <w:t xml:space="preserve">if </w:t>
      </w:r>
      <w:r w:rsidR="004A54E3" w:rsidRPr="000D3CFB">
        <w:rPr>
          <w:rFonts w:eastAsia="SimSun" w:hint="eastAsia"/>
          <w:lang w:eastAsia="zh-CN"/>
        </w:rPr>
        <w:t xml:space="preserve">there is a PDSCH on serving cell </w:t>
      </w:r>
      <w:r w:rsidR="004A54E3" w:rsidRPr="000D3CFB">
        <w:rPr>
          <w:rFonts w:eastAsia="SimSun" w:hint="eastAsia"/>
          <w:i/>
          <w:lang w:eastAsia="zh-CN"/>
        </w:rPr>
        <w:t>c</w:t>
      </w:r>
      <w:r w:rsidR="004A54E3" w:rsidRPr="000D3CFB">
        <w:rPr>
          <w:rFonts w:eastAsia="SimSun" w:hint="eastAsia"/>
          <w:lang w:eastAsia="zh-CN"/>
        </w:rPr>
        <w:t xml:space="preserve"> associated with PDCCH/EPDCCH</w:t>
      </w:r>
      <w:r w:rsidR="00677CC8">
        <w:rPr>
          <w:rFonts w:eastAsia="SimSun"/>
          <w:lang w:eastAsia="zh-CN"/>
        </w:rPr>
        <w:t>/SPDCCH</w:t>
      </w:r>
      <w:r w:rsidR="004A54E3" w:rsidRPr="000D3CFB">
        <w:rPr>
          <w:rFonts w:eastAsia="SimSun" w:hint="eastAsia"/>
          <w:lang w:eastAsia="zh-CN"/>
        </w:rPr>
        <w:t xml:space="preserve"> or there is a PDCCH/EPDCCH</w:t>
      </w:r>
      <w:r w:rsidR="00677CC8">
        <w:rPr>
          <w:rFonts w:eastAsia="SimSun"/>
          <w:lang w:eastAsia="zh-CN"/>
        </w:rPr>
        <w:t>/SPDCCH</w:t>
      </w:r>
      <w:r w:rsidR="004A54E3" w:rsidRPr="000D3CFB">
        <w:rPr>
          <w:rFonts w:eastAsia="SimSun" w:hint="eastAsia"/>
          <w:lang w:eastAsia="zh-CN"/>
        </w:rPr>
        <w:t xml:space="preserve"> indicating downlink SPS release on serving cell </w:t>
      </w:r>
      <w:r w:rsidR="004A54E3" w:rsidRPr="000D3CFB">
        <w:rPr>
          <w:rFonts w:eastAsia="SimSun" w:hint="eastAsia"/>
          <w:i/>
          <w:lang w:eastAsia="zh-CN"/>
        </w:rPr>
        <w:t>c</w:t>
      </w:r>
      <w:r w:rsidRPr="000D3CFB">
        <w:rPr>
          <w:rFonts w:eastAsia="SimSun"/>
          <w:lang w:eastAsia="zh-CN"/>
        </w:rPr>
        <w:t xml:space="preserve"> for which HARQ-ACK is transmitted in subframe</w:t>
      </w:r>
      <w:r w:rsidR="00677CC8">
        <w:rPr>
          <w:rFonts w:eastAsia="SimSun"/>
          <w:lang w:eastAsia="zh-CN"/>
        </w:rPr>
        <w:t>/slot/subslot</w:t>
      </w:r>
      <w:r w:rsidRPr="000D3CFB">
        <w:rPr>
          <w:rFonts w:eastAsia="SimSun"/>
          <w:lang w:eastAsia="zh-CN"/>
        </w:rPr>
        <w:t xml:space="preserve"> </w:t>
      </w:r>
      <w:r w:rsidRPr="000D3CFB">
        <w:rPr>
          <w:rFonts w:eastAsia="SimSun" w:hint="eastAsia"/>
          <w:i/>
          <w:lang w:eastAsia="zh-CN"/>
        </w:rPr>
        <w:t>n</w:t>
      </w:r>
      <w:r w:rsidR="004A54E3" w:rsidRPr="000D3CFB">
        <w:rPr>
          <w:rFonts w:eastAsia="SimSun" w:hint="eastAsia"/>
          <w:lang w:eastAsia="zh-CN"/>
        </w:rPr>
        <w:t>,</w:t>
      </w:r>
      <w:r w:rsidR="00873B73" w:rsidRPr="000D3CFB">
        <w:rPr>
          <w:lang w:eastAsia="zh-CN"/>
        </w:rPr>
        <w:t xml:space="preserve"> </w:t>
      </w:r>
      <w:r w:rsidRPr="000D3CFB">
        <w:rPr>
          <w:lang w:eastAsia="zh-CN"/>
        </w:rPr>
        <w:t>or</w:t>
      </w:r>
    </w:p>
    <w:p w14:paraId="7DFD44A2" w14:textId="4A38EB8B" w:rsidR="00873B73" w:rsidRPr="000D3CFB" w:rsidRDefault="00873B73" w:rsidP="00CA31EF">
      <w:pPr>
        <w:pStyle w:val="B3"/>
        <w:ind w:firstLine="0"/>
        <w:rPr>
          <w:lang w:eastAsia="zh-CN"/>
        </w:rPr>
      </w:pPr>
      <w:r w:rsidRPr="000D3CFB">
        <w:rPr>
          <w:lang w:eastAsia="zh-CN"/>
        </w:rPr>
        <w:t>if</w:t>
      </w:r>
      <w:r w:rsidR="001C1842">
        <w:rPr>
          <w:lang w:eastAsia="zh-CN"/>
        </w:rPr>
        <w:t xml:space="preserve"> </w:t>
      </w:r>
      <w:r w:rsidR="001C1842">
        <w:rPr>
          <w:noProof/>
          <w:position w:val="-14"/>
        </w:rPr>
        <w:drawing>
          <wp:inline distT="0" distB="0" distL="0" distR="0" wp14:anchorId="6601FE69" wp14:editId="72DB007B">
            <wp:extent cx="8382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0D3CFB">
        <w:rPr>
          <w:lang w:eastAsia="zh-CN"/>
        </w:rPr>
        <w:t xml:space="preserve"> </w:t>
      </w:r>
    </w:p>
    <w:p w14:paraId="783F0012" w14:textId="31E2598F" w:rsidR="00873B73" w:rsidRPr="000D3CFB" w:rsidRDefault="001C1842" w:rsidP="004908DB">
      <w:pPr>
        <w:pStyle w:val="B4"/>
        <w:ind w:firstLine="0"/>
        <w:rPr>
          <w:lang w:eastAsia="zh-CN"/>
        </w:rPr>
      </w:pPr>
      <w:r>
        <w:rPr>
          <w:noProof/>
          <w:position w:val="-16"/>
        </w:rPr>
        <w:drawing>
          <wp:inline distT="0" distB="0" distL="0" distR="0" wp14:anchorId="1B33BC5A" wp14:editId="298706A0">
            <wp:extent cx="1676400" cy="3048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76400" cy="304800"/>
                    </a:xfrm>
                    <a:prstGeom prst="rect">
                      <a:avLst/>
                    </a:prstGeom>
                    <a:noFill/>
                    <a:ln>
                      <a:noFill/>
                    </a:ln>
                  </pic:spPr>
                </pic:pic>
              </a:graphicData>
            </a:graphic>
          </wp:inline>
        </w:drawing>
      </w:r>
    </w:p>
    <w:p w14:paraId="23F2B13F" w14:textId="77777777" w:rsidR="004A54E3" w:rsidRPr="000D3CFB" w:rsidRDefault="00873B73" w:rsidP="00CA31EF">
      <w:pPr>
        <w:pStyle w:val="B3"/>
        <w:ind w:firstLine="0"/>
        <w:rPr>
          <w:rFonts w:eastAsia="SimSun"/>
          <w:lang w:eastAsia="zh-CN"/>
        </w:rPr>
      </w:pPr>
      <w:r w:rsidRPr="000D3CFB">
        <w:rPr>
          <w:lang w:eastAsia="zh-CN"/>
        </w:rPr>
        <w:t>end if</w:t>
      </w:r>
    </w:p>
    <w:p w14:paraId="3086775C" w14:textId="5E3A2EAD" w:rsidR="004A54E3" w:rsidRPr="000D3CFB" w:rsidRDefault="004A54E3" w:rsidP="00CA31EF">
      <w:pPr>
        <w:pStyle w:val="B3"/>
        <w:ind w:firstLine="0"/>
        <w:rPr>
          <w:rFonts w:eastAsia="SimSun"/>
          <w:lang w:eastAsia="zh-CN"/>
        </w:rPr>
      </w:pPr>
      <w:r w:rsidRPr="000D3CFB">
        <w:rPr>
          <w:rFonts w:eastAsia="SimSun" w:hint="eastAsia"/>
          <w:lang w:eastAsia="zh-CN"/>
        </w:rPr>
        <w:lastRenderedPageBreak/>
        <w:t xml:space="preserve">if </w:t>
      </w:r>
      <w:r w:rsidR="001C1842">
        <w:rPr>
          <w:rFonts w:eastAsia="SimSun"/>
          <w:noProof/>
          <w:position w:val="-14"/>
        </w:rPr>
        <w:drawing>
          <wp:inline distT="0" distB="0" distL="0" distR="0" wp14:anchorId="392408BB" wp14:editId="3A2DE839">
            <wp:extent cx="990600" cy="228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319DC41D" w14:textId="77777777" w:rsidR="004A54E3" w:rsidRPr="000D3CFB" w:rsidRDefault="004A54E3" w:rsidP="004908DB">
      <w:pPr>
        <w:pStyle w:val="B4"/>
        <w:ind w:firstLine="0"/>
        <w:rPr>
          <w:rFonts w:eastAsia="SimSun"/>
          <w:lang w:eastAsia="zh-CN"/>
        </w:rPr>
      </w:pPr>
      <w:r w:rsidRPr="000D3CFB">
        <w:rPr>
          <w:rFonts w:eastAsia="SimSun" w:hint="eastAsia"/>
          <w:lang w:eastAsia="zh-CN"/>
        </w:rPr>
        <w:t>j = j+1</w:t>
      </w:r>
    </w:p>
    <w:p w14:paraId="0C794F26" w14:textId="77777777" w:rsidR="004A54E3" w:rsidRPr="000D3CFB" w:rsidRDefault="004A54E3" w:rsidP="00CA31EF">
      <w:pPr>
        <w:pStyle w:val="B3"/>
        <w:ind w:firstLine="0"/>
        <w:rPr>
          <w:rFonts w:eastAsia="SimSun" w:cs="Arial"/>
          <w:lang w:eastAsia="zh-CN"/>
        </w:rPr>
      </w:pPr>
      <w:r w:rsidRPr="000D3CFB">
        <w:rPr>
          <w:rFonts w:eastAsia="SimSun" w:hint="eastAsia"/>
          <w:lang w:eastAsia="zh-CN"/>
        </w:rPr>
        <w:t>end if</w:t>
      </w:r>
    </w:p>
    <w:p w14:paraId="24DE2AA4" w14:textId="16E95988" w:rsidR="004A54E3" w:rsidRPr="000D3CFB" w:rsidRDefault="001C1842" w:rsidP="00CA31EF">
      <w:pPr>
        <w:pStyle w:val="B3"/>
        <w:ind w:firstLine="0"/>
        <w:rPr>
          <w:rFonts w:eastAsia="SimSun"/>
          <w:lang w:eastAsia="zh-CN"/>
        </w:rPr>
      </w:pPr>
      <w:r>
        <w:rPr>
          <w:rFonts w:eastAsia="SimSun"/>
          <w:noProof/>
          <w:position w:val="-14"/>
        </w:rPr>
        <w:drawing>
          <wp:inline distT="0" distB="0" distL="0" distR="0" wp14:anchorId="5222154A" wp14:editId="1E60723D">
            <wp:extent cx="990600" cy="2286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7A169424" w14:textId="171C20D5" w:rsidR="004A54E3" w:rsidRPr="000D3CFB" w:rsidRDefault="004A54E3" w:rsidP="00CA31EF">
      <w:pPr>
        <w:pStyle w:val="B3"/>
        <w:ind w:firstLine="0"/>
        <w:rPr>
          <w:rFonts w:eastAsia="SimSun"/>
          <w:lang w:eastAsia="zh-CN"/>
        </w:rPr>
      </w:pPr>
      <w:r w:rsidRPr="000D3CFB">
        <w:rPr>
          <w:rFonts w:eastAsia="SimSun"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 UE is configured with a transmission mode supporting two transport blocks in at least one configured serving cell</w:t>
      </w:r>
      <w:r w:rsidR="001C1842" w:rsidRPr="003C6085">
        <w:rPr>
          <w:rFonts w:eastAsia="SimSun" w:cs="Arial"/>
        </w:rPr>
        <w:t xml:space="preserve"> </w:t>
      </w:r>
      <w:r w:rsidR="001C1842">
        <w:rPr>
          <w:rFonts w:eastAsia="SimSun" w:cs="Arial"/>
        </w:rPr>
        <w:t xml:space="preserve">and </w:t>
      </w:r>
      <w:r w:rsidR="001C1842" w:rsidRPr="00A22F40">
        <w:rPr>
          <w:rFonts w:eastAsia="SimSun" w:cs="Arial"/>
        </w:rPr>
        <w:t xml:space="preserve">HARQ-ACK is </w:t>
      </w:r>
      <w:r w:rsidR="001C1842">
        <w:rPr>
          <w:rFonts w:eastAsia="SimSun" w:cs="Arial"/>
        </w:rPr>
        <w:t xml:space="preserve">not </w:t>
      </w:r>
      <w:r w:rsidR="001C1842" w:rsidRPr="00A22F40">
        <w:rPr>
          <w:rFonts w:eastAsia="SimSun" w:cs="Arial"/>
        </w:rPr>
        <w:t xml:space="preserve">to be transmitted on </w:t>
      </w:r>
      <w:r w:rsidR="001C1842">
        <w:rPr>
          <w:rFonts w:eastAsia="SimSun" w:cs="Arial"/>
        </w:rPr>
        <w:t>sub</w:t>
      </w:r>
      <w:r w:rsidR="001C1842" w:rsidRPr="00A22F40">
        <w:rPr>
          <w:rFonts w:eastAsia="SimSun" w:cs="Arial"/>
        </w:rPr>
        <w:t>slot-PUCCH</w:t>
      </w:r>
      <w:r w:rsidRPr="000D3CFB">
        <w:rPr>
          <w:rFonts w:eastAsia="SimSun" w:hint="eastAsia"/>
          <w:lang w:eastAsia="zh-CN"/>
        </w:rPr>
        <w:t>,</w:t>
      </w:r>
    </w:p>
    <w:p w14:paraId="4F3E1C9E" w14:textId="77777777" w:rsidR="004A54E3" w:rsidRPr="000D3CFB" w:rsidRDefault="004A54E3" w:rsidP="00CA31EF">
      <w:pPr>
        <w:pStyle w:val="B4"/>
        <w:rPr>
          <w:rFonts w:eastAsia="SimSun"/>
          <w:lang w:eastAsia="zh-CN"/>
        </w:rPr>
      </w:pPr>
      <w:r w:rsidRPr="000D3CFB">
        <w:rPr>
          <w:rFonts w:eastAsia="SimSun" w:hint="eastAsia"/>
          <w:lang w:eastAsia="zh-CN"/>
        </w:rPr>
        <w:tab/>
      </w:r>
      <w:r w:rsidR="00F84091">
        <w:rPr>
          <w:position w:val="-20"/>
        </w:rPr>
        <w:pict w14:anchorId="7BDBBCFF">
          <v:shape id="_x0000_i1151" type="#_x0000_t75" style="width:57.75pt;height:21.75pt">
            <v:imagedata r:id="rId107"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1CDCB6D6" w14:textId="77777777" w:rsidR="004A54E3" w:rsidRPr="000D3CFB" w:rsidRDefault="004A54E3" w:rsidP="00CA31EF">
      <w:pPr>
        <w:pStyle w:val="B4"/>
        <w:rPr>
          <w:rFonts w:eastAsia="SimSun"/>
          <w:lang w:eastAsia="zh-CN"/>
        </w:rPr>
      </w:pPr>
      <w:r w:rsidRPr="000D3CFB">
        <w:rPr>
          <w:rFonts w:eastAsia="SimSun" w:hint="eastAsia"/>
          <w:lang w:eastAsia="zh-CN"/>
        </w:rPr>
        <w:tab/>
      </w:r>
      <w:r w:rsidR="00F84091">
        <w:rPr>
          <w:position w:val="-20"/>
        </w:rPr>
        <w:pict w14:anchorId="37EE7A99">
          <v:shape id="_x0000_i1152" type="#_x0000_t75" style="width:1in;height:21.75pt">
            <v:imagedata r:id="rId108"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5A5EF6A0" w14:textId="77777777" w:rsidR="004A54E3" w:rsidRPr="000D3CFB" w:rsidRDefault="00F84091" w:rsidP="00CA31EF">
      <w:pPr>
        <w:pStyle w:val="B4"/>
        <w:ind w:firstLine="0"/>
        <w:rPr>
          <w:rFonts w:eastAsia="SimSun"/>
          <w:lang w:eastAsia="zh-CN"/>
        </w:rPr>
      </w:pPr>
      <w:r>
        <w:rPr>
          <w:rFonts w:eastAsia="SimSun" w:cs="Arial"/>
          <w:position w:val="-12"/>
          <w:lang w:eastAsia="zh-CN"/>
        </w:rPr>
        <w:pict w14:anchorId="52E21214">
          <v:shape id="_x0000_i1153" type="#_x0000_t75" style="width:237.75pt;height:21.75pt">
            <v:imagedata r:id="rId109" o:title=""/>
          </v:shape>
        </w:pict>
      </w:r>
    </w:p>
    <w:p w14:paraId="08282B86" w14:textId="5995CF1B" w:rsidR="004A54E3" w:rsidRPr="000D3CFB" w:rsidRDefault="004A54E3" w:rsidP="00CA31EF">
      <w:pPr>
        <w:pStyle w:val="B3"/>
        <w:ind w:firstLine="0"/>
        <w:rPr>
          <w:rFonts w:eastAsia="SimSun"/>
          <w:lang w:eastAsia="zh-CN"/>
        </w:rPr>
      </w:pPr>
      <w:r w:rsidRPr="000D3CFB">
        <w:rPr>
          <w:rFonts w:eastAsia="SimSun" w:hint="eastAsia"/>
          <w:lang w:eastAsia="zh-CN"/>
        </w:rPr>
        <w:t xml:space="preserve">elseif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 UE is configured with a transmission mode supporting two transport blocks in at least one configured serving cell</w:t>
      </w:r>
      <w:r w:rsidR="001C1842" w:rsidRPr="00F02389">
        <w:rPr>
          <w:rFonts w:eastAsia="SimSun"/>
        </w:rPr>
        <w:t xml:space="preserve"> </w:t>
      </w:r>
      <w:r w:rsidR="001C1842">
        <w:rPr>
          <w:rFonts w:eastAsia="SimSun"/>
        </w:rPr>
        <w:t xml:space="preserve">or </w:t>
      </w:r>
      <w:r w:rsidR="001C1842" w:rsidRPr="00EE6533">
        <w:rPr>
          <w:rFonts w:eastAsia="SimSun"/>
        </w:rPr>
        <w:t xml:space="preserve">HARQ-ACK is to be transmitted on </w:t>
      </w:r>
      <w:r w:rsidR="001C1842">
        <w:rPr>
          <w:rFonts w:eastAsia="SimSun"/>
        </w:rPr>
        <w:t>sub</w:t>
      </w:r>
      <w:r w:rsidR="001C1842" w:rsidRPr="00EE6533">
        <w:rPr>
          <w:rFonts w:eastAsia="SimSun"/>
        </w:rPr>
        <w:t>slot-PUCCH</w:t>
      </w:r>
      <w:r w:rsidRPr="000D3CFB">
        <w:rPr>
          <w:rFonts w:eastAsia="SimSun" w:hint="eastAsia"/>
          <w:lang w:eastAsia="zh-CN"/>
        </w:rPr>
        <w:t>,</w:t>
      </w:r>
    </w:p>
    <w:p w14:paraId="081A6D87" w14:textId="77777777" w:rsidR="004A54E3" w:rsidRPr="000D3CFB" w:rsidRDefault="00F84091" w:rsidP="00CA31EF">
      <w:pPr>
        <w:pStyle w:val="B4"/>
        <w:ind w:firstLine="0"/>
        <w:rPr>
          <w:rFonts w:eastAsia="SimSun"/>
          <w:lang w:eastAsia="zh-CN"/>
        </w:rPr>
      </w:pPr>
      <w:r>
        <w:rPr>
          <w:position w:val="-20"/>
        </w:rPr>
        <w:pict w14:anchorId="45DC6295">
          <v:shape id="_x0000_i1154" type="#_x0000_t75" style="width:57.75pt;height:21.75pt">
            <v:imagedata r:id="rId110"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8E89035" w14:textId="77777777" w:rsidR="004A54E3" w:rsidRPr="000D3CFB" w:rsidRDefault="00F84091" w:rsidP="00CA31EF">
      <w:pPr>
        <w:pStyle w:val="B4"/>
        <w:ind w:firstLine="0"/>
        <w:rPr>
          <w:rFonts w:eastAsia="SimSun"/>
          <w:lang w:eastAsia="zh-CN"/>
        </w:rPr>
      </w:pPr>
      <w:r>
        <w:rPr>
          <w:rFonts w:eastAsia="SimSun" w:cs="Arial"/>
          <w:position w:val="-12"/>
          <w:lang w:eastAsia="zh-CN"/>
        </w:rPr>
        <w:pict w14:anchorId="32BEB563">
          <v:shape id="_x0000_i1155" type="#_x0000_t75" style="width:129.75pt;height:21.75pt">
            <v:imagedata r:id="rId111" o:title=""/>
          </v:shape>
        </w:pict>
      </w:r>
    </w:p>
    <w:p w14:paraId="0CF13BFD" w14:textId="77777777" w:rsidR="004A54E3" w:rsidRPr="000D3CFB" w:rsidRDefault="004A54E3" w:rsidP="00CA31EF">
      <w:pPr>
        <w:pStyle w:val="B3"/>
        <w:ind w:firstLine="0"/>
        <w:rPr>
          <w:rFonts w:eastAsia="SimSun"/>
          <w:lang w:eastAsia="zh-CN"/>
        </w:rPr>
      </w:pPr>
      <w:r w:rsidRPr="000D3CFB">
        <w:rPr>
          <w:rFonts w:eastAsia="SimSun" w:hint="eastAsia"/>
          <w:lang w:eastAsia="zh-CN"/>
        </w:rPr>
        <w:t>else</w:t>
      </w:r>
    </w:p>
    <w:p w14:paraId="1D9720C5" w14:textId="3DE70820" w:rsidR="004A54E3" w:rsidRPr="000D3CFB" w:rsidRDefault="00F84091" w:rsidP="00CA31EF">
      <w:pPr>
        <w:pStyle w:val="B4"/>
        <w:ind w:firstLine="0"/>
        <w:rPr>
          <w:rFonts w:eastAsia="SimSun" w:cs="Arial"/>
          <w:lang w:eastAsia="zh-CN"/>
        </w:rPr>
      </w:pPr>
      <w:r>
        <w:rPr>
          <w:position w:val="-20"/>
        </w:rPr>
        <w:pict w14:anchorId="594166D6">
          <v:shape id="_x0000_i1156" type="#_x0000_t75" style="width:57.75pt;height:21.75pt">
            <v:imagedata r:id="rId112" o:title=""/>
          </v:shape>
        </w:pict>
      </w:r>
      <w:r w:rsidR="00FA340F" w:rsidRPr="000D3CFB">
        <w:t xml:space="preserve"> </w:t>
      </w:r>
      <w:r w:rsidR="004A54E3" w:rsidRPr="000D3CFB">
        <w:rPr>
          <w:rFonts w:eastAsia="SimSun" w:hint="eastAsia"/>
          <w:lang w:eastAsia="zh-CN"/>
        </w:rPr>
        <w:t>=</w:t>
      </w:r>
      <w:r w:rsidR="004A54E3" w:rsidRPr="000D3CFB">
        <w:t xml:space="preserve"> HARQ-ACK bit </w:t>
      </w:r>
      <w:r w:rsidR="001C1842">
        <w:t xml:space="preserve">for subframe/slot/subslot </w:t>
      </w:r>
      <w:r w:rsidR="001C1842" w:rsidRPr="00AA2731">
        <w:rPr>
          <w:rFonts w:eastAsia="SimSun"/>
        </w:rPr>
        <w:t>s</w:t>
      </w:r>
      <w:r w:rsidR="001C1842" w:rsidRPr="00EE26A1">
        <w:rPr>
          <w:rFonts w:eastAsia="SimSun"/>
        </w:rPr>
        <w:t xml:space="preserve"> </w:t>
      </w:r>
      <w:r w:rsidR="001C1842" w:rsidRPr="000D3CFB">
        <w:t>of this cell</w:t>
      </w:r>
      <w:r w:rsidR="009D6F2E" w:rsidRPr="000D3CFB">
        <w:t>.</w:t>
      </w:r>
    </w:p>
    <w:p w14:paraId="49D0E076" w14:textId="77777777" w:rsidR="004A54E3" w:rsidRPr="000D3CFB" w:rsidRDefault="00F84091" w:rsidP="00CA31EF">
      <w:pPr>
        <w:pStyle w:val="B3"/>
        <w:ind w:firstLine="0"/>
        <w:rPr>
          <w:rFonts w:eastAsia="SimSun"/>
          <w:lang w:eastAsia="zh-CN"/>
        </w:rPr>
      </w:pPr>
      <w:r>
        <w:rPr>
          <w:rFonts w:eastAsia="SimSun"/>
          <w:position w:val="-12"/>
          <w:lang w:eastAsia="zh-CN"/>
        </w:rPr>
        <w:pict w14:anchorId="3D1311B5">
          <v:shape id="_x0000_i1157" type="#_x0000_t75" style="width:129.75pt;height:21.75pt">
            <v:imagedata r:id="rId113" o:title=""/>
          </v:shape>
        </w:pict>
      </w:r>
    </w:p>
    <w:p w14:paraId="6D3FDFDD" w14:textId="77777777" w:rsidR="004A54E3" w:rsidRPr="000D3CFB" w:rsidRDefault="004A54E3" w:rsidP="00CA31EF">
      <w:pPr>
        <w:pStyle w:val="B3"/>
        <w:ind w:firstLine="0"/>
        <w:rPr>
          <w:rFonts w:eastAsia="SimSun"/>
          <w:lang w:eastAsia="zh-CN"/>
        </w:rPr>
      </w:pPr>
      <w:r w:rsidRPr="000D3CFB">
        <w:rPr>
          <w:rFonts w:eastAsia="SimSun" w:hint="eastAsia"/>
          <w:lang w:eastAsia="zh-CN"/>
        </w:rPr>
        <w:t>end if</w:t>
      </w:r>
    </w:p>
    <w:p w14:paraId="467C08B0" w14:textId="77777777" w:rsidR="004A54E3" w:rsidRPr="000D3CFB" w:rsidRDefault="004A54E3" w:rsidP="00CA31EF">
      <w:pPr>
        <w:pStyle w:val="B2"/>
        <w:ind w:firstLine="0"/>
        <w:rPr>
          <w:rFonts w:eastAsia="SimSun"/>
          <w:lang w:eastAsia="zh-CN"/>
        </w:rPr>
      </w:pPr>
      <w:r w:rsidRPr="000D3CFB">
        <w:rPr>
          <w:rFonts w:eastAsia="SimSun" w:hint="eastAsia"/>
          <w:lang w:eastAsia="zh-CN"/>
        </w:rPr>
        <w:t>end if</w:t>
      </w:r>
    </w:p>
    <w:p w14:paraId="1F6614E4" w14:textId="77777777" w:rsidR="004A54E3" w:rsidRPr="000D3CFB" w:rsidRDefault="004A54E3" w:rsidP="00CA31EF">
      <w:pPr>
        <w:pStyle w:val="B2"/>
        <w:ind w:firstLine="0"/>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2A3C3736" w14:textId="77777777" w:rsidR="004A54E3" w:rsidRPr="000D3CFB" w:rsidRDefault="004A54E3" w:rsidP="00CA31EF">
      <w:pPr>
        <w:pStyle w:val="B1"/>
        <w:rPr>
          <w:rFonts w:eastAsia="SimSun"/>
          <w:lang w:val="en-US" w:eastAsia="zh-CN"/>
        </w:rPr>
      </w:pPr>
      <w:r w:rsidRPr="000D3CFB">
        <w:rPr>
          <w:rFonts w:eastAsia="SimSun" w:hint="eastAsia"/>
          <w:lang w:val="en-US" w:eastAsia="zh-CN"/>
        </w:rPr>
        <w:t>end while</w:t>
      </w:r>
    </w:p>
    <w:p w14:paraId="631ED7ED" w14:textId="77777777" w:rsidR="009D6F2E" w:rsidRPr="000D3CFB" w:rsidRDefault="009D6F2E" w:rsidP="00CA31EF">
      <w:pPr>
        <w:pStyle w:val="B1"/>
        <w:rPr>
          <w:rFonts w:eastAsia="SimSun"/>
          <w:lang w:val="en-US" w:eastAsia="zh-CN"/>
        </w:rPr>
      </w:pPr>
      <w:r w:rsidRPr="000D3CFB">
        <w:rPr>
          <w:rFonts w:eastAsia="SimSun"/>
          <w:lang w:val="en-US" w:eastAsia="zh-CN"/>
        </w:rPr>
        <w:t>s = s + 1</w:t>
      </w:r>
    </w:p>
    <w:p w14:paraId="314E799D" w14:textId="77777777" w:rsidR="009D6F2E" w:rsidRPr="000D3CFB" w:rsidRDefault="009D6F2E" w:rsidP="00CA31EF">
      <w:pPr>
        <w:rPr>
          <w:rFonts w:eastAsia="SimSun"/>
          <w:lang w:eastAsia="zh-CN"/>
        </w:rPr>
      </w:pPr>
      <w:r w:rsidRPr="000D3CFB">
        <w:rPr>
          <w:rFonts w:eastAsia="SimSun"/>
          <w:lang w:eastAsia="zh-CN"/>
        </w:rPr>
        <w:t>end while</w:t>
      </w:r>
    </w:p>
    <w:p w14:paraId="2A9C3FB2" w14:textId="649ABEF7" w:rsidR="004A54E3" w:rsidRPr="000D3CFB" w:rsidRDefault="004A54E3" w:rsidP="00CA31EF">
      <w:pPr>
        <w:rPr>
          <w:rFonts w:eastAsia="SimSun"/>
          <w:lang w:eastAsia="zh-CN"/>
        </w:rPr>
      </w:pPr>
      <w:r w:rsidRPr="000D3CFB">
        <w:rPr>
          <w:rFonts w:eastAsia="SimSun"/>
          <w:lang w:eastAsia="zh-CN"/>
        </w:rPr>
        <w:t xml:space="preserve">if </w:t>
      </w:r>
      <w:r w:rsidR="001C676E">
        <w:rPr>
          <w:rFonts w:eastAsia="SimSun" w:cs="Arial"/>
          <w:noProof/>
          <w:position w:val="-14"/>
        </w:rPr>
        <w:drawing>
          <wp:inline distT="0" distB="0" distL="0" distR="0" wp14:anchorId="7A5CA089" wp14:editId="5D9CAB23">
            <wp:extent cx="914400" cy="2286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p>
    <w:p w14:paraId="47446A54" w14:textId="77777777" w:rsidR="004A54E3" w:rsidRPr="000D3CFB" w:rsidRDefault="004A54E3" w:rsidP="00CA31EF">
      <w:pPr>
        <w:pStyle w:val="B1"/>
        <w:rPr>
          <w:rFonts w:eastAsia="SimSun"/>
          <w:lang w:eastAsia="zh-CN"/>
        </w:rPr>
      </w:pPr>
      <w:r w:rsidRPr="000D3CFB">
        <w:rPr>
          <w:rFonts w:eastAsia="SimSun"/>
          <w:lang w:eastAsia="zh-CN"/>
        </w:rPr>
        <w:t>j = j+1</w:t>
      </w:r>
    </w:p>
    <w:p w14:paraId="26AFEA1D" w14:textId="77777777" w:rsidR="004A54E3" w:rsidRPr="000D3CFB" w:rsidRDefault="004A54E3" w:rsidP="00CA31EF">
      <w:pPr>
        <w:rPr>
          <w:rFonts w:eastAsia="SimSun"/>
          <w:lang w:val="en-US" w:eastAsia="zh-CN"/>
        </w:rPr>
      </w:pPr>
      <w:r w:rsidRPr="000D3CFB">
        <w:rPr>
          <w:rFonts w:eastAsia="SimSun"/>
          <w:lang w:val="en-US" w:eastAsia="zh-CN"/>
        </w:rPr>
        <w:t>end if</w:t>
      </w:r>
    </w:p>
    <w:p w14:paraId="45B52CF5" w14:textId="25B21A96" w:rsidR="004A54E3" w:rsidRPr="000D3CFB" w:rsidRDefault="004A54E3" w:rsidP="00CA31EF">
      <w:pPr>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r w:rsidR="001C676E" w:rsidRPr="009141D6">
        <w:rPr>
          <w:rFonts w:eastAsia="SimSun" w:cs="Arial"/>
        </w:rPr>
        <w:t xml:space="preserve"> </w:t>
      </w:r>
      <w:r w:rsidR="001C676E">
        <w:rPr>
          <w:rFonts w:eastAsia="SimSun" w:cs="Arial"/>
        </w:rPr>
        <w:t xml:space="preserve">and </w:t>
      </w:r>
      <w:r w:rsidR="001C676E" w:rsidRPr="00A22F40">
        <w:rPr>
          <w:rFonts w:eastAsia="SimSun" w:cs="Arial"/>
        </w:rPr>
        <w:t xml:space="preserve">HARQ-ACK is </w:t>
      </w:r>
      <w:r w:rsidR="001C676E">
        <w:rPr>
          <w:rFonts w:eastAsia="SimSun" w:cs="Arial"/>
        </w:rPr>
        <w:t xml:space="preserve">not </w:t>
      </w:r>
      <w:r w:rsidR="001C676E" w:rsidRPr="00A22F40">
        <w:rPr>
          <w:rFonts w:eastAsia="SimSun" w:cs="Arial"/>
        </w:rPr>
        <w:t xml:space="preserve">to be transmitted on </w:t>
      </w:r>
      <w:r w:rsidR="001C676E">
        <w:rPr>
          <w:rFonts w:eastAsia="SimSun" w:cs="Arial"/>
        </w:rPr>
        <w:t>sub</w:t>
      </w:r>
      <w:r w:rsidR="001C676E" w:rsidRPr="00A22F40">
        <w:rPr>
          <w:rFonts w:eastAsia="SimSun" w:cs="Arial"/>
        </w:rPr>
        <w:t>slot-PUCCH</w:t>
      </w:r>
      <w:r w:rsidRPr="000D3CFB">
        <w:rPr>
          <w:rFonts w:eastAsia="SimSun" w:cs="Arial" w:hint="eastAsia"/>
          <w:lang w:eastAsia="zh-CN"/>
        </w:rPr>
        <w:t>,</w:t>
      </w:r>
    </w:p>
    <w:p w14:paraId="528A8559" w14:textId="59399711" w:rsidR="004A54E3" w:rsidRPr="000D3CFB" w:rsidRDefault="001C676E" w:rsidP="00CA31EF">
      <w:pPr>
        <w:pStyle w:val="B1"/>
        <w:rPr>
          <w:rFonts w:eastAsia="SimSun"/>
          <w:lang w:eastAsia="zh-CN"/>
        </w:rPr>
      </w:pPr>
      <w:r>
        <w:rPr>
          <w:rFonts w:eastAsia="SimSun" w:cs="Arial"/>
          <w:noProof/>
          <w:position w:val="-16"/>
        </w:rPr>
        <w:drawing>
          <wp:inline distT="0" distB="0" distL="0" distR="0" wp14:anchorId="2C1D7717" wp14:editId="7AAE4944">
            <wp:extent cx="1600200" cy="304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600200" cy="304800"/>
                    </a:xfrm>
                    <a:prstGeom prst="rect">
                      <a:avLst/>
                    </a:prstGeom>
                    <a:noFill/>
                    <a:ln>
                      <a:noFill/>
                    </a:ln>
                  </pic:spPr>
                </pic:pic>
              </a:graphicData>
            </a:graphic>
          </wp:inline>
        </w:drawing>
      </w:r>
    </w:p>
    <w:p w14:paraId="272A9913" w14:textId="77777777" w:rsidR="004A54E3" w:rsidRPr="000D3CFB" w:rsidRDefault="004A54E3" w:rsidP="00CA31EF">
      <w:pPr>
        <w:rPr>
          <w:rFonts w:eastAsia="SimSun"/>
          <w:lang w:eastAsia="zh-CN"/>
        </w:rPr>
      </w:pPr>
      <w:r w:rsidRPr="000D3CFB">
        <w:rPr>
          <w:rFonts w:eastAsia="SimSun" w:hint="eastAsia"/>
          <w:lang w:eastAsia="zh-CN"/>
        </w:rPr>
        <w:t>else</w:t>
      </w:r>
    </w:p>
    <w:p w14:paraId="283F3D67" w14:textId="50A0F37D" w:rsidR="004A54E3" w:rsidRPr="000D3CFB" w:rsidRDefault="001C676E" w:rsidP="00CA31EF">
      <w:pPr>
        <w:pStyle w:val="B1"/>
        <w:rPr>
          <w:rFonts w:eastAsia="SimSun"/>
          <w:lang w:eastAsia="zh-CN"/>
        </w:rPr>
      </w:pPr>
      <w:r>
        <w:rPr>
          <w:rFonts w:eastAsia="SimSun" w:cs="Arial"/>
          <w:noProof/>
          <w:position w:val="-14"/>
        </w:rPr>
        <w:lastRenderedPageBreak/>
        <w:drawing>
          <wp:inline distT="0" distB="0" distL="0" distR="0" wp14:anchorId="2CEBB80B" wp14:editId="3EB17FC7">
            <wp:extent cx="1295400" cy="2286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p>
    <w:p w14:paraId="1D23678B" w14:textId="77777777" w:rsidR="004A54E3" w:rsidRPr="000D3CFB" w:rsidRDefault="004A54E3" w:rsidP="00CA31EF">
      <w:pPr>
        <w:rPr>
          <w:rFonts w:eastAsia="SimSun"/>
          <w:lang w:eastAsia="zh-CN"/>
        </w:rPr>
      </w:pPr>
      <w:r w:rsidRPr="000D3CFB">
        <w:rPr>
          <w:rFonts w:eastAsia="SimSun" w:hint="eastAsia"/>
          <w:lang w:eastAsia="zh-CN"/>
        </w:rPr>
        <w:t>end if</w:t>
      </w:r>
    </w:p>
    <w:p w14:paraId="72481224" w14:textId="77777777" w:rsidR="004A54E3" w:rsidRPr="000D3CFB" w:rsidRDefault="00F84091" w:rsidP="00CA31EF">
      <w:pPr>
        <w:rPr>
          <w:rFonts w:eastAsia="SimSun"/>
          <w:lang w:eastAsia="zh-CN"/>
        </w:rPr>
      </w:pPr>
      <w:r>
        <w:rPr>
          <w:position w:val="-12"/>
        </w:rPr>
        <w:pict w14:anchorId="6AABE928">
          <v:shape id="_x0000_i1158" type="#_x0000_t75" style="width:1in;height:21.75pt">
            <v:imagedata r:id="rId117" o:title=""/>
          </v:shape>
        </w:pict>
      </w:r>
      <w:r w:rsidR="004A54E3" w:rsidRPr="000D3CFB">
        <w:rPr>
          <w:rFonts w:eastAsia="SimSun" w:hint="eastAsia"/>
          <w:lang w:eastAsia="zh-CN"/>
        </w:rPr>
        <w:t xml:space="preserve"> for any </w:t>
      </w:r>
      <w:r>
        <w:rPr>
          <w:position w:val="-12"/>
        </w:rPr>
        <w:pict w14:anchorId="601C97D1">
          <v:shape id="_x0000_i1159" type="#_x0000_t75" style="width:108.85pt;height:21.75pt">
            <v:imagedata r:id="rId118" o:title=""/>
          </v:shape>
        </w:pict>
      </w:r>
    </w:p>
    <w:p w14:paraId="51ECD654" w14:textId="56690C8C" w:rsidR="00952777" w:rsidRPr="000D3CFB" w:rsidRDefault="00952777" w:rsidP="00952777">
      <w:pPr>
        <w:rPr>
          <w:rFonts w:eastAsia="SimSun"/>
          <w:lang w:eastAsia="zh-CN"/>
        </w:rPr>
      </w:pPr>
      <w:r w:rsidRPr="000D3CFB">
        <w:rPr>
          <w:rFonts w:eastAsia="SimSun"/>
          <w:lang w:eastAsia="zh-CN"/>
        </w:rPr>
        <w:t xml:space="preserve">if SPS PDSCH transmission is activated for a UE and the UE is configured to receive SPS PDSCH in </w:t>
      </w:r>
      <w:r w:rsidR="001C676E" w:rsidRPr="000D3CFB">
        <w:rPr>
          <w:rFonts w:eastAsia="SimSun"/>
          <w:lang w:eastAsia="zh-CN"/>
        </w:rPr>
        <w:t>subframe</w:t>
      </w:r>
      <w:r w:rsidR="001C676E">
        <w:rPr>
          <w:rFonts w:eastAsia="SimSun"/>
          <w:lang w:eastAsia="zh-CN"/>
        </w:rPr>
        <w:t>/slot</w:t>
      </w:r>
      <w:r w:rsidR="001C676E" w:rsidRPr="000D3CFB">
        <w:rPr>
          <w:rFonts w:eastAsia="SimSun"/>
          <w:lang w:eastAsia="zh-CN"/>
        </w:rPr>
        <w:t xml:space="preserve"> </w:t>
      </w:r>
      <w:r w:rsidR="001C676E">
        <w:rPr>
          <w:i/>
          <w:noProof/>
          <w:position w:val="-6"/>
        </w:rPr>
        <w:drawing>
          <wp:inline distT="0" distB="0" distL="0" distR="0" wp14:anchorId="07E3E131" wp14:editId="7109CB82">
            <wp:extent cx="304800" cy="1524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1C676E" w:rsidRPr="000D3CFB">
        <w:rPr>
          <w:rFonts w:eastAsia="SimSun"/>
          <w:lang w:eastAsia="zh-CN"/>
        </w:rPr>
        <w:t xml:space="preserve"> </w:t>
      </w:r>
      <w:r w:rsidR="001C676E">
        <w:rPr>
          <w:rFonts w:eastAsia="SimSun"/>
          <w:lang w:eastAsia="zh-CN"/>
        </w:rPr>
        <w:t xml:space="preserve">or in subslot </w:t>
      </w:r>
      <w:r w:rsidR="001C676E">
        <w:rPr>
          <w:rFonts w:eastAsia="SimSun"/>
          <w:noProof/>
          <w:position w:val="-14"/>
        </w:rPr>
        <w:drawing>
          <wp:inline distT="0" distB="0" distL="0" distR="0" wp14:anchorId="4C42DB3C" wp14:editId="3695A211">
            <wp:extent cx="457200" cy="2286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lang w:eastAsia="zh-CN"/>
        </w:rPr>
        <w:t xml:space="preserve"> </w:t>
      </w:r>
    </w:p>
    <w:p w14:paraId="05E73A0C" w14:textId="77777777" w:rsidR="00952777" w:rsidRPr="000D3CFB" w:rsidRDefault="00F84091" w:rsidP="00CA31EF">
      <w:pPr>
        <w:pStyle w:val="B1"/>
        <w:rPr>
          <w:rFonts w:eastAsia="SimSun"/>
          <w:lang w:eastAsia="zh-CN"/>
        </w:rPr>
      </w:pPr>
      <w:r>
        <w:rPr>
          <w:rFonts w:eastAsia="SimSun"/>
          <w:position w:val="-6"/>
          <w:lang w:eastAsia="zh-CN"/>
        </w:rPr>
        <w:pict w14:anchorId="48BB22DE">
          <v:shape id="_x0000_i1160" type="#_x0000_t75" style="width:86.25pt;height:14.25pt">
            <v:imagedata r:id="rId121" o:title=""/>
          </v:shape>
        </w:pict>
      </w:r>
    </w:p>
    <w:p w14:paraId="12AA968F" w14:textId="77777777" w:rsidR="00952777" w:rsidRPr="000D3CFB" w:rsidRDefault="00F84091" w:rsidP="00CA31EF">
      <w:pPr>
        <w:pStyle w:val="B1"/>
        <w:rPr>
          <w:rFonts w:eastAsia="SimSun"/>
          <w:lang w:eastAsia="zh-CN"/>
        </w:rPr>
      </w:pPr>
      <w:r>
        <w:rPr>
          <w:rFonts w:eastAsia="SimSun"/>
          <w:position w:val="-14"/>
          <w:lang w:eastAsia="zh-CN"/>
        </w:rPr>
        <w:pict w14:anchorId="4E357E08">
          <v:shape id="_x0000_i1161" type="#_x0000_t75" style="width:36.85pt;height:21.75pt">
            <v:imagedata r:id="rId12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355EA844" w14:textId="77777777" w:rsidR="00952777" w:rsidRPr="000D3CFB" w:rsidRDefault="00952777" w:rsidP="00952777">
      <w:pPr>
        <w:rPr>
          <w:rFonts w:eastAsia="SimSun"/>
          <w:lang w:eastAsia="zh-CN"/>
        </w:rPr>
      </w:pPr>
      <w:r w:rsidRPr="000D3CFB">
        <w:rPr>
          <w:rFonts w:eastAsia="SimSun" w:hint="eastAsia"/>
          <w:lang w:eastAsia="zh-CN"/>
        </w:rPr>
        <w:t>end if</w:t>
      </w:r>
    </w:p>
    <w:p w14:paraId="0B6A1B03" w14:textId="57D04B20" w:rsidR="004A54E3" w:rsidRPr="000D3CFB" w:rsidRDefault="004A54E3" w:rsidP="00952777">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1369CA" w:rsidRPr="006E3424">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 xml:space="preserve">= </w:t>
      </w:r>
      <w:r w:rsidR="001369CA"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84091">
        <w:rPr>
          <w:position w:val="-14"/>
        </w:rPr>
        <w:pict w14:anchorId="7530DB82">
          <v:shape id="_x0000_i1162" type="#_x0000_t75" style="width:101.3pt;height:21.7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009B018F" w14:textId="77777777" w:rsidR="004A54E3" w:rsidRPr="000D3CFB" w:rsidRDefault="004A54E3" w:rsidP="004A54E3">
      <w:pPr>
        <w:rPr>
          <w:rFonts w:eastAsia="SimSun"/>
          <w:lang w:eastAsia="zh-CN"/>
        </w:rPr>
      </w:pPr>
    </w:p>
    <w:p w14:paraId="559778A8"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1458"/>
        <w:gridCol w:w="7343"/>
      </w:tblGrid>
      <w:tr w:rsidR="004A54E3" w:rsidRPr="000D3CFB" w14:paraId="1AB4E28C" w14:textId="77777777" w:rsidTr="005B1DC9">
        <w:trPr>
          <w:cantSplit/>
          <w:jc w:val="center"/>
        </w:trPr>
        <w:tc>
          <w:tcPr>
            <w:tcW w:w="0" w:type="auto"/>
            <w:shd w:val="clear" w:color="auto" w:fill="E0E0E0"/>
            <w:vAlign w:val="center"/>
          </w:tcPr>
          <w:p w14:paraId="2EFC973B"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2B427B57" w14:textId="0C375D88" w:rsidR="004A54E3" w:rsidRPr="000D3CFB" w:rsidRDefault="001369CA" w:rsidP="001369CA">
            <w:pPr>
              <w:pStyle w:val="TAH"/>
              <w:rPr>
                <w:lang w:val="en-US"/>
              </w:rPr>
            </w:pPr>
            <w:r>
              <w:rPr>
                <w:rFonts w:eastAsia="SimSun" w:cs="Arial"/>
                <w:noProof/>
                <w:position w:val="-14"/>
              </w:rPr>
              <w:drawing>
                <wp:inline distT="0" distB="0" distL="0" distR="0" wp14:anchorId="760AA35F" wp14:editId="4728A39E">
                  <wp:extent cx="533400" cy="2286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004A54E3" w:rsidRPr="000D3CFB">
              <w:rPr>
                <w:rFonts w:eastAsia="SimSun" w:cs="Arial" w:hint="eastAsia"/>
                <w:lang w:eastAsia="zh-CN"/>
              </w:rPr>
              <w:t xml:space="preserve"> or</w:t>
            </w:r>
            <w:r w:rsidR="00F84091">
              <w:rPr>
                <w:rFonts w:eastAsia="SimSun" w:cs="Arial"/>
                <w:position w:val="-10"/>
                <w:lang w:eastAsia="zh-CN"/>
              </w:rPr>
              <w:pict w14:anchorId="42706D1F">
                <v:shape id="_x0000_i1163" type="#_x0000_t75" style="width:36.85pt;height:21.75pt">
                  <v:imagedata r:id="rId124" o:title=""/>
                </v:shape>
              </w:pict>
            </w:r>
            <w:r w:rsidR="004A54E3" w:rsidRPr="000D3CFB">
              <w:rPr>
                <w:rFonts w:eastAsia="SimSun" w:cs="Arial" w:hint="eastAsia"/>
                <w:lang w:eastAsia="zh-CN"/>
              </w:rPr>
              <w:t xml:space="preserve"> </w:t>
            </w:r>
          </w:p>
        </w:tc>
        <w:tc>
          <w:tcPr>
            <w:tcW w:w="0" w:type="auto"/>
            <w:shd w:val="clear" w:color="auto" w:fill="E0E0E0"/>
            <w:vAlign w:val="center"/>
          </w:tcPr>
          <w:p w14:paraId="30828855" w14:textId="1AAFA931" w:rsidR="004A54E3" w:rsidRPr="000D3CFB" w:rsidRDefault="004A54E3" w:rsidP="005B1DC9">
            <w:pPr>
              <w:pStyle w:val="TAH"/>
              <w:rPr>
                <w:lang w:val="en-US" w:eastAsia="zh-CN"/>
              </w:rPr>
            </w:pPr>
            <w:r w:rsidRPr="000D3CFB">
              <w:rPr>
                <w:lang w:val="en-US"/>
              </w:rPr>
              <w:t xml:space="preserve">Number of </w:t>
            </w:r>
            <w:r w:rsidRPr="000D3CFB">
              <w:rPr>
                <w:rFonts w:eastAsia="SimSun" w:hint="eastAsia"/>
                <w:lang w:val="en-US" w:eastAsia="zh-CN"/>
              </w:rPr>
              <w:t>serving cells</w:t>
            </w:r>
            <w:r w:rsidRPr="000D3CFB">
              <w:rPr>
                <w:lang w:val="en-US"/>
              </w:rPr>
              <w:t xml:space="preserve"> with PDSCH transmission</w:t>
            </w:r>
            <w:r w:rsidRPr="000D3CFB">
              <w:rPr>
                <w:rFonts w:eastAsia="SimSun" w:hint="eastAsia"/>
                <w:lang w:val="en-US" w:eastAsia="zh-CN"/>
              </w:rPr>
              <w:t xml:space="preserve"> </w:t>
            </w:r>
            <w:r w:rsidRPr="000D3CFB">
              <w:rPr>
                <w:rFonts w:eastAsia="SimSun"/>
                <w:lang w:val="en-US" w:eastAsia="zh-CN"/>
              </w:rPr>
              <w:t>associated</w:t>
            </w:r>
            <w:r w:rsidRPr="000D3CFB">
              <w:rPr>
                <w:rFonts w:eastAsia="SimSun" w:hint="eastAsia"/>
                <w:lang w:val="en-US" w:eastAsia="zh-CN"/>
              </w:rPr>
              <w:t xml:space="preserve"> with PDCCH/EPDCCH</w:t>
            </w:r>
            <w:r w:rsidR="001369CA">
              <w:rPr>
                <w:rFonts w:eastAsia="SimSun"/>
                <w:lang w:val="en-US" w:eastAsia="zh-CN"/>
              </w:rPr>
              <w:t>/SPDCCH</w:t>
            </w:r>
            <w:r w:rsidRPr="000D3CFB">
              <w:rPr>
                <w:rFonts w:hint="eastAsia"/>
                <w:lang w:val="en-US" w:eastAsia="zh-CN"/>
              </w:rPr>
              <w:t xml:space="preserve"> and </w:t>
            </w:r>
            <w:r w:rsidRPr="000D3CFB">
              <w:rPr>
                <w:rFonts w:eastAsia="SimSun" w:hint="eastAsia"/>
                <w:lang w:val="en-US" w:eastAsia="zh-CN"/>
              </w:rPr>
              <w:t xml:space="preserve">serving cell </w:t>
            </w:r>
            <w:r w:rsidRPr="000D3CFB">
              <w:rPr>
                <w:rFonts w:hint="eastAsia"/>
                <w:lang w:val="en-US" w:eastAsia="zh-CN"/>
              </w:rPr>
              <w:t>with PDCCH</w:t>
            </w:r>
            <w:r w:rsidRPr="000D3CFB">
              <w:rPr>
                <w:rFonts w:cs="Arial"/>
              </w:rPr>
              <w:t>/EPDCCH</w:t>
            </w:r>
            <w:r w:rsidR="001369CA">
              <w:rPr>
                <w:rFonts w:eastAsia="SimSun"/>
                <w:lang w:val="en-US" w:eastAsia="zh-CN"/>
              </w:rPr>
              <w:t>/SPDCCH</w:t>
            </w:r>
            <w:r w:rsidRPr="000D3CFB">
              <w:rPr>
                <w:rFonts w:hint="eastAsia"/>
                <w:lang w:val="en-US" w:eastAsia="zh-CN"/>
              </w:rPr>
              <w:t xml:space="preserve"> indicating DL SPS release</w:t>
            </w:r>
          </w:p>
        </w:tc>
      </w:tr>
      <w:tr w:rsidR="004A54E3" w:rsidRPr="000D3CFB" w14:paraId="7757F82C" w14:textId="77777777" w:rsidTr="005B1DC9">
        <w:trPr>
          <w:cantSplit/>
          <w:jc w:val="center"/>
        </w:trPr>
        <w:tc>
          <w:tcPr>
            <w:tcW w:w="0" w:type="auto"/>
            <w:vAlign w:val="center"/>
          </w:tcPr>
          <w:p w14:paraId="2863DB25" w14:textId="77777777" w:rsidR="004A54E3" w:rsidRPr="000D3CFB" w:rsidRDefault="004A54E3" w:rsidP="005B1DC9">
            <w:pPr>
              <w:pStyle w:val="TAC"/>
              <w:rPr>
                <w:lang w:val="en-US"/>
              </w:rPr>
            </w:pPr>
            <w:r w:rsidRPr="000D3CFB">
              <w:rPr>
                <w:lang w:val="en-US"/>
              </w:rPr>
              <w:t>0,0</w:t>
            </w:r>
          </w:p>
        </w:tc>
        <w:tc>
          <w:tcPr>
            <w:tcW w:w="0" w:type="auto"/>
            <w:vAlign w:val="center"/>
          </w:tcPr>
          <w:p w14:paraId="19DADC75" w14:textId="77777777" w:rsidR="004A54E3" w:rsidRPr="000D3CFB" w:rsidRDefault="004A54E3" w:rsidP="005B1DC9">
            <w:pPr>
              <w:pStyle w:val="TAC"/>
              <w:rPr>
                <w:lang w:val="en-US"/>
              </w:rPr>
            </w:pPr>
            <w:r w:rsidRPr="000D3CFB">
              <w:rPr>
                <w:lang w:val="en-US"/>
              </w:rPr>
              <w:t>1</w:t>
            </w:r>
          </w:p>
        </w:tc>
        <w:tc>
          <w:tcPr>
            <w:tcW w:w="0" w:type="auto"/>
            <w:vAlign w:val="center"/>
          </w:tcPr>
          <w:p w14:paraId="7C4828F3" w14:textId="77777777" w:rsidR="004A54E3" w:rsidRPr="000D3CFB" w:rsidRDefault="004A54E3" w:rsidP="005B1DC9">
            <w:pPr>
              <w:pStyle w:val="TAC"/>
              <w:rPr>
                <w:rFonts w:eastAsia="SimSun"/>
                <w:lang w:val="en-US" w:eastAsia="zh-CN"/>
              </w:rPr>
            </w:pPr>
            <w:r w:rsidRPr="000D3CFB">
              <w:rPr>
                <w:lang w:val="en-US"/>
              </w:rPr>
              <w:t>1 or 5 or 9</w:t>
            </w:r>
            <w:r w:rsidRPr="000D3CFB">
              <w:rPr>
                <w:rFonts w:eastAsia="SimSun" w:hint="eastAsia"/>
                <w:lang w:val="en-US" w:eastAsia="zh-CN"/>
              </w:rPr>
              <w:t xml:space="preserve"> or 13 or 17 or 21 or 25 or 29</w:t>
            </w:r>
          </w:p>
        </w:tc>
      </w:tr>
      <w:tr w:rsidR="004A54E3" w:rsidRPr="000D3CFB" w14:paraId="6FE36C40" w14:textId="77777777" w:rsidTr="005B1DC9">
        <w:trPr>
          <w:cantSplit/>
          <w:jc w:val="center"/>
        </w:trPr>
        <w:tc>
          <w:tcPr>
            <w:tcW w:w="0" w:type="auto"/>
            <w:vAlign w:val="center"/>
          </w:tcPr>
          <w:p w14:paraId="04D8A09B" w14:textId="77777777" w:rsidR="004A54E3" w:rsidRPr="000D3CFB" w:rsidRDefault="004A54E3" w:rsidP="005B1DC9">
            <w:pPr>
              <w:pStyle w:val="TAC"/>
              <w:rPr>
                <w:lang w:val="en-US"/>
              </w:rPr>
            </w:pPr>
            <w:r w:rsidRPr="000D3CFB">
              <w:rPr>
                <w:lang w:val="en-US"/>
              </w:rPr>
              <w:t>0,1</w:t>
            </w:r>
          </w:p>
        </w:tc>
        <w:tc>
          <w:tcPr>
            <w:tcW w:w="0" w:type="auto"/>
            <w:vAlign w:val="center"/>
          </w:tcPr>
          <w:p w14:paraId="05960E17" w14:textId="77777777" w:rsidR="004A54E3" w:rsidRPr="000D3CFB" w:rsidRDefault="004A54E3" w:rsidP="005B1DC9">
            <w:pPr>
              <w:pStyle w:val="TAC"/>
              <w:rPr>
                <w:lang w:val="en-US"/>
              </w:rPr>
            </w:pPr>
            <w:r w:rsidRPr="000D3CFB">
              <w:rPr>
                <w:lang w:val="en-US"/>
              </w:rPr>
              <w:t>2</w:t>
            </w:r>
          </w:p>
        </w:tc>
        <w:tc>
          <w:tcPr>
            <w:tcW w:w="0" w:type="auto"/>
            <w:vAlign w:val="center"/>
          </w:tcPr>
          <w:p w14:paraId="68A7292C" w14:textId="77777777" w:rsidR="004A54E3" w:rsidRPr="000D3CFB" w:rsidRDefault="004A54E3" w:rsidP="005B1DC9">
            <w:pPr>
              <w:pStyle w:val="TAC"/>
              <w:rPr>
                <w:rFonts w:eastAsia="SimSun"/>
                <w:lang w:val="en-US" w:eastAsia="zh-CN"/>
              </w:rPr>
            </w:pPr>
            <w:r w:rsidRPr="000D3CFB">
              <w:rPr>
                <w:lang w:val="en-US"/>
              </w:rPr>
              <w:t>2 or 6 or 10</w:t>
            </w:r>
            <w:r w:rsidRPr="000D3CFB">
              <w:rPr>
                <w:rFonts w:eastAsia="SimSun" w:hint="eastAsia"/>
                <w:lang w:val="en-US" w:eastAsia="zh-CN"/>
              </w:rPr>
              <w:t xml:space="preserve"> or 14 or 18 or 22 or 26 or 30</w:t>
            </w:r>
          </w:p>
        </w:tc>
      </w:tr>
      <w:tr w:rsidR="004A54E3" w:rsidRPr="000D3CFB" w14:paraId="646DC87E" w14:textId="77777777" w:rsidTr="005B1DC9">
        <w:trPr>
          <w:cantSplit/>
          <w:jc w:val="center"/>
        </w:trPr>
        <w:tc>
          <w:tcPr>
            <w:tcW w:w="0" w:type="auto"/>
            <w:vAlign w:val="center"/>
          </w:tcPr>
          <w:p w14:paraId="02BCC957" w14:textId="77777777" w:rsidR="004A54E3" w:rsidRPr="000D3CFB" w:rsidRDefault="004A54E3" w:rsidP="005B1DC9">
            <w:pPr>
              <w:pStyle w:val="TAC"/>
              <w:rPr>
                <w:lang w:val="en-US"/>
              </w:rPr>
            </w:pPr>
            <w:r w:rsidRPr="000D3CFB">
              <w:rPr>
                <w:lang w:val="en-US"/>
              </w:rPr>
              <w:t>1,0</w:t>
            </w:r>
          </w:p>
        </w:tc>
        <w:tc>
          <w:tcPr>
            <w:tcW w:w="0" w:type="auto"/>
            <w:vAlign w:val="center"/>
          </w:tcPr>
          <w:p w14:paraId="1F84CC46" w14:textId="77777777" w:rsidR="004A54E3" w:rsidRPr="000D3CFB" w:rsidRDefault="004A54E3" w:rsidP="005B1DC9">
            <w:pPr>
              <w:pStyle w:val="TAC"/>
              <w:rPr>
                <w:lang w:val="en-US"/>
              </w:rPr>
            </w:pPr>
            <w:r w:rsidRPr="000D3CFB">
              <w:rPr>
                <w:lang w:val="en-US"/>
              </w:rPr>
              <w:t>3</w:t>
            </w:r>
          </w:p>
        </w:tc>
        <w:tc>
          <w:tcPr>
            <w:tcW w:w="0" w:type="auto"/>
            <w:vAlign w:val="center"/>
          </w:tcPr>
          <w:p w14:paraId="449D5FB7" w14:textId="77777777" w:rsidR="004A54E3" w:rsidRPr="000D3CFB" w:rsidRDefault="004A54E3" w:rsidP="005B1DC9">
            <w:pPr>
              <w:pStyle w:val="TAC"/>
              <w:rPr>
                <w:rFonts w:eastAsia="SimSun"/>
                <w:lang w:val="en-US" w:eastAsia="zh-CN"/>
              </w:rPr>
            </w:pPr>
            <w:r w:rsidRPr="000D3CFB">
              <w:rPr>
                <w:lang w:val="en-US"/>
              </w:rPr>
              <w:t>3 or 7</w:t>
            </w:r>
            <w:r w:rsidRPr="000D3CFB">
              <w:rPr>
                <w:rFonts w:eastAsia="SimSun" w:hint="eastAsia"/>
                <w:lang w:val="en-US" w:eastAsia="zh-CN"/>
              </w:rPr>
              <w:t xml:space="preserve"> or 11 or 15 or 19 or 23 or 27 or 31</w:t>
            </w:r>
          </w:p>
        </w:tc>
      </w:tr>
      <w:tr w:rsidR="004A54E3" w:rsidRPr="000D3CFB" w14:paraId="044C6797" w14:textId="77777777" w:rsidTr="005B1DC9">
        <w:trPr>
          <w:cantSplit/>
          <w:jc w:val="center"/>
        </w:trPr>
        <w:tc>
          <w:tcPr>
            <w:tcW w:w="0" w:type="auto"/>
            <w:vAlign w:val="center"/>
          </w:tcPr>
          <w:p w14:paraId="62B181E2" w14:textId="77777777" w:rsidR="004A54E3" w:rsidRPr="000D3CFB" w:rsidRDefault="004A54E3" w:rsidP="005B1DC9">
            <w:pPr>
              <w:pStyle w:val="TAC"/>
              <w:rPr>
                <w:lang w:val="en-US"/>
              </w:rPr>
            </w:pPr>
            <w:r w:rsidRPr="000D3CFB">
              <w:rPr>
                <w:lang w:val="en-US"/>
              </w:rPr>
              <w:t>1,1</w:t>
            </w:r>
          </w:p>
        </w:tc>
        <w:tc>
          <w:tcPr>
            <w:tcW w:w="0" w:type="auto"/>
            <w:vAlign w:val="center"/>
          </w:tcPr>
          <w:p w14:paraId="4ED09B75" w14:textId="77777777" w:rsidR="004A54E3" w:rsidRPr="000D3CFB" w:rsidRDefault="004A54E3" w:rsidP="005B1DC9">
            <w:pPr>
              <w:pStyle w:val="TAC"/>
              <w:rPr>
                <w:lang w:val="en-US"/>
              </w:rPr>
            </w:pPr>
            <w:r w:rsidRPr="000D3CFB">
              <w:rPr>
                <w:lang w:val="en-US"/>
              </w:rPr>
              <w:t>4</w:t>
            </w:r>
          </w:p>
        </w:tc>
        <w:tc>
          <w:tcPr>
            <w:tcW w:w="0" w:type="auto"/>
            <w:vAlign w:val="center"/>
          </w:tcPr>
          <w:p w14:paraId="33E8C7F9" w14:textId="77777777" w:rsidR="004A54E3" w:rsidRPr="000D3CFB" w:rsidRDefault="004A54E3" w:rsidP="005B1DC9">
            <w:pPr>
              <w:pStyle w:val="TAC"/>
              <w:rPr>
                <w:rFonts w:eastAsia="SimSun"/>
                <w:lang w:val="en-US" w:eastAsia="zh-CN"/>
              </w:rPr>
            </w:pPr>
            <w:r w:rsidRPr="000D3CFB">
              <w:rPr>
                <w:lang w:val="en-US"/>
              </w:rPr>
              <w:t>0 or 4 or 8</w:t>
            </w:r>
            <w:r w:rsidRPr="000D3CFB">
              <w:rPr>
                <w:rFonts w:eastAsia="SimSun" w:hint="eastAsia"/>
                <w:lang w:val="en-US" w:eastAsia="zh-CN"/>
              </w:rPr>
              <w:t xml:space="preserve"> or 12 or 16 or 20 or 24 or 28 or 32</w:t>
            </w:r>
          </w:p>
        </w:tc>
      </w:tr>
    </w:tbl>
    <w:p w14:paraId="022EADF4" w14:textId="77777777" w:rsidR="004A54E3" w:rsidRPr="000D3CFB" w:rsidRDefault="004A54E3" w:rsidP="004A54E3">
      <w:pPr>
        <w:rPr>
          <w:rFonts w:eastAsia="SimSun"/>
          <w:lang w:eastAsia="zh-CN"/>
        </w:rPr>
      </w:pPr>
    </w:p>
    <w:p w14:paraId="53D40F8E" w14:textId="358523D1"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and if the UE transmits HARQ-ACK using PUCCH format 4 or PUCCH format 5 in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84091">
        <w:rPr>
          <w:position w:val="-14"/>
        </w:rPr>
        <w:pict w14:anchorId="6E1718FF">
          <v:shape id="_x0000_i1164" type="#_x0000_t75" style="width:101.3pt;height:21.7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9D67ED">
        <w:rPr>
          <w:rFonts w:eastAsia="SimSun"/>
          <w:lang w:eastAsia="zh-CN"/>
        </w:rPr>
        <w:t>Clause</w:t>
      </w:r>
      <w:r w:rsidR="007678D0" w:rsidRPr="000D3CFB">
        <w:rPr>
          <w:rFonts w:eastAsia="SimSun"/>
          <w:lang w:eastAsia="zh-CN"/>
        </w:rPr>
        <w:t xml:space="preserve"> 5.2.3.1</w:t>
      </w:r>
      <w:r w:rsidR="001369CA" w:rsidRPr="00F85BA0">
        <w:rPr>
          <w:rFonts w:eastAsia="SimSun"/>
        </w:rPr>
        <w:t xml:space="preserve"> </w:t>
      </w:r>
      <w:r w:rsidR="001369CA">
        <w:rPr>
          <w:rFonts w:eastAsia="SimSun"/>
        </w:rPr>
        <w:t>for subframe-PUCCH transmission</w:t>
      </w:r>
      <w:r w:rsidR="001369CA" w:rsidRPr="00EE26A1">
        <w:rPr>
          <w:rFonts w:eastAsia="SimSun"/>
        </w:rPr>
        <w:t xml:space="preserve"> </w:t>
      </w:r>
      <w:r w:rsidR="001369CA">
        <w:rPr>
          <w:rFonts w:eastAsia="SimSun"/>
        </w:rPr>
        <w:t xml:space="preserve">and </w:t>
      </w:r>
      <w:r w:rsidR="009D67ED">
        <w:rPr>
          <w:rFonts w:eastAsia="SimSun"/>
        </w:rPr>
        <w:t>Clause</w:t>
      </w:r>
      <w:r w:rsidR="001369CA">
        <w:rPr>
          <w:rFonts w:eastAsia="SimSun"/>
        </w:rPr>
        <w:t xml:space="preserve"> 5.2.3.1A for slot/subslot-PUCCH transmission</w:t>
      </w:r>
      <w:r w:rsidR="007678D0" w:rsidRPr="000D3CFB">
        <w:rPr>
          <w:rFonts w:eastAsia="SimSun"/>
          <w:lang w:eastAsia="zh-CN"/>
        </w:rPr>
        <w:t xml:space="preserve"> in [4].</w:t>
      </w:r>
    </w:p>
    <w:p w14:paraId="096590FC" w14:textId="763F27A4" w:rsidR="001D5E15" w:rsidRPr="000D3CFB" w:rsidRDefault="004A54E3" w:rsidP="001D5E15">
      <w:pPr>
        <w:rPr>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84091">
        <w:rPr>
          <w:position w:val="-14"/>
        </w:rPr>
        <w:pict w14:anchorId="0726ED92">
          <v:shape id="_x0000_i1165" type="#_x0000_t75" style="width:101.3pt;height:21.7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w:t>
      </w:r>
      <w:r w:rsidR="007678D0" w:rsidRPr="000D3CFB">
        <w:rPr>
          <w:rFonts w:eastAsia="SimSun"/>
          <w:lang w:eastAsia="zh-CN"/>
        </w:rPr>
        <w:t xml:space="preserve">pseudo-code in </w:t>
      </w:r>
      <w:r w:rsidR="009D67ED">
        <w:rPr>
          <w:rFonts w:eastAsia="SimSun"/>
          <w:lang w:eastAsia="zh-CN"/>
        </w:rPr>
        <w:t>Clause</w:t>
      </w:r>
      <w:r w:rsidR="007678D0" w:rsidRPr="000D3CFB">
        <w:rPr>
          <w:rFonts w:eastAsia="SimSun"/>
          <w:lang w:eastAsia="zh-CN"/>
        </w:rPr>
        <w:t xml:space="preserve"> 5.2.2.6 in [4]</w:t>
      </w:r>
      <w:r w:rsidRPr="000D3CFB">
        <w:rPr>
          <w:rFonts w:eastAsia="SimSun" w:hint="eastAsia"/>
          <w:lang w:eastAsia="zh-CN"/>
        </w:rPr>
        <w:t>.</w:t>
      </w:r>
      <w:r w:rsidR="001D5E15" w:rsidRPr="000D3CFB">
        <w:rPr>
          <w:rFonts w:hint="eastAsia"/>
          <w:lang w:eastAsia="zh-CN"/>
        </w:rPr>
        <w:t xml:space="preserve"> </w:t>
      </w:r>
    </w:p>
    <w:p w14:paraId="1877C839" w14:textId="78DFE518" w:rsidR="001D5E15" w:rsidRPr="000D3CFB" w:rsidRDefault="001D5E15" w:rsidP="001D5E15">
      <w:pPr>
        <w:rPr>
          <w:iCs/>
          <w:lang w:eastAsia="zh-CN"/>
        </w:rPr>
      </w:pPr>
      <w:r w:rsidRPr="000D3CFB">
        <w:t>For a BL/CE UE</w:t>
      </w:r>
      <w:r w:rsidRPr="000D3CFB">
        <w:rPr>
          <w:rFonts w:hint="eastAsia"/>
          <w:lang w:eastAsia="zh-CN"/>
        </w:rPr>
        <w:t xml:space="preserve">, </w:t>
      </w:r>
      <w:r w:rsidRPr="000D3CFB">
        <w:t xml:space="preserve">for PDSCH transmission in subframe </w:t>
      </w:r>
      <w:r w:rsidRPr="000D3CFB">
        <w:rPr>
          <w:i/>
          <w:iCs/>
        </w:rPr>
        <w:t>n-k</w:t>
      </w:r>
      <w:ins w:id="244" w:author="MM1" w:date="2021-11-01T03:35:00Z">
        <w:r w:rsidR="00D265A1">
          <w:rPr>
            <w:rFonts w:eastAsia="SimSun"/>
            <w:i/>
            <w:lang w:val="en-US" w:eastAsia="zh-CN"/>
          </w:rPr>
          <w:t>-K</w:t>
        </w:r>
        <w:r w:rsidR="00D265A1" w:rsidRPr="00F266A4">
          <w:rPr>
            <w:rFonts w:eastAsia="SimSun"/>
            <w:iCs/>
            <w:vertAlign w:val="subscript"/>
            <w:lang w:val="en-US" w:eastAsia="zh-CN"/>
          </w:rPr>
          <w:t>offset</w:t>
        </w:r>
      </w:ins>
      <w:r w:rsidRPr="000D3CFB">
        <w:t>,</w:t>
      </w:r>
      <w:r w:rsidRPr="000D3CFB">
        <w:rPr>
          <w:rFonts w:hint="eastAsia"/>
          <w:lang w:eastAsia="zh-CN"/>
        </w:rPr>
        <w:t xml:space="preserve"> if the UE is in half-duplex FDD operation and is configured with CEModeA and higher layer parameter</w:t>
      </w:r>
      <w:r w:rsidRPr="000D3CFB">
        <w:t xml:space="preserve"> </w:t>
      </w:r>
      <w:bookmarkStart w:id="245" w:name="_Hlk494354062"/>
      <w:r w:rsidR="0012267E" w:rsidRPr="000D3CFB">
        <w:rPr>
          <w:i/>
          <w:iCs/>
        </w:rPr>
        <w:t>ce-HARQ-AckBundling</w:t>
      </w:r>
      <w:bookmarkEnd w:id="245"/>
      <w:r w:rsidRPr="000D3CFB">
        <w:rPr>
          <w:rFonts w:hint="eastAsia"/>
          <w:i/>
          <w:iCs/>
          <w:lang w:eastAsia="zh-CN"/>
        </w:rPr>
        <w:t xml:space="preserve"> </w:t>
      </w:r>
      <w:r w:rsidRPr="000D3CFB">
        <w:rPr>
          <w:rFonts w:hint="eastAsia"/>
          <w:lang w:eastAsia="zh-CN"/>
        </w:rPr>
        <w:t xml:space="preserve">and </w:t>
      </w:r>
      <w:r w:rsidRPr="000D3CFB">
        <w:rPr>
          <w:lang w:eastAsia="zh-CN"/>
        </w:rPr>
        <w:t xml:space="preserve">the </w:t>
      </w:r>
      <w:r w:rsidR="000D3CFB">
        <w:rPr>
          <w:lang w:eastAsia="zh-CN"/>
        </w:rPr>
        <w:t>'</w:t>
      </w:r>
      <w:r w:rsidRPr="000D3CFB">
        <w:rPr>
          <w:lang w:eastAsia="zh-CN"/>
        </w:rPr>
        <w:t>HARQ-ACK bundling flag</w:t>
      </w:r>
      <w:r w:rsidR="000D3CFB">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t xml:space="preserve">configured with higher layer parameter </w:t>
      </w:r>
      <w:r w:rsidR="0012267E" w:rsidRPr="000D3CFB">
        <w:rPr>
          <w:i/>
          <w:iCs/>
        </w:rPr>
        <w:t>ce-SchedulingEnhancement</w:t>
      </w:r>
      <w:r w:rsidRPr="000D3CFB">
        <w:rPr>
          <w:rFonts w:hint="eastAsia"/>
          <w:iCs/>
          <w:lang w:eastAsia="zh-CN"/>
        </w:rPr>
        <w:t>,</w:t>
      </w:r>
    </w:p>
    <w:p w14:paraId="464900C8" w14:textId="77777777" w:rsidR="001D5E15" w:rsidRPr="000D3CFB" w:rsidRDefault="001D5E15" w:rsidP="008B506A">
      <w:pPr>
        <w:pStyle w:val="B1"/>
        <w:rPr>
          <w:lang w:eastAsia="zh-CN"/>
        </w:rPr>
      </w:pPr>
      <w:r w:rsidRPr="000D3CFB">
        <w:t>-</w:t>
      </w:r>
      <w:r w:rsidRPr="000D3CFB">
        <w:tab/>
        <w:t xml:space="preserve">if the </w:t>
      </w:r>
      <w:r w:rsidR="000D3CFB">
        <w:t>'</w:t>
      </w:r>
      <w:r w:rsidRPr="000D3CFB">
        <w:t>HARQ-ACK delay</w:t>
      </w:r>
      <w:r w:rsidR="000D3CFB">
        <w:t>'</w:t>
      </w:r>
      <w:r w:rsidRPr="000D3CFB">
        <w:t xml:space="preserve"> field </w:t>
      </w:r>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p>
    <w:p w14:paraId="79AFDCD5" w14:textId="61B9AA7E" w:rsidR="001D5E15" w:rsidRPr="000D3CFB" w:rsidRDefault="001D5E15" w:rsidP="008B506A">
      <w:pPr>
        <w:pStyle w:val="B1"/>
        <w:rPr>
          <w:lang w:eastAsia="zh-CN"/>
        </w:rPr>
      </w:pPr>
      <w:r w:rsidRPr="000D3CFB">
        <w:rPr>
          <w:lang w:eastAsia="zh-CN"/>
        </w:rPr>
        <w:t>-</w:t>
      </w:r>
      <w:r w:rsidRPr="000D3CFB">
        <w:rPr>
          <w:lang w:eastAsia="zh-CN"/>
        </w:rPr>
        <w:tab/>
      </w:r>
      <w:r w:rsidRPr="000D3CFB">
        <w:rPr>
          <w:rFonts w:hint="eastAsia"/>
          <w:lang w:eastAsia="zh-CN"/>
        </w:rPr>
        <w:t>t</w:t>
      </w:r>
      <w:r w:rsidRPr="000D3CFB">
        <w:t xml:space="preserve">he HARQ-ACK delay value </w:t>
      </w:r>
      <w:r w:rsidRPr="000D3CFB">
        <w:rPr>
          <w:i/>
          <w:iCs/>
        </w:rPr>
        <w:t>k</w:t>
      </w:r>
      <w:r w:rsidRPr="000D3CFB">
        <w:t xml:space="preserve"> is determined from the corresponding DCI based on the higher layer parameter</w:t>
      </w:r>
      <w:r w:rsidR="0095673A">
        <w:t>s</w:t>
      </w:r>
      <w:r w:rsidRPr="000D3CFB">
        <w:t xml:space="preserve"> according to Table 7.3.1-2</w:t>
      </w:r>
      <w:r w:rsidRPr="000D3CFB">
        <w:rPr>
          <w:rFonts w:hint="eastAsia"/>
          <w:lang w:eastAsia="zh-CN"/>
        </w:rPr>
        <w:t>.</w:t>
      </w:r>
    </w:p>
    <w:p w14:paraId="6AB7D1F6" w14:textId="37279FA8" w:rsidR="00DE7B85" w:rsidRPr="000D3CFB" w:rsidRDefault="00DE7B85" w:rsidP="00DE7B85">
      <w:pPr>
        <w:rPr>
          <w:rFonts w:eastAsia="SimSun"/>
          <w:i/>
          <w:lang w:eastAsia="zh-CN"/>
        </w:rPr>
      </w:pPr>
      <w:r w:rsidRPr="000D3CFB">
        <w:rPr>
          <w:rFonts w:eastAsia="SimSun"/>
          <w:lang w:eastAsia="zh-CN"/>
        </w:rPr>
        <w:t xml:space="preserve">For a BL/CE UE in half-duplex FDD operation, if the UE is configured with CEModeA, and if the UE is configured with higher layer parameter </w:t>
      </w:r>
      <w:r w:rsidR="0012267E" w:rsidRPr="000D3CFB">
        <w:rPr>
          <w:i/>
          <w:lang w:eastAsia="zh-CN"/>
        </w:rPr>
        <w:t>ce-HARQ-AckBundling</w:t>
      </w:r>
      <w:r w:rsidR="0095673A">
        <w:rPr>
          <w:i/>
          <w:lang w:eastAsia="zh-CN"/>
        </w:rPr>
        <w:t xml:space="preserve"> </w:t>
      </w:r>
      <w:r w:rsidR="0095673A" w:rsidRPr="00EA4E3A">
        <w:rPr>
          <w:rFonts w:hint="eastAsia"/>
          <w:lang w:eastAsia="zh-CN"/>
        </w:rPr>
        <w:t xml:space="preserve">and </w:t>
      </w:r>
      <w:r w:rsidR="0095673A" w:rsidRPr="00EA4E3A">
        <w:rPr>
          <w:lang w:eastAsia="zh-CN"/>
        </w:rPr>
        <w:t xml:space="preserve">the </w:t>
      </w:r>
      <w:r w:rsidR="0095673A">
        <w:rPr>
          <w:lang w:eastAsia="zh-CN"/>
        </w:rPr>
        <w:t>'</w:t>
      </w:r>
      <w:r w:rsidR="0095673A" w:rsidRPr="00EA4E3A">
        <w:rPr>
          <w:lang w:eastAsia="zh-CN"/>
        </w:rPr>
        <w:t>HARQ-ACK bundling flag</w:t>
      </w:r>
      <w:r w:rsidR="0095673A">
        <w:rPr>
          <w:lang w:eastAsia="zh-CN"/>
        </w:rPr>
        <w:t>'</w:t>
      </w:r>
      <w:r w:rsidR="0095673A" w:rsidRPr="00EA4E3A">
        <w:rPr>
          <w:lang w:eastAsia="zh-CN"/>
        </w:rPr>
        <w:t xml:space="preserve"> in the corresponding DCI is set to 1</w:t>
      </w:r>
      <w:r w:rsidR="0076334A">
        <w:rPr>
          <w:rFonts w:eastAsia="SimSun"/>
          <w:lang w:eastAsia="zh-CN"/>
        </w:rPr>
        <w:t>,</w:t>
      </w:r>
    </w:p>
    <w:p w14:paraId="28FEAA80" w14:textId="77777777" w:rsidR="00DE7B85" w:rsidRPr="000D3CFB" w:rsidRDefault="00DE7B85" w:rsidP="00087FD5">
      <w:pPr>
        <w:pStyle w:val="B1"/>
        <w:rPr>
          <w:rFonts w:eastAsia="SimSun"/>
          <w:lang w:eastAsia="zh-CN"/>
        </w:rPr>
      </w:pPr>
      <w:r w:rsidRPr="000D3CFB">
        <w:rPr>
          <w:rFonts w:eastAsia="SimSun"/>
          <w:lang w:eastAsia="zh-CN"/>
        </w:rPr>
        <w:lastRenderedPageBreak/>
        <w:t>-</w:t>
      </w:r>
      <w:r w:rsidRPr="000D3CFB">
        <w:rPr>
          <w:rFonts w:eastAsia="SimSun"/>
          <w:lang w:eastAsia="zh-CN"/>
        </w:rPr>
        <w:tab/>
        <w:t xml:space="preserve">for HARQ-ACK transmission in subframe </w:t>
      </w:r>
      <w:r w:rsidRPr="000D3CFB">
        <w:rPr>
          <w:rFonts w:eastAsia="SimSun"/>
          <w:i/>
          <w:lang w:eastAsia="zh-CN"/>
        </w:rPr>
        <w:t>n</w:t>
      </w:r>
      <w:r w:rsidRPr="000D3CFB">
        <w:rPr>
          <w:rFonts w:eastAsia="SimSun"/>
          <w:lang w:eastAsia="zh-CN"/>
        </w:rPr>
        <w:t xml:space="preserve">, </w:t>
      </w:r>
      <w:r w:rsidRPr="000D3CFB">
        <w:rPr>
          <w:lang w:val="en-US"/>
        </w:rPr>
        <w:t xml:space="preserve">the UE shall generate one HARQ-ACK bit by performing a logical AND operation of HARQ-ACKs </w:t>
      </w:r>
      <w:r w:rsidRPr="000D3CFB">
        <w:t>across all</w:t>
      </w:r>
      <w:r w:rsidR="00EA4E3A" w:rsidRPr="000D3CFB">
        <w:t xml:space="preserve"> </w:t>
      </w:r>
      <w:r w:rsidR="00F84091">
        <w:rPr>
          <w:position w:val="-4"/>
        </w:rPr>
        <w:pict w14:anchorId="7B74A21F">
          <v:shape id="_x0000_i1166" type="#_x0000_t75" style="width:50.25pt;height:14.25pt">
            <v:imagedata r:id="rId125" o:title=""/>
          </v:shape>
        </w:pict>
      </w:r>
      <w:r w:rsidRPr="000D3CFB">
        <w:t xml:space="preserve"> BL/CE DL subframes </w:t>
      </w:r>
      <w:r w:rsidRPr="000D3CFB">
        <w:rPr>
          <w:rFonts w:eastAsia="SimSun"/>
          <w:lang w:eastAsia="zh-CN"/>
        </w:rPr>
        <w:t xml:space="preserve">for which subframe </w:t>
      </w:r>
      <w:r w:rsidRPr="000D3CFB">
        <w:rPr>
          <w:rFonts w:eastAsia="SimSun"/>
          <w:i/>
          <w:lang w:eastAsia="zh-CN"/>
        </w:rPr>
        <w:t>n</w:t>
      </w:r>
      <w:r w:rsidRPr="000D3CFB">
        <w:rPr>
          <w:rFonts w:eastAsia="SimSun"/>
          <w:lang w:eastAsia="zh-CN"/>
        </w:rPr>
        <w:t xml:space="preserve"> is the </w:t>
      </w:r>
      <w:r w:rsidR="000D3CFB">
        <w:rPr>
          <w:rFonts w:eastAsia="SimSun"/>
          <w:lang w:eastAsia="zh-CN"/>
        </w:rPr>
        <w:t>'</w:t>
      </w:r>
      <w:r w:rsidRPr="000D3CFB">
        <w:rPr>
          <w:rFonts w:eastAsia="SimSun"/>
          <w:lang w:eastAsia="zh-CN"/>
        </w:rPr>
        <w:t>HARQ-ACK transmission subframe</w:t>
      </w:r>
      <w:r w:rsidR="000D3CFB">
        <w:rPr>
          <w:rFonts w:eastAsia="SimSun"/>
          <w:lang w:eastAsia="zh-CN"/>
        </w:rPr>
        <w:t>'</w:t>
      </w:r>
      <w:r w:rsidRPr="000D3CFB">
        <w:rPr>
          <w:rFonts w:eastAsia="SimSun"/>
          <w:lang w:eastAsia="zh-CN"/>
        </w:rPr>
        <w:t xml:space="preserve">. </w:t>
      </w:r>
    </w:p>
    <w:p w14:paraId="4CDFCC10" w14:textId="0624C468" w:rsidR="0012267E" w:rsidRPr="000D3CFB" w:rsidRDefault="00DE7B85" w:rsidP="0012267E">
      <w:pPr>
        <w:pStyle w:val="B1"/>
        <w:rPr>
          <w:lang w:eastAsia="zh-CN"/>
        </w:rPr>
      </w:pPr>
      <w:r w:rsidRPr="000D3CFB">
        <w:rPr>
          <w:rFonts w:eastAsia="SimSun"/>
          <w:lang w:eastAsia="zh-CN"/>
        </w:rPr>
        <w:t>-</w:t>
      </w:r>
      <w:r w:rsidRPr="000D3CFB">
        <w:rPr>
          <w:rFonts w:eastAsia="SimSun"/>
          <w:lang w:eastAsia="zh-CN"/>
        </w:rPr>
        <w:tab/>
        <w:t xml:space="preserve">if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is the most recent subframe for which </w:t>
      </w:r>
      <w:r w:rsidRPr="000D3CFB">
        <w:rPr>
          <w:lang w:eastAsia="zh-CN"/>
        </w:rPr>
        <w:t xml:space="preserve">subframe </w:t>
      </w:r>
      <w:r w:rsidRPr="00154F62">
        <w:rPr>
          <w:i/>
          <w:lang w:eastAsia="zh-CN"/>
        </w:rPr>
        <w:t>n</w:t>
      </w:r>
      <w:r w:rsidRPr="000D3CFB">
        <w:rPr>
          <w:lang w:eastAsia="zh-CN"/>
        </w:rPr>
        <w:t xml:space="preserve"> is the </w:t>
      </w:r>
      <w:r w:rsidR="000D3CFB">
        <w:rPr>
          <w:lang w:eastAsia="zh-CN"/>
        </w:rPr>
        <w:t>'</w:t>
      </w:r>
      <w:r w:rsidRPr="000D3CFB">
        <w:rPr>
          <w:lang w:eastAsia="zh-CN"/>
        </w:rPr>
        <w:t>HARQ-ACK transmission subframe</w:t>
      </w:r>
      <w:r w:rsidR="000D3CFB">
        <w:rPr>
          <w:lang w:eastAsia="zh-CN"/>
        </w:rPr>
        <w:t>'</w:t>
      </w:r>
      <w:r w:rsidRPr="000D3CFB">
        <w:rPr>
          <w:lang w:eastAsia="zh-CN"/>
        </w:rPr>
        <w:t xml:space="preserve">, and if </w:t>
      </w:r>
      <w:r w:rsidRPr="000D3CFB">
        <w:rPr>
          <w:rFonts w:eastAsia="SimSun"/>
          <w:lang w:eastAsia="zh-CN"/>
        </w:rPr>
        <w:t xml:space="preserve">the </w:t>
      </w:r>
      <w:r w:rsidR="000D3CFB">
        <w:rPr>
          <w:rFonts w:eastAsia="SimSun"/>
          <w:lang w:eastAsia="zh-CN"/>
        </w:rPr>
        <w:t>'</w:t>
      </w:r>
      <w:r w:rsidRPr="000D3CFB">
        <w:t>T</w:t>
      </w:r>
      <w:r w:rsidRPr="000D3CFB">
        <w:rPr>
          <w:lang w:eastAsia="zh-CN"/>
        </w:rPr>
        <w:t>ransport blocks in a bundle</w:t>
      </w:r>
      <w:r w:rsidR="000D3CFB">
        <w:rPr>
          <w:lang w:eastAsia="zh-CN"/>
        </w:rPr>
        <w:t>'</w:t>
      </w:r>
      <w:r w:rsidRPr="000D3CFB">
        <w:rPr>
          <w:lang w:eastAsia="zh-CN"/>
        </w:rPr>
        <w:t xml:space="preserve"> field in the </w:t>
      </w:r>
      <w:r w:rsidRPr="000D3CFB">
        <w:rPr>
          <w:rFonts w:eastAsia="SimSun"/>
          <w:lang w:eastAsia="zh-CN"/>
        </w:rPr>
        <w:t xml:space="preserve">corresponding DCI for PDSCH transmission in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indicates a </w:t>
      </w:r>
      <w:r w:rsidR="0076334A">
        <w:rPr>
          <w:lang w:eastAsia="zh-CN"/>
        </w:rPr>
        <w:t>number of transport blocks in a bundle</w:t>
      </w:r>
      <w:r w:rsidRPr="000D3CFB">
        <w:rPr>
          <w:rFonts w:eastAsia="SimSun"/>
          <w:lang w:eastAsia="zh-CN"/>
        </w:rPr>
        <w:t xml:space="preserve"> other than </w:t>
      </w:r>
      <w:r w:rsidR="00F84091">
        <w:rPr>
          <w:position w:val="-4"/>
        </w:rPr>
        <w:pict w14:anchorId="447C8648">
          <v:shape id="_x0000_i1167" type="#_x0000_t75" style="width:14.25pt;height:14.25pt">
            <v:imagedata r:id="rId126" o:title=""/>
          </v:shape>
        </w:pict>
      </w:r>
      <w:r w:rsidRPr="000D3CFB">
        <w:rPr>
          <w:rFonts w:eastAsia="SimSun"/>
          <w:lang w:eastAsia="zh-CN"/>
        </w:rPr>
        <w:t xml:space="preserve">, the UE shall generate a NACK for HARQ-ACK transmission in subframe </w:t>
      </w:r>
      <w:r w:rsidRPr="000D3CFB">
        <w:rPr>
          <w:rFonts w:eastAsia="SimSun"/>
          <w:i/>
          <w:lang w:eastAsia="zh-CN"/>
        </w:rPr>
        <w:t>n</w:t>
      </w:r>
      <w:r w:rsidRPr="000D3CFB">
        <w:rPr>
          <w:rFonts w:eastAsia="SimSun"/>
          <w:lang w:eastAsia="zh-CN"/>
        </w:rPr>
        <w:t>.</w:t>
      </w:r>
      <w:r w:rsidR="0012267E" w:rsidRPr="000D3CFB">
        <w:rPr>
          <w:lang w:eastAsia="zh-CN"/>
        </w:rPr>
        <w:t xml:space="preserve"> </w:t>
      </w:r>
    </w:p>
    <w:p w14:paraId="40A45A4E" w14:textId="77777777"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has received </w:t>
      </w:r>
      <w:r w:rsidRPr="000D3CFB">
        <w:rPr>
          <w:i/>
          <w:lang w:eastAsia="zh-CN"/>
        </w:rPr>
        <w:t>W</w:t>
      </w:r>
      <w:r w:rsidRPr="000D3CFB">
        <w:rPr>
          <w:lang w:eastAsia="zh-CN"/>
        </w:rPr>
        <w:t xml:space="preserve"> PDSCH transmissions before subframe </w:t>
      </w:r>
      <w:r w:rsidRPr="000D3CFB">
        <w:rPr>
          <w:i/>
          <w:lang w:eastAsia="zh-CN"/>
        </w:rPr>
        <w:t>n</w:t>
      </w:r>
      <w:r w:rsidRPr="000D3CFB">
        <w:rPr>
          <w:lang w:eastAsia="zh-CN"/>
        </w:rPr>
        <w:t xml:space="preserve">, and if the UE is expected to transmit HARQ-ACK for the </w:t>
      </w:r>
      <w:r w:rsidRPr="000D3CFB">
        <w:rPr>
          <w:i/>
          <w:lang w:eastAsia="zh-CN"/>
        </w:rPr>
        <w:t>W</w:t>
      </w:r>
      <w:r w:rsidRPr="000D3CFB">
        <w:rPr>
          <w:lang w:eastAsia="zh-CN"/>
        </w:rPr>
        <w:t xml:space="preserve"> PDSCH transmissions in subframes </w:t>
      </w:r>
      <w:r w:rsidR="00F84091">
        <w:rPr>
          <w:position w:val="-12"/>
        </w:rPr>
        <w:pict w14:anchorId="78385E48">
          <v:shape id="_x0000_i1168" type="#_x0000_t75" style="width:1in;height:14.25pt">
            <v:imagedata r:id="rId127"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where </w:t>
      </w:r>
      <w:r w:rsidRPr="000D3CFB">
        <w:rPr>
          <w:i/>
          <w:lang w:eastAsia="zh-CN"/>
        </w:rPr>
        <w:t>W</w:t>
      </w:r>
      <w:r w:rsidRPr="000D3CFB">
        <w:rPr>
          <w:lang w:eastAsia="zh-CN"/>
        </w:rPr>
        <w:t xml:space="preserve">=10 if </w:t>
      </w:r>
      <w:r w:rsidRPr="000D3CFB">
        <w:t xml:space="preserve">higher layer parameter </w:t>
      </w:r>
      <w:r w:rsidRPr="000D3CFB">
        <w:rPr>
          <w:i/>
        </w:rPr>
        <w:t>ce-pdsch-tenProcesses-config</w:t>
      </w:r>
      <w:r w:rsidRPr="000D3CFB">
        <w:t xml:space="preserve"> is set to </w:t>
      </w:r>
      <w:r w:rsidR="000D3CFB">
        <w:t>'</w:t>
      </w:r>
      <w:r w:rsidRPr="000D3CFB">
        <w:rPr>
          <w:i/>
        </w:rPr>
        <w:t>On</w:t>
      </w:r>
      <w:r w:rsidR="000D3CFB">
        <w:t>'</w:t>
      </w:r>
      <w:r w:rsidRPr="000D3CFB">
        <w:t xml:space="preserve">, and </w:t>
      </w:r>
      <w:r w:rsidRPr="000D3CFB">
        <w:rPr>
          <w:i/>
        </w:rPr>
        <w:t>W</w:t>
      </w:r>
      <w:r w:rsidRPr="000D3CFB">
        <w:t>=8 otherwise.</w:t>
      </w:r>
    </w:p>
    <w:p w14:paraId="7C2929AA" w14:textId="77777777"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is expected to transmit HARQ-ACK for the PDSCH transmissions received before subframe </w:t>
      </w:r>
      <w:r w:rsidRPr="000D3CFB">
        <w:rPr>
          <w:i/>
          <w:lang w:eastAsia="zh-CN"/>
        </w:rPr>
        <w:t>n</w:t>
      </w:r>
      <w:r w:rsidRPr="000D3CFB">
        <w:rPr>
          <w:lang w:eastAsia="zh-CN"/>
        </w:rPr>
        <w:t xml:space="preserve"> in subframes </w:t>
      </w:r>
      <w:r w:rsidR="00F84091">
        <w:rPr>
          <w:position w:val="-12"/>
        </w:rPr>
        <w:pict w14:anchorId="2585E01A">
          <v:shape id="_x0000_i1169" type="#_x0000_t75" style="width:79.55pt;height:14.25pt">
            <v:imagedata r:id="rId128"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for which the HARQ-ACK is to be transmitted in subframe </w:t>
      </w:r>
      <w:r w:rsidR="00F84091">
        <w:rPr>
          <w:position w:val="-12"/>
        </w:rPr>
        <w:pict w14:anchorId="1BF3074F">
          <v:shape id="_x0000_i1170" type="#_x0000_t75" style="width:1in;height:14.25pt">
            <v:imagedata r:id="rId129" o:title=""/>
          </v:shape>
        </w:pict>
      </w:r>
      <w:r w:rsidRPr="000D3CFB">
        <w:rPr>
          <w:lang w:eastAsia="zh-CN"/>
        </w:rPr>
        <w:t xml:space="preserve"> </w:t>
      </w:r>
    </w:p>
    <w:p w14:paraId="52305BF6" w14:textId="77777777" w:rsidR="00DE7B85" w:rsidRPr="000D3CFB" w:rsidRDefault="00DE7B85" w:rsidP="00087FD5">
      <w:pPr>
        <w:pStyle w:val="B1"/>
        <w:rPr>
          <w:rFonts w:eastAsia="SimSun"/>
          <w:lang w:eastAsia="zh-CN"/>
        </w:rPr>
      </w:pPr>
    </w:p>
    <w:p w14:paraId="2444DA4A" w14:textId="48407D4C" w:rsidR="00DE7B85" w:rsidRPr="000D3CFB" w:rsidRDefault="00DE7B85" w:rsidP="00DE7B85">
      <w:pPr>
        <w:pStyle w:val="TH"/>
        <w:rPr>
          <w:rFonts w:eastAsia="SimSun"/>
          <w:lang w:eastAsia="zh-CN"/>
        </w:rPr>
      </w:pPr>
      <w:r w:rsidRPr="000D3CFB">
        <w:t>Table 7.3</w:t>
      </w:r>
      <w:r w:rsidRPr="000D3CFB">
        <w:rPr>
          <w:rFonts w:eastAsia="SimSun" w:hint="eastAsia"/>
          <w:lang w:eastAsia="zh-CN"/>
        </w:rPr>
        <w:t>.1</w:t>
      </w:r>
      <w:r w:rsidRPr="000D3CFB">
        <w:t xml:space="preserve">-2: HARQ-ACK delay for BL/CE UE </w:t>
      </w:r>
      <w:r w:rsidRPr="000D3CFB">
        <w:rPr>
          <w:rFonts w:eastAsia="SimSun"/>
          <w:lang w:eastAsia="zh-CN"/>
        </w:rPr>
        <w:t xml:space="preserve">in </w:t>
      </w:r>
      <w:r w:rsidR="0095673A">
        <w:rPr>
          <w:lang w:eastAsia="zh-CN"/>
        </w:rPr>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01443F" w:rsidRPr="000D3CFB" w14:paraId="31BAF566" w14:textId="77777777" w:rsidTr="00966E66">
        <w:trPr>
          <w:cantSplit/>
          <w:jc w:val="center"/>
        </w:trPr>
        <w:tc>
          <w:tcPr>
            <w:tcW w:w="1954" w:type="dxa"/>
            <w:shd w:val="clear" w:color="auto" w:fill="E0E0E0"/>
            <w:vAlign w:val="center"/>
          </w:tcPr>
          <w:p w14:paraId="00770E45" w14:textId="77777777" w:rsidR="00DE7B85" w:rsidRPr="000D3CFB" w:rsidRDefault="000D3CFB" w:rsidP="00966E66">
            <w:pPr>
              <w:pStyle w:val="TAH"/>
              <w:rPr>
                <w:lang w:val="en-US" w:eastAsia="en-US"/>
              </w:rPr>
            </w:pPr>
            <w:r>
              <w:rPr>
                <w:rFonts w:eastAsia="SimSun"/>
                <w:lang w:eastAsia="zh-CN"/>
              </w:rPr>
              <w:t>'</w:t>
            </w:r>
            <w:r w:rsidR="00DE7B85" w:rsidRPr="000D3CFB">
              <w:rPr>
                <w:lang w:eastAsia="zh-CN"/>
              </w:rPr>
              <w:t>HARQ-ACK delay</w:t>
            </w:r>
            <w:r>
              <w:rPr>
                <w:lang w:eastAsia="zh-CN"/>
              </w:rPr>
              <w:t>'</w:t>
            </w:r>
            <w:r w:rsidR="00DE7B85" w:rsidRPr="000D3CFB">
              <w:rPr>
                <w:lang w:eastAsia="zh-CN"/>
              </w:rPr>
              <w:t xml:space="preserve"> field in DCI</w:t>
            </w:r>
          </w:p>
        </w:tc>
        <w:tc>
          <w:tcPr>
            <w:tcW w:w="2137" w:type="dxa"/>
            <w:shd w:val="clear" w:color="auto" w:fill="E0E0E0"/>
            <w:vAlign w:val="center"/>
          </w:tcPr>
          <w:p w14:paraId="726B282F" w14:textId="77777777" w:rsidR="00DE7B85" w:rsidRPr="000D3CFB" w:rsidRDefault="00DE7B85" w:rsidP="00966E66">
            <w:pPr>
              <w:pStyle w:val="TAH"/>
              <w:rPr>
                <w:lang w:val="en-US" w:eastAsia="en-US"/>
              </w:rPr>
            </w:pPr>
            <w:r w:rsidRPr="000D3CFB">
              <w:rPr>
                <w:rFonts w:eastAsia="SimSun"/>
                <w:lang w:eastAsia="zh-CN"/>
              </w:rPr>
              <w:t xml:space="preserve">HARQ-ACK delay value when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range1</w:t>
            </w:r>
            <w:r w:rsidR="000D3CFB">
              <w:rPr>
                <w:i/>
                <w:lang w:eastAsia="zh-CN"/>
              </w:rPr>
              <w:t>'</w:t>
            </w:r>
          </w:p>
        </w:tc>
        <w:tc>
          <w:tcPr>
            <w:tcW w:w="2137" w:type="dxa"/>
            <w:shd w:val="clear" w:color="auto" w:fill="E0E0E0"/>
            <w:vAlign w:val="center"/>
          </w:tcPr>
          <w:p w14:paraId="13F178FB" w14:textId="2C6F577E" w:rsidR="00DE7B85" w:rsidRPr="000D3CFB" w:rsidRDefault="00DE7B85" w:rsidP="00966E66">
            <w:pPr>
              <w:pStyle w:val="TAH"/>
              <w:rPr>
                <w:lang w:val="en-US" w:eastAsia="zh-CN"/>
              </w:rPr>
            </w:pPr>
            <w:r w:rsidRPr="000D3CFB">
              <w:rPr>
                <w:rFonts w:eastAsia="SimSun"/>
                <w:lang w:eastAsia="zh-CN"/>
              </w:rPr>
              <w:t>HARQ-ACK delay value when</w:t>
            </w:r>
            <w:r w:rsidRPr="000D3CFB">
              <w:rPr>
                <w:rFonts w:eastAsia="SimSun"/>
                <w:i/>
                <w:lang w:eastAsia="zh-CN"/>
              </w:rPr>
              <w:t xml:space="preserve">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range2</w:t>
            </w:r>
            <w:r w:rsidR="000D3CFB">
              <w:rPr>
                <w:i/>
                <w:lang w:eastAsia="zh-CN"/>
              </w:rPr>
              <w:t>'</w:t>
            </w:r>
            <w:r w:rsidR="00081B16">
              <w:rPr>
                <w:i/>
                <w:lang w:eastAsia="zh-CN"/>
              </w:rPr>
              <w:t xml:space="preserve">, </w:t>
            </w:r>
            <w:r w:rsidR="00081B16" w:rsidRPr="004E26E6">
              <w:rPr>
                <w:iCs/>
                <w:lang w:eastAsia="zh-CN"/>
              </w:rPr>
              <w:t>or</w:t>
            </w:r>
            <w:r w:rsidR="00081B16">
              <w:rPr>
                <w:i/>
                <w:lang w:eastAsia="zh-CN"/>
              </w:rPr>
              <w:t xml:space="preserve"> </w:t>
            </w:r>
            <w:r w:rsidR="00081B16">
              <w:rPr>
                <w:rFonts w:eastAsia="SimSun"/>
                <w:i/>
                <w:lang w:eastAsia="zh-CN"/>
              </w:rPr>
              <w:t>'</w:t>
            </w:r>
            <w:r w:rsidR="00081B16">
              <w:rPr>
                <w:i/>
                <w:lang w:eastAsia="zh-CN"/>
              </w:rPr>
              <w:t>ce-SchedulingEnhancement</w:t>
            </w:r>
            <w:r w:rsidR="00081B16">
              <w:rPr>
                <w:rFonts w:eastAsia="SimSun"/>
                <w:i/>
                <w:lang w:eastAsia="zh-CN"/>
              </w:rPr>
              <w:t>'</w:t>
            </w:r>
            <w:r w:rsidR="00081B16">
              <w:rPr>
                <w:rFonts w:eastAsia="SimSun"/>
                <w:iCs/>
                <w:lang w:eastAsia="zh-CN"/>
              </w:rPr>
              <w:t xml:space="preserve"> is not configured and</w:t>
            </w:r>
            <w:r w:rsidR="0095673A">
              <w:rPr>
                <w:lang w:eastAsia="zh-CN"/>
              </w:rPr>
              <w:t xml:space="preserve"> </w:t>
            </w:r>
            <w:r w:rsidR="009D67ED">
              <w:rPr>
                <w:i/>
                <w:lang w:eastAsia="zh-CN"/>
              </w:rPr>
              <w:t>'</w:t>
            </w:r>
            <w:r w:rsidR="0095673A">
              <w:rPr>
                <w:i/>
                <w:lang w:eastAsia="zh-CN"/>
              </w:rPr>
              <w:t>ce-HARQ-AckBundling</w:t>
            </w:r>
            <w:r w:rsidR="009D67ED">
              <w:rPr>
                <w:i/>
                <w:lang w:eastAsia="zh-CN"/>
              </w:rPr>
              <w:t>'</w:t>
            </w:r>
            <w:r w:rsidR="0095673A">
              <w:rPr>
                <w:lang w:eastAsia="zh-CN"/>
              </w:rPr>
              <w:t xml:space="preserve"> is set</w:t>
            </w:r>
          </w:p>
        </w:tc>
      </w:tr>
      <w:tr w:rsidR="0001443F" w:rsidRPr="000D3CFB" w14:paraId="15FA2459" w14:textId="77777777" w:rsidTr="00966E66">
        <w:trPr>
          <w:cantSplit/>
          <w:jc w:val="center"/>
        </w:trPr>
        <w:tc>
          <w:tcPr>
            <w:tcW w:w="1954" w:type="dxa"/>
            <w:vAlign w:val="center"/>
          </w:tcPr>
          <w:p w14:paraId="6C651714" w14:textId="77777777" w:rsidR="00DE7B85" w:rsidRPr="000D3CFB" w:rsidRDefault="00DE7B85" w:rsidP="00966E66">
            <w:pPr>
              <w:pStyle w:val="TAC"/>
              <w:rPr>
                <w:lang w:val="en-US" w:eastAsia="en-US"/>
              </w:rPr>
            </w:pPr>
            <w:r w:rsidRPr="000D3CFB">
              <w:rPr>
                <w:lang w:val="en-US" w:eastAsia="en-US"/>
              </w:rPr>
              <w:t>000</w:t>
            </w:r>
          </w:p>
        </w:tc>
        <w:tc>
          <w:tcPr>
            <w:tcW w:w="2137" w:type="dxa"/>
            <w:vAlign w:val="center"/>
          </w:tcPr>
          <w:p w14:paraId="7D334FF9" w14:textId="77777777" w:rsidR="00DE7B85" w:rsidRPr="000D3CFB" w:rsidRDefault="00DE7B85" w:rsidP="00966E66">
            <w:pPr>
              <w:pStyle w:val="TAC"/>
              <w:rPr>
                <w:lang w:val="en-US" w:eastAsia="en-US"/>
              </w:rPr>
            </w:pPr>
            <w:r w:rsidRPr="000D3CFB">
              <w:rPr>
                <w:lang w:val="en-US" w:eastAsia="en-US"/>
              </w:rPr>
              <w:t>4</w:t>
            </w:r>
          </w:p>
        </w:tc>
        <w:tc>
          <w:tcPr>
            <w:tcW w:w="2137" w:type="dxa"/>
            <w:vAlign w:val="center"/>
          </w:tcPr>
          <w:p w14:paraId="34901172" w14:textId="77777777" w:rsidR="00DE7B85" w:rsidRPr="000D3CFB" w:rsidRDefault="00DE7B85" w:rsidP="00966E66">
            <w:pPr>
              <w:pStyle w:val="TAC"/>
              <w:rPr>
                <w:rFonts w:eastAsia="SimSun"/>
                <w:lang w:val="en-US" w:eastAsia="zh-CN"/>
              </w:rPr>
            </w:pPr>
            <w:r w:rsidRPr="000D3CFB">
              <w:rPr>
                <w:rFonts w:eastAsia="SimSun"/>
                <w:lang w:val="en-US" w:eastAsia="zh-CN"/>
              </w:rPr>
              <w:t>4</w:t>
            </w:r>
          </w:p>
        </w:tc>
      </w:tr>
      <w:tr w:rsidR="0001443F" w:rsidRPr="000D3CFB" w14:paraId="3F5E629E" w14:textId="77777777" w:rsidTr="00966E66">
        <w:trPr>
          <w:cantSplit/>
          <w:jc w:val="center"/>
        </w:trPr>
        <w:tc>
          <w:tcPr>
            <w:tcW w:w="1954" w:type="dxa"/>
            <w:vAlign w:val="center"/>
          </w:tcPr>
          <w:p w14:paraId="38512D52" w14:textId="77777777" w:rsidR="00DE7B85" w:rsidRPr="000D3CFB" w:rsidRDefault="00DE7B85" w:rsidP="00966E66">
            <w:pPr>
              <w:pStyle w:val="TAC"/>
              <w:rPr>
                <w:lang w:val="en-US" w:eastAsia="en-US"/>
              </w:rPr>
            </w:pPr>
            <w:r w:rsidRPr="000D3CFB">
              <w:rPr>
                <w:lang w:val="en-US" w:eastAsia="en-US"/>
              </w:rPr>
              <w:t>001</w:t>
            </w:r>
          </w:p>
        </w:tc>
        <w:tc>
          <w:tcPr>
            <w:tcW w:w="2137" w:type="dxa"/>
            <w:vAlign w:val="center"/>
          </w:tcPr>
          <w:p w14:paraId="1D44651A" w14:textId="77777777" w:rsidR="00DE7B85" w:rsidRPr="000D3CFB" w:rsidRDefault="00DE7B85" w:rsidP="00966E66">
            <w:pPr>
              <w:pStyle w:val="TAC"/>
              <w:rPr>
                <w:lang w:val="en-US" w:eastAsia="en-US"/>
              </w:rPr>
            </w:pPr>
            <w:r w:rsidRPr="000D3CFB">
              <w:rPr>
                <w:lang w:val="en-US" w:eastAsia="en-US"/>
              </w:rPr>
              <w:t>5</w:t>
            </w:r>
          </w:p>
        </w:tc>
        <w:tc>
          <w:tcPr>
            <w:tcW w:w="2137" w:type="dxa"/>
            <w:vAlign w:val="center"/>
          </w:tcPr>
          <w:p w14:paraId="63E766C4" w14:textId="77777777" w:rsidR="00DE7B85" w:rsidRPr="000D3CFB" w:rsidRDefault="00DE7B85" w:rsidP="00966E66">
            <w:pPr>
              <w:pStyle w:val="TAC"/>
              <w:rPr>
                <w:rFonts w:eastAsia="SimSun"/>
                <w:lang w:val="en-US" w:eastAsia="zh-CN"/>
              </w:rPr>
            </w:pPr>
            <w:r w:rsidRPr="000D3CFB">
              <w:rPr>
                <w:rFonts w:eastAsia="SimSun"/>
                <w:lang w:val="en-US" w:eastAsia="zh-CN"/>
              </w:rPr>
              <w:t>5</w:t>
            </w:r>
          </w:p>
        </w:tc>
      </w:tr>
      <w:tr w:rsidR="0001443F" w:rsidRPr="000D3CFB" w14:paraId="40F75378" w14:textId="77777777" w:rsidTr="00966E66">
        <w:trPr>
          <w:cantSplit/>
          <w:jc w:val="center"/>
        </w:trPr>
        <w:tc>
          <w:tcPr>
            <w:tcW w:w="1954" w:type="dxa"/>
            <w:vAlign w:val="center"/>
          </w:tcPr>
          <w:p w14:paraId="22FA1314" w14:textId="77777777" w:rsidR="00DE7B85" w:rsidRPr="000D3CFB" w:rsidRDefault="00DE7B85" w:rsidP="00966E66">
            <w:pPr>
              <w:pStyle w:val="TAC"/>
              <w:rPr>
                <w:lang w:val="en-US" w:eastAsia="en-US"/>
              </w:rPr>
            </w:pPr>
            <w:r w:rsidRPr="000D3CFB">
              <w:rPr>
                <w:lang w:val="en-US" w:eastAsia="en-US"/>
              </w:rPr>
              <w:t>010</w:t>
            </w:r>
          </w:p>
        </w:tc>
        <w:tc>
          <w:tcPr>
            <w:tcW w:w="2137" w:type="dxa"/>
            <w:vAlign w:val="center"/>
          </w:tcPr>
          <w:p w14:paraId="6EBAAB46" w14:textId="77777777" w:rsidR="00DE7B85" w:rsidRPr="000D3CFB" w:rsidRDefault="00DE7B85" w:rsidP="00966E66">
            <w:pPr>
              <w:pStyle w:val="TAC"/>
              <w:rPr>
                <w:lang w:val="en-US" w:eastAsia="en-US"/>
              </w:rPr>
            </w:pPr>
            <w:r w:rsidRPr="000D3CFB">
              <w:rPr>
                <w:lang w:val="en-US" w:eastAsia="en-US"/>
              </w:rPr>
              <w:t>7</w:t>
            </w:r>
          </w:p>
        </w:tc>
        <w:tc>
          <w:tcPr>
            <w:tcW w:w="2137" w:type="dxa"/>
            <w:vAlign w:val="center"/>
          </w:tcPr>
          <w:p w14:paraId="0A498170" w14:textId="77777777" w:rsidR="00DE7B85" w:rsidRPr="000D3CFB" w:rsidRDefault="00DE7B85" w:rsidP="00966E66">
            <w:pPr>
              <w:pStyle w:val="TAC"/>
              <w:rPr>
                <w:rFonts w:eastAsia="SimSun"/>
                <w:lang w:val="en-US" w:eastAsia="zh-CN"/>
              </w:rPr>
            </w:pPr>
            <w:r w:rsidRPr="000D3CFB">
              <w:rPr>
                <w:rFonts w:eastAsia="SimSun"/>
                <w:lang w:val="en-US" w:eastAsia="zh-CN"/>
              </w:rPr>
              <w:t>6</w:t>
            </w:r>
          </w:p>
        </w:tc>
      </w:tr>
      <w:tr w:rsidR="0001443F" w:rsidRPr="000D3CFB" w14:paraId="61A6EFD0" w14:textId="77777777" w:rsidTr="00966E66">
        <w:trPr>
          <w:cantSplit/>
          <w:jc w:val="center"/>
        </w:trPr>
        <w:tc>
          <w:tcPr>
            <w:tcW w:w="1954" w:type="dxa"/>
            <w:vAlign w:val="center"/>
          </w:tcPr>
          <w:p w14:paraId="6B49FBC2" w14:textId="77777777" w:rsidR="00DE7B85" w:rsidRPr="000D3CFB" w:rsidRDefault="00DE7B85" w:rsidP="00966E66">
            <w:pPr>
              <w:pStyle w:val="TAC"/>
              <w:rPr>
                <w:lang w:val="en-US" w:eastAsia="en-US"/>
              </w:rPr>
            </w:pPr>
            <w:r w:rsidRPr="000D3CFB">
              <w:rPr>
                <w:lang w:val="en-US" w:eastAsia="en-US"/>
              </w:rPr>
              <w:t>011</w:t>
            </w:r>
          </w:p>
        </w:tc>
        <w:tc>
          <w:tcPr>
            <w:tcW w:w="2137" w:type="dxa"/>
            <w:vAlign w:val="center"/>
          </w:tcPr>
          <w:p w14:paraId="104C212A" w14:textId="77777777" w:rsidR="00DE7B85" w:rsidRPr="000D3CFB" w:rsidRDefault="00DE7B85" w:rsidP="00966E66">
            <w:pPr>
              <w:pStyle w:val="TAC"/>
              <w:rPr>
                <w:lang w:val="en-US" w:eastAsia="en-US"/>
              </w:rPr>
            </w:pPr>
            <w:r w:rsidRPr="000D3CFB">
              <w:rPr>
                <w:lang w:val="en-US" w:eastAsia="en-US"/>
              </w:rPr>
              <w:t>9</w:t>
            </w:r>
          </w:p>
        </w:tc>
        <w:tc>
          <w:tcPr>
            <w:tcW w:w="2137" w:type="dxa"/>
            <w:vAlign w:val="center"/>
          </w:tcPr>
          <w:p w14:paraId="53A0FA16" w14:textId="77777777" w:rsidR="00DE7B85" w:rsidRPr="000D3CFB" w:rsidRDefault="00DE7B85" w:rsidP="00966E66">
            <w:pPr>
              <w:pStyle w:val="TAC"/>
              <w:rPr>
                <w:rFonts w:eastAsia="SimSun"/>
                <w:lang w:val="en-US" w:eastAsia="zh-CN"/>
              </w:rPr>
            </w:pPr>
            <w:r w:rsidRPr="000D3CFB">
              <w:rPr>
                <w:rFonts w:eastAsia="SimSun"/>
                <w:lang w:val="en-US" w:eastAsia="zh-CN"/>
              </w:rPr>
              <w:t>7</w:t>
            </w:r>
          </w:p>
        </w:tc>
      </w:tr>
      <w:tr w:rsidR="0001443F" w:rsidRPr="000D3CFB" w14:paraId="1F41521D" w14:textId="77777777" w:rsidTr="00966E66">
        <w:trPr>
          <w:cantSplit/>
          <w:jc w:val="center"/>
        </w:trPr>
        <w:tc>
          <w:tcPr>
            <w:tcW w:w="1954" w:type="dxa"/>
            <w:vAlign w:val="center"/>
          </w:tcPr>
          <w:p w14:paraId="5C4AE5E3" w14:textId="77777777" w:rsidR="00DE7B85" w:rsidRPr="000D3CFB" w:rsidRDefault="00DE7B85" w:rsidP="00966E66">
            <w:pPr>
              <w:pStyle w:val="TAC"/>
              <w:rPr>
                <w:lang w:val="en-US" w:eastAsia="en-US"/>
              </w:rPr>
            </w:pPr>
            <w:r w:rsidRPr="000D3CFB">
              <w:rPr>
                <w:lang w:val="en-US" w:eastAsia="en-US"/>
              </w:rPr>
              <w:t>100</w:t>
            </w:r>
          </w:p>
        </w:tc>
        <w:tc>
          <w:tcPr>
            <w:tcW w:w="2137" w:type="dxa"/>
            <w:vAlign w:val="center"/>
          </w:tcPr>
          <w:p w14:paraId="406221D0" w14:textId="77777777" w:rsidR="00DE7B85" w:rsidRPr="000D3CFB" w:rsidRDefault="00DE7B85" w:rsidP="00966E66">
            <w:pPr>
              <w:pStyle w:val="TAC"/>
              <w:rPr>
                <w:lang w:val="en-US" w:eastAsia="en-US"/>
              </w:rPr>
            </w:pPr>
            <w:r w:rsidRPr="000D3CFB">
              <w:rPr>
                <w:lang w:val="en-US" w:eastAsia="en-US"/>
              </w:rPr>
              <w:t>11</w:t>
            </w:r>
          </w:p>
        </w:tc>
        <w:tc>
          <w:tcPr>
            <w:tcW w:w="2137" w:type="dxa"/>
            <w:vAlign w:val="center"/>
          </w:tcPr>
          <w:p w14:paraId="0FB7F511" w14:textId="77777777" w:rsidR="00DE7B85" w:rsidRPr="000D3CFB" w:rsidRDefault="00DE7B85" w:rsidP="00966E66">
            <w:pPr>
              <w:pStyle w:val="TAC"/>
              <w:rPr>
                <w:rFonts w:eastAsia="SimSun"/>
                <w:lang w:val="en-US" w:eastAsia="zh-CN"/>
              </w:rPr>
            </w:pPr>
            <w:r w:rsidRPr="000D3CFB">
              <w:rPr>
                <w:rFonts w:eastAsia="SimSun"/>
                <w:lang w:val="en-US" w:eastAsia="zh-CN"/>
              </w:rPr>
              <w:t>8</w:t>
            </w:r>
          </w:p>
        </w:tc>
      </w:tr>
      <w:tr w:rsidR="0001443F" w:rsidRPr="000D3CFB" w14:paraId="7E614D03" w14:textId="77777777" w:rsidTr="00966E66">
        <w:trPr>
          <w:cantSplit/>
          <w:jc w:val="center"/>
        </w:trPr>
        <w:tc>
          <w:tcPr>
            <w:tcW w:w="1954" w:type="dxa"/>
            <w:vAlign w:val="center"/>
          </w:tcPr>
          <w:p w14:paraId="27F7DA35" w14:textId="77777777" w:rsidR="00DE7B85" w:rsidRPr="000D3CFB" w:rsidRDefault="00DE7B85" w:rsidP="00966E66">
            <w:pPr>
              <w:pStyle w:val="TAC"/>
              <w:rPr>
                <w:lang w:val="en-US" w:eastAsia="en-US"/>
              </w:rPr>
            </w:pPr>
            <w:r w:rsidRPr="000D3CFB">
              <w:rPr>
                <w:lang w:val="en-US" w:eastAsia="en-US"/>
              </w:rPr>
              <w:t>101</w:t>
            </w:r>
          </w:p>
        </w:tc>
        <w:tc>
          <w:tcPr>
            <w:tcW w:w="2137" w:type="dxa"/>
            <w:vAlign w:val="center"/>
          </w:tcPr>
          <w:p w14:paraId="6A7AFB84" w14:textId="77777777" w:rsidR="00DE7B85" w:rsidRPr="000D3CFB" w:rsidRDefault="00DE7B85" w:rsidP="00966E66">
            <w:pPr>
              <w:pStyle w:val="TAC"/>
              <w:rPr>
                <w:lang w:val="en-US" w:eastAsia="en-US"/>
              </w:rPr>
            </w:pPr>
            <w:r w:rsidRPr="000D3CFB">
              <w:rPr>
                <w:lang w:val="en-US" w:eastAsia="en-US"/>
              </w:rPr>
              <w:t>13</w:t>
            </w:r>
          </w:p>
        </w:tc>
        <w:tc>
          <w:tcPr>
            <w:tcW w:w="2137" w:type="dxa"/>
            <w:vAlign w:val="center"/>
          </w:tcPr>
          <w:p w14:paraId="0B0FF61C" w14:textId="77777777" w:rsidR="00DE7B85" w:rsidRPr="000D3CFB" w:rsidRDefault="00DE7B85" w:rsidP="00966E66">
            <w:pPr>
              <w:pStyle w:val="TAC"/>
              <w:rPr>
                <w:rFonts w:eastAsia="SimSun"/>
                <w:lang w:val="en-US" w:eastAsia="zh-CN"/>
              </w:rPr>
            </w:pPr>
            <w:r w:rsidRPr="000D3CFB">
              <w:rPr>
                <w:rFonts w:eastAsia="SimSun"/>
                <w:lang w:val="en-US" w:eastAsia="zh-CN"/>
              </w:rPr>
              <w:t>9</w:t>
            </w:r>
          </w:p>
        </w:tc>
      </w:tr>
      <w:tr w:rsidR="0001443F" w:rsidRPr="000D3CFB" w14:paraId="7286C62E" w14:textId="77777777" w:rsidTr="00966E66">
        <w:trPr>
          <w:cantSplit/>
          <w:jc w:val="center"/>
        </w:trPr>
        <w:tc>
          <w:tcPr>
            <w:tcW w:w="1954" w:type="dxa"/>
            <w:vAlign w:val="center"/>
          </w:tcPr>
          <w:p w14:paraId="75D458CF" w14:textId="77777777" w:rsidR="00DE7B85" w:rsidRPr="000D3CFB" w:rsidRDefault="00DE7B85" w:rsidP="00966E66">
            <w:pPr>
              <w:pStyle w:val="TAC"/>
              <w:rPr>
                <w:lang w:val="en-US" w:eastAsia="en-US"/>
              </w:rPr>
            </w:pPr>
            <w:r w:rsidRPr="000D3CFB">
              <w:rPr>
                <w:lang w:val="en-US" w:eastAsia="en-US"/>
              </w:rPr>
              <w:t>110</w:t>
            </w:r>
          </w:p>
        </w:tc>
        <w:tc>
          <w:tcPr>
            <w:tcW w:w="2137" w:type="dxa"/>
            <w:vAlign w:val="center"/>
          </w:tcPr>
          <w:p w14:paraId="6E5FEC9D" w14:textId="77777777" w:rsidR="00DE7B85" w:rsidRPr="000D3CFB" w:rsidRDefault="00DE7B85" w:rsidP="00966E66">
            <w:pPr>
              <w:pStyle w:val="TAC"/>
              <w:rPr>
                <w:lang w:val="en-US" w:eastAsia="en-US"/>
              </w:rPr>
            </w:pPr>
            <w:r w:rsidRPr="000D3CFB">
              <w:rPr>
                <w:lang w:val="en-US" w:eastAsia="en-US"/>
              </w:rPr>
              <w:t>15</w:t>
            </w:r>
          </w:p>
        </w:tc>
        <w:tc>
          <w:tcPr>
            <w:tcW w:w="2137" w:type="dxa"/>
            <w:vAlign w:val="center"/>
          </w:tcPr>
          <w:p w14:paraId="71054722" w14:textId="77777777" w:rsidR="00DE7B85" w:rsidRPr="000D3CFB" w:rsidRDefault="00DE7B85" w:rsidP="00966E66">
            <w:pPr>
              <w:pStyle w:val="TAC"/>
              <w:rPr>
                <w:rFonts w:eastAsia="SimSun"/>
                <w:lang w:val="en-US" w:eastAsia="zh-CN"/>
              </w:rPr>
            </w:pPr>
            <w:r w:rsidRPr="000D3CFB">
              <w:rPr>
                <w:rFonts w:eastAsia="SimSun"/>
                <w:lang w:val="en-US" w:eastAsia="zh-CN"/>
              </w:rPr>
              <w:t>10</w:t>
            </w:r>
          </w:p>
        </w:tc>
      </w:tr>
      <w:tr w:rsidR="0001443F" w:rsidRPr="000D3CFB" w14:paraId="3A0B2913" w14:textId="77777777" w:rsidTr="00966E66">
        <w:trPr>
          <w:cantSplit/>
          <w:jc w:val="center"/>
        </w:trPr>
        <w:tc>
          <w:tcPr>
            <w:tcW w:w="1954" w:type="dxa"/>
            <w:vAlign w:val="center"/>
          </w:tcPr>
          <w:p w14:paraId="376DC308" w14:textId="77777777" w:rsidR="00DE7B85" w:rsidRPr="000D3CFB" w:rsidRDefault="00DE7B85" w:rsidP="00966E66">
            <w:pPr>
              <w:pStyle w:val="TAC"/>
              <w:rPr>
                <w:lang w:val="en-US" w:eastAsia="en-US"/>
              </w:rPr>
            </w:pPr>
            <w:r w:rsidRPr="000D3CFB">
              <w:rPr>
                <w:lang w:val="en-US" w:eastAsia="en-US"/>
              </w:rPr>
              <w:t>111</w:t>
            </w:r>
          </w:p>
        </w:tc>
        <w:tc>
          <w:tcPr>
            <w:tcW w:w="2137" w:type="dxa"/>
            <w:vAlign w:val="center"/>
          </w:tcPr>
          <w:p w14:paraId="08DFC82D" w14:textId="77777777" w:rsidR="00DE7B85" w:rsidRPr="000D3CFB" w:rsidRDefault="00DE7B85" w:rsidP="00966E66">
            <w:pPr>
              <w:pStyle w:val="TAC"/>
              <w:rPr>
                <w:lang w:val="en-US" w:eastAsia="en-US"/>
              </w:rPr>
            </w:pPr>
            <w:r w:rsidRPr="000D3CFB">
              <w:rPr>
                <w:lang w:val="en-US" w:eastAsia="en-US"/>
              </w:rPr>
              <w:t>17</w:t>
            </w:r>
          </w:p>
        </w:tc>
        <w:tc>
          <w:tcPr>
            <w:tcW w:w="2137" w:type="dxa"/>
            <w:vAlign w:val="center"/>
          </w:tcPr>
          <w:p w14:paraId="0C0F17A7" w14:textId="77777777" w:rsidR="00DE7B85" w:rsidRPr="000D3CFB" w:rsidRDefault="00DE7B85" w:rsidP="00966E66">
            <w:pPr>
              <w:pStyle w:val="TAC"/>
              <w:rPr>
                <w:rFonts w:eastAsia="SimSun"/>
                <w:lang w:val="en-US" w:eastAsia="zh-CN"/>
              </w:rPr>
            </w:pPr>
            <w:r w:rsidRPr="000D3CFB">
              <w:rPr>
                <w:rFonts w:eastAsia="SimSun"/>
                <w:lang w:val="en-US" w:eastAsia="zh-CN"/>
              </w:rPr>
              <w:t>11</w:t>
            </w:r>
          </w:p>
        </w:tc>
      </w:tr>
    </w:tbl>
    <w:p w14:paraId="59339BB6" w14:textId="3E12C2B4" w:rsidR="00DE7B85" w:rsidRDefault="00DE7B85" w:rsidP="005A65C0">
      <w:pPr>
        <w:rPr>
          <w:rFonts w:eastAsia="SimSun"/>
          <w:lang w:eastAsia="zh-CN"/>
        </w:rPr>
      </w:pPr>
    </w:p>
    <w:p w14:paraId="1676B92F" w14:textId="77777777" w:rsidR="00FE26BE" w:rsidRDefault="00FE26BE" w:rsidP="00FE26BE">
      <w:pPr>
        <w:jc w:val="center"/>
      </w:pPr>
      <w:r>
        <w:rPr>
          <w:color w:val="FF0000"/>
          <w:sz w:val="36"/>
          <w:szCs w:val="36"/>
        </w:rPr>
        <w:t>&lt;Unchanged parts are omitted&gt;</w:t>
      </w:r>
    </w:p>
    <w:p w14:paraId="33DED1F2" w14:textId="77777777" w:rsidR="00284990" w:rsidRPr="000D3CFB" w:rsidRDefault="00284990" w:rsidP="00F57984">
      <w:pPr>
        <w:pStyle w:val="Heading4"/>
      </w:pPr>
      <w:bookmarkStart w:id="246" w:name="_Toc415085481"/>
      <w:r w:rsidRPr="000D3CFB">
        <w:t>7.3.2.1</w:t>
      </w:r>
      <w:r w:rsidR="00F57984" w:rsidRPr="000D3CFB">
        <w:tab/>
      </w:r>
      <w:r w:rsidRPr="000D3CFB">
        <w:t>TDD HARQ-ACK reporting procedure for same UL/DL configuration</w:t>
      </w:r>
      <w:bookmarkEnd w:id="246"/>
    </w:p>
    <w:p w14:paraId="062901FE" w14:textId="11A06680" w:rsidR="00570F12" w:rsidRPr="000D3CFB" w:rsidRDefault="00570F12" w:rsidP="00570F12">
      <w:pPr>
        <w:rPr>
          <w:rFonts w:eastAsia="SimSun"/>
          <w:lang w:val="en-US" w:eastAsia="zh-CN"/>
        </w:rPr>
      </w:pPr>
      <w:r w:rsidRPr="000D3CFB">
        <w:rPr>
          <w:rFonts w:eastAsia="SimSun"/>
          <w:lang w:val="en-US" w:eastAsia="zh-CN"/>
        </w:rPr>
        <w:t>U</w:t>
      </w:r>
      <w:r w:rsidRPr="000D3CFB">
        <w:rPr>
          <w:rFonts w:eastAsia="SimSun" w:hint="eastAsia"/>
          <w:lang w:val="en-US" w:eastAsia="zh-CN"/>
        </w:rPr>
        <w:t xml:space="preserve">nless otherwise stated, the procedure in this </w:t>
      </w:r>
      <w:r w:rsidR="009D67ED">
        <w:rPr>
          <w:rFonts w:eastAsia="SimSun" w:hint="eastAsia"/>
          <w:lang w:val="en-US" w:eastAsia="zh-CN"/>
        </w:rPr>
        <w:t>clause</w:t>
      </w:r>
      <w:r w:rsidRPr="000D3CFB">
        <w:rPr>
          <w:rFonts w:eastAsia="SimSun" w:hint="eastAsia"/>
          <w:lang w:val="en-US" w:eastAsia="zh-CN"/>
        </w:rPr>
        <w:t xml:space="preserve"> applies to non-BL/CE UEs.</w:t>
      </w:r>
    </w:p>
    <w:p w14:paraId="3565E299" w14:textId="109E56A3" w:rsidR="001369CA" w:rsidRDefault="0093274D" w:rsidP="001369CA">
      <w:r w:rsidRPr="000D3CFB">
        <w:rPr>
          <w:lang w:val="en-US"/>
        </w:rPr>
        <w:t xml:space="preserve">For TDD, the UE shall upon detection of a PDSCH transmission </w:t>
      </w:r>
      <w:r w:rsidRPr="000D3CFB">
        <w:rPr>
          <w:rFonts w:eastAsia="SimSun" w:hint="eastAsia"/>
          <w:lang w:val="en-US" w:eastAsia="zh-CN"/>
        </w:rPr>
        <w:t xml:space="preserve">or a </w:t>
      </w:r>
      <w:r w:rsidRPr="000D3CFB">
        <w:rPr>
          <w:rFonts w:cs="Arial"/>
        </w:rPr>
        <w:t>PDCCH</w:t>
      </w:r>
      <w:r w:rsidR="005A65C0" w:rsidRPr="000D3CFB">
        <w:rPr>
          <w:rFonts w:cs="Arial"/>
        </w:rPr>
        <w:t>/EPDCCH</w:t>
      </w:r>
      <w:r w:rsidR="00077104" w:rsidRPr="000D3CFB">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w:t>
      </w:r>
      <w:r w:rsidR="009D67ED">
        <w:rPr>
          <w:rFonts w:cs="Arial"/>
        </w:rPr>
        <w:t>Clause</w:t>
      </w:r>
      <w:r w:rsidRPr="000D3CFB">
        <w:rPr>
          <w:rFonts w:cs="Arial"/>
        </w:rPr>
        <w:t xml:space="preserve"> 9.2) </w:t>
      </w:r>
      <w:r w:rsidRPr="000D3CFB">
        <w:rPr>
          <w:lang w:val="en-US"/>
        </w:rPr>
        <w:t>within subframe</w:t>
      </w:r>
      <w:r w:rsidR="00077104" w:rsidRPr="000D3CFB">
        <w:rPr>
          <w:lang w:val="en-US"/>
        </w:rPr>
        <w:t>/slot</w:t>
      </w:r>
      <w:r w:rsidRPr="000D3CFB">
        <w:rPr>
          <w:lang w:val="en-US"/>
        </w:rPr>
        <w:t xml:space="preserve">(s) </w:t>
      </w:r>
      <w:r w:rsidR="00664FED" w:rsidRPr="000D3CFB">
        <w:rPr>
          <w:noProof/>
          <w:position w:val="-6"/>
        </w:rPr>
        <w:drawing>
          <wp:inline distT="0" distB="0" distL="0" distR="0" wp14:anchorId="35F41089" wp14:editId="6F2B2551">
            <wp:extent cx="285750" cy="17145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543948D" wp14:editId="6CA6D670">
            <wp:extent cx="342900" cy="17145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369CA">
        <w:t xml:space="preserve">, intended for the UE and for which HARQ-ACK response shall be provided, transmit the HARQ-ACK response in UL subframe/slot </w:t>
      </w:r>
      <w:r w:rsidR="001369CA">
        <w:rPr>
          <w:i/>
        </w:rPr>
        <w:t>n</w:t>
      </w:r>
      <w:r w:rsidRPr="000D3CFB">
        <w:rPr>
          <w:lang w:val="en-US"/>
        </w:rPr>
        <w:t xml:space="preserve"> </w:t>
      </w:r>
      <w:r w:rsidRPr="000D3CFB">
        <w:t xml:space="preserve">and </w:t>
      </w:r>
      <w:r w:rsidR="00664FED" w:rsidRPr="000D3CFB">
        <w:rPr>
          <w:noProof/>
          <w:position w:val="-4"/>
        </w:rPr>
        <w:drawing>
          <wp:inline distT="0" distB="0" distL="0" distR="0" wp14:anchorId="577D7222" wp14:editId="02906E7A">
            <wp:extent cx="152400" cy="142875"/>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w:t>
      </w:r>
      <w:r w:rsidR="001369CA" w:rsidRPr="001369CA">
        <w:t xml:space="preserve"> </w:t>
      </w:r>
    </w:p>
    <w:p w14:paraId="2822475A" w14:textId="1B148CD9" w:rsidR="00694819" w:rsidRPr="00694819" w:rsidRDefault="00694819" w:rsidP="00154F62">
      <w:pPr>
        <w:pStyle w:val="B1"/>
        <w:rPr>
          <w:lang w:val="en-US"/>
        </w:rPr>
      </w:pPr>
      <w:r>
        <w:t>-</w:t>
      </w:r>
      <w:r>
        <w:tab/>
      </w:r>
      <w:r w:rsidRPr="00062083">
        <w:t xml:space="preserve">Table 10.1.3.1-1E if the UE is configured with higher layer parameter </w:t>
      </w:r>
      <w:r w:rsidRPr="00062083">
        <w:rPr>
          <w:i/>
        </w:rPr>
        <w:t>shortTTI</w:t>
      </w:r>
      <w:r w:rsidRPr="00062083">
        <w:t xml:space="preserve"> for slot-PDSCH and special subframe configuration 0, 5, 9, and 10,</w:t>
      </w:r>
    </w:p>
    <w:p w14:paraId="20B2D7AF" w14:textId="729874E6" w:rsidR="001369CA" w:rsidRPr="00382CBB" w:rsidRDefault="0060615A" w:rsidP="00353543">
      <w:pPr>
        <w:pStyle w:val="B1"/>
      </w:pPr>
      <w:r>
        <w:t>-</w:t>
      </w:r>
      <w:r>
        <w:tab/>
      </w:r>
      <w:r w:rsidR="001369CA" w:rsidRPr="00382CBB">
        <w:t xml:space="preserve">Table 10.1.3.1-1D if the UE is configured with higher layer parameter </w:t>
      </w:r>
      <w:r w:rsidR="001369CA" w:rsidRPr="00382CBB">
        <w:rPr>
          <w:i/>
        </w:rPr>
        <w:t>shortTTI</w:t>
      </w:r>
      <w:r w:rsidR="001369CA" w:rsidRPr="00382CBB">
        <w:t xml:space="preserve"> for special subframe configuration 3, 4, and </w:t>
      </w:r>
      <w:r w:rsidR="001369CA">
        <w:t>8,</w:t>
      </w:r>
    </w:p>
    <w:p w14:paraId="737648CC" w14:textId="6F0C8870" w:rsidR="0060615A" w:rsidRDefault="0060615A" w:rsidP="00353543">
      <w:pPr>
        <w:pStyle w:val="B1"/>
      </w:pPr>
      <w:r>
        <w:t>-</w:t>
      </w:r>
      <w:r>
        <w:tab/>
      </w:r>
      <w:r w:rsidR="00077104" w:rsidRPr="000D3CFB">
        <w:t xml:space="preserve">Table 10.1.3.1-1C if the UE is configured with higher layer parameter </w:t>
      </w:r>
      <w:r w:rsidRPr="00382CBB">
        <w:rPr>
          <w:i/>
        </w:rPr>
        <w:t>shortTTI</w:t>
      </w:r>
      <w:r w:rsidR="00077104" w:rsidRPr="000D3CFB">
        <w:t xml:space="preserve"> for slot-PDSCH</w:t>
      </w:r>
      <w:r>
        <w:t xml:space="preserve"> and special subframe configuration 1, 2, 6, 7, </w:t>
      </w:r>
    </w:p>
    <w:p w14:paraId="05072900" w14:textId="292FDBE0" w:rsidR="0060615A" w:rsidRDefault="0060615A" w:rsidP="00353543">
      <w:pPr>
        <w:pStyle w:val="B1"/>
      </w:pPr>
      <w:r>
        <w:t>-</w:t>
      </w:r>
      <w:r>
        <w:tab/>
      </w:r>
      <w:r w:rsidR="00077104" w:rsidRPr="000D3CFB">
        <w:t xml:space="preserve">Table 10.1.3.1-1B </w:t>
      </w:r>
      <w:r w:rsidR="00077104" w:rsidRPr="000D3CFB">
        <w:rPr>
          <w:lang w:val="en-US"/>
        </w:rPr>
        <w:t xml:space="preserve">if the UE is configured with higher layer parameter </w:t>
      </w:r>
      <w:r w:rsidR="00077104" w:rsidRPr="000D3CFB">
        <w:rPr>
          <w:i/>
          <w:lang w:val="en-US"/>
        </w:rPr>
        <w:t>shortProcessingTime</w:t>
      </w:r>
      <w:r w:rsidR="00077104" w:rsidRPr="000D3CFB">
        <w:rPr>
          <w:lang w:val="en-US"/>
        </w:rPr>
        <w:t xml:space="preserve"> and the corresponding PDCCH</w:t>
      </w:r>
      <w:r w:rsidRPr="00382CBB">
        <w:t xml:space="preserve"> with CRC scrambled by C-RNTI</w:t>
      </w:r>
      <w:r w:rsidR="00077104" w:rsidRPr="000D3CFB">
        <w:rPr>
          <w:lang w:val="en-US"/>
        </w:rPr>
        <w:t xml:space="preserve"> is in the UE-specific search space</w:t>
      </w:r>
      <w:r w:rsidR="00077104" w:rsidRPr="000D3CFB">
        <w:t xml:space="preserve"> for subframe-based PDSCH and </w:t>
      </w:r>
    </w:p>
    <w:p w14:paraId="6E3E0EEA" w14:textId="7B24CFCA" w:rsidR="00216E80" w:rsidRPr="000D3CFB" w:rsidRDefault="0060615A" w:rsidP="00353543">
      <w:pPr>
        <w:pStyle w:val="B1"/>
        <w:rPr>
          <w:lang w:val="en-US"/>
        </w:rPr>
      </w:pPr>
      <w:r>
        <w:lastRenderedPageBreak/>
        <w:t>-</w:t>
      </w:r>
      <w:r>
        <w:tab/>
      </w:r>
      <w:r w:rsidR="0093274D" w:rsidRPr="000D3CFB">
        <w:t>Table 10.1</w:t>
      </w:r>
      <w:r w:rsidR="00216E80" w:rsidRPr="000D3CFB">
        <w:t>.3.1</w:t>
      </w:r>
      <w:r w:rsidR="0093274D" w:rsidRPr="000D3CFB">
        <w:t>-1</w:t>
      </w:r>
      <w:r w:rsidR="00077104" w:rsidRPr="000D3CFB">
        <w:t xml:space="preserve"> otherwise</w:t>
      </w:r>
      <w:r w:rsidR="0093274D" w:rsidRPr="000D3CFB">
        <w:rPr>
          <w:lang w:val="en-US"/>
        </w:rPr>
        <w:t>.</w:t>
      </w:r>
    </w:p>
    <w:p w14:paraId="60923CFF" w14:textId="77777777" w:rsidR="0060615A" w:rsidRDefault="002E60D0">
      <w:pPr>
        <w:rPr>
          <w:lang w:eastAsia="zh-CN"/>
        </w:rPr>
      </w:pPr>
      <w:r w:rsidRPr="000D3CFB">
        <w:t>For TDD, when PUCCH format 3</w:t>
      </w:r>
      <w:r w:rsidR="004A54E3" w:rsidRPr="000D3CFB">
        <w:t>/4/5</w:t>
      </w:r>
      <w:r w:rsidRPr="000D3CFB">
        <w:t xml:space="preserve"> is configured for transmission of HARQ-ACK</w:t>
      </w:r>
      <w:r w:rsidRPr="000D3CFB">
        <w:rPr>
          <w:rFonts w:hint="eastAsia"/>
          <w:lang w:eastAsia="zh-CN"/>
        </w:rPr>
        <w:t xml:space="preserve">, </w:t>
      </w:r>
    </w:p>
    <w:p w14:paraId="7FDA4EAD" w14:textId="69461FFB" w:rsidR="0060615A" w:rsidRDefault="0060615A" w:rsidP="00353543">
      <w:pPr>
        <w:pStyle w:val="B1"/>
      </w:pPr>
      <w:r>
        <w:rPr>
          <w:lang w:eastAsia="zh-CN"/>
        </w:rPr>
        <w:t>-</w:t>
      </w:r>
      <w:r>
        <w:rPr>
          <w:lang w:eastAsia="zh-CN"/>
        </w:rPr>
        <w:tab/>
      </w:r>
      <w:r w:rsidR="002E60D0" w:rsidRPr="000D3CFB">
        <w:rPr>
          <w:lang w:eastAsia="zh-CN"/>
        </w:rPr>
        <w:t>f</w:t>
      </w:r>
      <w:r w:rsidR="00216E80" w:rsidRPr="000D3CFB">
        <w:t>or special subframe configurations 0</w:t>
      </w:r>
      <w:r w:rsidR="00F77496">
        <w:t>,</w:t>
      </w:r>
      <w:r w:rsidR="00216E80" w:rsidRPr="000D3CFB">
        <w:t xml:space="preserve"> 5</w:t>
      </w:r>
      <w:r w:rsidR="00F77496">
        <w:t xml:space="preserve"> and 10 if configured by </w:t>
      </w:r>
      <w:r w:rsidR="00F77496" w:rsidRPr="00154F62">
        <w:rPr>
          <w:i/>
        </w:rPr>
        <w:t>ssp10-CRS-LessDwPTS</w:t>
      </w:r>
      <w:r w:rsidR="00216E80" w:rsidRPr="000D3CFB">
        <w:t xml:space="preserve">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005A65C0" w:rsidRPr="000D3CFB">
        <w:rPr>
          <w:rFonts w:cs="Arial"/>
        </w:rPr>
        <w:t>/EPDCCH</w:t>
      </w:r>
      <w:r w:rsidR="00216E80" w:rsidRPr="000D3CFB">
        <w:t xml:space="preserve"> indicating downlink SPS release in the special subframe.</w:t>
      </w:r>
      <w:r w:rsidRPr="00413C2C">
        <w:t xml:space="preserve"> </w:t>
      </w:r>
    </w:p>
    <w:p w14:paraId="5DCF1633" w14:textId="4BC0DC54" w:rsidR="0093274D" w:rsidRPr="000D3CFB" w:rsidRDefault="0060615A" w:rsidP="00353543">
      <w:pPr>
        <w:pStyle w:val="B1"/>
      </w:pPr>
      <w:r>
        <w:t>-</w:t>
      </w:r>
      <w:r>
        <w:tab/>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13C2C">
        <w:rPr>
          <w:rFonts w:cs="Arial"/>
        </w:rPr>
        <w:t>/SPDCCH</w:t>
      </w:r>
      <w:r w:rsidRPr="00E9040D">
        <w:t xml:space="preserve"> indicating downlink SPS release in the </w:t>
      </w:r>
      <w:r>
        <w:t>second slot of DwPTS</w:t>
      </w:r>
      <w:r w:rsidRPr="00E9040D">
        <w:t>.</w:t>
      </w:r>
    </w:p>
    <w:p w14:paraId="4D092A75" w14:textId="77777777" w:rsidR="0060615A" w:rsidRDefault="0093274D">
      <w:pPr>
        <w:rPr>
          <w:rFonts w:eastAsia="SimSun"/>
          <w:lang w:eastAsia="zh-CN"/>
        </w:rPr>
      </w:pPr>
      <w:r w:rsidRPr="000D3CFB">
        <w:rPr>
          <w:lang w:val="en-US"/>
        </w:rPr>
        <w:t>For 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008230B9" w:rsidRPr="000D3CFB">
        <w:rPr>
          <w:lang w:val="en-US"/>
        </w:rPr>
        <w:t xml:space="preserve"> and one configured serving cell,</w:t>
      </w:r>
      <w:r w:rsidR="008230B9" w:rsidRPr="000D3CFB">
        <w:rPr>
          <w:rFonts w:hint="eastAsia"/>
          <w:lang w:val="en-US" w:eastAsia="zh-CN"/>
        </w:rPr>
        <w:t xml:space="preserve"> if the UE is not configured with PUCCH format 3</w:t>
      </w:r>
      <w:r w:rsidRPr="000D3CFB">
        <w:rPr>
          <w:lang w:val="en-US"/>
        </w:rPr>
        <w:t>, the value of the Downlink Assignment Index (DAI) in DCI format 0</w:t>
      </w:r>
      <w:r w:rsidR="00216E80" w:rsidRPr="000D3CFB">
        <w:rPr>
          <w:lang w:val="en-US"/>
        </w:rPr>
        <w:t>/4</w:t>
      </w:r>
      <w:r w:rsidR="0060615A">
        <w:rPr>
          <w:lang w:val="en-US"/>
        </w:rPr>
        <w:t>/7-0A/7-0B</w:t>
      </w:r>
      <w:r w:rsidRPr="000D3CFB">
        <w:rPr>
          <w:lang w:val="en-US"/>
        </w:rPr>
        <w:t xml:space="preserve">, </w:t>
      </w:r>
      <w:r w:rsidR="00664FED" w:rsidRPr="000D3CFB">
        <w:rPr>
          <w:noProof/>
          <w:position w:val="-10"/>
        </w:rPr>
        <w:drawing>
          <wp:inline distT="0" distB="0" distL="0" distR="0" wp14:anchorId="79EAF5EA" wp14:editId="45E909AC">
            <wp:extent cx="276225" cy="238125"/>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detected by the UE according to Table 7.3-X in subframe</w:t>
      </w:r>
      <w:r w:rsidR="0060615A">
        <w:t>/slot</w:t>
      </w:r>
      <w:r w:rsidRPr="000D3CFB">
        <w:t xml:space="preserve"> </w:t>
      </w:r>
      <w:r w:rsidR="00664FED" w:rsidRPr="000D3CFB">
        <w:rPr>
          <w:noProof/>
          <w:position w:val="-6"/>
        </w:rPr>
        <w:drawing>
          <wp:inline distT="0" distB="0" distL="0" distR="0" wp14:anchorId="1824D90A" wp14:editId="58A70808">
            <wp:extent cx="371475" cy="180975"/>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AEC0BFA" wp14:editId="6C942CF7">
            <wp:extent cx="152400" cy="180975"/>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eastAsia="SimSun" w:hint="eastAsia"/>
          <w:lang w:eastAsia="zh-CN"/>
        </w:rPr>
        <w:t xml:space="preserve"> defined in </w:t>
      </w:r>
    </w:p>
    <w:p w14:paraId="4FD10F7A" w14:textId="30C70A15" w:rsidR="0060615A" w:rsidRDefault="0060615A" w:rsidP="00353543">
      <w:pPr>
        <w:pStyle w:val="B1"/>
      </w:pPr>
      <w:r>
        <w:rPr>
          <w:rFonts w:eastAsia="SimSun"/>
          <w:lang w:eastAsia="zh-CN"/>
        </w:rPr>
        <w:t>-</w:t>
      </w:r>
      <w:r>
        <w:rPr>
          <w:rFonts w:eastAsia="SimSun"/>
          <w:lang w:eastAsia="zh-CN"/>
        </w:rPr>
        <w:tab/>
        <w:t xml:space="preserve">Table 7.3-Y4 if the UE is configured </w:t>
      </w:r>
      <w:r>
        <w:t xml:space="preserve">with higher layer parameter </w:t>
      </w:r>
      <w:r>
        <w:rPr>
          <w:i/>
        </w:rPr>
        <w:t>shortTTI</w:t>
      </w:r>
      <w:r>
        <w:t xml:space="preserve"> and for special subframe configuration 3, 4, 8 for slot-PDSCH,</w:t>
      </w:r>
    </w:p>
    <w:p w14:paraId="224BAB7D" w14:textId="02EA5BDC" w:rsidR="0060615A" w:rsidRPr="00382CBB" w:rsidRDefault="0060615A" w:rsidP="00353543">
      <w:pPr>
        <w:pStyle w:val="B1"/>
      </w:pPr>
      <w:r>
        <w:rPr>
          <w:rFonts w:eastAsia="SimSun"/>
          <w:lang w:eastAsia="zh-CN"/>
        </w:rPr>
        <w:t>-</w:t>
      </w:r>
      <w:r>
        <w:rPr>
          <w:rFonts w:eastAsia="SimSun"/>
          <w:lang w:eastAsia="zh-CN"/>
        </w:rPr>
        <w:tab/>
        <w:t xml:space="preserve">Table 7.3-Y3 if the UE is configured </w:t>
      </w:r>
      <w:r>
        <w:t xml:space="preserve">with higher layer parameter </w:t>
      </w:r>
      <w:r>
        <w:rPr>
          <w:i/>
        </w:rPr>
        <w:t>shortTTI</w:t>
      </w:r>
      <w:r>
        <w:t xml:space="preserve"> and for special subframe configuration 0, 5, 9, 10 for slot-PDSCH,</w:t>
      </w:r>
      <w:r>
        <w:rPr>
          <w:rFonts w:eastAsia="SimSun"/>
          <w:lang w:eastAsia="zh-CN"/>
        </w:rPr>
        <w:t xml:space="preserve"> </w:t>
      </w:r>
    </w:p>
    <w:p w14:paraId="4BFEB107" w14:textId="73F5875E" w:rsidR="0060615A" w:rsidRPr="00353543" w:rsidRDefault="0060615A" w:rsidP="00353543">
      <w:pPr>
        <w:pStyle w:val="B1"/>
        <w:rPr>
          <w:rFonts w:eastAsia="SimSun"/>
          <w:lang w:eastAsia="zh-CN"/>
        </w:rPr>
      </w:pPr>
      <w:r w:rsidRPr="00353543">
        <w:rPr>
          <w:rFonts w:eastAsia="SimSun"/>
          <w:lang w:eastAsia="zh-CN"/>
        </w:rPr>
        <w:t>-</w:t>
      </w:r>
      <w:r w:rsidRPr="00353543">
        <w:rPr>
          <w:rFonts w:eastAsia="SimSun"/>
          <w:lang w:eastAsia="zh-CN"/>
        </w:rPr>
        <w:tab/>
        <w:t xml:space="preserve">Table 7.3-Y2 if the UE is configured </w:t>
      </w:r>
      <w:r w:rsidRPr="00353543">
        <w:t xml:space="preserve">with higher layer parameter </w:t>
      </w:r>
      <w:r w:rsidRPr="00353543">
        <w:rPr>
          <w:i/>
        </w:rPr>
        <w:t>shortTTI</w:t>
      </w:r>
      <w:r w:rsidRPr="00353543">
        <w:t xml:space="preserve"> and </w:t>
      </w:r>
      <w:r w:rsidRPr="00353543">
        <w:rPr>
          <w:lang w:eastAsia="zh-CN"/>
        </w:rPr>
        <w:t xml:space="preserve">for special subframe configuration 1,2,6,7 </w:t>
      </w:r>
      <w:r w:rsidRPr="00353543">
        <w:t>for slot-PDSCH</w:t>
      </w:r>
      <w:r w:rsidRPr="00353543">
        <w:rPr>
          <w:rFonts w:eastAsia="SimSun"/>
          <w:lang w:eastAsia="zh-CN"/>
        </w:rPr>
        <w:t xml:space="preserve">, </w:t>
      </w:r>
    </w:p>
    <w:p w14:paraId="04DA327D" w14:textId="01095E12" w:rsidR="0060615A" w:rsidRPr="00382CBB" w:rsidRDefault="0060615A" w:rsidP="00353543">
      <w:pPr>
        <w:pStyle w:val="B1"/>
        <w:rPr>
          <w:rFonts w:eastAsia="SimSun"/>
          <w:lang w:eastAsia="zh-CN"/>
        </w:rPr>
      </w:pPr>
      <w:r>
        <w:rPr>
          <w:rFonts w:eastAsia="SimSun"/>
          <w:lang w:eastAsia="zh-CN"/>
        </w:rPr>
        <w:t>-</w:t>
      </w:r>
      <w:r>
        <w:rPr>
          <w:rFonts w:eastAsia="SimSun"/>
          <w:lang w:eastAsia="zh-CN"/>
        </w:rPr>
        <w:tab/>
      </w:r>
      <w:r w:rsidRPr="00382CBB">
        <w:rPr>
          <w:rFonts w:eastAsia="SimSun"/>
          <w:lang w:eastAsia="zh-CN"/>
        </w:rPr>
        <w:t>Table 7.3-Y1</w:t>
      </w:r>
      <w:r w:rsidRPr="00382CBB">
        <w:t xml:space="preserve"> if the UE is configured with higher layer parameter </w:t>
      </w:r>
      <w:r w:rsidRPr="00382CBB">
        <w:rPr>
          <w:i/>
        </w:rPr>
        <w:t>shortProcessingTime</w:t>
      </w:r>
      <w:r w:rsidRPr="00382CBB">
        <w:t xml:space="preserve"> and the corresponding PDCCH with CRC scrambled by C-RNTI is in the UE-specific search space for subframe-PDSCH, </w:t>
      </w:r>
      <w:r w:rsidRPr="00382CBB">
        <w:rPr>
          <w:rFonts w:eastAsia="SimSun"/>
          <w:lang w:eastAsia="zh-CN"/>
        </w:rPr>
        <w:t xml:space="preserve"> </w:t>
      </w:r>
    </w:p>
    <w:p w14:paraId="41CF89D3" w14:textId="13767F0E" w:rsidR="0060615A" w:rsidRPr="00382CBB" w:rsidRDefault="0060615A" w:rsidP="00353543">
      <w:pPr>
        <w:pStyle w:val="B1"/>
      </w:pPr>
      <w:r>
        <w:rPr>
          <w:rFonts w:eastAsia="SimSun"/>
          <w:lang w:eastAsia="zh-CN"/>
        </w:rPr>
        <w:t>-</w:t>
      </w:r>
      <w:r>
        <w:rPr>
          <w:rFonts w:eastAsia="SimSun"/>
          <w:lang w:eastAsia="zh-CN"/>
        </w:rPr>
        <w:tab/>
      </w:r>
      <w:r w:rsidRPr="00382CBB">
        <w:rPr>
          <w:rFonts w:eastAsia="SimSun"/>
          <w:lang w:eastAsia="zh-CN"/>
        </w:rPr>
        <w:t>Table 7.3-Y otherwise</w:t>
      </w:r>
      <w:r w:rsidRPr="00382CBB">
        <w:t xml:space="preserve">, </w:t>
      </w:r>
    </w:p>
    <w:p w14:paraId="6C9391A5" w14:textId="404567C3" w:rsidR="0093274D" w:rsidRPr="000D3CFB" w:rsidRDefault="0093274D">
      <w:pPr>
        <w:rPr>
          <w:lang w:val="en-US"/>
        </w:rPr>
      </w:pPr>
      <w:r w:rsidRPr="000D3CFB">
        <w:t xml:space="preserve">represents </w:t>
      </w:r>
      <w:r w:rsidRPr="000D3CFB">
        <w:rPr>
          <w:lang w:val="en-US"/>
        </w:rPr>
        <w:t>the total number of subframes</w:t>
      </w:r>
      <w:r w:rsidR="0060615A">
        <w:rPr>
          <w:lang w:val="en-US"/>
        </w:rPr>
        <w:t>/slots</w:t>
      </w:r>
      <w:r w:rsidRPr="000D3CFB">
        <w:rPr>
          <w:lang w:val="en-US"/>
        </w:rPr>
        <w:t xml:space="preserve"> with PDSCH transmissions </w:t>
      </w:r>
      <w:r w:rsidRPr="000D3CFB">
        <w:rPr>
          <w:rFonts w:eastAsia="SimSun" w:hint="eastAsia"/>
          <w:lang w:val="en-US" w:eastAsia="zh-CN"/>
        </w:rPr>
        <w:t>and with</w:t>
      </w:r>
      <w:r w:rsidRPr="000D3CFB">
        <w:rPr>
          <w:rFonts w:cs="Arial"/>
        </w:rPr>
        <w:t xml:space="preserve"> PDCCH</w:t>
      </w:r>
      <w:r w:rsidR="005A65C0" w:rsidRPr="000D3CFB">
        <w:rPr>
          <w:rFonts w:cs="Arial"/>
        </w:rPr>
        <w:t>/EPDCCH</w:t>
      </w:r>
      <w:r w:rsidR="0060615A">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the subframe(s)</w:t>
      </w:r>
      <w:r w:rsidR="0060615A">
        <w:rPr>
          <w:lang w:val="en-US"/>
        </w:rPr>
        <w:t>/slot(s)</w:t>
      </w:r>
      <w:r w:rsidR="0060615A" w:rsidRPr="000D3CFB">
        <w:rPr>
          <w:noProof/>
          <w:position w:val="-6"/>
        </w:rPr>
        <w:t xml:space="preserve"> </w:t>
      </w:r>
      <w:r w:rsidR="00664FED" w:rsidRPr="000D3CFB">
        <w:rPr>
          <w:noProof/>
          <w:position w:val="-6"/>
        </w:rPr>
        <w:drawing>
          <wp:inline distT="0" distB="0" distL="0" distR="0" wp14:anchorId="0B8DF3F3" wp14:editId="5FD45A43">
            <wp:extent cx="285750" cy="171450"/>
            <wp:effectExtent l="0" t="0" r="0" b="0"/>
            <wp:docPr id="3791" name="Picture 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where</w:t>
      </w:r>
      <w:r w:rsidR="00664FED" w:rsidRPr="000D3CFB">
        <w:rPr>
          <w:noProof/>
          <w:position w:val="-6"/>
        </w:rPr>
        <w:drawing>
          <wp:inline distT="0" distB="0" distL="0" distR="0" wp14:anchorId="7097A3E3" wp14:editId="04773CB8">
            <wp:extent cx="342900" cy="171450"/>
            <wp:effectExtent l="0" t="0" r="0" b="0"/>
            <wp:docPr id="3792" name="Picture 3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w:t>
      </w:r>
      <w:r w:rsidRPr="000D3CFB">
        <w:t xml:space="preserve"> The value </w:t>
      </w:r>
      <w:r w:rsidR="00664FED" w:rsidRPr="000D3CFB">
        <w:rPr>
          <w:noProof/>
          <w:position w:val="-10"/>
        </w:rPr>
        <w:drawing>
          <wp:inline distT="0" distB="0" distL="0" distR="0" wp14:anchorId="6D611F0E" wp14:editId="41F14F7A">
            <wp:extent cx="276225" cy="238125"/>
            <wp:effectExtent l="0" t="0" r="0" b="0"/>
            <wp:docPr id="3793" name="Picture 3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includes </w:t>
      </w:r>
      <w:r w:rsidRPr="000D3CFB">
        <w:rPr>
          <w:lang w:val="en-US"/>
        </w:rPr>
        <w:t>all PDSCH transmission with and without corresponding PDCCH</w:t>
      </w:r>
      <w:r w:rsidR="005A65C0" w:rsidRPr="000D3CFB">
        <w:rPr>
          <w:rFonts w:cs="Arial"/>
        </w:rPr>
        <w:t>/EPDCCH</w:t>
      </w:r>
      <w:r w:rsidR="0060615A">
        <w:rPr>
          <w:rFonts w:cs="Arial"/>
        </w:rPr>
        <w:t>/SPDCCH</w:t>
      </w:r>
      <w:r w:rsidRPr="000D3CFB">
        <w:rPr>
          <w:lang w:val="en-US"/>
        </w:rPr>
        <w:t xml:space="preserve"> within all the subframe(s)</w:t>
      </w:r>
      <w:r w:rsidR="0060615A">
        <w:rPr>
          <w:lang w:val="en-US"/>
        </w:rPr>
        <w:t>/slot(s)</w:t>
      </w:r>
      <w:r w:rsidRPr="000D3CFB">
        <w:rPr>
          <w:lang w:val="en-US"/>
        </w:rPr>
        <w:t xml:space="preserve"> </w:t>
      </w:r>
      <w:r w:rsidR="00664FED" w:rsidRPr="000D3CFB">
        <w:rPr>
          <w:noProof/>
          <w:position w:val="-6"/>
        </w:rPr>
        <w:drawing>
          <wp:inline distT="0" distB="0" distL="0" distR="0" wp14:anchorId="6182CAAB" wp14:editId="71A5E9AB">
            <wp:extent cx="285750" cy="171450"/>
            <wp:effectExtent l="0" t="0" r="0" b="0"/>
            <wp:docPr id="3794" name="Picture 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In case neither PDSCH transmission</w:t>
      </w:r>
      <w:r w:rsidRPr="000D3CFB">
        <w:rPr>
          <w:rFonts w:eastAsia="SimSun" w:hint="eastAsia"/>
          <w:lang w:eastAsia="zh-CN"/>
        </w:rPr>
        <w:t>, nor</w:t>
      </w:r>
      <w:r w:rsidRPr="000D3CFB">
        <w:rPr>
          <w:rFonts w:cs="Arial"/>
        </w:rPr>
        <w:t xml:space="preserve"> PDCCH</w:t>
      </w:r>
      <w:r w:rsidR="005A65C0" w:rsidRPr="000D3CFB">
        <w:rPr>
          <w:rFonts w:cs="Arial"/>
        </w:rPr>
        <w:t>/EPDCCH</w:t>
      </w:r>
      <w:r w:rsidR="0060615A">
        <w:rPr>
          <w:rFonts w:cs="Arial"/>
        </w:rPr>
        <w:t>/SPDCCH</w:t>
      </w:r>
      <w:r w:rsidRPr="000D3CFB">
        <w:rPr>
          <w:rFonts w:cs="Arial"/>
        </w:rPr>
        <w:t xml:space="preserve"> indicating the </w:t>
      </w:r>
      <w:r w:rsidRPr="000D3CFB">
        <w:rPr>
          <w:rFonts w:eastAsia="SimSun" w:cs="Arial" w:hint="eastAsia"/>
          <w:lang w:eastAsia="zh-CN"/>
        </w:rPr>
        <w:t xml:space="preserve">downlink </w:t>
      </w:r>
      <w:r w:rsidRPr="000D3CFB">
        <w:rPr>
          <w:rFonts w:cs="Arial"/>
        </w:rPr>
        <w:t>SPS resource release</w:t>
      </w:r>
      <w:r w:rsidRPr="000D3CFB">
        <w:t xml:space="preserve"> is intended to the UE, the UE can expect that the value of the DAI in DCI format 0</w:t>
      </w:r>
      <w:r w:rsidR="00216E80" w:rsidRPr="000D3CFB">
        <w:t>/4</w:t>
      </w:r>
      <w:r w:rsidR="0060615A">
        <w:t>/7-0A/7-0B</w:t>
      </w:r>
      <w:r w:rsidRPr="000D3CFB">
        <w:t xml:space="preserve">, </w:t>
      </w:r>
      <w:r w:rsidR="00664FED" w:rsidRPr="000D3CFB">
        <w:rPr>
          <w:noProof/>
          <w:position w:val="-10"/>
        </w:rPr>
        <w:drawing>
          <wp:inline distT="0" distB="0" distL="0" distR="0" wp14:anchorId="05024660" wp14:editId="43529117">
            <wp:extent cx="276225" cy="238125"/>
            <wp:effectExtent l="0" t="0" r="0" b="0"/>
            <wp:docPr id="3795" name="Picture 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if transmitted, is set to 4.</w:t>
      </w:r>
      <w:r w:rsidRPr="000D3CFB">
        <w:rPr>
          <w:lang w:val="en-US"/>
        </w:rPr>
        <w:t xml:space="preserve"> </w:t>
      </w:r>
    </w:p>
    <w:p w14:paraId="31EDB133" w14:textId="77777777" w:rsidR="0060615A" w:rsidRDefault="008230B9" w:rsidP="008230B9">
      <w:pPr>
        <w:rPr>
          <w:lang w:eastAsia="zh-CN"/>
        </w:rPr>
      </w:pPr>
      <w:r w:rsidRPr="000D3CFB">
        <w:rPr>
          <w:rFonts w:hint="eastAsia"/>
          <w:lang w:val="en-US" w:eastAsia="zh-CN"/>
        </w:rPr>
        <w:t>For TDD UL</w:t>
      </w:r>
      <w:r w:rsidR="005A65C0" w:rsidRPr="000D3CFB">
        <w:rPr>
          <w:lang w:val="en-US" w:eastAsia="zh-CN"/>
        </w:rPr>
        <w:t>/</w:t>
      </w:r>
      <w:r w:rsidRPr="000D3CFB">
        <w:rPr>
          <w:rFonts w:hint="eastAsia"/>
          <w:lang w:val="en-US" w:eastAsia="zh-CN"/>
        </w:rPr>
        <w:t xml:space="preserve">DL configuration 1-6 and a UE configured </w:t>
      </w:r>
      <w:r w:rsidRPr="000D3CFB">
        <w:rPr>
          <w:lang w:val="en-US" w:eastAsia="zh-CN"/>
        </w:rPr>
        <w:t>with</w:t>
      </w:r>
      <w:r w:rsidRPr="000D3CFB">
        <w:rPr>
          <w:rFonts w:hint="eastAsia"/>
          <w:lang w:val="en-US" w:eastAsia="zh-CN"/>
        </w:rPr>
        <w:t xml:space="preserve"> more than one serving cell, or for TDD UL</w:t>
      </w:r>
      <w:r w:rsidR="005A65C0" w:rsidRPr="000D3CFB">
        <w:rPr>
          <w:lang w:val="en-US" w:eastAsia="zh-CN"/>
        </w:rPr>
        <w:t>/</w:t>
      </w:r>
      <w:r w:rsidRPr="000D3CFB">
        <w:rPr>
          <w:rFonts w:hint="eastAsia"/>
          <w:lang w:val="en-US" w:eastAsia="zh-CN"/>
        </w:rPr>
        <w:t>DL configuration 1</w:t>
      </w:r>
      <w:smartTag w:uri="urn:schemas-microsoft-com:office:smarttags" w:element="chmetcnv">
        <w:smartTagPr>
          <w:attr w:name="TCSC" w:val="0"/>
          <w:attr w:name="NumberType" w:val="1"/>
          <w:attr w:name="Negative" w:val="True"/>
          <w:attr w:name="HasSpace" w:val="False"/>
          <w:attr w:name="SourceValue" w:val="6"/>
          <w:attr w:name="UnitName" w:val="a"/>
        </w:smartTagPr>
        <w:r w:rsidRPr="000D3CFB">
          <w:rPr>
            <w:rFonts w:hint="eastAsia"/>
            <w:lang w:val="en-US" w:eastAsia="zh-CN"/>
          </w:rPr>
          <w:t xml:space="preserve">-6 </w:t>
        </w:r>
      </w:smartTag>
      <w:r w:rsidRPr="000D3CFB">
        <w:rPr>
          <w:rFonts w:hint="eastAsia"/>
          <w:lang w:val="en-US" w:eastAsia="zh-CN"/>
        </w:rPr>
        <w:t xml:space="preserve">and a UE configured with one serving cell and PUCCH format 3, a value </w:t>
      </w:r>
      <w:r w:rsidR="00664FED" w:rsidRPr="000D3CFB">
        <w:rPr>
          <w:noProof/>
          <w:position w:val="-10"/>
        </w:rPr>
        <w:drawing>
          <wp:inline distT="0" distB="0" distL="0" distR="0" wp14:anchorId="5194EC62" wp14:editId="593D3AF3">
            <wp:extent cx="295275" cy="20955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sidR="0060615A">
        <w:rPr>
          <w:lang w:eastAsia="zh-CN"/>
        </w:rPr>
        <w:t>/7-0A/7-0B</w:t>
      </w:r>
      <w:r w:rsidRPr="000D3CFB">
        <w:rPr>
          <w:rFonts w:hint="eastAsia"/>
          <w:lang w:eastAsia="zh-CN"/>
        </w:rPr>
        <w:t xml:space="preserve"> according to Table 7.3-Z</w:t>
      </w:r>
      <w:r w:rsidRPr="000D3CFB">
        <w:t xml:space="preserve"> in subframe</w:t>
      </w:r>
      <w:r w:rsidR="0060615A">
        <w:t>/slot</w:t>
      </w:r>
      <w:r w:rsidRPr="000D3CFB">
        <w:t xml:space="preserve"> </w:t>
      </w:r>
      <w:r w:rsidR="00664FED" w:rsidRPr="000D3CFB">
        <w:rPr>
          <w:noProof/>
          <w:position w:val="-6"/>
        </w:rPr>
        <w:drawing>
          <wp:inline distT="0" distB="0" distL="0" distR="0" wp14:anchorId="1D0B63D5" wp14:editId="590196E7">
            <wp:extent cx="371475" cy="180975"/>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2D07026C" wp14:editId="00F4AF4C">
            <wp:extent cx="152400" cy="180975"/>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p>
    <w:p w14:paraId="5199275C" w14:textId="75F4BD70" w:rsidR="0060615A" w:rsidRDefault="0060615A" w:rsidP="00353543">
      <w:pPr>
        <w:pStyle w:val="B1"/>
      </w:pPr>
      <w:r>
        <w:rPr>
          <w:rFonts w:eastAsia="SimSun"/>
          <w:lang w:eastAsia="zh-CN"/>
        </w:rPr>
        <w:t>-</w:t>
      </w:r>
      <w:r>
        <w:rPr>
          <w:rFonts w:eastAsia="SimSun"/>
          <w:lang w:eastAsia="zh-CN"/>
        </w:rPr>
        <w:tab/>
        <w:t xml:space="preserve">Table 7.3-Y4 if the UE is configured </w:t>
      </w:r>
      <w:r>
        <w:t xml:space="preserve">with higher layer parameter </w:t>
      </w:r>
      <w:r>
        <w:rPr>
          <w:i/>
        </w:rPr>
        <w:t>shortTTI</w:t>
      </w:r>
      <w:r>
        <w:t xml:space="preserve"> and for special subframe configuration 3, 4, 8 for slot-PDSCH,</w:t>
      </w:r>
    </w:p>
    <w:p w14:paraId="7B87E017" w14:textId="2DB0289D" w:rsidR="0060615A" w:rsidRDefault="0060615A" w:rsidP="00353543">
      <w:pPr>
        <w:pStyle w:val="B1"/>
        <w:rPr>
          <w:lang w:eastAsia="zh-CN"/>
        </w:rPr>
      </w:pPr>
      <w:r>
        <w:rPr>
          <w:rFonts w:eastAsia="SimSun"/>
          <w:lang w:eastAsia="zh-CN"/>
        </w:rPr>
        <w:t>-</w:t>
      </w:r>
      <w:r>
        <w:rPr>
          <w:rFonts w:eastAsia="SimSun"/>
          <w:lang w:eastAsia="zh-CN"/>
        </w:rPr>
        <w:tab/>
        <w:t xml:space="preserve">Table 7.3-Y3 if the UE is configured </w:t>
      </w:r>
      <w:r>
        <w:t xml:space="preserve">with higher layer parameter </w:t>
      </w:r>
      <w:r>
        <w:rPr>
          <w:i/>
        </w:rPr>
        <w:t>shortTTI</w:t>
      </w:r>
      <w:r>
        <w:t xml:space="preserve"> and for special subframe configuration 0, 5, 9, 10 for slot-PDSCH,</w:t>
      </w:r>
    </w:p>
    <w:p w14:paraId="26ACD33C" w14:textId="2234CE48" w:rsidR="0060615A" w:rsidRPr="00BB6041" w:rsidRDefault="0060615A" w:rsidP="00353543">
      <w:pPr>
        <w:pStyle w:val="B1"/>
        <w:rPr>
          <w:sz w:val="18"/>
          <w:lang w:eastAsia="zh-CN"/>
        </w:rPr>
      </w:pPr>
      <w:r>
        <w:rPr>
          <w:rFonts w:eastAsia="SimSun"/>
          <w:lang w:eastAsia="zh-CN"/>
        </w:rPr>
        <w:t>-</w:t>
      </w:r>
      <w:r>
        <w:rPr>
          <w:rFonts w:eastAsia="SimSun"/>
          <w:lang w:eastAsia="zh-CN"/>
        </w:rPr>
        <w:tab/>
      </w:r>
      <w:r w:rsidRPr="00BB6041">
        <w:rPr>
          <w:rFonts w:eastAsia="SimSun"/>
          <w:lang w:eastAsia="zh-CN"/>
        </w:rPr>
        <w:t xml:space="preserve">Table 7.3-Y2 if the UE is configured </w:t>
      </w:r>
      <w:r w:rsidRPr="00BB6041">
        <w:t xml:space="preserve">with higher layer parameter </w:t>
      </w:r>
      <w:r w:rsidRPr="00BB6041">
        <w:rPr>
          <w:i/>
        </w:rPr>
        <w:t>shortTTI</w:t>
      </w:r>
      <w:r w:rsidRPr="00BB6041">
        <w:t xml:space="preserve"> </w:t>
      </w:r>
      <w:r>
        <w:t xml:space="preserve">and for special subframe configuration 1, 2, 6, 7 </w:t>
      </w:r>
      <w:r w:rsidRPr="00BB6041">
        <w:t>for slot-PDSCH</w:t>
      </w:r>
      <w:r w:rsidRPr="00BB6041">
        <w:rPr>
          <w:rFonts w:eastAsia="SimSun"/>
          <w:lang w:eastAsia="zh-CN"/>
        </w:rPr>
        <w:t xml:space="preserve">, </w:t>
      </w:r>
    </w:p>
    <w:p w14:paraId="4F306875" w14:textId="7CA6F2E7" w:rsidR="0060615A" w:rsidRPr="00BB6041" w:rsidRDefault="0060615A" w:rsidP="00353543">
      <w:pPr>
        <w:pStyle w:val="B1"/>
        <w:rPr>
          <w:sz w:val="18"/>
          <w:lang w:eastAsia="zh-CN"/>
        </w:rPr>
      </w:pPr>
      <w:r>
        <w:rPr>
          <w:rFonts w:eastAsia="SimSun"/>
          <w:lang w:eastAsia="zh-CN"/>
        </w:rPr>
        <w:t>-</w:t>
      </w:r>
      <w:r>
        <w:rPr>
          <w:rFonts w:eastAsia="SimSun"/>
          <w:lang w:eastAsia="zh-CN"/>
        </w:rPr>
        <w:tab/>
      </w:r>
      <w:r w:rsidRPr="00BB6041">
        <w:rPr>
          <w:rFonts w:eastAsia="SimSun"/>
          <w:lang w:eastAsia="zh-CN"/>
        </w:rPr>
        <w:t>Table 7.3-Y1</w:t>
      </w:r>
      <w:r w:rsidRPr="00BB6041">
        <w:t xml:space="preserve"> if the UE is configured with higher layer parameter </w:t>
      </w:r>
      <w:r w:rsidRPr="00BB6041">
        <w:rPr>
          <w:i/>
        </w:rPr>
        <w:t>shortProcessingTime</w:t>
      </w:r>
      <w:r w:rsidRPr="00BB6041">
        <w:t xml:space="preserve"> and the corresponding PDCCH with CRC scrambled by C-RNTI is in the UE-specific search space for subframe-PDSCH, </w:t>
      </w:r>
    </w:p>
    <w:p w14:paraId="0F242B2C" w14:textId="3A2583DF" w:rsidR="0060615A" w:rsidRPr="00BB6041" w:rsidRDefault="0060615A" w:rsidP="00353543">
      <w:pPr>
        <w:pStyle w:val="B1"/>
        <w:rPr>
          <w:sz w:val="18"/>
          <w:lang w:eastAsia="zh-CN"/>
        </w:rPr>
      </w:pPr>
      <w:r>
        <w:rPr>
          <w:lang w:eastAsia="zh-CN"/>
        </w:rPr>
        <w:t>-</w:t>
      </w:r>
      <w:r>
        <w:rPr>
          <w:lang w:eastAsia="zh-CN"/>
        </w:rPr>
        <w:tab/>
      </w:r>
      <w:r w:rsidRPr="00BB6041">
        <w:rPr>
          <w:lang w:eastAsia="zh-CN"/>
        </w:rPr>
        <w:t xml:space="preserve">Table 7.3-Y otherwise. </w:t>
      </w:r>
    </w:p>
    <w:p w14:paraId="74474F17" w14:textId="484C6182" w:rsidR="008230B9" w:rsidRPr="000D3CFB" w:rsidRDefault="008230B9" w:rsidP="008230B9">
      <w:pPr>
        <w:rPr>
          <w:lang w:val="en-US" w:eastAsia="zh-CN"/>
        </w:rPr>
      </w:pPr>
      <w:r w:rsidRPr="000D3CFB">
        <w:t>In case neither PDSCH transmission</w:t>
      </w:r>
      <w:r w:rsidRPr="000D3CFB">
        <w:rPr>
          <w:rFonts w:hint="eastAsia"/>
          <w:lang w:eastAsia="zh-CN"/>
        </w:rPr>
        <w:t>, nor</w:t>
      </w:r>
      <w:r w:rsidRPr="000D3CFB">
        <w:rPr>
          <w:rFonts w:cs="Arial"/>
        </w:rPr>
        <w:t xml:space="preserve"> PDCCH</w:t>
      </w:r>
      <w:r w:rsidR="005A65C0" w:rsidRPr="000D3CFB">
        <w:rPr>
          <w:rFonts w:cs="Arial"/>
        </w:rPr>
        <w:t>/EPDCCH</w:t>
      </w:r>
      <w:r w:rsidR="00B04360">
        <w:rPr>
          <w:rFonts w:cs="Arial"/>
        </w:rP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664FED" w:rsidRPr="000D3CFB">
        <w:rPr>
          <w:noProof/>
          <w:position w:val="-10"/>
        </w:rPr>
        <w:drawing>
          <wp:inline distT="0" distB="0" distL="0" distR="0" wp14:anchorId="45F5A3B7" wp14:editId="7B968AA8">
            <wp:extent cx="295275" cy="20955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sidR="00B04360">
        <w:t>/7-0A/7-0B</w:t>
      </w:r>
      <w:r w:rsidRPr="000D3CFB">
        <w:t xml:space="preserve"> if transmitted.</w:t>
      </w:r>
      <w:r w:rsidRPr="000D3CFB">
        <w:rPr>
          <w:lang w:val="en-US"/>
        </w:rPr>
        <w:t xml:space="preserve"> </w:t>
      </w:r>
    </w:p>
    <w:p w14:paraId="180CE40D" w14:textId="77777777" w:rsidR="00B04360" w:rsidRPr="000D3CFB" w:rsidRDefault="00B04360" w:rsidP="00B04360">
      <w:pPr>
        <w:rPr>
          <w:rFonts w:eastAsia="SimSun"/>
          <w:lang w:val="en-US" w:eastAsia="zh-CN"/>
        </w:rPr>
      </w:pPr>
      <w:r w:rsidRPr="000D3CFB">
        <w:rPr>
          <w:rFonts w:eastAsia="SimSun" w:hint="eastAsia"/>
          <w:lang w:val="en-US" w:eastAsia="zh-CN"/>
        </w:rPr>
        <w:lastRenderedPageBreak/>
        <w:t>If a UE is not configured with higher layer parameter</w:t>
      </w:r>
      <w:r w:rsidRPr="00382CBB">
        <w:rPr>
          <w:i/>
          <w:lang w:eastAsia="zh-CN"/>
        </w:rPr>
        <w:t xml:space="preserve"> </w:t>
      </w:r>
      <w:r>
        <w:rPr>
          <w:i/>
          <w:lang w:eastAsia="zh-CN"/>
        </w:rPr>
        <w:t>shortTTI</w:t>
      </w:r>
      <w:r>
        <w:rPr>
          <w:lang w:eastAsia="zh-CN"/>
        </w:rPr>
        <w:t xml:space="preserve"> and not configured with higher layer parameter</w:t>
      </w:r>
      <w:r w:rsidRPr="000D3CFB">
        <w:rPr>
          <w:rFonts w:eastAsia="SimSun" w:hint="eastAsia"/>
          <w:lang w:val="en-US" w:eastAsia="zh-CN"/>
        </w:rPr>
        <w:t xml:space="preserve">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Pr>
          <w:rFonts w:eastAsia="SimSun"/>
          <w:i/>
          <w:lang w:eastAsia="zh-CN"/>
        </w:rPr>
        <w:t xml:space="preserve"> </w:t>
      </w:r>
      <w:r>
        <w:rPr>
          <w:rFonts w:eastAsia="SimSun"/>
          <w:lang w:eastAsia="zh-CN"/>
        </w:rPr>
        <w:t>or</w:t>
      </w:r>
      <w:r>
        <w:rPr>
          <w:lang w:eastAsia="zh-CN"/>
        </w:rPr>
        <w:t xml:space="preserve"> is configured with higher layer parameter </w:t>
      </w:r>
      <w:r>
        <w:rPr>
          <w:i/>
          <w:lang w:eastAsia="zh-CN"/>
        </w:rPr>
        <w:t>shortTTI</w:t>
      </w:r>
      <w:r>
        <w:rPr>
          <w:lang w:eastAsia="zh-CN"/>
        </w:rPr>
        <w:t xml:space="preserve"> and not configured with higher layer parameter </w:t>
      </w:r>
      <w:r>
        <w:rPr>
          <w:i/>
        </w:rPr>
        <w:t>codebooksizeDeterminationsSTTI-r15</w:t>
      </w:r>
      <w:r>
        <w:rPr>
          <w:i/>
          <w:lang w:eastAsia="zh-CN"/>
        </w:rPr>
        <w:t xml:space="preserve"> = dai</w:t>
      </w:r>
      <w:r w:rsidRPr="000D3CFB">
        <w:rPr>
          <w:rFonts w:eastAsia="SimSun" w:hint="eastAsia"/>
          <w:lang w:eastAsia="zh-CN"/>
        </w:rPr>
        <w:t xml:space="preserve">, </w:t>
      </w:r>
      <w:r w:rsidRPr="000D3CFB">
        <w:rPr>
          <w:rFonts w:eastAsia="SimSun"/>
          <w:lang w:eastAsia="zh-CN"/>
        </w:rPr>
        <w:t>f</w:t>
      </w:r>
      <w:r w:rsidRPr="000D3CFB">
        <w:rPr>
          <w:lang w:val="en-US"/>
        </w:rPr>
        <w:t>or 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the value of the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denotes the accumulative number of </w:t>
      </w:r>
      <w:r w:rsidRPr="000D3CFB">
        <w:rPr>
          <w:rFonts w:eastAsia="SimSun" w:hint="eastAsia"/>
          <w:lang w:val="en-US" w:eastAsia="zh-CN"/>
        </w:rPr>
        <w:t>PDCCH</w:t>
      </w:r>
      <w:r w:rsidRPr="000D3CFB">
        <w:rPr>
          <w:rFonts w:cs="Arial"/>
        </w:rPr>
        <w:t>/EPDCCH</w:t>
      </w:r>
      <w:r>
        <w:rPr>
          <w:rFonts w:cs="Arial"/>
        </w:rPr>
        <w:t>/SPDCCH</w:t>
      </w:r>
      <w:r w:rsidRPr="000D3CFB">
        <w:rPr>
          <w:rFonts w:eastAsia="SimSun" w:hint="eastAsia"/>
          <w:lang w:val="en-US" w:eastAsia="zh-CN"/>
        </w:rPr>
        <w:t xml:space="preserve"> (s) with </w:t>
      </w:r>
      <w:r w:rsidRPr="000D3CFB">
        <w:rPr>
          <w:lang w:val="en-US"/>
        </w:rPr>
        <w:t>assigned 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 </w:t>
      </w:r>
      <w:r w:rsidRPr="000D3CFB">
        <w:rPr>
          <w:rFonts w:cs="Arial"/>
        </w:rPr>
        <w:t>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lang w:val="en-US"/>
        </w:rPr>
        <w:t xml:space="preserve"> up to the present subframe</w:t>
      </w:r>
      <w:r>
        <w:rPr>
          <w:lang w:val="en-US"/>
        </w:rPr>
        <w:t>/slot</w:t>
      </w:r>
      <w:r w:rsidRPr="000D3CFB">
        <w:rPr>
          <w:lang w:val="en-US"/>
        </w:rPr>
        <w:t xml:space="preserve"> within subframe(s)</w:t>
      </w:r>
      <w:r>
        <w:rPr>
          <w:lang w:val="en-US"/>
        </w:rPr>
        <w:t>/slot(s)</w:t>
      </w:r>
      <w:r w:rsidRPr="000D3CFB">
        <w:rPr>
          <w:lang w:val="en-US"/>
        </w:rPr>
        <w:t xml:space="preserve"> </w:t>
      </w:r>
      <w:r w:rsidRPr="000D3CFB">
        <w:rPr>
          <w:noProof/>
          <w:position w:val="-6"/>
        </w:rPr>
        <w:drawing>
          <wp:inline distT="0" distB="0" distL="0" distR="0" wp14:anchorId="419576E7" wp14:editId="1DFF4DE4">
            <wp:extent cx="285750" cy="17145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Pr="000D3CFB">
        <w:rPr>
          <w:noProof/>
          <w:position w:val="-6"/>
        </w:rPr>
        <w:drawing>
          <wp:inline distT="0" distB="0" distL="0" distR="0" wp14:anchorId="665BF2BA" wp14:editId="707BADAC">
            <wp:extent cx="342900" cy="17145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lang w:val="en-US"/>
        </w:rPr>
        <w:t xml:space="preserve"> and shall be updated from subframe</w:t>
      </w:r>
      <w:r>
        <w:rPr>
          <w:lang w:val="en-US"/>
        </w:rPr>
        <w:t>/slot</w:t>
      </w:r>
      <w:r w:rsidRPr="000D3CFB">
        <w:rPr>
          <w:lang w:val="en-US"/>
        </w:rPr>
        <w:t xml:space="preserve"> to subframe</w:t>
      </w:r>
      <w:r>
        <w:rPr>
          <w:lang w:val="en-US"/>
        </w:rPr>
        <w:t>/slot</w:t>
      </w:r>
      <w:r w:rsidRPr="000D3CFB">
        <w:rPr>
          <w:lang w:val="en-US"/>
        </w:rPr>
        <w:t xml:space="preserve">. Denote </w:t>
      </w:r>
      <w:r w:rsidRPr="000D3CFB">
        <w:rPr>
          <w:noProof/>
          <w:position w:val="-12"/>
        </w:rPr>
        <w:drawing>
          <wp:inline distT="0" distB="0" distL="0" distR="0" wp14:anchorId="53C29319" wp14:editId="6A920A69">
            <wp:extent cx="381000" cy="24765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rPr>
          <w:lang w:val="en-US"/>
        </w:rPr>
        <w:t xml:space="preserve"> as the value of the DAI in PDCCH</w:t>
      </w:r>
      <w:r w:rsidRPr="000D3CFB">
        <w:rPr>
          <w:rFonts w:cs="Arial"/>
        </w:rPr>
        <w:t>/EPDCCH</w:t>
      </w:r>
      <w:r>
        <w:rPr>
          <w:rFonts w:cs="Arial"/>
        </w:rPr>
        <w:t>/SPDCCH</w:t>
      </w:r>
      <w:r w:rsidRPr="000D3CFB">
        <w:rPr>
          <w:lang w:val="en-US"/>
        </w:rPr>
        <w:t xml:space="preserve"> with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detected by the UE according to Table 7.3-X </w:t>
      </w:r>
      <w:r w:rsidRPr="000D3CFB">
        <w:t>in subframe</w:t>
      </w:r>
      <w:r>
        <w:t xml:space="preserve">/slot </w:t>
      </w:r>
      <w:r w:rsidRPr="000D3CFB">
        <w:rPr>
          <w:noProof/>
          <w:position w:val="-12"/>
        </w:rPr>
        <w:drawing>
          <wp:inline distT="0" distB="0" distL="0" distR="0" wp14:anchorId="7FA6404C" wp14:editId="27FDA1DE">
            <wp:extent cx="400050" cy="23812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rPr>
        <w:drawing>
          <wp:inline distT="0" distB="0" distL="0" distR="0" wp14:anchorId="483777AC" wp14:editId="12F6D9E7">
            <wp:extent cx="104775"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23123349" wp14:editId="0C462C1F">
            <wp:extent cx="190500" cy="23812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D3CFB">
        <w:t xml:space="preserve"> is the smallest value in the set </w:t>
      </w:r>
      <w:r w:rsidRPr="000D3CFB">
        <w:rPr>
          <w:noProof/>
          <w:position w:val="-4"/>
        </w:rPr>
        <w:drawing>
          <wp:inline distT="0" distB="0" distL="0" distR="0" wp14:anchorId="7B17685E" wp14:editId="4C0BC673">
            <wp:extent cx="171450" cy="1714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0D3CFB">
        <w:t xml:space="preserve"> (defined</w:t>
      </w:r>
      <w:r w:rsidRPr="00382CBB">
        <w:t xml:space="preserve"> </w:t>
      </w:r>
      <w:r>
        <w:t xml:space="preserve">in Table10.1.3.1-1D if the UE is configured with higher layer parameter </w:t>
      </w:r>
      <w:r>
        <w:rPr>
          <w:i/>
        </w:rPr>
        <w:t>shortTTI</w:t>
      </w:r>
      <w:r>
        <w:t xml:space="preserve"> and special subframe configuration 3, 4, 8 for slot-PDSCH,</w:t>
      </w:r>
      <w:r w:rsidRPr="000D3CFB">
        <w:t xml:space="preserve"> in Table 10.1.3.1-1C if the UE is configured with higher layer parameter </w:t>
      </w:r>
      <w:r>
        <w:rPr>
          <w:i/>
        </w:rPr>
        <w:t>shortTTI</w:t>
      </w:r>
      <w:r w:rsidRPr="000D3CFB">
        <w:t xml:space="preserve"> </w:t>
      </w:r>
      <w:r>
        <w:t xml:space="preserve">and special subframe configuration 0, 1, 2, 5, 6, 7, 9, 10 </w:t>
      </w:r>
      <w:r w:rsidRPr="000D3CFB">
        <w:t xml:space="preserve">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such that the UE detects a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rFonts w:eastAsia="SimSun"/>
          <w:lang w:val="en-US" w:eastAsia="zh-CN"/>
        </w:rPr>
        <w:t>.</w:t>
      </w:r>
      <w:r w:rsidRPr="000D3CFB">
        <w:rPr>
          <w:rFonts w:hint="eastAsia"/>
          <w:lang w:val="en-US" w:eastAsia="zh-CN"/>
        </w:rPr>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Pr="000D3CFB">
        <w:rPr>
          <w:noProof/>
          <w:position w:val="-6"/>
        </w:rPr>
        <w:drawing>
          <wp:inline distT="0" distB="0" distL="0" distR="0" wp14:anchorId="7AC8FD9E" wp14:editId="0BB6A06B">
            <wp:extent cx="104775" cy="12382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rPr>
          <w:rFonts w:hint="eastAsia"/>
          <w:lang w:eastAsia="zh-CN"/>
        </w:rPr>
        <w:t xml:space="preserve"> in </w:t>
      </w:r>
      <w:r w:rsidRPr="000D3CFB">
        <w:rPr>
          <w:noProof/>
          <w:position w:val="-12"/>
        </w:rPr>
        <w:drawing>
          <wp:inline distT="0" distB="0" distL="0" distR="0" wp14:anchorId="7834F2D2" wp14:editId="22546D35">
            <wp:extent cx="3810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t xml:space="preserve"> </w:t>
      </w:r>
      <w:r w:rsidRPr="000D3CFB">
        <w:rPr>
          <w:rFonts w:hint="eastAsia"/>
          <w:lang w:eastAsia="zh-CN"/>
        </w:rPr>
        <w:t>can be omitted.</w:t>
      </w:r>
    </w:p>
    <w:p w14:paraId="4060D2D7" w14:textId="65C433F5" w:rsidR="0093274D" w:rsidRPr="000D3CFB" w:rsidRDefault="0093274D">
      <w:r w:rsidRPr="000D3CFB">
        <w:rPr>
          <w:rFonts w:eastAsia="SimSun"/>
          <w:lang w:val="en-US" w:eastAsia="zh-CN"/>
        </w:rPr>
        <w:t>For all TDD UL</w:t>
      </w:r>
      <w:r w:rsidR="005A65C0" w:rsidRPr="000D3CFB">
        <w:rPr>
          <w:rFonts w:eastAsia="SimSun"/>
          <w:lang w:val="en-US" w:eastAsia="zh-CN"/>
        </w:rPr>
        <w:t>/</w:t>
      </w:r>
      <w:r w:rsidRPr="000D3CFB">
        <w:rPr>
          <w:rFonts w:eastAsia="SimSun"/>
          <w:lang w:val="en-US" w:eastAsia="zh-CN"/>
        </w:rPr>
        <w:t xml:space="preserve">DL configurations, denote </w:t>
      </w:r>
      <w:r w:rsidR="00664FED" w:rsidRPr="000D3CFB">
        <w:rPr>
          <w:noProof/>
          <w:position w:val="-12"/>
        </w:rPr>
        <w:drawing>
          <wp:inline distT="0" distB="0" distL="0" distR="0" wp14:anchorId="2069181E" wp14:editId="7ACEF8C2">
            <wp:extent cx="400050" cy="200025"/>
            <wp:effectExtent l="0" t="0" r="0" b="0"/>
            <wp:docPr id="3809" name="Picture 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005A65C0" w:rsidRPr="000D3CFB">
        <w:rPr>
          <w:rFonts w:cs="Arial"/>
        </w:rPr>
        <w:t>/EPDCCH</w:t>
      </w:r>
      <w:r w:rsidR="00B04360">
        <w:rPr>
          <w:rFonts w:cs="Arial"/>
        </w:rPr>
        <w:t>/SPDCCH</w:t>
      </w:r>
      <w:r w:rsidR="005A65C0" w:rsidRPr="000D3CFB">
        <w:rPr>
          <w:rFonts w:eastAsia="SimSun" w:hint="eastAsia"/>
          <w:lang w:val="en-US" w:eastAsia="zh-CN"/>
        </w:rPr>
        <w:t xml:space="preserve"> </w:t>
      </w:r>
      <w:r w:rsidRPr="000D3CFB">
        <w:rPr>
          <w:rFonts w:eastAsia="SimSun" w:hint="eastAsia"/>
          <w:lang w:val="en-US" w:eastAsia="zh-CN"/>
        </w:rPr>
        <w:t xml:space="preserve">(s)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005A65C0" w:rsidRPr="000D3CFB">
        <w:rPr>
          <w:rFonts w:cs="Arial"/>
        </w:rPr>
        <w:t>/EPDCCH</w:t>
      </w:r>
      <w:r w:rsidR="00B04360">
        <w:rPr>
          <w:rFonts w:cs="Arial"/>
        </w:rP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rsidR="00B04360">
        <w:t>/slot(s)</w:t>
      </w:r>
      <w:r w:rsidRPr="000D3CFB">
        <w:t xml:space="preserve"> </w:t>
      </w:r>
      <w:r w:rsidR="00664FED" w:rsidRPr="000D3CFB">
        <w:rPr>
          <w:noProof/>
          <w:position w:val="-6"/>
        </w:rPr>
        <w:drawing>
          <wp:inline distT="0" distB="0" distL="0" distR="0" wp14:anchorId="712A1DB7" wp14:editId="77C2DD67">
            <wp:extent cx="285750" cy="171450"/>
            <wp:effectExtent l="0" t="0" r="0" b="0"/>
            <wp:docPr id="3810" name="Picture 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44D80" w:rsidRPr="000D3CFB">
        <w:t xml:space="preserve"> in</w:t>
      </w:r>
      <w:r w:rsidR="00244D80" w:rsidRPr="000D3CFB">
        <w:rPr>
          <w:rFonts w:hint="eastAsia"/>
          <w:sz w:val="19"/>
          <w:szCs w:val="19"/>
          <w:lang w:eastAsia="zh-CN"/>
        </w:rPr>
        <w:t xml:space="preserve"> </w:t>
      </w:r>
      <w:r w:rsidR="00244D80" w:rsidRPr="000D3CFB">
        <w:rPr>
          <w:rFonts w:hint="eastAsia"/>
          <w:lang w:eastAsia="zh-CN"/>
        </w:rPr>
        <w:t>serving cell</w:t>
      </w:r>
      <w:r w:rsidR="00244D80" w:rsidRPr="000D3CFB">
        <w:rPr>
          <w:rFonts w:hint="eastAsia"/>
          <w:sz w:val="19"/>
          <w:szCs w:val="19"/>
          <w:lang w:eastAsia="zh-CN"/>
        </w:rPr>
        <w:t xml:space="preserve"> </w:t>
      </w:r>
      <w:r w:rsidR="00664FED" w:rsidRPr="000D3CFB">
        <w:rPr>
          <w:noProof/>
          <w:position w:val="-6"/>
        </w:rPr>
        <w:drawing>
          <wp:inline distT="0" distB="0" distL="0" distR="0" wp14:anchorId="09B4B63A" wp14:editId="74BF81A5">
            <wp:extent cx="104775" cy="123825"/>
            <wp:effectExtent l="0" t="0" r="0" b="0"/>
            <wp:docPr id="3811" name="Picture 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1DD8815" wp14:editId="5ABA7242">
            <wp:extent cx="342900" cy="171450"/>
            <wp:effectExtent l="0" t="0" r="0" b="0"/>
            <wp:docPr id="3812" name="Picture 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00244D80" w:rsidRPr="000D3CFB">
        <w:rPr>
          <w:lang w:eastAsia="zh-CN"/>
        </w:rPr>
        <w:t>W</w:t>
      </w:r>
      <w:r w:rsidR="00244D80" w:rsidRPr="000D3CFB">
        <w:rPr>
          <w:rFonts w:hint="eastAsia"/>
          <w:lang w:eastAsia="zh-CN"/>
        </w:rPr>
        <w:t xml:space="preserve">hen </w:t>
      </w:r>
      <w:r w:rsidR="00244D80" w:rsidRPr="000D3CFB">
        <w:rPr>
          <w:lang w:eastAsia="zh-CN"/>
        </w:rPr>
        <w:t>configured</w:t>
      </w:r>
      <w:r w:rsidR="00244D80" w:rsidRPr="000D3CFB">
        <w:rPr>
          <w:rFonts w:hint="eastAsia"/>
          <w:lang w:eastAsia="zh-CN"/>
        </w:rPr>
        <w:t xml:space="preserve"> with one serving cell, the subscript of </w:t>
      </w:r>
      <w:r w:rsidR="00664FED" w:rsidRPr="000D3CFB">
        <w:rPr>
          <w:noProof/>
          <w:position w:val="-6"/>
        </w:rPr>
        <w:drawing>
          <wp:inline distT="0" distB="0" distL="0" distR="0" wp14:anchorId="3DBE25B8" wp14:editId="42B9D238">
            <wp:extent cx="104775" cy="123825"/>
            <wp:effectExtent l="0" t="0" r="0" b="0"/>
            <wp:docPr id="3813" name="Picture 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44D80" w:rsidRPr="000D3CFB">
        <w:rPr>
          <w:rFonts w:hint="eastAsia"/>
          <w:lang w:eastAsia="zh-CN"/>
        </w:rPr>
        <w:t xml:space="preserve"> in </w:t>
      </w:r>
      <w:r w:rsidR="00664FED" w:rsidRPr="000D3CFB">
        <w:rPr>
          <w:noProof/>
          <w:position w:val="-12"/>
        </w:rPr>
        <w:drawing>
          <wp:inline distT="0" distB="0" distL="0" distR="0" wp14:anchorId="6DC28808" wp14:editId="5AE98501">
            <wp:extent cx="400050" cy="200025"/>
            <wp:effectExtent l="0" t="0" r="0" b="0"/>
            <wp:docPr id="3814" name="Picture 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00244D80" w:rsidRPr="000D3CFB">
        <w:t xml:space="preserve"> </w:t>
      </w:r>
      <w:r w:rsidR="00244D80" w:rsidRPr="000D3CFB">
        <w:rPr>
          <w:rFonts w:hint="eastAsia"/>
          <w:lang w:eastAsia="zh-CN"/>
        </w:rPr>
        <w:t xml:space="preserve">can be omitted. </w:t>
      </w:r>
      <w:r w:rsidRPr="000D3CFB">
        <w:t xml:space="preserve">Denote </w:t>
      </w:r>
      <w:r w:rsidR="00664FED" w:rsidRPr="000D3CFB">
        <w:rPr>
          <w:noProof/>
          <w:position w:val="-12"/>
        </w:rPr>
        <w:drawing>
          <wp:inline distT="0" distB="0" distL="0" distR="0" wp14:anchorId="4BA058FF" wp14:editId="6182FC1C">
            <wp:extent cx="314325" cy="238125"/>
            <wp:effectExtent l="0" t="0" r="0" b="0"/>
            <wp:docPr id="3815" name="Picture 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005A65C0" w:rsidRPr="000D3CFB">
        <w:rPr>
          <w:rFonts w:cs="Arial"/>
        </w:rPr>
        <w:t>/EPDCCH</w:t>
      </w:r>
      <w:r w:rsidR="00B04360">
        <w:rPr>
          <w:rFonts w:cs="Arial"/>
        </w:rPr>
        <w:t>/SPDCCH</w:t>
      </w:r>
      <w:r w:rsidRPr="000D3CFB">
        <w:t xml:space="preserve"> within the subframe(s)</w:t>
      </w:r>
      <w:r w:rsidR="00B04360">
        <w:t>/slot(s)</w:t>
      </w:r>
      <w:r w:rsidRPr="000D3CFB">
        <w:t xml:space="preserve"> </w:t>
      </w:r>
      <w:r w:rsidR="00664FED" w:rsidRPr="000D3CFB">
        <w:rPr>
          <w:noProof/>
          <w:position w:val="-6"/>
        </w:rPr>
        <w:drawing>
          <wp:inline distT="0" distB="0" distL="0" distR="0" wp14:anchorId="790EB754" wp14:editId="449C06B4">
            <wp:extent cx="285750" cy="171450"/>
            <wp:effectExtent l="0" t="0" r="0" b="0"/>
            <wp:docPr id="3816" name="Picture 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0BA0487" wp14:editId="6B4C806A">
            <wp:extent cx="342900" cy="171450"/>
            <wp:effectExtent l="0" t="0" r="0" b="0"/>
            <wp:docPr id="3817" name="Picture 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410E21E6" w14:textId="77777777" w:rsidR="00B04360" w:rsidRPr="000D3CFB" w:rsidRDefault="00B04360" w:rsidP="00B04360">
      <w:pPr>
        <w:rPr>
          <w:lang w:val="en-US" w:eastAsia="zh-TW"/>
        </w:rPr>
      </w:pPr>
      <w:r w:rsidRPr="000D3CFB">
        <w:rPr>
          <w:lang w:val="en-US"/>
        </w:rPr>
        <w:t xml:space="preserve">For TDD HARQ-ACK bundling or HARQ-ACK </w:t>
      </w:r>
      <w:r w:rsidRPr="000D3CFB">
        <w:t>multiplexing and a subframe</w:t>
      </w:r>
      <w:r>
        <w:t>/slot</w:t>
      </w:r>
      <w:r w:rsidRPr="000D3CFB">
        <w:t xml:space="preserve"> </w:t>
      </w:r>
      <w:r w:rsidRPr="000D3CFB">
        <w:rPr>
          <w:noProof/>
          <w:position w:val="-6"/>
        </w:rPr>
        <w:drawing>
          <wp:inline distT="0" distB="0" distL="0" distR="0" wp14:anchorId="5637421B" wp14:editId="20EFDF93">
            <wp:extent cx="104775" cy="1143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rPr>
        <w:drawing>
          <wp:inline distT="0" distB="0" distL="0" distR="0" wp14:anchorId="2D60D51B" wp14:editId="76DC4A51">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rPr>
          <w:lang w:val="en-US"/>
        </w:rPr>
        <w:t xml:space="preserve">, the UE shall generate one or two HARQ-ACK bits by performing a logical AND operation </w:t>
      </w:r>
      <w:r w:rsidRPr="000D3CFB">
        <w:t xml:space="preserve">per codeword across </w:t>
      </w:r>
      <w:r w:rsidRPr="000D3CFB">
        <w:rPr>
          <w:noProof/>
          <w:position w:val="-4"/>
        </w:rPr>
        <w:drawing>
          <wp:inline distT="0" distB="0" distL="0" distR="0" wp14:anchorId="7C1BF9A3" wp14:editId="5844D7ED">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w:t>
      </w:r>
      <w:r>
        <w:t>subframe(s)/slot(s)</w:t>
      </w:r>
      <w:r w:rsidRPr="000D3CFB">
        <w:t xml:space="preserve"> downlink and special subframes associated with a single UL subframe</w:t>
      </w:r>
      <w:r>
        <w:t>/slot</w:t>
      </w:r>
      <w:r w:rsidRPr="000D3CFB">
        <w:t xml:space="preserve">, </w:t>
      </w:r>
      <w:r w:rsidRPr="000D3CFB">
        <w:rPr>
          <w:lang w:val="en-US"/>
        </w:rPr>
        <w:t xml:space="preserve">of all the corresponding </w:t>
      </w:r>
      <w:r w:rsidRPr="000D3CFB">
        <w:rPr>
          <w:noProof/>
          <w:position w:val="-12"/>
        </w:rPr>
        <w:drawing>
          <wp:inline distT="0" distB="0" distL="0" distR="0" wp14:anchorId="641C86B9" wp14:editId="35694910">
            <wp:extent cx="762000" cy="23812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0D3CFB">
        <w:t xml:space="preserve"> </w:t>
      </w:r>
      <w:r w:rsidRPr="000D3CFB">
        <w:rPr>
          <w:lang w:val="en-US"/>
        </w:rPr>
        <w:t xml:space="preserve">individual PDSCH transmission HARQ-ACKs </w:t>
      </w:r>
      <w:r w:rsidRPr="000D3CFB">
        <w:rPr>
          <w:rFonts w:eastAsia="SimSun" w:hint="eastAsia"/>
          <w:lang w:val="en-US" w:eastAsia="zh-CN"/>
        </w:rPr>
        <w:t>and individual ACK in response to rec</w:t>
      </w:r>
      <w:r w:rsidRPr="000D3CFB">
        <w:rPr>
          <w:rFonts w:eastAsia="SimSun"/>
          <w:lang w:val="en-US" w:eastAsia="zh-CN"/>
        </w:rPr>
        <w:t>eived</w:t>
      </w:r>
      <w:r w:rsidRPr="000D3CFB">
        <w:rPr>
          <w:rFonts w:eastAsia="SimSun" w:hint="eastAsia"/>
          <w:lang w:val="en-US" w:eastAsia="zh-CN"/>
        </w:rPr>
        <w:t xml:space="preserve"> PDCCH</w:t>
      </w:r>
      <w:r w:rsidRPr="000D3CFB">
        <w:rPr>
          <w:rFonts w:cs="Arial"/>
        </w:rPr>
        <w:t>/EPDCCH</w:t>
      </w:r>
      <w:r>
        <w:rPr>
          <w:rFonts w:cs="Arial"/>
        </w:rPr>
        <w:t>/SPDCCH</w:t>
      </w:r>
      <w:r w:rsidRPr="000D3CFB">
        <w:rPr>
          <w:rFonts w:eastAsia="SimSun" w:hint="eastAsia"/>
          <w:lang w:val="en-US" w:eastAsia="zh-CN"/>
        </w:rPr>
        <w:t xml:space="preserve"> indicating downlink SPS release</w:t>
      </w:r>
      <w:r w:rsidRPr="000D3CFB">
        <w:rPr>
          <w:lang w:val="en-US"/>
        </w:rPr>
        <w:t xml:space="preserve">, </w:t>
      </w:r>
      <w:r w:rsidRPr="000D3CFB">
        <w:t xml:space="preserve">where </w:t>
      </w:r>
      <w:r w:rsidRPr="000D3CFB">
        <w:rPr>
          <w:noProof/>
          <w:position w:val="-4"/>
        </w:rPr>
        <w:drawing>
          <wp:inline distT="0" distB="0" distL="0" distR="0" wp14:anchorId="2324CD32" wp14:editId="55E0BD98">
            <wp:extent cx="171450" cy="142875"/>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rPr>
        <w:drawing>
          <wp:inline distT="0" distB="0" distL="0" distR="0" wp14:anchorId="29D66688" wp14:editId="212841FB">
            <wp:extent cx="152400" cy="14287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w:t>
      </w:r>
      <w:r>
        <w:t xml:space="preserve">in Table10.1.3.1-1D if the UE is configured with higher layer parameter </w:t>
      </w:r>
      <w:r>
        <w:rPr>
          <w:i/>
        </w:rPr>
        <w:t>shortTTI</w:t>
      </w:r>
      <w:r>
        <w:t xml:space="preserve"> and special subframe configuration 3, 4, 8 for slot-PDSCH, </w:t>
      </w:r>
      <w:r w:rsidRPr="000D3CFB">
        <w:t xml:space="preserve">in Table 10.1.3.1-1C if the UE is configured with higher layer parameter </w:t>
      </w:r>
      <w:r>
        <w:rPr>
          <w:i/>
        </w:rPr>
        <w:t>shortTTI</w:t>
      </w:r>
      <w:r w:rsidRPr="00382CBB">
        <w:t xml:space="preserve"> </w:t>
      </w:r>
      <w:r>
        <w:t>and special subframe configuration 0, 1, 2, 5, 6, 7, 9, 10</w:t>
      </w:r>
      <w:r w:rsidRPr="000D3CFB">
        <w:t xml:space="preserve"> 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The </w:t>
      </w:r>
      <w:r w:rsidRPr="000D3CFB">
        <w:rPr>
          <w:lang w:val="en-US"/>
        </w:rPr>
        <w:t>UE shall detect if at least one downlink assignment has been missed</w:t>
      </w:r>
      <w:r w:rsidRPr="000D3CFB">
        <w:rPr>
          <w:rFonts w:eastAsia="SimSun"/>
          <w:lang w:val="en-US" w:eastAsia="zh-CN"/>
        </w:rPr>
        <w:t>,</w:t>
      </w:r>
      <w:r w:rsidRPr="000D3CFB">
        <w:rPr>
          <w:lang w:val="en-US"/>
        </w:rPr>
        <w:t xml:space="preserve"> and for the case that the UE is transmitting on PUSCH</w:t>
      </w:r>
      <w:r w:rsidRPr="000D3CFB">
        <w:rPr>
          <w:rFonts w:eastAsia="SimSun" w:hint="eastAsia"/>
          <w:lang w:val="en-US" w:eastAsia="zh-CN"/>
        </w:rPr>
        <w:t xml:space="preserve"> the UE shall</w:t>
      </w:r>
      <w:r w:rsidRPr="000D3CFB">
        <w:rPr>
          <w:rFonts w:eastAsia="SimSun"/>
          <w:lang w:val="en-US" w:eastAsia="zh-CN"/>
        </w:rPr>
        <w:t xml:space="preserve"> also</w:t>
      </w:r>
      <w:r w:rsidRPr="000D3CFB">
        <w:rPr>
          <w:lang w:val="en-US"/>
        </w:rPr>
        <w:t xml:space="preserve"> determine the parameter</w:t>
      </w:r>
      <w:r w:rsidRPr="000D3CFB">
        <w:rPr>
          <w:noProof/>
          <w:position w:val="-12"/>
        </w:rPr>
        <w:drawing>
          <wp:inline distT="0" distB="0" distL="0" distR="0" wp14:anchorId="2077F41B" wp14:editId="34DC72F2">
            <wp:extent cx="457200" cy="24765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lang w:val="en-US"/>
        </w:rPr>
        <w:t>.</w:t>
      </w:r>
      <w:r w:rsidRPr="000D3CFB">
        <w:rPr>
          <w:rFonts w:hint="eastAsia"/>
          <w:lang w:val="en-US" w:eastAsia="zh-TW"/>
        </w:rPr>
        <w:t xml:space="preserve"> </w:t>
      </w:r>
    </w:p>
    <w:p w14:paraId="5D73439F" w14:textId="3EFED01C" w:rsidR="0093274D" w:rsidRPr="000D3CFB" w:rsidRDefault="0093274D" w:rsidP="00154F62">
      <w:pPr>
        <w:numPr>
          <w:ilvl w:val="0"/>
          <w:numId w:val="11"/>
        </w:numPr>
      </w:pPr>
      <w:r w:rsidRPr="000D3CFB">
        <w:rPr>
          <w:rFonts w:hint="eastAsia"/>
          <w:lang w:val="en-US" w:eastAsia="zh-TW"/>
        </w:rPr>
        <w:t xml:space="preserve">For </w:t>
      </w:r>
      <w:r w:rsidRPr="000D3CFB">
        <w:rPr>
          <w:rFonts w:hint="eastAsia"/>
          <w:lang w:eastAsia="zh-TW"/>
        </w:rPr>
        <w:t>TDD UL</w:t>
      </w:r>
      <w:r w:rsidR="005A65C0" w:rsidRPr="000D3CFB">
        <w:rPr>
          <w:lang w:eastAsia="zh-TW"/>
        </w:rPr>
        <w:t>/</w:t>
      </w:r>
      <w:r w:rsidRPr="000D3CFB">
        <w:rPr>
          <w:rFonts w:hint="eastAsia"/>
          <w:lang w:eastAsia="zh-TW"/>
        </w:rPr>
        <w:t xml:space="preserve">DL configuration 0, </w:t>
      </w:r>
      <w:r w:rsidR="00664FED" w:rsidRPr="000D3CFB">
        <w:rPr>
          <w:noProof/>
          <w:position w:val="-12"/>
        </w:rPr>
        <w:drawing>
          <wp:inline distT="0" distB="0" distL="0" distR="0" wp14:anchorId="2DACAA0C" wp14:editId="540469FF">
            <wp:extent cx="457200" cy="247650"/>
            <wp:effectExtent l="0" t="0" r="0" b="0"/>
            <wp:docPr id="3825" name="Picture 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rFonts w:hint="eastAsia"/>
          <w:lang w:eastAsia="zh-TW"/>
        </w:rPr>
        <w:t xml:space="preserve"> shall be 1 if </w:t>
      </w:r>
      <w:r w:rsidR="00244D80" w:rsidRPr="000D3CFB">
        <w:rPr>
          <w:lang w:eastAsia="zh-TW"/>
        </w:rPr>
        <w:t xml:space="preserve">the </w:t>
      </w:r>
      <w:r w:rsidRPr="000D3CFB">
        <w:rPr>
          <w:rFonts w:hint="eastAsia"/>
          <w:lang w:eastAsia="zh-TW"/>
        </w:rPr>
        <w:t>UE detects the PDSCH transmission with or without corresponding PDCCH</w:t>
      </w:r>
      <w:r w:rsidR="005A65C0" w:rsidRPr="000D3CFB">
        <w:rPr>
          <w:rFonts w:cs="Arial"/>
        </w:rPr>
        <w:t>/EPDCCH</w:t>
      </w:r>
      <w:r w:rsidR="00B04360">
        <w:rPr>
          <w:rFonts w:cs="Arial"/>
        </w:rPr>
        <w:t>/SPDCCH</w:t>
      </w:r>
      <w:r w:rsidR="00756C14" w:rsidRPr="000D3CFB">
        <w:rPr>
          <w:rFonts w:hint="eastAsia"/>
          <w:lang w:eastAsia="ko-KR"/>
        </w:rPr>
        <w:t xml:space="preserve">, </w:t>
      </w:r>
      <w:r w:rsidR="00756C14" w:rsidRPr="000D3CFB">
        <w:rPr>
          <w:rFonts w:eastAsia="SimSun" w:hint="eastAsia"/>
          <w:lang w:eastAsia="zh-CN"/>
        </w:rPr>
        <w:t>or detects PDCCH</w:t>
      </w:r>
      <w:r w:rsidR="00B04360">
        <w:rPr>
          <w:rFonts w:cs="Arial"/>
        </w:rPr>
        <w:t>/SPDCCH</w:t>
      </w:r>
      <w:r w:rsidR="00756C14" w:rsidRPr="000D3CFB">
        <w:rPr>
          <w:rFonts w:eastAsia="SimSun" w:hint="eastAsia"/>
          <w:lang w:eastAsia="zh-CN"/>
        </w:rPr>
        <w:t xml:space="preserve"> indicating downlink SPS release</w:t>
      </w:r>
      <w:r w:rsidRPr="000D3CFB">
        <w:t xml:space="preserve"> within the subframe</w:t>
      </w:r>
      <w:r w:rsidR="00B04360">
        <w:t>/slot</w:t>
      </w:r>
      <w:r w:rsidRPr="000D3CFB">
        <w:t xml:space="preserve"> </w:t>
      </w:r>
      <w:r w:rsidR="00664FED" w:rsidRPr="000D3CFB">
        <w:rPr>
          <w:noProof/>
          <w:position w:val="-6"/>
        </w:rPr>
        <w:drawing>
          <wp:inline distT="0" distB="0" distL="0" distR="0" wp14:anchorId="48633B18" wp14:editId="21DEF14B">
            <wp:extent cx="285750" cy="171450"/>
            <wp:effectExtent l="0" t="0" r="0" b="0"/>
            <wp:docPr id="3826" name="Picture 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0DBA178" wp14:editId="04CE1632">
            <wp:extent cx="342900" cy="171450"/>
            <wp:effectExtent l="0" t="0" r="0" b="0"/>
            <wp:docPr id="3827" name="Picture 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TW"/>
        </w:rPr>
        <w:t>.</w:t>
      </w:r>
      <w:r w:rsidR="00216FDD" w:rsidRPr="000D3CFB">
        <w:rPr>
          <w:rFonts w:hint="eastAsia"/>
          <w:lang w:eastAsia="ko-KR"/>
        </w:rPr>
        <w:t xml:space="preserve"> The UE shall not transmit HARQ-ACK on PUSCH if the UE does not receive PDSCH or PDCCH</w:t>
      </w:r>
      <w:r w:rsidR="00B04360">
        <w:rPr>
          <w:rFonts w:cs="Arial"/>
        </w:rPr>
        <w:t>/SPDCCH</w:t>
      </w:r>
      <w:r w:rsidR="00216FDD" w:rsidRPr="000D3CFB">
        <w:rPr>
          <w:rFonts w:hint="eastAsia"/>
          <w:lang w:eastAsia="ko-KR"/>
        </w:rPr>
        <w:t xml:space="preserve"> indicating downlink SPS release within the subframe(s)</w:t>
      </w:r>
      <w:r w:rsidR="00B04360">
        <w:t>/slot</w:t>
      </w:r>
      <w:r w:rsidR="00216FDD" w:rsidRPr="000D3CFB">
        <w:rPr>
          <w:rFonts w:hint="eastAsia"/>
          <w:lang w:eastAsia="ko-KR"/>
        </w:rPr>
        <w:t xml:space="preserve"> </w:t>
      </w:r>
      <w:r w:rsidR="00B04360">
        <w:rPr>
          <w:lang w:eastAsia="ko-KR"/>
        </w:rPr>
        <w:t xml:space="preserve">(s) </w:t>
      </w:r>
      <w:r w:rsidR="00664FED" w:rsidRPr="000D3CFB">
        <w:rPr>
          <w:noProof/>
          <w:position w:val="-6"/>
        </w:rPr>
        <w:drawing>
          <wp:inline distT="0" distB="0" distL="0" distR="0" wp14:anchorId="713625F9" wp14:editId="455BB46E">
            <wp:extent cx="352425" cy="180975"/>
            <wp:effectExtent l="0" t="0" r="0" b="0"/>
            <wp:docPr id="3828" name="Picture 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216FDD" w:rsidRPr="000D3CFB">
        <w:t xml:space="preserve">, where </w:t>
      </w:r>
      <w:r w:rsidR="00664FED" w:rsidRPr="000D3CFB">
        <w:rPr>
          <w:noProof/>
          <w:position w:val="-6"/>
        </w:rPr>
        <w:drawing>
          <wp:inline distT="0" distB="0" distL="0" distR="0" wp14:anchorId="6A25BAFF" wp14:editId="4483BD13">
            <wp:extent cx="400050" cy="180975"/>
            <wp:effectExtent l="0" t="0" r="0" b="0"/>
            <wp:docPr id="3829" name="Picture 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00216FDD" w:rsidRPr="000D3CFB">
        <w:rPr>
          <w:rFonts w:hint="eastAsia"/>
          <w:lang w:eastAsia="ko-KR"/>
        </w:rPr>
        <w:t>.</w:t>
      </w:r>
    </w:p>
    <w:p w14:paraId="29F62220" w14:textId="4E9A5DE5" w:rsidR="0093274D" w:rsidRPr="000D3CFB" w:rsidRDefault="0093274D" w:rsidP="00154F62">
      <w:pPr>
        <w:numPr>
          <w:ilvl w:val="0"/>
          <w:numId w:val="11"/>
        </w:numPr>
      </w:pPr>
      <w:r w:rsidRPr="000D3CFB">
        <w:rPr>
          <w:lang w:val="en-US"/>
        </w:rPr>
        <w:t>For the case that the UE is not transmitting on PUSCH in subframe</w:t>
      </w:r>
      <w:r w:rsidR="00B04360">
        <w:t>/slot</w:t>
      </w:r>
      <w:r w:rsidRPr="000D3CFB">
        <w:rPr>
          <w:lang w:val="en-US"/>
        </w:rPr>
        <w:t xml:space="preserve"> </w:t>
      </w:r>
      <w:r w:rsidRPr="000D3CFB">
        <w:rPr>
          <w:i/>
          <w:iCs/>
          <w:lang w:val="en-US"/>
        </w:rPr>
        <w:t>n</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rPr>
          <w:lang w:val="en-US"/>
        </w:rPr>
        <w:t xml:space="preserve">, </w:t>
      </w:r>
      <w:r w:rsidRPr="000D3CFB">
        <w:t>if</w:t>
      </w:r>
      <w:r w:rsidR="00EA4E3A" w:rsidRPr="000D3CFB">
        <w:t xml:space="preserve"> </w:t>
      </w:r>
      <w:r w:rsidR="00664FED" w:rsidRPr="000D3CFB">
        <w:rPr>
          <w:noProof/>
          <w:position w:val="-10"/>
        </w:rPr>
        <w:drawing>
          <wp:inline distT="0" distB="0" distL="0" distR="0" wp14:anchorId="0CF96616" wp14:editId="56CE07D9">
            <wp:extent cx="571500" cy="238125"/>
            <wp:effectExtent l="0" t="0" r="0" b="0"/>
            <wp:docPr id="3830" name="Picture 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390FEFF7" wp14:editId="3375B24B">
            <wp:extent cx="1581150" cy="238125"/>
            <wp:effectExtent l="0" t="0" r="0" b="0"/>
            <wp:docPr id="3831" name="Picture 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the UE detects that at least one downlink assignment has been missed.</w:t>
      </w:r>
    </w:p>
    <w:p w14:paraId="6287E6A9" w14:textId="2DADF428" w:rsidR="0093274D" w:rsidRPr="000D3CFB" w:rsidRDefault="0093274D" w:rsidP="00154F62">
      <w:pPr>
        <w:numPr>
          <w:ilvl w:val="0"/>
          <w:numId w:val="11"/>
        </w:numPr>
      </w:pPr>
      <w:r w:rsidRPr="000D3CFB">
        <w:t xml:space="preserve">For the case that the </w:t>
      </w:r>
      <w:r w:rsidRPr="000D3CFB">
        <w:rPr>
          <w:lang w:val="en-US"/>
        </w:rPr>
        <w:t xml:space="preserve">UE is transmitting on PUSCH and </w:t>
      </w:r>
      <w:r w:rsidRPr="000D3CFB">
        <w:t xml:space="preserve">the PUSCH transmission is </w:t>
      </w:r>
      <w:r w:rsidR="00CB1F3E" w:rsidRPr="000D3CFB">
        <w:t xml:space="preserve">performed </w:t>
      </w:r>
      <w:r w:rsidRPr="000D3CFB">
        <w:t>based on a detected PDCCH</w:t>
      </w:r>
      <w:r w:rsidR="005A65C0" w:rsidRPr="000D3CFB">
        <w:rPr>
          <w:rFonts w:cs="Arial"/>
        </w:rPr>
        <w:t>/EPDCCH</w:t>
      </w:r>
      <w:r w:rsidR="00B04360">
        <w:rPr>
          <w:rFonts w:cs="Arial"/>
        </w:rPr>
        <w:t>/SPDCCH</w:t>
      </w:r>
      <w:r w:rsidRPr="000D3CFB">
        <w:t xml:space="preserve"> with DCI format 0</w:t>
      </w:r>
      <w:r w:rsidR="00DA326B" w:rsidRPr="000D3CFB">
        <w:t>/4</w:t>
      </w:r>
      <w:r w:rsidR="00B04360">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xml:space="preserve">, if </w:t>
      </w:r>
      <w:r w:rsidR="00664FED" w:rsidRPr="000D3CFB">
        <w:rPr>
          <w:noProof/>
          <w:position w:val="-12"/>
        </w:rPr>
        <w:drawing>
          <wp:inline distT="0" distB="0" distL="0" distR="0" wp14:anchorId="4545BFBD" wp14:editId="1FD97CFF">
            <wp:extent cx="2028825" cy="247650"/>
            <wp:effectExtent l="0" t="0" r="0" b="0"/>
            <wp:docPr id="3832" name="Picture 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28825" cy="247650"/>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w:t>
      </w:r>
      <w:r w:rsidRPr="000D3CFB">
        <w:rPr>
          <w:rFonts w:hint="eastAsia"/>
          <w:lang w:eastAsia="zh-CN"/>
        </w:rPr>
        <w:t xml:space="preserve"> where </w:t>
      </w:r>
      <w:r w:rsidR="00664FED" w:rsidRPr="000D3CFB">
        <w:rPr>
          <w:noProof/>
          <w:position w:val="-12"/>
        </w:rPr>
        <w:drawing>
          <wp:inline distT="0" distB="0" distL="0" distR="0" wp14:anchorId="759CF31D" wp14:editId="21278D62">
            <wp:extent cx="457200" cy="247650"/>
            <wp:effectExtent l="0" t="0" r="0" b="0"/>
            <wp:docPr id="3833" name="Picture 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00664FED" w:rsidRPr="000D3CFB">
        <w:rPr>
          <w:noProof/>
          <w:position w:val="-12"/>
        </w:rPr>
        <w:drawing>
          <wp:inline distT="0" distB="0" distL="0" distR="0" wp14:anchorId="0567A72C" wp14:editId="7484E9CB">
            <wp:extent cx="1104900" cy="247650"/>
            <wp:effectExtent l="0" t="0" r="0" b="0"/>
            <wp:docPr id="3834" name="Picture 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04900" cy="24765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00664FED" w:rsidRPr="000D3CFB">
        <w:rPr>
          <w:noProof/>
          <w:position w:val="-12"/>
        </w:rPr>
        <w:drawing>
          <wp:inline distT="0" distB="0" distL="0" distR="0" wp14:anchorId="2A0A1466" wp14:editId="5FBD4613">
            <wp:extent cx="457200" cy="247650"/>
            <wp:effectExtent l="0" t="0" r="0" b="0"/>
            <wp:docPr id="3835" name="Picture 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w:t>
      </w:r>
      <w:r w:rsidRPr="000D3CFB">
        <w:lastRenderedPageBreak/>
        <w:t xml:space="preserve">determined by the UE as </w:t>
      </w:r>
      <w:r w:rsidR="00664FED" w:rsidRPr="000D3CFB">
        <w:rPr>
          <w:noProof/>
          <w:position w:val="-12"/>
        </w:rPr>
        <w:drawing>
          <wp:inline distT="0" distB="0" distL="0" distR="0" wp14:anchorId="7B362981" wp14:editId="67E33B90">
            <wp:extent cx="857250" cy="247650"/>
            <wp:effectExtent l="0" t="0" r="0" b="0"/>
            <wp:docPr id="3836" name="Picture 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0D3CFB">
        <w:t xml:space="preserve">. UE shall not transmit </w:t>
      </w:r>
      <w:r w:rsidR="00802449" w:rsidRPr="000D3CFB">
        <w:rPr>
          <w:lang w:val="en-US"/>
        </w:rPr>
        <w:t xml:space="preserve">HARQ-ACK </w:t>
      </w:r>
      <w:r w:rsidRPr="000D3CFB">
        <w:t xml:space="preserve">if </w:t>
      </w:r>
      <w:r w:rsidR="00664FED" w:rsidRPr="000D3CFB">
        <w:rPr>
          <w:noProof/>
          <w:position w:val="-12"/>
        </w:rPr>
        <w:drawing>
          <wp:inline distT="0" distB="0" distL="0" distR="0" wp14:anchorId="1370ED57" wp14:editId="6E4DD6E7">
            <wp:extent cx="1019175" cy="238125"/>
            <wp:effectExtent l="0" t="0" r="0" b="0"/>
            <wp:docPr id="3837" name="Picture 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 xml:space="preserve">and </w:t>
      </w:r>
      <w:r w:rsidR="00664FED" w:rsidRPr="000D3CFB">
        <w:rPr>
          <w:noProof/>
          <w:position w:val="-10"/>
        </w:rPr>
        <w:drawing>
          <wp:inline distT="0" distB="0" distL="0" distR="0" wp14:anchorId="3B3A53E1" wp14:editId="47B0B13C">
            <wp:extent cx="533400" cy="238125"/>
            <wp:effectExtent l="0" t="0" r="0" b="0"/>
            <wp:docPr id="3838" name="Picture 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w:t>
      </w:r>
    </w:p>
    <w:p w14:paraId="12A8D4B6" w14:textId="51C59419" w:rsidR="0093274D" w:rsidRPr="000D3CFB" w:rsidRDefault="0093274D" w:rsidP="00154F62">
      <w:pPr>
        <w:numPr>
          <w:ilvl w:val="0"/>
          <w:numId w:val="11"/>
        </w:numPr>
        <w:rPr>
          <w:rFonts w:eastAsia="SimSun"/>
          <w:lang w:eastAsia="zh-CN"/>
        </w:rPr>
      </w:pPr>
      <w:r w:rsidRPr="000D3CFB">
        <w:t>For the case that the UE is transmitting on PUSCH, and the PUSCH transmission is not based on a detected PDCCH</w:t>
      </w:r>
      <w:r w:rsidR="005A65C0" w:rsidRPr="000D3CFB">
        <w:rPr>
          <w:rFonts w:cs="Arial"/>
        </w:rPr>
        <w:t>/EPDCCH</w:t>
      </w:r>
      <w:r w:rsidR="00B04360">
        <w:rPr>
          <w:rFonts w:cs="Arial"/>
        </w:rPr>
        <w:t>/SPDCCH</w:t>
      </w:r>
      <w:r w:rsidRPr="000D3CFB">
        <w:t xml:space="preserve"> with DCI format 0</w:t>
      </w:r>
      <w:r w:rsidR="00802449" w:rsidRPr="000D3CFB">
        <w:t>/4</w:t>
      </w:r>
      <w:r w:rsidR="00B04360">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if</w:t>
      </w:r>
      <w:r w:rsidR="00EA4E3A" w:rsidRPr="000D3CFB">
        <w:t xml:space="preserve"> </w:t>
      </w:r>
      <w:r w:rsidR="00664FED" w:rsidRPr="000D3CFB">
        <w:rPr>
          <w:noProof/>
          <w:position w:val="-10"/>
        </w:rPr>
        <w:drawing>
          <wp:inline distT="0" distB="0" distL="0" distR="0" wp14:anchorId="608C241C" wp14:editId="7B5233CA">
            <wp:extent cx="571500" cy="238125"/>
            <wp:effectExtent l="0" t="0" r="0" b="0"/>
            <wp:docPr id="3839" name="Picture 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1B99C29F" wp14:editId="74CC1983">
            <wp:extent cx="1581150" cy="238125"/>
            <wp:effectExtent l="0" t="0" r="0" b="0"/>
            <wp:docPr id="3840" name="Picture 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 The </w:t>
      </w:r>
      <w:r w:rsidRPr="000D3CFB">
        <w:rPr>
          <w:rFonts w:hint="eastAsia"/>
          <w:lang w:eastAsia="zh-CN"/>
        </w:rPr>
        <w:t xml:space="preserve">UE determines </w:t>
      </w:r>
      <w:r w:rsidR="00664FED" w:rsidRPr="000D3CFB">
        <w:rPr>
          <w:noProof/>
          <w:position w:val="-12"/>
        </w:rPr>
        <w:drawing>
          <wp:inline distT="0" distB="0" distL="0" distR="0" wp14:anchorId="54FBA8EE" wp14:editId="558C937E">
            <wp:extent cx="1476375" cy="247650"/>
            <wp:effectExtent l="0" t="0" r="0" b="0"/>
            <wp:docPr id="3841" name="Picture 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476375" cy="247650"/>
                    </a:xfrm>
                    <a:prstGeom prst="rect">
                      <a:avLst/>
                    </a:prstGeom>
                    <a:noFill/>
                    <a:ln>
                      <a:noFill/>
                    </a:ln>
                  </pic:spPr>
                </pic:pic>
              </a:graphicData>
            </a:graphic>
          </wp:inline>
        </w:drawing>
      </w:r>
      <w:r w:rsidRPr="000D3CFB">
        <w:rPr>
          <w:rFonts w:hint="eastAsia"/>
          <w:lang w:eastAsia="zh-CN"/>
        </w:rPr>
        <w:t xml:space="preserve"> as the </w:t>
      </w:r>
      <w:r w:rsidRPr="000D3CFB">
        <w:t>number of assigned subframes</w:t>
      </w:r>
      <w:r w:rsidR="00B04360">
        <w:t>/slots</w:t>
      </w:r>
      <w:r w:rsidRPr="000D3CFB">
        <w:t xml:space="preserve">. The UE shall not transmit </w:t>
      </w:r>
      <w:r w:rsidR="00802449" w:rsidRPr="000D3CFB">
        <w:rPr>
          <w:lang w:val="en-US"/>
        </w:rPr>
        <w:t xml:space="preserve">HARQ-ACK </w:t>
      </w:r>
      <w:r w:rsidRPr="000D3CFB">
        <w:t xml:space="preserve">if </w:t>
      </w:r>
      <w:r w:rsidR="00664FED" w:rsidRPr="000D3CFB">
        <w:rPr>
          <w:noProof/>
          <w:position w:val="-12"/>
        </w:rPr>
        <w:drawing>
          <wp:inline distT="0" distB="0" distL="0" distR="0" wp14:anchorId="0D032B3C" wp14:editId="4D9E43D6">
            <wp:extent cx="1019175" cy="238125"/>
            <wp:effectExtent l="0" t="0" r="0" b="0"/>
            <wp:docPr id="3842" name="Picture 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w:t>
      </w:r>
    </w:p>
    <w:p w14:paraId="71F5127F" w14:textId="6ACC0C19" w:rsidR="00C66734" w:rsidRPr="000D3CFB" w:rsidRDefault="00802449" w:rsidP="00C66734">
      <w:pPr>
        <w:rPr>
          <w:lang w:eastAsia="zh-CN"/>
        </w:rPr>
      </w:pPr>
      <w:r w:rsidRPr="000D3CFB">
        <w:t>For TDD, when PUCCH format 3 is configured for transmission of HARQ-ACK</w:t>
      </w:r>
      <w:r w:rsidR="004A54E3" w:rsidRPr="000D3CFB">
        <w:t xml:space="preserve"> </w:t>
      </w:r>
      <w:r w:rsidR="004A54E3" w:rsidRPr="000D3CFB">
        <w:rPr>
          <w:rFonts w:eastAsia="SimSun" w:hint="eastAsia"/>
          <w:lang w:eastAsia="zh-CN"/>
        </w:rPr>
        <w:t>without PUCCH format 4 or PUCCH format 5 configured for transmission of HARQ-ACK</w:t>
      </w:r>
      <w:r w:rsidRPr="000D3CFB">
        <w:t xml:space="preserve">, the HARQ-ACK feedback </w:t>
      </w:r>
      <w:r w:rsidR="008230B9" w:rsidRPr="000D3CFB">
        <w:rPr>
          <w:rFonts w:hint="eastAsia"/>
          <w:lang w:eastAsia="zh-CN"/>
        </w:rPr>
        <w:t>bits</w:t>
      </w:r>
      <w:r w:rsidR="008230B9" w:rsidRPr="000D3CFB">
        <w:t xml:space="preserve"> </w:t>
      </w:r>
      <w:r w:rsidR="00664FED" w:rsidRPr="000D3CFB">
        <w:rPr>
          <w:noProof/>
          <w:position w:val="-22"/>
        </w:rPr>
        <w:drawing>
          <wp:inline distT="0" distB="0" distL="0" distR="0" wp14:anchorId="4B9D3492" wp14:editId="68F697FC">
            <wp:extent cx="1352550" cy="304800"/>
            <wp:effectExtent l="0" t="0" r="0"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w:t>
      </w:r>
      <w:r w:rsidR="008230B9" w:rsidRPr="000D3CFB">
        <w:t xml:space="preserve">are </w:t>
      </w:r>
      <w:r w:rsidRPr="000D3CFB">
        <w:t xml:space="preserve">constructed as follows, where </w:t>
      </w:r>
      <w:r w:rsidRPr="000D3CFB">
        <w:rPr>
          <w:i/>
        </w:rPr>
        <w:t>c</w:t>
      </w:r>
      <w:r w:rsidRPr="000D3CFB">
        <w:t xml:space="preserve">≥0, </w:t>
      </w:r>
      <w:r w:rsidR="00664FED" w:rsidRPr="000D3CFB">
        <w:rPr>
          <w:noProof/>
          <w:position w:val="-12"/>
        </w:rPr>
        <w:drawing>
          <wp:inline distT="0" distB="0" distL="0" distR="0" wp14:anchorId="57317B4F" wp14:editId="20545A98">
            <wp:extent cx="762000" cy="247650"/>
            <wp:effectExtent l="0" t="0" r="0" b="0"/>
            <wp:docPr id="3844" name="Picture 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00244D80" w:rsidRPr="000D3CFB">
        <w:rPr>
          <w:rFonts w:hint="eastAsia"/>
          <w:lang w:eastAsia="zh-CN"/>
        </w:rPr>
        <w:t xml:space="preserve">HARQ-ACK </w:t>
      </w:r>
      <w:r w:rsidRPr="000D3CFB">
        <w:t xml:space="preserve">bundling is applied and </w:t>
      </w:r>
      <w:r w:rsidR="00664FED" w:rsidRPr="000D3CFB">
        <w:rPr>
          <w:noProof/>
          <w:position w:val="-12"/>
        </w:rPr>
        <w:drawing>
          <wp:inline distT="0" distB="0" distL="0" distR="0" wp14:anchorId="5F244B57" wp14:editId="0E6B2572">
            <wp:extent cx="838200" cy="247650"/>
            <wp:effectExtent l="0" t="0" r="0" b="0"/>
            <wp:docPr id="3845" name="Picture 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00C66734" w:rsidRPr="000D3CFB">
        <w:rPr>
          <w:rFonts w:hint="eastAsia"/>
          <w:lang w:eastAsia="zh-CN"/>
        </w:rPr>
        <w:t>, where</w:t>
      </w:r>
      <w:r w:rsidR="00664FED" w:rsidRPr="000D3CFB">
        <w:rPr>
          <w:noProof/>
          <w:position w:val="-12"/>
        </w:rPr>
        <w:drawing>
          <wp:inline distT="0" distB="0" distL="0" distR="0" wp14:anchorId="3F883BEA" wp14:editId="686F4E02">
            <wp:extent cx="276225" cy="247650"/>
            <wp:effectExtent l="0" t="0" r="0" b="0"/>
            <wp:docPr id="3846" name="Picture 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C66734" w:rsidRPr="000D3CFB">
        <w:rPr>
          <w:rFonts w:hint="eastAsia"/>
          <w:lang w:eastAsia="zh-CN"/>
        </w:rPr>
        <w:t xml:space="preserve"> is </w:t>
      </w:r>
      <w:r w:rsidR="00C66734" w:rsidRPr="000D3CFB">
        <w:t xml:space="preserve">the number of </w:t>
      </w:r>
      <w:r w:rsidR="00B04360">
        <w:t xml:space="preserve">subframes/slots in </w:t>
      </w:r>
      <w:r w:rsidR="00C66734" w:rsidRPr="000D3CFB">
        <w:t xml:space="preserve">downlink </w:t>
      </w:r>
      <w:r w:rsidR="00D16689" w:rsidRPr="000D3CFB">
        <w:t xml:space="preserve">and special </w:t>
      </w:r>
      <w:r w:rsidR="00C66734" w:rsidRPr="000D3CFB">
        <w:t>subframes for which the UE needs to feedback HARQ-ACK bits</w:t>
      </w:r>
      <w:r w:rsidR="00C66734" w:rsidRPr="000D3CFB">
        <w:rPr>
          <w:rFonts w:hint="eastAsia"/>
          <w:lang w:eastAsia="zh-CN"/>
        </w:rPr>
        <w:t xml:space="preserve"> for</w:t>
      </w:r>
      <w:r w:rsidR="00C66734" w:rsidRPr="000D3CFB">
        <w:t xml:space="preserve"> the </w:t>
      </w:r>
      <w:r w:rsidR="00C66734" w:rsidRPr="000D3CFB">
        <w:rPr>
          <w:i/>
        </w:rPr>
        <w:t>c</w:t>
      </w:r>
      <w:r w:rsidR="00C66734" w:rsidRPr="000D3CFB">
        <w:t>-th serving cell.</w:t>
      </w:r>
    </w:p>
    <w:p w14:paraId="010E65B4" w14:textId="5411B242" w:rsidR="00B04360" w:rsidRPr="00B04360" w:rsidRDefault="00B04360" w:rsidP="00353543">
      <w:pPr>
        <w:pStyle w:val="B1"/>
        <w:rPr>
          <w:lang w:eastAsia="zh-CN"/>
        </w:rPr>
      </w:pPr>
      <w:r>
        <w:rPr>
          <w:lang w:eastAsia="zh-CN"/>
        </w:rPr>
        <w:t>-</w:t>
      </w:r>
      <w:r>
        <w:rPr>
          <w:lang w:eastAsia="zh-CN"/>
        </w:rPr>
        <w:tab/>
      </w:r>
      <w:r w:rsidRPr="00B04360">
        <w:rPr>
          <w:rFonts w:hint="eastAsia"/>
          <w:lang w:eastAsia="zh-CN"/>
        </w:rPr>
        <w:t xml:space="preserve">For </w:t>
      </w:r>
      <w:r w:rsidRPr="00B04360">
        <w:rPr>
          <w:lang w:eastAsia="zh-CN"/>
        </w:rPr>
        <w:t xml:space="preserve">subframe-PDSCH and </w:t>
      </w:r>
      <w:r w:rsidRPr="00B04360">
        <w:rPr>
          <w:rFonts w:hint="eastAsia"/>
          <w:lang w:eastAsia="zh-CN"/>
        </w:rPr>
        <w:t>the case that</w:t>
      </w:r>
      <w:r w:rsidRPr="00B04360">
        <w:t xml:space="preserve"> the UE is transmitting on PU</w:t>
      </w:r>
      <w:r w:rsidRPr="00B04360">
        <w:rPr>
          <w:rFonts w:hint="eastAsia"/>
          <w:lang w:eastAsia="zh-CN"/>
        </w:rPr>
        <w:t>C</w:t>
      </w:r>
      <w:r w:rsidRPr="00B04360">
        <w:t>CH</w:t>
      </w:r>
      <w:r w:rsidRPr="00B04360">
        <w:rPr>
          <w:rFonts w:hint="eastAsia"/>
          <w:lang w:eastAsia="zh-CN"/>
        </w:rPr>
        <w:t xml:space="preserve">, </w:t>
      </w:r>
      <w:r w:rsidRPr="00B04360">
        <w:rPr>
          <w:noProof/>
          <w:position w:val="-12"/>
        </w:rPr>
        <w:drawing>
          <wp:inline distT="0" distB="0" distL="0" distR="0" wp14:anchorId="31CCB782" wp14:editId="15A8C5FE">
            <wp:extent cx="609600" cy="247650"/>
            <wp:effectExtent l="0" t="0" r="0" b="0"/>
            <wp:docPr id="3208" name="Picture 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B04360">
        <w:rPr>
          <w:rFonts w:hint="eastAsia"/>
          <w:lang w:eastAsia="zh-CN"/>
        </w:rPr>
        <w:t xml:space="preserve"> where </w:t>
      </w:r>
      <w:r w:rsidRPr="00B04360">
        <w:rPr>
          <w:noProof/>
          <w:position w:val="-4"/>
        </w:rPr>
        <w:drawing>
          <wp:inline distT="0" distB="0" distL="0" distR="0" wp14:anchorId="06C04F3F" wp14:editId="1AACD4EE">
            <wp:extent cx="171450" cy="142875"/>
            <wp:effectExtent l="0" t="0" r="0" b="0"/>
            <wp:docPr id="3209" name="Picture 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737170A8" wp14:editId="61FBDC72">
            <wp:extent cx="152400" cy="142875"/>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t xml:space="preserve"> defined in Table 10.1.3.1-1B </w:t>
      </w:r>
      <w:r w:rsidRPr="00B04360">
        <w:rPr>
          <w:lang w:val="en-US"/>
        </w:rPr>
        <w:t xml:space="preserve">if the UE is configured with higher layer parameter </w:t>
      </w:r>
      <w:r w:rsidRPr="00B04360">
        <w:rPr>
          <w:i/>
          <w:lang w:val="en-US"/>
        </w:rPr>
        <w:t>shortProcessingTime</w:t>
      </w:r>
      <w:r w:rsidRPr="00B04360">
        <w:rPr>
          <w:lang w:val="en-US"/>
        </w:rPr>
        <w:t xml:space="preserve"> and the corresponding PDCCH </w:t>
      </w:r>
      <w:r w:rsidRPr="00B04360">
        <w:t>with CRC scrambled by C-RNTI</w:t>
      </w:r>
      <w:r w:rsidRPr="00B04360">
        <w:rPr>
          <w:lang w:val="en-US"/>
        </w:rPr>
        <w:t xml:space="preserve"> is in the UE-specific search space</w:t>
      </w:r>
      <w:r w:rsidRPr="00B04360">
        <w:t xml:space="preserve"> for subframe-PDSCH and in Table </w:t>
      </w:r>
      <w:smartTag w:uri="urn:schemas-microsoft-com:office:smarttags" w:element="chsdate">
        <w:smartTagPr>
          <w:attr w:name="Year" w:val="1899"/>
          <w:attr w:name="Month" w:val="12"/>
          <w:attr w:name="Day" w:val="30"/>
          <w:attr w:name="IsLunarDate" w:val="False"/>
          <w:attr w:name="IsROCDate" w:val="False"/>
        </w:smartTagPr>
        <w:r w:rsidRPr="00B04360">
          <w:t>10.1.3</w:t>
        </w:r>
      </w:smartTag>
      <w:r w:rsidRPr="00B04360">
        <w:t>.1-1</w:t>
      </w:r>
      <w:r w:rsidRPr="00B04360">
        <w:rPr>
          <w:rFonts w:hint="eastAsia"/>
          <w:lang w:eastAsia="zh-CN"/>
        </w:rPr>
        <w:t xml:space="preserve"> </w:t>
      </w:r>
      <w:r w:rsidRPr="00B04360">
        <w:rPr>
          <w:lang w:eastAsia="zh-CN"/>
        </w:rPr>
        <w:t xml:space="preserve">otherwise; </w:t>
      </w:r>
      <w:r w:rsidRPr="00B04360">
        <w:rPr>
          <w:rFonts w:hint="eastAsia"/>
          <w:lang w:eastAsia="zh-CN"/>
        </w:rPr>
        <w:t>associated with subframe</w:t>
      </w:r>
      <w:r w:rsidRPr="00B04360">
        <w:rPr>
          <w:lang w:eastAsia="zh-CN"/>
        </w:rPr>
        <w:t>/slot</w:t>
      </w:r>
      <w:r w:rsidRPr="00B04360">
        <w:rPr>
          <w:rFonts w:hint="eastAsia"/>
          <w:lang w:eastAsia="zh-CN"/>
        </w:rPr>
        <w:t xml:space="preserve"> </w:t>
      </w:r>
      <w:r w:rsidRPr="00B04360">
        <w:rPr>
          <w:rFonts w:hint="eastAsia"/>
          <w:i/>
          <w:lang w:eastAsia="zh-CN"/>
        </w:rPr>
        <w:t>n</w:t>
      </w:r>
      <w:r w:rsidRPr="00B04360">
        <w:rPr>
          <w:rFonts w:hint="eastAsia"/>
          <w:lang w:eastAsia="zh-CN"/>
        </w:rPr>
        <w:t xml:space="preserve"> and the set </w:t>
      </w:r>
      <w:r w:rsidRPr="00B04360">
        <w:rPr>
          <w:noProof/>
          <w:position w:val="-4"/>
        </w:rPr>
        <w:drawing>
          <wp:inline distT="0" distB="0" distL="0" distR="0" wp14:anchorId="1644E9F1" wp14:editId="6CCF84EF">
            <wp:extent cx="152400" cy="142875"/>
            <wp:effectExtent l="0" t="0" r="0" b="0"/>
            <wp:docPr id="3211" name="Picture 3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rPr>
          <w:rFonts w:hint="eastAsia"/>
          <w:lang w:eastAsia="zh-CN"/>
        </w:rPr>
        <w:t xml:space="preserve"> does not include a special subframe of </w:t>
      </w:r>
      <w:r w:rsidRPr="00B04360">
        <w:t>configurations 0</w:t>
      </w:r>
      <w:r w:rsidR="007A418D">
        <w:t>,</w:t>
      </w:r>
      <w:r w:rsidRPr="00B04360">
        <w:t>5</w:t>
      </w:r>
      <w:r w:rsidR="007A418D">
        <w:t xml:space="preserve"> and 10 if configured by </w:t>
      </w:r>
      <w:r w:rsidR="007A418D" w:rsidRPr="00452E0B">
        <w:rPr>
          <w:i/>
        </w:rPr>
        <w:t>ssp10-CRS-LessDwPTS</w:t>
      </w:r>
      <w:r w:rsidRPr="00B04360">
        <w:t xml:space="preserve"> with normal downlink CP or </w:t>
      </w:r>
      <w:r w:rsidRPr="00B04360">
        <w:rPr>
          <w:rFonts w:hint="eastAsia"/>
          <w:lang w:eastAsia="zh-CN"/>
        </w:rPr>
        <w:t xml:space="preserve">of </w:t>
      </w:r>
      <w:r w:rsidRPr="00B04360">
        <w:t>configurations 0 and 4 with extended downlink CP</w:t>
      </w:r>
      <w:r w:rsidRPr="00B04360">
        <w:rPr>
          <w:rFonts w:hint="eastAsia"/>
          <w:lang w:eastAsia="zh-CN"/>
        </w:rPr>
        <w:t xml:space="preserve">; otherwise </w:t>
      </w:r>
      <w:r w:rsidRPr="00B04360">
        <w:rPr>
          <w:noProof/>
          <w:position w:val="-12"/>
        </w:rPr>
        <w:drawing>
          <wp:inline distT="0" distB="0" distL="0" distR="0" wp14:anchorId="702BC27A" wp14:editId="59D0B3B0">
            <wp:extent cx="771525" cy="247650"/>
            <wp:effectExtent l="0" t="0" r="0" b="0"/>
            <wp:docPr id="3212" name="Picture 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B04360">
        <w:rPr>
          <w:rFonts w:hint="eastAsia"/>
          <w:lang w:eastAsia="zh-CN"/>
        </w:rPr>
        <w:t xml:space="preserve">. </w:t>
      </w:r>
    </w:p>
    <w:p w14:paraId="20605B3F" w14:textId="585D1CB2" w:rsidR="00B04360" w:rsidRPr="00B04360" w:rsidRDefault="00B04360" w:rsidP="00353543">
      <w:pPr>
        <w:pStyle w:val="B1"/>
        <w:rPr>
          <w:lang w:eastAsia="zh-CN"/>
        </w:rPr>
      </w:pPr>
      <w:r>
        <w:rPr>
          <w:lang w:eastAsia="zh-CN"/>
        </w:rPr>
        <w:t>-</w:t>
      </w:r>
      <w:r>
        <w:rPr>
          <w:lang w:eastAsia="zh-CN"/>
        </w:rPr>
        <w:tab/>
      </w:r>
      <w:r w:rsidRPr="00B04360">
        <w:rPr>
          <w:lang w:eastAsia="zh-CN"/>
        </w:rPr>
        <w:t>For slot-PDSCH, special subframe configuration 0, 1, 2, 5, 6, 7, 9, 10,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rPr>
        <w:drawing>
          <wp:inline distT="0" distB="0" distL="0" distR="0" wp14:anchorId="368A3A09" wp14:editId="6FE12F9A">
            <wp:extent cx="609600" cy="242570"/>
            <wp:effectExtent l="0" t="0" r="0" b="508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2CEC19F6" wp14:editId="78ACC54F">
            <wp:extent cx="173355" cy="145415"/>
            <wp:effectExtent l="0" t="0" r="0" b="698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171A6AD4" wp14:editId="6B80F5B2">
            <wp:extent cx="152400" cy="145415"/>
            <wp:effectExtent l="0" t="0" r="0" b="698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10.1.3.1-1C</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rPr>
        <w:drawing>
          <wp:inline distT="0" distB="0" distL="0" distR="0" wp14:anchorId="4D5E8DB9" wp14:editId="3F6FC6F4">
            <wp:extent cx="152400" cy="145415"/>
            <wp:effectExtent l="0" t="0" r="0" b="698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rPr>
        <w:drawing>
          <wp:inline distT="0" distB="0" distL="0" distR="0" wp14:anchorId="3E3042D3" wp14:editId="5C807DBB">
            <wp:extent cx="768985" cy="242570"/>
            <wp:effectExtent l="0" t="0" r="0" b="508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14:paraId="2B9943D9" w14:textId="59FB86F7" w:rsidR="00B04360" w:rsidRPr="00B04360" w:rsidRDefault="00B04360" w:rsidP="00353543">
      <w:pPr>
        <w:pStyle w:val="B1"/>
        <w:rPr>
          <w:lang w:eastAsia="zh-CN"/>
        </w:rPr>
      </w:pPr>
      <w:r>
        <w:rPr>
          <w:lang w:eastAsia="zh-CN"/>
        </w:rPr>
        <w:t>-</w:t>
      </w:r>
      <w:r>
        <w:rPr>
          <w:lang w:eastAsia="zh-CN"/>
        </w:rPr>
        <w:tab/>
      </w:r>
      <w:r w:rsidRPr="00B04360">
        <w:rPr>
          <w:lang w:eastAsia="zh-CN"/>
        </w:rPr>
        <w:t>For slot-PDSCH, special subframe configuration 3, 4, 8,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rPr>
        <w:drawing>
          <wp:inline distT="0" distB="0" distL="0" distR="0" wp14:anchorId="48644A0C" wp14:editId="4A798367">
            <wp:extent cx="609600" cy="242570"/>
            <wp:effectExtent l="0" t="0" r="0" b="508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32B2E67A" wp14:editId="1440AAEB">
            <wp:extent cx="173355" cy="145415"/>
            <wp:effectExtent l="0" t="0" r="0" b="698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0FE9AF9F" wp14:editId="13032DB9">
            <wp:extent cx="152400" cy="145415"/>
            <wp:effectExtent l="0" t="0" r="0" b="698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rPr>
        <w:drawing>
          <wp:inline distT="0" distB="0" distL="0" distR="0" wp14:anchorId="7BFDC634" wp14:editId="51A9BB57">
            <wp:extent cx="152400" cy="145415"/>
            <wp:effectExtent l="0" t="0" r="0" b="698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rPr>
        <w:drawing>
          <wp:inline distT="0" distB="0" distL="0" distR="0" wp14:anchorId="7784DB95" wp14:editId="3EE8E14F">
            <wp:extent cx="768985" cy="242570"/>
            <wp:effectExtent l="0" t="0" r="0" b="508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14:paraId="4E899BDA" w14:textId="6C14678C" w:rsidR="00B04360" w:rsidRPr="00B04360" w:rsidRDefault="00C66734" w:rsidP="00B04360">
      <w:pPr>
        <w:pStyle w:val="B1"/>
        <w:rPr>
          <w:lang w:eastAsia="zh-CN"/>
        </w:rPr>
      </w:pPr>
      <w:r w:rsidRPr="000D3CFB">
        <w:rPr>
          <w:lang w:eastAsia="zh-CN"/>
        </w:rPr>
        <w:t>-</w:t>
      </w:r>
      <w:r w:rsidRPr="000D3CFB">
        <w:rPr>
          <w:lang w:eastAsia="zh-CN"/>
        </w:rPr>
        <w:tab/>
      </w:r>
      <w:r w:rsidRPr="000D3CFB">
        <w:rPr>
          <w:rFonts w:hint="eastAsia"/>
          <w:lang w:eastAsia="zh-CN"/>
        </w:rPr>
        <w:t>For</w:t>
      </w:r>
      <w:r w:rsidR="00B04360" w:rsidRPr="00382CBB">
        <w:rPr>
          <w:lang w:eastAsia="zh-CN"/>
        </w:rPr>
        <w:t xml:space="preserve"> </w:t>
      </w:r>
      <w:r w:rsidR="00B04360">
        <w:rPr>
          <w:lang w:eastAsia="zh-CN"/>
        </w:rPr>
        <w:t>subframe-PDSCH, and</w:t>
      </w:r>
      <w:r w:rsidRPr="000D3CFB">
        <w:rPr>
          <w:rFonts w:hint="eastAsia"/>
          <w:lang w:eastAsia="zh-CN"/>
        </w:rPr>
        <w:t xml:space="preserve"> TDD UL</w:t>
      </w:r>
      <w:r w:rsidR="005A65C0" w:rsidRPr="000D3CFB">
        <w:rPr>
          <w:lang w:eastAsia="zh-CN"/>
        </w:rPr>
        <w:t>/</w:t>
      </w:r>
      <w:r w:rsidRPr="000D3CFB">
        <w:rPr>
          <w:rFonts w:hint="eastAsia"/>
          <w:lang w:eastAsia="zh-CN"/>
        </w:rPr>
        <w:t xml:space="preserve">DL configuration 0 or for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the UE shall assume </w:t>
      </w:r>
      <w:r w:rsidR="00664FED" w:rsidRPr="000D3CFB">
        <w:rPr>
          <w:noProof/>
          <w:position w:val="-12"/>
        </w:rPr>
        <w:drawing>
          <wp:inline distT="0" distB="0" distL="0" distR="0" wp14:anchorId="0A5B4AFF" wp14:editId="6B58C152">
            <wp:extent cx="571500" cy="238125"/>
            <wp:effectExtent l="0" t="0" r="0"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rPr>
        <w:drawing>
          <wp:inline distT="0" distB="0" distL="0" distR="0" wp14:anchorId="46FD58D4" wp14:editId="0045A88B">
            <wp:extent cx="171450" cy="142875"/>
            <wp:effectExtent l="0" t="0" r="0"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0B5F82B7" wp14:editId="6A264C05">
            <wp:extent cx="152400" cy="142875"/>
            <wp:effectExtent l="0" t="0" r="0"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w:t>
      </w:r>
      <w:r w:rsidR="00B04360" w:rsidRPr="000D3CFB">
        <w:t xml:space="preserve"> in Table 10.1.3.1-1B </w:t>
      </w:r>
      <w:r w:rsidR="00B04360" w:rsidRPr="000D3CFB">
        <w:rPr>
          <w:lang w:val="en-US"/>
        </w:rPr>
        <w:t xml:space="preserve">if the UE is configured with higher layer parameter </w:t>
      </w:r>
      <w:r w:rsidR="00B04360" w:rsidRPr="000D3CFB">
        <w:rPr>
          <w:i/>
          <w:lang w:val="en-US"/>
        </w:rPr>
        <w:t>shortProcessingTime</w:t>
      </w:r>
      <w:r w:rsidR="00B04360" w:rsidRPr="000D3CFB">
        <w:rPr>
          <w:lang w:val="en-US"/>
        </w:rPr>
        <w:t xml:space="preserve"> and the corresponding PDCCH </w:t>
      </w:r>
      <w:r w:rsidR="00B04360" w:rsidRPr="00DF7D7E">
        <w:t>with CRC scrambled by C-RNTI</w:t>
      </w:r>
      <w:r w:rsidR="00B04360" w:rsidRPr="000D3CFB">
        <w:rPr>
          <w:lang w:val="en-US"/>
        </w:rPr>
        <w:t xml:space="preserve"> is in the UE-specific search space</w:t>
      </w:r>
      <w:r w:rsidR="00B04360">
        <w:t xml:space="preserve"> for subframe-PDSCH and</w:t>
      </w:r>
      <w:r w:rsidRPr="000D3CFB">
        <w:t xml:space="preserve"> in Table 10.1.3.1-1</w:t>
      </w:r>
      <w:r w:rsidR="00B04360">
        <w:t xml:space="preserve"> otherwise;</w:t>
      </w:r>
      <w:r w:rsidRPr="000D3CFB">
        <w:rPr>
          <w:rFonts w:hint="eastAsia"/>
          <w:lang w:eastAsia="zh-CN"/>
        </w:rPr>
        <w:t xml:space="preserve"> associated with subframe </w:t>
      </w:r>
      <w:r w:rsidRPr="000D3CFB">
        <w:rPr>
          <w:rFonts w:hint="eastAsia"/>
          <w:i/>
          <w:lang w:eastAsia="zh-CN"/>
        </w:rPr>
        <w:t>n</w:t>
      </w:r>
      <w:r w:rsidR="00147374"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5A3F441B" wp14:editId="4824AABB">
            <wp:extent cx="152400" cy="142875"/>
            <wp:effectExtent l="0" t="0" r="0"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147374" w:rsidRPr="000D3CFB">
        <w:rPr>
          <w:rFonts w:hint="eastAsia"/>
          <w:lang w:eastAsia="zh-CN"/>
        </w:rPr>
        <w:t xml:space="preserve"> does not include a special subframe of </w:t>
      </w:r>
      <w:r w:rsidR="00147374" w:rsidRPr="000D3CFB">
        <w:t>configurations 0</w:t>
      </w:r>
      <w:r w:rsidR="007A418D">
        <w:t>,</w:t>
      </w:r>
      <w:r w:rsidR="00147374" w:rsidRPr="000D3CFB">
        <w:t xml:space="preserve"> 5</w:t>
      </w:r>
      <w:r w:rsidR="007A418D">
        <w:t xml:space="preserve"> and 10 if configured by </w:t>
      </w:r>
      <w:r w:rsidR="007A418D" w:rsidRPr="00452E0B">
        <w:rPr>
          <w:i/>
        </w:rPr>
        <w:t>ssp10-CRS-LessDwPTS</w:t>
      </w:r>
      <w:r w:rsidR="00147374" w:rsidRPr="000D3CFB">
        <w:t xml:space="preserve"> with normal downlink CP or </w:t>
      </w:r>
      <w:r w:rsidR="00147374" w:rsidRPr="000D3CFB">
        <w:rPr>
          <w:rFonts w:hint="eastAsia"/>
          <w:lang w:eastAsia="zh-CN"/>
        </w:rPr>
        <w:t xml:space="preserve">of </w:t>
      </w:r>
      <w:r w:rsidR="00147374" w:rsidRPr="000D3CFB">
        <w:t>configurations 0 and 4 with extended downlink CP</w:t>
      </w:r>
      <w:r w:rsidR="00147374" w:rsidRPr="000D3CFB">
        <w:rPr>
          <w:rFonts w:hint="eastAsia"/>
          <w:lang w:eastAsia="zh-CN"/>
        </w:rPr>
        <w:t xml:space="preserve">; otherwise </w:t>
      </w:r>
      <w:r w:rsidR="00664FED" w:rsidRPr="000D3CFB">
        <w:rPr>
          <w:noProof/>
          <w:position w:val="-12"/>
        </w:rPr>
        <w:drawing>
          <wp:inline distT="0" distB="0" distL="0" distR="0" wp14:anchorId="41B6A97E" wp14:editId="17910D49">
            <wp:extent cx="771525" cy="247650"/>
            <wp:effectExtent l="0" t="0" r="0"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B04360">
        <w:rPr>
          <w:lang w:eastAsia="zh-CN"/>
        </w:rPr>
        <w:t xml:space="preserve"> </w:t>
      </w:r>
      <w:r w:rsidR="00664FED" w:rsidRPr="000D3CFB">
        <w:rPr>
          <w:noProof/>
          <w:position w:val="-6"/>
        </w:rPr>
        <w:drawing>
          <wp:inline distT="0" distB="0" distL="0" distR="0" wp14:anchorId="32B75A13" wp14:editId="3F07595A">
            <wp:extent cx="285750" cy="171450"/>
            <wp:effectExtent l="0" t="0" r="0"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7FBB25B" wp14:editId="2DF60CAD">
            <wp:extent cx="342900" cy="171450"/>
            <wp:effectExtent l="0" t="0" r="0"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00B04360" w:rsidRPr="00B04360">
        <w:rPr>
          <w:lang w:eastAsia="zh-CN"/>
        </w:rPr>
        <w:t xml:space="preserve"> </w:t>
      </w:r>
    </w:p>
    <w:p w14:paraId="102CD649" w14:textId="41AA7177" w:rsidR="00B04360" w:rsidRPr="00B04360" w:rsidRDefault="00B04360" w:rsidP="00353543">
      <w:pPr>
        <w:pStyle w:val="B1"/>
        <w:rPr>
          <w:lang w:eastAsia="zh-CN"/>
        </w:rPr>
      </w:pPr>
      <w:r>
        <w:rPr>
          <w:lang w:eastAsia="zh-CN"/>
        </w:rPr>
        <w:t>-</w:t>
      </w:r>
      <w:r>
        <w:rPr>
          <w:lang w:eastAsia="zh-CN"/>
        </w:rPr>
        <w:tab/>
      </w:r>
      <w:r w:rsidRPr="00B04360">
        <w:rPr>
          <w:lang w:eastAsia="zh-CN"/>
        </w:rPr>
        <w:t>For slot-PDSCH, special subframe configuration 0, 1, 2, 5, 6, 7, 9, 10, and TDD UL/DL configuration 0 or for a PUSCH transmission not performed based on a detected PDCCH/</w:t>
      </w:r>
      <w:r w:rsidRPr="00B04360">
        <w:rPr>
          <w:rFonts w:cs="Arial"/>
        </w:rPr>
        <w:t>SPDCCH</w:t>
      </w:r>
      <w:r w:rsidRPr="00B04360">
        <w:rPr>
          <w:lang w:eastAsia="zh-CN"/>
        </w:rPr>
        <w:t xml:space="preserve"> with DCI format 7-0A/7-0B, the UE shall assume </w:t>
      </w:r>
      <w:r w:rsidRPr="00B04360">
        <w:rPr>
          <w:noProof/>
          <w:position w:val="-12"/>
        </w:rPr>
        <w:drawing>
          <wp:inline distT="0" distB="0" distL="0" distR="0" wp14:anchorId="6D8915A8" wp14:editId="3F10CDDC">
            <wp:extent cx="574675" cy="235585"/>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02B64645" wp14:editId="25B27446">
            <wp:extent cx="166370" cy="138430"/>
            <wp:effectExtent l="0" t="0" r="508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4A23658B" wp14:editId="4AFB543F">
            <wp:extent cx="145415" cy="138430"/>
            <wp:effectExtent l="0" t="0" r="6985" b="0"/>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10.1.3.1-1C</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rPr>
        <w:drawing>
          <wp:inline distT="0" distB="0" distL="0" distR="0" wp14:anchorId="26DBCB0E" wp14:editId="5909AD94">
            <wp:extent cx="145415" cy="138430"/>
            <wp:effectExtent l="0" t="0" r="6985"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w:t>
      </w:r>
      <w:r w:rsidRPr="00B04360">
        <w:lastRenderedPageBreak/>
        <w:t>normal downlink CP</w:t>
      </w:r>
      <w:r w:rsidRPr="00B04360">
        <w:rPr>
          <w:lang w:eastAsia="zh-CN"/>
        </w:rPr>
        <w:t xml:space="preserve">; otherwise </w:t>
      </w:r>
      <w:r w:rsidRPr="00B04360">
        <w:rPr>
          <w:noProof/>
          <w:position w:val="-12"/>
        </w:rPr>
        <w:drawing>
          <wp:inline distT="0" distB="0" distL="0" distR="0" wp14:anchorId="6354EA45" wp14:editId="4BAC3B4C">
            <wp:extent cx="775970" cy="242570"/>
            <wp:effectExtent l="0" t="0" r="0" b="508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B04360">
        <w:t>.</w:t>
      </w:r>
      <w:r w:rsidRPr="00B04360">
        <w:rPr>
          <w:lang w:eastAsia="zh-CN"/>
        </w:rPr>
        <w:t xml:space="preserve"> The UE shall not transmit HARQ-ACK on PUSCH if the UE does not receive PDSCH or PDCCH</w:t>
      </w:r>
      <w:r w:rsidRPr="00B04360">
        <w:rPr>
          <w:rFonts w:cs="Arial"/>
        </w:rPr>
        <w:t>/SPDSCH</w:t>
      </w:r>
      <w:r w:rsidRPr="00B04360">
        <w:rPr>
          <w:lang w:eastAsia="zh-CN"/>
        </w:rPr>
        <w:t xml:space="preserve"> indicating downlink SPS release in slot(s)</w:t>
      </w:r>
      <w:r w:rsidRPr="00B04360">
        <w:rPr>
          <w:noProof/>
          <w:position w:val="-6"/>
        </w:rPr>
        <w:drawing>
          <wp:inline distT="0" distB="0" distL="0" distR="0" wp14:anchorId="296BB178" wp14:editId="238420C9">
            <wp:extent cx="283845" cy="166370"/>
            <wp:effectExtent l="0" t="0" r="1905" b="508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rPr>
        <w:drawing>
          <wp:inline distT="0" distB="0" distL="0" distR="0" wp14:anchorId="1EEA90D8" wp14:editId="27C36F6F">
            <wp:extent cx="346075" cy="166370"/>
            <wp:effectExtent l="0" t="0" r="0" b="508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14:paraId="098E48CB" w14:textId="6A77F751" w:rsidR="00C66734" w:rsidRPr="000D3CFB" w:rsidRDefault="00B04360" w:rsidP="00F91941">
      <w:pPr>
        <w:pStyle w:val="B1"/>
      </w:pPr>
      <w:r>
        <w:rPr>
          <w:lang w:eastAsia="zh-CN"/>
        </w:rPr>
        <w:t>-</w:t>
      </w:r>
      <w:r>
        <w:rPr>
          <w:lang w:eastAsia="zh-CN"/>
        </w:rPr>
        <w:tab/>
      </w:r>
      <w:r w:rsidRPr="00B04360">
        <w:rPr>
          <w:lang w:eastAsia="zh-CN"/>
        </w:rPr>
        <w:t>For slot-PDSCH, special subframe configuration 3, 4, 8, and TDD UL/DL configuration 0 or for a PUSCH transmission not performed based on a detected PDCCH/</w:t>
      </w:r>
      <w:r w:rsidRPr="00B04360">
        <w:rPr>
          <w:rFonts w:cs="Arial"/>
        </w:rPr>
        <w:t>SPDCCH</w:t>
      </w:r>
      <w:r w:rsidRPr="00B04360">
        <w:rPr>
          <w:lang w:eastAsia="zh-CN"/>
        </w:rPr>
        <w:t xml:space="preserve"> with DCI format 7-0A/7-0B, the UE shall assume </w:t>
      </w:r>
      <w:r w:rsidRPr="00B04360">
        <w:rPr>
          <w:noProof/>
          <w:position w:val="-12"/>
        </w:rPr>
        <w:drawing>
          <wp:inline distT="0" distB="0" distL="0" distR="0" wp14:anchorId="0F96BB4F" wp14:editId="249C9234">
            <wp:extent cx="574675" cy="235585"/>
            <wp:effectExtent l="0" t="0" r="0" b="0"/>
            <wp:docPr id="3244" name="Picture 3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25A199D4" wp14:editId="439711B0">
            <wp:extent cx="166370" cy="138430"/>
            <wp:effectExtent l="0" t="0" r="5080" b="0"/>
            <wp:docPr id="3245" name="Picture 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158E6535" wp14:editId="12CD54AF">
            <wp:extent cx="145415" cy="138430"/>
            <wp:effectExtent l="0" t="0" r="6985"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t>.</w:t>
      </w:r>
      <w:r w:rsidRPr="00B04360">
        <w:rPr>
          <w:lang w:eastAsia="zh-CN"/>
        </w:rPr>
        <w:t xml:space="preserve"> The UE shall not transmit HARQ-ACK on PUSCH if the UE does not receive PDSCH or PDCCH</w:t>
      </w:r>
      <w:r w:rsidRPr="00B04360">
        <w:rPr>
          <w:rFonts w:cs="Arial"/>
        </w:rPr>
        <w:t>/ SPDSCH</w:t>
      </w:r>
      <w:r w:rsidRPr="00B04360">
        <w:rPr>
          <w:lang w:eastAsia="zh-CN"/>
        </w:rPr>
        <w:t xml:space="preserve"> indicating downlink SPS release in slot(s)</w:t>
      </w:r>
      <w:r w:rsidRPr="00B04360">
        <w:rPr>
          <w:noProof/>
          <w:position w:val="-6"/>
        </w:rPr>
        <w:drawing>
          <wp:inline distT="0" distB="0" distL="0" distR="0" wp14:anchorId="6A367A6A" wp14:editId="4703213B">
            <wp:extent cx="283845" cy="166370"/>
            <wp:effectExtent l="0" t="0" r="1905" b="508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rPr>
        <w:drawing>
          <wp:inline distT="0" distB="0" distL="0" distR="0" wp14:anchorId="5E1E9D6A" wp14:editId="5789C233">
            <wp:extent cx="346075" cy="166370"/>
            <wp:effectExtent l="0" t="0" r="0" b="508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14:paraId="328B3803" w14:textId="218701B4" w:rsidR="00C66734"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w:t>
      </w:r>
      <w:r w:rsidR="00F91941">
        <w:rPr>
          <w:lang w:eastAsia="zh-CN"/>
        </w:rPr>
        <w:t>/7-0A/7-0B</w:t>
      </w:r>
      <w:r w:rsidRPr="000D3CFB">
        <w:rPr>
          <w:rFonts w:hint="eastAsia"/>
          <w:lang w:eastAsia="zh-CN"/>
        </w:rPr>
        <w:t xml:space="preserve">, the UE shall assume </w:t>
      </w:r>
      <w:r w:rsidR="00664FED" w:rsidRPr="000D3CFB">
        <w:rPr>
          <w:noProof/>
          <w:position w:val="-12"/>
        </w:rPr>
        <w:drawing>
          <wp:inline distT="0" distB="0" distL="0" distR="0" wp14:anchorId="5351047D" wp14:editId="66261FBA">
            <wp:extent cx="695325" cy="238125"/>
            <wp:effectExtent l="0" t="0" r="0"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F91941">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F91941">
        <w:rPr>
          <w:lang w:eastAsia="zh-CN"/>
        </w:rPr>
        <w:t>/slot(s)</w:t>
      </w:r>
      <w:r w:rsidR="00F91941" w:rsidRPr="000D3CFB">
        <w:rPr>
          <w:rFonts w:hint="eastAsia"/>
          <w:lang w:eastAsia="zh-CN"/>
        </w:rPr>
        <w:t xml:space="preserve"> </w:t>
      </w:r>
      <w:r w:rsidR="00664FED" w:rsidRPr="000D3CFB">
        <w:rPr>
          <w:noProof/>
          <w:position w:val="-6"/>
        </w:rPr>
        <w:drawing>
          <wp:inline distT="0" distB="0" distL="0" distR="0" wp14:anchorId="5F9C071F" wp14:editId="7FCA2752">
            <wp:extent cx="285750" cy="171450"/>
            <wp:effectExtent l="0" t="0" r="0"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95366AF" wp14:editId="5F96FEA5">
            <wp:extent cx="342900" cy="171450"/>
            <wp:effectExtent l="0" t="0" r="0"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3EB3ED30" wp14:editId="179F1DD6">
            <wp:extent cx="552450" cy="219075"/>
            <wp:effectExtent l="0" t="0" r="0"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21F0A1A2" w14:textId="413F6289" w:rsidR="00802449"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5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00F91941">
        <w:rPr>
          <w:rFonts w:cs="Arial"/>
        </w:rPr>
        <w:t>/SPDCCH</w:t>
      </w:r>
      <w:r w:rsidRPr="000D3CFB">
        <w:rPr>
          <w:rFonts w:hint="eastAsia"/>
          <w:lang w:eastAsia="zh-CN"/>
        </w:rPr>
        <w:t xml:space="preserve"> with DCI format 0/4</w:t>
      </w:r>
      <w:r w:rsidR="00F91941">
        <w:rPr>
          <w:lang w:eastAsia="zh-CN"/>
        </w:rPr>
        <w:t>/7-0A/7-0B</w:t>
      </w:r>
      <w:r w:rsidRPr="000D3CFB">
        <w:rPr>
          <w:rFonts w:hint="eastAsia"/>
          <w:lang w:eastAsia="zh-CN"/>
        </w:rPr>
        <w:t xml:space="preserve">, the UE shall assume </w:t>
      </w:r>
      <w:r w:rsidR="00664FED" w:rsidRPr="000D3CFB">
        <w:rPr>
          <w:noProof/>
          <w:position w:val="-18"/>
        </w:rPr>
        <w:drawing>
          <wp:inline distT="0" distB="0" distL="0" distR="0" wp14:anchorId="4E485496" wp14:editId="47E1E106">
            <wp:extent cx="1905000" cy="304800"/>
            <wp:effectExtent l="0" t="0" r="0" b="0"/>
            <wp:docPr id="3863" name="Picture 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3"/>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905000" cy="304800"/>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6"/>
        </w:rPr>
        <w:drawing>
          <wp:inline distT="0" distB="0" distL="0" distR="0" wp14:anchorId="3F82778D" wp14:editId="0B3123EF">
            <wp:extent cx="152400" cy="180975"/>
            <wp:effectExtent l="0" t="0" r="0" b="0"/>
            <wp:docPr id="3864" name="Picture 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00664FED" w:rsidRPr="000D3CFB">
        <w:rPr>
          <w:noProof/>
          <w:position w:val="-12"/>
        </w:rPr>
        <w:drawing>
          <wp:inline distT="0" distB="0" distL="0" distR="0" wp14:anchorId="773C34C7" wp14:editId="5BC1B5E5">
            <wp:extent cx="180975" cy="238125"/>
            <wp:effectExtent l="0" t="0" r="0" b="0"/>
            <wp:docPr id="3865" name="Picture 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00664FED" w:rsidRPr="000D3CFB">
        <w:rPr>
          <w:noProof/>
          <w:position w:val="-12"/>
        </w:rPr>
        <w:drawing>
          <wp:inline distT="0" distB="0" distL="0" distR="0" wp14:anchorId="316BF8EB" wp14:editId="16392A56">
            <wp:extent cx="180975" cy="238125"/>
            <wp:effectExtent l="0" t="0" r="0" b="0"/>
            <wp:docPr id="386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005A65C0" w:rsidRPr="000D3CFB">
        <w:rPr>
          <w:rFonts w:cs="Arial"/>
        </w:rPr>
        <w:t>/EPDCCH</w:t>
      </w:r>
      <w:r w:rsidR="00F91941">
        <w:rPr>
          <w:rFonts w:cs="Arial"/>
        </w:rPr>
        <w:t>/SPDCCH</w:t>
      </w:r>
      <w:r w:rsidRPr="000D3CFB">
        <w:rPr>
          <w:rFonts w:hint="eastAsia"/>
          <w:lang w:eastAsia="zh-CN"/>
        </w:rPr>
        <w:t xml:space="preserve"> indicating downlink SPS release in subframe(s)</w:t>
      </w:r>
      <w:r w:rsidR="00F91941">
        <w:rPr>
          <w:lang w:eastAsia="zh-CN"/>
        </w:rPr>
        <w:t>/slot(s)</w:t>
      </w:r>
      <w:r w:rsidR="00F91941" w:rsidRPr="000D3CFB">
        <w:rPr>
          <w:rFonts w:hint="eastAsia"/>
          <w:lang w:eastAsia="zh-CN"/>
        </w:rPr>
        <w:t xml:space="preserve"> </w:t>
      </w:r>
      <w:r w:rsidRPr="000D3CFB">
        <w:rPr>
          <w:rFonts w:hint="eastAsia"/>
          <w:lang w:eastAsia="zh-CN"/>
        </w:rPr>
        <w:t xml:space="preserve"> </w:t>
      </w:r>
      <w:r w:rsidR="00664FED" w:rsidRPr="000D3CFB">
        <w:rPr>
          <w:noProof/>
          <w:position w:val="-6"/>
        </w:rPr>
        <w:drawing>
          <wp:inline distT="0" distB="0" distL="0" distR="0" wp14:anchorId="2A19EC5A" wp14:editId="3F8CFAA2">
            <wp:extent cx="285750" cy="171450"/>
            <wp:effectExtent l="0" t="0" r="0" b="0"/>
            <wp:docPr id="3867" name="Picture 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-th serving cell</w:t>
      </w:r>
      <w:r w:rsidRPr="000D3CFB">
        <w:rPr>
          <w:rFonts w:hint="eastAsia"/>
          <w:lang w:eastAsia="zh-CN"/>
        </w:rPr>
        <w:t>,</w:t>
      </w:r>
      <w:r w:rsidR="00664FED" w:rsidRPr="000D3CFB">
        <w:rPr>
          <w:noProof/>
          <w:position w:val="-6"/>
        </w:rPr>
        <w:drawing>
          <wp:inline distT="0" distB="0" distL="0" distR="0" wp14:anchorId="1E77ECB3" wp14:editId="79C04C51">
            <wp:extent cx="342900" cy="171450"/>
            <wp:effectExtent l="0" t="0" r="0" b="0"/>
            <wp:docPr id="3868" name="Picture 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F91941">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F91941">
        <w:rPr>
          <w:lang w:eastAsia="zh-CN"/>
        </w:rPr>
        <w:t>/slot(s)</w:t>
      </w:r>
      <w:r w:rsidR="00F91941" w:rsidRPr="000D3CFB">
        <w:rPr>
          <w:rFonts w:hint="eastAsia"/>
          <w:lang w:eastAsia="zh-CN"/>
        </w:rPr>
        <w:t xml:space="preserve"> </w:t>
      </w:r>
      <w:r w:rsidR="00664FED" w:rsidRPr="000D3CFB">
        <w:rPr>
          <w:noProof/>
          <w:position w:val="-6"/>
        </w:rPr>
        <w:drawing>
          <wp:inline distT="0" distB="0" distL="0" distR="0" wp14:anchorId="613CAF97" wp14:editId="702930E8">
            <wp:extent cx="285750" cy="171450"/>
            <wp:effectExtent l="0" t="0" r="0" b="0"/>
            <wp:docPr id="3869" name="Picture 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7463A8D" wp14:editId="5C41203E">
            <wp:extent cx="342900" cy="171450"/>
            <wp:effectExtent l="0" t="0" r="0" b="0"/>
            <wp:docPr id="3870" name="Picture 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497ECF74" wp14:editId="20E96252">
            <wp:extent cx="552450" cy="219075"/>
            <wp:effectExtent l="0" t="0" r="0" b="0"/>
            <wp:docPr id="3871" name="Picture 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00802449" w:rsidRPr="000D3CFB">
        <w:t xml:space="preserve">. </w:t>
      </w:r>
    </w:p>
    <w:p w14:paraId="277595D3" w14:textId="6360B57D" w:rsidR="007678D0" w:rsidRPr="000D3CFB" w:rsidRDefault="007678D0" w:rsidP="007678D0">
      <w:pPr>
        <w:rPr>
          <w:lang w:eastAsia="zh-CN"/>
        </w:rPr>
      </w:pPr>
      <w:r w:rsidRPr="000D3CFB">
        <w:t xml:space="preserve">For TDD, when PUCCH format </w:t>
      </w:r>
      <w:r w:rsidRPr="000D3CFB">
        <w:rPr>
          <w:rFonts w:eastAsia="SimSun" w:hint="eastAsia"/>
          <w:lang w:eastAsia="zh-CN"/>
        </w:rPr>
        <w:t>4/5</w:t>
      </w:r>
      <w:r w:rsidRPr="000D3CFB">
        <w:t xml:space="preserve"> is configured for transmission of HARQ-ACK</w:t>
      </w:r>
      <w:r w:rsidRPr="000D3CFB">
        <w:rPr>
          <w:rFonts w:eastAsia="SimSun" w:hint="eastAsia"/>
          <w:lang w:eastAsia="zh-CN"/>
        </w:rPr>
        <w:t xml:space="preserve"> and</w:t>
      </w:r>
      <w:r w:rsidRPr="000D3CFB">
        <w:rPr>
          <w:rFonts w:hint="eastAsia"/>
          <w:lang w:val="en-US" w:eastAsia="zh-CN"/>
        </w:rPr>
        <w:t xml:space="preserve"> if </w:t>
      </w:r>
      <w:r w:rsidRPr="000D3CFB">
        <w:rPr>
          <w:rFonts w:eastAsia="SimSun" w:hint="eastAsia"/>
          <w:lang w:val="en-US" w:eastAsia="zh-CN"/>
        </w:rPr>
        <w:t>the</w:t>
      </w:r>
      <w:r w:rsidRPr="000D3CFB">
        <w:rPr>
          <w:rFonts w:hint="eastAsia"/>
          <w:lang w:val="en-US" w:eastAsia="zh-CN"/>
        </w:rPr>
        <w:t xml:space="preserve"> UE is configured with higher layer parameter </w:t>
      </w:r>
      <w:r w:rsidRPr="000D3CFB">
        <w:rPr>
          <w:i/>
        </w:rPr>
        <w:t>codebooksizeDetermination-r13</w:t>
      </w:r>
      <w:r w:rsidRPr="000D3CFB">
        <w:rPr>
          <w:rFonts w:hint="eastAsia"/>
          <w:i/>
          <w:lang w:eastAsia="zh-CN"/>
        </w:rPr>
        <w:t xml:space="preserve"> = </w:t>
      </w:r>
      <w:r w:rsidR="002B1445" w:rsidRPr="000D3CFB">
        <w:rPr>
          <w:rFonts w:eastAsia="SimSun"/>
          <w:i/>
          <w:lang w:eastAsia="zh-CN"/>
        </w:rPr>
        <w:t>cc</w:t>
      </w:r>
      <w:r w:rsidR="00F91941" w:rsidRPr="007C6663">
        <w:rPr>
          <w:rFonts w:eastAsia="SimSun"/>
          <w:lang w:eastAsia="zh-CN"/>
        </w:rPr>
        <w:t xml:space="preserve"> </w:t>
      </w:r>
      <w:r w:rsidR="00F91941">
        <w:rPr>
          <w:rFonts w:eastAsia="SimSun"/>
          <w:lang w:eastAsia="zh-CN"/>
        </w:rPr>
        <w:t xml:space="preserve">or </w:t>
      </w:r>
      <w:r w:rsidR="00F91941">
        <w:rPr>
          <w:i/>
        </w:rPr>
        <w:t>codebooksizeDeterminationsSTTI-r15 = cc</w:t>
      </w:r>
      <w:r w:rsidRPr="000D3CFB">
        <w:t xml:space="preserve">, the HARQ-ACK feedback </w:t>
      </w:r>
      <w:r w:rsidRPr="000D3CFB">
        <w:rPr>
          <w:rFonts w:hint="eastAsia"/>
          <w:lang w:eastAsia="zh-CN"/>
        </w:rPr>
        <w:t>bits</w:t>
      </w:r>
      <w:r w:rsidRPr="000D3CFB">
        <w:t xml:space="preserve"> </w:t>
      </w:r>
      <w:r w:rsidR="00664FED" w:rsidRPr="000D3CFB">
        <w:rPr>
          <w:noProof/>
          <w:position w:val="-22"/>
        </w:rPr>
        <w:drawing>
          <wp:inline distT="0" distB="0" distL="0" distR="0" wp14:anchorId="346D9AB6" wp14:editId="6BD5176C">
            <wp:extent cx="1352550" cy="304800"/>
            <wp:effectExtent l="0" t="0" r="0" b="0"/>
            <wp:docPr id="3872" name="Picture 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rPr>
        <w:drawing>
          <wp:inline distT="0" distB="0" distL="0" distR="0" wp14:anchorId="68F08C3C" wp14:editId="6F40B954">
            <wp:extent cx="762000" cy="247650"/>
            <wp:effectExtent l="0" t="0" r="0" b="0"/>
            <wp:docPr id="3873" name="Picture 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bundling is applied</w:t>
      </w:r>
      <w:r w:rsidR="00F91941" w:rsidRPr="00382CBB">
        <w:t xml:space="preserve"> </w:t>
      </w:r>
      <w:r w:rsidR="00F91941">
        <w:t>or for slot-PDSCH</w:t>
      </w:r>
      <w:r w:rsidRPr="000D3CFB">
        <w:t xml:space="preserve"> and </w:t>
      </w:r>
      <w:r w:rsidR="00664FED" w:rsidRPr="000D3CFB">
        <w:rPr>
          <w:noProof/>
          <w:position w:val="-12"/>
        </w:rPr>
        <w:drawing>
          <wp:inline distT="0" distB="0" distL="0" distR="0" wp14:anchorId="2112BC0F" wp14:editId="66C55EB1">
            <wp:extent cx="838200" cy="247650"/>
            <wp:effectExtent l="0" t="0" r="0" b="0"/>
            <wp:docPr id="3874" name="Picture 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rPr>
        <w:drawing>
          <wp:inline distT="0" distB="0" distL="0" distR="0" wp14:anchorId="3CCEA4F0" wp14:editId="5E9A4F98">
            <wp:extent cx="276225" cy="247650"/>
            <wp:effectExtent l="0" t="0" r="0" b="0"/>
            <wp:docPr id="3875" name="Picture 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the number of</w:t>
      </w:r>
      <w:r w:rsidR="00F91941" w:rsidRPr="00F91941">
        <w:t xml:space="preserve"> </w:t>
      </w:r>
      <w:r w:rsidR="00F91941">
        <w:t>subframs/slots in</w:t>
      </w:r>
      <w:r w:rsidRPr="000D3CFB">
        <w:t xml:space="preserve"> 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7B932D65" w14:textId="77CD5F5B" w:rsidR="00F91941" w:rsidRPr="00F91941" w:rsidRDefault="00F91941" w:rsidP="00353543">
      <w:pPr>
        <w:pStyle w:val="B1"/>
        <w:rPr>
          <w:lang w:eastAsia="zh-CN"/>
        </w:rPr>
      </w:pPr>
      <w:r>
        <w:rPr>
          <w:lang w:eastAsia="zh-CN"/>
        </w:rPr>
        <w:t>-</w:t>
      </w:r>
      <w:r>
        <w:rPr>
          <w:lang w:eastAsia="zh-CN"/>
        </w:rPr>
        <w:tab/>
      </w:r>
      <w:r w:rsidRPr="00F91941">
        <w:rPr>
          <w:rFonts w:hint="eastAsia"/>
          <w:lang w:eastAsia="zh-CN"/>
        </w:rPr>
        <w:t>For</w:t>
      </w:r>
      <w:r w:rsidRPr="00F91941">
        <w:rPr>
          <w:lang w:eastAsia="zh-CN"/>
        </w:rPr>
        <w:t xml:space="preserve"> subframe-PDSCH and</w:t>
      </w:r>
      <w:r w:rsidRPr="00F91941">
        <w:rPr>
          <w:rFonts w:hint="eastAsia"/>
          <w:lang w:eastAsia="zh-CN"/>
        </w:rPr>
        <w:t xml:space="preserve"> the case that</w:t>
      </w:r>
      <w:r w:rsidRPr="00F91941">
        <w:t xml:space="preserve"> the UE is transmitting on PU</w:t>
      </w:r>
      <w:r w:rsidRPr="00F91941">
        <w:rPr>
          <w:rFonts w:hint="eastAsia"/>
          <w:lang w:eastAsia="zh-CN"/>
        </w:rPr>
        <w:t>C</w:t>
      </w:r>
      <w:r w:rsidRPr="00F91941">
        <w:t>CH</w:t>
      </w:r>
      <w:r w:rsidRPr="00F91941">
        <w:rPr>
          <w:rFonts w:hint="eastAsia"/>
          <w:lang w:eastAsia="zh-CN"/>
        </w:rPr>
        <w:t xml:space="preserve">, </w:t>
      </w:r>
      <w:r w:rsidRPr="00F91941">
        <w:rPr>
          <w:noProof/>
          <w:position w:val="-12"/>
        </w:rPr>
        <w:drawing>
          <wp:inline distT="0" distB="0" distL="0" distR="0" wp14:anchorId="3BB40764" wp14:editId="048C5D20">
            <wp:extent cx="609600" cy="2476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F91941">
        <w:rPr>
          <w:rFonts w:hint="eastAsia"/>
          <w:lang w:eastAsia="zh-CN"/>
        </w:rPr>
        <w:t xml:space="preserve"> where </w:t>
      </w:r>
      <w:r w:rsidRPr="00F91941">
        <w:rPr>
          <w:noProof/>
          <w:position w:val="-4"/>
        </w:rPr>
        <w:drawing>
          <wp:inline distT="0" distB="0" distL="0" distR="0" wp14:anchorId="17DD4748" wp14:editId="1F04408B">
            <wp:extent cx="171450" cy="142875"/>
            <wp:effectExtent l="0" t="0" r="0" b="0"/>
            <wp:docPr id="3256" name="Picture 3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012CCE7F" wp14:editId="2EFA81E1">
            <wp:extent cx="152400" cy="142875"/>
            <wp:effectExtent l="0" t="0" r="0" b="0"/>
            <wp:docPr id="3257" name="Picture 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t xml:space="preserve"> defined in Table 10.1.3.1-1B </w:t>
      </w:r>
      <w:r w:rsidRPr="00F91941">
        <w:rPr>
          <w:lang w:val="en-US"/>
        </w:rPr>
        <w:t xml:space="preserve">if the UE is configured with higher layer parameter </w:t>
      </w:r>
      <w:r w:rsidRPr="00F91941">
        <w:rPr>
          <w:i/>
          <w:lang w:val="en-US"/>
        </w:rPr>
        <w:t>shortProcessingTime</w:t>
      </w:r>
      <w:r w:rsidRPr="00F91941">
        <w:rPr>
          <w:lang w:val="en-US"/>
        </w:rPr>
        <w:t xml:space="preserve"> and the corresponding PDCCH </w:t>
      </w:r>
      <w:r w:rsidRPr="00F91941">
        <w:t>with CRC scrambled by C-RNTI</w:t>
      </w:r>
      <w:r w:rsidRPr="00F91941">
        <w:rPr>
          <w:lang w:val="en-US"/>
        </w:rPr>
        <w:t xml:space="preserve"> is in the UE-specific search space</w:t>
      </w:r>
      <w:r w:rsidRPr="00F91941">
        <w:t xml:space="preserve"> for subframe-PDSCH and in Table </w:t>
      </w:r>
      <w:smartTag w:uri="urn:schemas-microsoft-com:office:smarttags" w:element="chsdate">
        <w:smartTagPr>
          <w:attr w:name="IsROCDate" w:val="False"/>
          <w:attr w:name="IsLunarDate" w:val="False"/>
          <w:attr w:name="Day" w:val="30"/>
          <w:attr w:name="Month" w:val="12"/>
          <w:attr w:name="Year" w:val="1899"/>
        </w:smartTagPr>
        <w:r w:rsidRPr="00F91941">
          <w:t>10.1.3</w:t>
        </w:r>
      </w:smartTag>
      <w:r w:rsidRPr="00F91941">
        <w:t>.1-1</w:t>
      </w:r>
      <w:r w:rsidRPr="00F91941">
        <w:rPr>
          <w:rFonts w:hint="eastAsia"/>
          <w:lang w:eastAsia="zh-CN"/>
        </w:rPr>
        <w:t xml:space="preserve"> </w:t>
      </w:r>
      <w:r w:rsidRPr="00F91941">
        <w:rPr>
          <w:lang w:eastAsia="zh-CN"/>
        </w:rPr>
        <w:t xml:space="preserve">otherwise; </w:t>
      </w:r>
      <w:r w:rsidRPr="00F91941">
        <w:rPr>
          <w:rFonts w:hint="eastAsia"/>
          <w:lang w:eastAsia="zh-CN"/>
        </w:rPr>
        <w:t xml:space="preserve">associated with subframe </w:t>
      </w:r>
      <w:r w:rsidRPr="00F91941">
        <w:rPr>
          <w:rFonts w:hint="eastAsia"/>
          <w:i/>
          <w:lang w:eastAsia="zh-CN"/>
        </w:rPr>
        <w:t>n</w:t>
      </w:r>
      <w:r w:rsidRPr="00F91941">
        <w:rPr>
          <w:rFonts w:hint="eastAsia"/>
          <w:lang w:eastAsia="zh-CN"/>
        </w:rPr>
        <w:t xml:space="preserve"> and the set </w:t>
      </w:r>
      <w:r w:rsidRPr="00F91941">
        <w:rPr>
          <w:noProof/>
          <w:position w:val="-4"/>
        </w:rPr>
        <w:drawing>
          <wp:inline distT="0" distB="0" distL="0" distR="0" wp14:anchorId="5B5560DE" wp14:editId="7571F89A">
            <wp:extent cx="152400" cy="142875"/>
            <wp:effectExtent l="0" t="0" r="0" b="0"/>
            <wp:docPr id="3258" name="Picture 3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rPr>
          <w:rFonts w:hint="eastAsia"/>
          <w:lang w:eastAsia="zh-CN"/>
        </w:rPr>
        <w:t xml:space="preserve"> does not include a special subframe of </w:t>
      </w:r>
      <w:r w:rsidRPr="00F91941">
        <w:t>configurations 0</w:t>
      </w:r>
      <w:r w:rsidR="007A418D">
        <w:t>,</w:t>
      </w:r>
      <w:r w:rsidRPr="00F91941">
        <w:t xml:space="preserve"> 5</w:t>
      </w:r>
      <w:r w:rsidR="007A418D">
        <w:t xml:space="preserve"> and 10 if configured by </w:t>
      </w:r>
      <w:r w:rsidR="007A418D" w:rsidRPr="00452E0B">
        <w:rPr>
          <w:i/>
        </w:rPr>
        <w:t>ssp10-CRS-LessDwPTS</w:t>
      </w:r>
      <w:r w:rsidRPr="00F91941">
        <w:t xml:space="preserve"> with normal downlink CP or </w:t>
      </w:r>
      <w:r w:rsidRPr="00F91941">
        <w:rPr>
          <w:rFonts w:hint="eastAsia"/>
          <w:lang w:eastAsia="zh-CN"/>
        </w:rPr>
        <w:t xml:space="preserve">of </w:t>
      </w:r>
      <w:r w:rsidRPr="00F91941">
        <w:t>configurations 0 and 4 with extended downlink CP</w:t>
      </w:r>
      <w:r w:rsidRPr="00F91941">
        <w:rPr>
          <w:rFonts w:hint="eastAsia"/>
          <w:lang w:eastAsia="zh-CN"/>
        </w:rPr>
        <w:t xml:space="preserve">; otherwise </w:t>
      </w:r>
      <w:r w:rsidRPr="00F91941">
        <w:rPr>
          <w:noProof/>
          <w:position w:val="-12"/>
        </w:rPr>
        <w:drawing>
          <wp:inline distT="0" distB="0" distL="0" distR="0" wp14:anchorId="305B2D46" wp14:editId="34E49DB0">
            <wp:extent cx="771525" cy="247650"/>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F91941">
        <w:rPr>
          <w:rFonts w:hint="eastAsia"/>
          <w:lang w:eastAsia="zh-CN"/>
        </w:rPr>
        <w:t xml:space="preserve">. </w:t>
      </w:r>
    </w:p>
    <w:p w14:paraId="58416809" w14:textId="72D7794E" w:rsidR="00F91941" w:rsidRPr="00F91941" w:rsidRDefault="00F91941" w:rsidP="00353543">
      <w:pPr>
        <w:pStyle w:val="B1"/>
        <w:rPr>
          <w:lang w:eastAsia="zh-CN"/>
        </w:rPr>
      </w:pPr>
      <w:r>
        <w:rPr>
          <w:lang w:eastAsia="zh-CN"/>
        </w:rPr>
        <w:t>-</w:t>
      </w:r>
      <w:r>
        <w:rPr>
          <w:lang w:eastAsia="zh-CN"/>
        </w:rPr>
        <w:tab/>
      </w:r>
      <w:r w:rsidRPr="00F91941">
        <w:rPr>
          <w:lang w:eastAsia="zh-CN"/>
        </w:rPr>
        <w:t>For slot-PDSCH, special subframe configuration 0, 1, 2, 5, 6, 7, 9, 10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rPr>
        <w:drawing>
          <wp:inline distT="0" distB="0" distL="0" distR="0" wp14:anchorId="418238D0" wp14:editId="3BCA4F2A">
            <wp:extent cx="609600" cy="242570"/>
            <wp:effectExtent l="0" t="0" r="0" b="508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5B4BE2A9" wp14:editId="09435686">
            <wp:extent cx="166370" cy="138430"/>
            <wp:effectExtent l="0" t="0" r="508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775B0015" wp14:editId="791F28AD">
            <wp:extent cx="145415" cy="138430"/>
            <wp:effectExtent l="0" t="0" r="6985"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F91941">
          <w:t>10.1.3</w:t>
        </w:r>
      </w:smartTag>
      <w:r w:rsidRPr="00F91941">
        <w:t>.1-1C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rPr>
        <w:drawing>
          <wp:inline distT="0" distB="0" distL="0" distR="0" wp14:anchorId="3B686936" wp14:editId="2F9919E7">
            <wp:extent cx="145415" cy="138430"/>
            <wp:effectExtent l="0" t="0" r="6985"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rPr>
        <w:drawing>
          <wp:inline distT="0" distB="0" distL="0" distR="0" wp14:anchorId="1F83923B" wp14:editId="158D96B6">
            <wp:extent cx="775970" cy="242570"/>
            <wp:effectExtent l="0" t="0" r="0" b="508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rPr>
          <w:lang w:eastAsia="zh-CN"/>
        </w:rPr>
        <w:t>.</w:t>
      </w:r>
    </w:p>
    <w:p w14:paraId="60411448" w14:textId="24ED232C" w:rsidR="00F91941" w:rsidRPr="00F91941" w:rsidRDefault="00F91941" w:rsidP="00353543">
      <w:pPr>
        <w:pStyle w:val="B1"/>
        <w:rPr>
          <w:lang w:eastAsia="zh-CN"/>
        </w:rPr>
      </w:pPr>
      <w:r>
        <w:rPr>
          <w:lang w:eastAsia="zh-CN"/>
        </w:rPr>
        <w:t>-</w:t>
      </w:r>
      <w:r>
        <w:rPr>
          <w:lang w:eastAsia="zh-CN"/>
        </w:rPr>
        <w:tab/>
      </w:r>
      <w:r w:rsidRPr="00F91941">
        <w:rPr>
          <w:lang w:eastAsia="zh-CN"/>
        </w:rPr>
        <w:t>For slot-PDSCH, special subframe configuration 3, 4, 8,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rPr>
        <w:drawing>
          <wp:inline distT="0" distB="0" distL="0" distR="0" wp14:anchorId="73DB7D36" wp14:editId="465F6A31">
            <wp:extent cx="609600" cy="242570"/>
            <wp:effectExtent l="0" t="0" r="0" b="508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5579B117" wp14:editId="388BB0A6">
            <wp:extent cx="166370" cy="138430"/>
            <wp:effectExtent l="0" t="0" r="508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62049C5B" wp14:editId="65EF36E8">
            <wp:extent cx="145415" cy="138430"/>
            <wp:effectExtent l="0" t="0" r="6985"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F91941">
          <w:t>10.1.3</w:t>
        </w:r>
      </w:smartTag>
      <w:r w:rsidRPr="00F91941">
        <w:t>.1-1D</w:t>
      </w:r>
      <w:r w:rsidRPr="00F91941">
        <w:rPr>
          <w:lang w:eastAsia="zh-CN"/>
        </w:rPr>
        <w:t xml:space="preserve"> associated with slot </w:t>
      </w:r>
      <w:r w:rsidRPr="00F91941">
        <w:rPr>
          <w:i/>
          <w:lang w:eastAsia="zh-CN"/>
        </w:rPr>
        <w:t>n</w:t>
      </w:r>
      <w:r w:rsidRPr="00F91941">
        <w:rPr>
          <w:lang w:eastAsia="zh-CN"/>
        </w:rPr>
        <w:t>.</w:t>
      </w:r>
    </w:p>
    <w:p w14:paraId="78CD4E86" w14:textId="78745393" w:rsidR="00F91941" w:rsidRPr="00F91941" w:rsidRDefault="007678D0" w:rsidP="00F91941">
      <w:pPr>
        <w:pStyle w:val="B1"/>
        <w:rPr>
          <w:lang w:eastAsia="zh-CN"/>
        </w:rPr>
      </w:pPr>
      <w:r w:rsidRPr="000D3CFB">
        <w:rPr>
          <w:lang w:eastAsia="zh-CN"/>
        </w:rPr>
        <w:t>-</w:t>
      </w:r>
      <w:r w:rsidRPr="000D3CFB">
        <w:rPr>
          <w:lang w:eastAsia="zh-CN"/>
        </w:rPr>
        <w:tab/>
      </w:r>
      <w:r w:rsidRPr="000D3CFB">
        <w:rPr>
          <w:rFonts w:hint="eastAsia"/>
          <w:lang w:eastAsia="zh-CN"/>
        </w:rPr>
        <w:t>For</w:t>
      </w:r>
      <w:r w:rsidR="00F91941" w:rsidRPr="00382CBB">
        <w:rPr>
          <w:lang w:eastAsia="zh-CN"/>
        </w:rPr>
        <w:t xml:space="preserve"> </w:t>
      </w:r>
      <w:r w:rsidR="00F91941">
        <w:rPr>
          <w:lang w:eastAsia="zh-CN"/>
        </w:rPr>
        <w:t>subframe-PDSCH and</w:t>
      </w:r>
      <w:r w:rsidRPr="000D3CFB">
        <w:rPr>
          <w:rFonts w:hint="eastAsia"/>
          <w:lang w:eastAsia="zh-CN"/>
        </w:rPr>
        <w:t xml:space="preserve"> the case that UE is transmit</w:t>
      </w:r>
      <w:r w:rsidRPr="000D3CFB">
        <w:rPr>
          <w:rFonts w:eastAsia="SimSun" w:hint="eastAsia"/>
          <w:lang w:eastAsia="zh-CN"/>
        </w:rPr>
        <w:t xml:space="preserve">ting on </w:t>
      </w:r>
      <w:r w:rsidRPr="000D3CFB">
        <w:rPr>
          <w:rFonts w:hint="eastAsia"/>
          <w:lang w:eastAsia="zh-CN"/>
        </w:rPr>
        <w:t xml:space="preserve">PUSCH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Pr="000D3CFB">
        <w:rPr>
          <w:rFonts w:cs="Arial"/>
        </w:rPr>
        <w:t>/EPDCCH</w:t>
      </w:r>
      <w:r w:rsidRPr="000D3CFB">
        <w:rPr>
          <w:rFonts w:hint="eastAsia"/>
          <w:lang w:eastAsia="zh-CN"/>
        </w:rPr>
        <w:t xml:space="preserve"> with DCI format 0/4</w:t>
      </w:r>
      <w:bookmarkStart w:id="247" w:name="_Hlk510734382"/>
      <w:r w:rsidR="001E1BD7" w:rsidRPr="001E1BD7">
        <w:t xml:space="preserve"> </w:t>
      </w:r>
      <w:r w:rsidR="001E1BD7" w:rsidRPr="00E9040D">
        <w:t xml:space="preserve">or </w:t>
      </w:r>
      <w:r w:rsidR="001E1BD7">
        <w:t>on</w:t>
      </w:r>
      <w:r w:rsidR="001E1BD7" w:rsidRPr="00E9040D">
        <w:t xml:space="preserve"> PUSCH adjusted based on an associated detected DCI format 0/</w:t>
      </w:r>
      <w:bookmarkEnd w:id="247"/>
      <w:r w:rsidR="001E1BD7">
        <w:t>4</w:t>
      </w:r>
      <w:r w:rsidRPr="000D3CFB">
        <w:rPr>
          <w:rFonts w:hint="eastAsia"/>
          <w:lang w:eastAsia="zh-CN"/>
        </w:rPr>
        <w:t xml:space="preserve">, the UE shall assume </w:t>
      </w:r>
      <w:r w:rsidR="00664FED" w:rsidRPr="000D3CFB">
        <w:rPr>
          <w:noProof/>
          <w:position w:val="-12"/>
        </w:rPr>
        <w:drawing>
          <wp:inline distT="0" distB="0" distL="0" distR="0" wp14:anchorId="445029A0" wp14:editId="5259ABA0">
            <wp:extent cx="571500" cy="238125"/>
            <wp:effectExtent l="0" t="0" r="0" b="0"/>
            <wp:docPr id="3881" name="Picture 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rPr>
        <w:drawing>
          <wp:inline distT="0" distB="0" distL="0" distR="0" wp14:anchorId="551A046C" wp14:editId="62288145">
            <wp:extent cx="171450" cy="142875"/>
            <wp:effectExtent l="0" t="0" r="0" b="0"/>
            <wp:docPr id="3882" name="Picture 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46F40C55" wp14:editId="1B89F1AC">
            <wp:extent cx="152400" cy="142875"/>
            <wp:effectExtent l="0" t="0" r="0" b="0"/>
            <wp:docPr id="3883" name="Picture 3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16091054" wp14:editId="74C42CDF">
            <wp:extent cx="152400" cy="142875"/>
            <wp:effectExtent l="0" t="0" r="0" b="0"/>
            <wp:docPr id="3884" name="Picture 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configurations 0</w:t>
      </w:r>
      <w:r w:rsidR="007A418D">
        <w:t>,</w:t>
      </w:r>
      <w:r w:rsidRPr="000D3CFB">
        <w:t xml:space="preserve"> 5</w:t>
      </w:r>
      <w:r w:rsidR="007A418D">
        <w:t xml:space="preserve"> and 10 if configured by </w:t>
      </w:r>
      <w:r w:rsidR="007A418D" w:rsidRPr="00452E0B">
        <w:rPr>
          <w:i/>
        </w:rPr>
        <w:t>ssp10-CRS-LessDwPTS</w:t>
      </w:r>
      <w:r w:rsidRPr="000D3CFB">
        <w:t xml:space="preserve"> with normal downlink CP or </w:t>
      </w:r>
      <w:r w:rsidRPr="000D3CFB">
        <w:rPr>
          <w:rFonts w:hint="eastAsia"/>
          <w:lang w:eastAsia="zh-CN"/>
        </w:rPr>
        <w:t xml:space="preserve">of </w:t>
      </w:r>
      <w:r w:rsidRPr="000D3CFB">
        <w:t xml:space="preserve">configurations 0 and 4 with extended </w:t>
      </w:r>
      <w:r w:rsidRPr="000D3CFB">
        <w:lastRenderedPageBreak/>
        <w:t>downlink CP</w:t>
      </w:r>
      <w:r w:rsidRPr="000D3CFB">
        <w:rPr>
          <w:rFonts w:hint="eastAsia"/>
          <w:lang w:eastAsia="zh-CN"/>
        </w:rPr>
        <w:t xml:space="preserve">; otherwise </w:t>
      </w:r>
      <w:r w:rsidR="00664FED" w:rsidRPr="000D3CFB">
        <w:rPr>
          <w:noProof/>
          <w:position w:val="-12"/>
        </w:rPr>
        <w:drawing>
          <wp:inline distT="0" distB="0" distL="0" distR="0" wp14:anchorId="24FA565B" wp14:editId="32CFB7E7">
            <wp:extent cx="771525" cy="247650"/>
            <wp:effectExtent l="0" t="0" r="0" b="0"/>
            <wp:docPr id="3885" name="Picture 3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65CEE066" wp14:editId="4C838DD5">
            <wp:extent cx="285750" cy="171450"/>
            <wp:effectExtent l="0" t="0" r="0" b="0"/>
            <wp:docPr id="3886" name="Picture 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DE509FB" wp14:editId="06BCC7B7">
            <wp:extent cx="342900" cy="171450"/>
            <wp:effectExtent l="0" t="0" r="0" b="0"/>
            <wp:docPr id="3887" name="Picture 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00F91941" w:rsidRPr="00F91941">
        <w:rPr>
          <w:lang w:eastAsia="zh-CN"/>
        </w:rPr>
        <w:t xml:space="preserve"> </w:t>
      </w:r>
    </w:p>
    <w:p w14:paraId="774A6BDA" w14:textId="16682FF1" w:rsidR="00F91941" w:rsidRPr="00F91941" w:rsidRDefault="00F91941" w:rsidP="00353543">
      <w:pPr>
        <w:pStyle w:val="B1"/>
        <w:rPr>
          <w:lang w:eastAsia="zh-CN"/>
        </w:rPr>
      </w:pPr>
      <w:r>
        <w:rPr>
          <w:lang w:eastAsia="zh-CN"/>
        </w:rPr>
        <w:t>-</w:t>
      </w:r>
      <w:r>
        <w:rPr>
          <w:lang w:eastAsia="zh-CN"/>
        </w:rPr>
        <w:tab/>
      </w:r>
      <w:r w:rsidRPr="00F91941">
        <w:rPr>
          <w:lang w:eastAsia="zh-CN"/>
        </w:rPr>
        <w:t>For slot-PDSCH, special subframe configuration 0, 1, 2, 5, 6, 7, 9, 10,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rPr>
        <w:drawing>
          <wp:inline distT="0" distB="0" distL="0" distR="0" wp14:anchorId="325CB2F9" wp14:editId="294AD499">
            <wp:extent cx="574675" cy="23558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36CAB8C4" wp14:editId="1A1F001C">
            <wp:extent cx="166370" cy="138430"/>
            <wp:effectExtent l="0" t="0" r="508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325401E6" wp14:editId="5BD99238">
            <wp:extent cx="145415" cy="138430"/>
            <wp:effectExtent l="0" t="0" r="6985"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rPr>
        <w:drawing>
          <wp:inline distT="0" distB="0" distL="0" distR="0" wp14:anchorId="44CB5AFD" wp14:editId="486E8449">
            <wp:extent cx="145415" cy="138430"/>
            <wp:effectExtent l="0" t="0" r="6985"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rPr>
        <w:drawing>
          <wp:inline distT="0" distB="0" distL="0" distR="0" wp14:anchorId="52D5BF55" wp14:editId="6D19FF69">
            <wp:extent cx="775970" cy="242570"/>
            <wp:effectExtent l="0" t="0" r="0" b="508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t>.</w:t>
      </w:r>
      <w:r w:rsidRPr="00F91941">
        <w:rPr>
          <w:lang w:eastAsia="zh-CN"/>
        </w:rPr>
        <w:t xml:space="preserve"> The UE shall not transmit HARQ-ACK on PUSCH if the UE does not receive PDSCH or PDCCH</w:t>
      </w:r>
      <w:r w:rsidRPr="00F91941">
        <w:rPr>
          <w:rFonts w:cs="Arial"/>
        </w:rPr>
        <w:t>/ SPDCCH</w:t>
      </w:r>
      <w:r w:rsidRPr="00F91941">
        <w:rPr>
          <w:lang w:eastAsia="zh-CN"/>
        </w:rPr>
        <w:t xml:space="preserve"> indicating downlink SPS release in slot(s)</w:t>
      </w:r>
      <w:r w:rsidRPr="00F91941">
        <w:rPr>
          <w:noProof/>
          <w:position w:val="-6"/>
        </w:rPr>
        <w:drawing>
          <wp:inline distT="0" distB="0" distL="0" distR="0" wp14:anchorId="19684FB1" wp14:editId="51C5E62F">
            <wp:extent cx="283845" cy="166370"/>
            <wp:effectExtent l="0" t="0" r="1905" b="508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rPr>
        <w:drawing>
          <wp:inline distT="0" distB="0" distL="0" distR="0" wp14:anchorId="301C6B59" wp14:editId="4D4EF9BE">
            <wp:extent cx="346075" cy="166370"/>
            <wp:effectExtent l="0" t="0" r="0" b="508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14:paraId="07C69B55" w14:textId="37774450" w:rsidR="007678D0" w:rsidRPr="000D3CFB" w:rsidRDefault="00F91941" w:rsidP="00F91941">
      <w:pPr>
        <w:pStyle w:val="B1"/>
        <w:rPr>
          <w:rFonts w:eastAsia="SimSun"/>
          <w:lang w:eastAsia="zh-CN"/>
        </w:rPr>
      </w:pPr>
      <w:r>
        <w:rPr>
          <w:lang w:eastAsia="zh-CN"/>
        </w:rPr>
        <w:t>-</w:t>
      </w:r>
      <w:r>
        <w:rPr>
          <w:lang w:eastAsia="zh-CN"/>
        </w:rPr>
        <w:tab/>
      </w:r>
      <w:r w:rsidRPr="00F91941">
        <w:rPr>
          <w:lang w:eastAsia="zh-CN"/>
        </w:rPr>
        <w:t>For slot-PDSCH, special subframe configuration 3, 4, 8,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rPr>
        <w:drawing>
          <wp:inline distT="0" distB="0" distL="0" distR="0" wp14:anchorId="69CFC1A4" wp14:editId="6244A5B0">
            <wp:extent cx="574675" cy="235585"/>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7E954D77" wp14:editId="40C9CA16">
            <wp:extent cx="166370" cy="138430"/>
            <wp:effectExtent l="0" t="0" r="508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185A9193" wp14:editId="658F773D">
            <wp:extent cx="145415" cy="138430"/>
            <wp:effectExtent l="0" t="0" r="6985"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10.1.3.1-1D</w:t>
      </w:r>
      <w:r w:rsidRPr="00F91941">
        <w:rPr>
          <w:lang w:eastAsia="zh-CN"/>
        </w:rPr>
        <w:t xml:space="preserve"> associated with slot </w:t>
      </w:r>
      <w:r w:rsidRPr="00F91941">
        <w:rPr>
          <w:i/>
          <w:lang w:eastAsia="zh-CN"/>
        </w:rPr>
        <w:t>n</w:t>
      </w:r>
      <w:r w:rsidRPr="00F91941">
        <w:t>.</w:t>
      </w:r>
      <w:r w:rsidRPr="00F91941">
        <w:rPr>
          <w:lang w:eastAsia="zh-CN"/>
        </w:rPr>
        <w:t xml:space="preserve"> The UE shall not transmit HARQ-ACK on PUSCH if the UE does not receive PDSCH or PDCCH</w:t>
      </w:r>
      <w:r w:rsidRPr="00F91941">
        <w:rPr>
          <w:rFonts w:cs="Arial"/>
        </w:rPr>
        <w:t>/SPDCCH</w:t>
      </w:r>
      <w:r w:rsidRPr="00F91941">
        <w:rPr>
          <w:lang w:eastAsia="zh-CN"/>
        </w:rPr>
        <w:t xml:space="preserve"> indicating downlink SPS release in slot(s)</w:t>
      </w:r>
      <w:r w:rsidRPr="00F91941">
        <w:rPr>
          <w:noProof/>
          <w:position w:val="-6"/>
        </w:rPr>
        <w:drawing>
          <wp:inline distT="0" distB="0" distL="0" distR="0" wp14:anchorId="4BDE39E6" wp14:editId="2760051F">
            <wp:extent cx="283845" cy="166370"/>
            <wp:effectExtent l="0" t="0" r="1905" b="508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rPr>
        <w:drawing>
          <wp:inline distT="0" distB="0" distL="0" distR="0" wp14:anchorId="29B14490" wp14:editId="10A01B09">
            <wp:extent cx="346075" cy="166370"/>
            <wp:effectExtent l="0" t="0" r="0" b="508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14:paraId="6941B2C4" w14:textId="2865326D" w:rsidR="00343569" w:rsidRPr="000D3CFB" w:rsidRDefault="00343569" w:rsidP="00343569">
      <w:pPr>
        <w:rPr>
          <w:rFonts w:eastAsia="SimSun"/>
          <w:lang w:eastAsia="zh-CN"/>
        </w:rPr>
      </w:pPr>
      <w:r w:rsidRPr="000D3CFB">
        <w:t>For TDD, when PUCCH format 3</w:t>
      </w:r>
      <w:r w:rsidR="007678D0" w:rsidRPr="000D3CFB">
        <w:t>/4/5</w:t>
      </w:r>
      <w:r w:rsidRPr="000D3CFB">
        <w:t xml:space="preserve"> is configured for transmission of HARQ-ACK</w:t>
      </w:r>
      <w:r w:rsidR="004A54E3" w:rsidRPr="000D3CFB">
        <w:t xml:space="preserve"> </w:t>
      </w:r>
      <w:r w:rsidR="007678D0" w:rsidRPr="000D3CFB">
        <w:rPr>
          <w:rFonts w:eastAsia="SimSun" w:hint="eastAsia"/>
          <w:lang w:eastAsia="zh-CN"/>
        </w:rPr>
        <w:t xml:space="preserve">and </w:t>
      </w:r>
      <w:r w:rsidR="007678D0" w:rsidRPr="000D3CFB">
        <w:t xml:space="preserve">if </w:t>
      </w:r>
      <w:r w:rsidR="007678D0" w:rsidRPr="000D3CFB">
        <w:rPr>
          <w:rFonts w:eastAsia="SimSun" w:hint="eastAsia"/>
          <w:lang w:eastAsia="zh-CN"/>
        </w:rPr>
        <w:t xml:space="preserve">the </w:t>
      </w:r>
      <w:r w:rsidR="007678D0" w:rsidRPr="000D3CFB">
        <w:t xml:space="preserve">UE is not configured with higher layer parameter </w:t>
      </w:r>
      <w:r w:rsidR="007678D0" w:rsidRPr="000D3CFB">
        <w:rPr>
          <w:i/>
        </w:rPr>
        <w:t xml:space="preserve">codebooksizeDetermination-r13 = </w:t>
      </w:r>
      <w:r w:rsidR="002B1445" w:rsidRPr="000D3CFB">
        <w:rPr>
          <w:rFonts w:eastAsia="SimSun" w:hint="eastAsia"/>
          <w:i/>
          <w:lang w:eastAsia="zh-CN"/>
        </w:rPr>
        <w:t>dai</w:t>
      </w:r>
      <w:r w:rsidR="00F91941">
        <w:rPr>
          <w:rFonts w:eastAsia="SimSun"/>
          <w:i/>
          <w:lang w:eastAsia="zh-CN"/>
        </w:rPr>
        <w:t xml:space="preserve"> </w:t>
      </w:r>
      <w:r w:rsidR="00F91941">
        <w:rPr>
          <w:rFonts w:eastAsia="SimSun"/>
          <w:lang w:eastAsia="zh-CN"/>
        </w:rPr>
        <w:t xml:space="preserve">for subframe-PDSCH or </w:t>
      </w:r>
      <w:r w:rsidR="00F91941">
        <w:rPr>
          <w:i/>
        </w:rPr>
        <w:t>codebooksizeDeterminationsSTTI-r15 = dai</w:t>
      </w:r>
      <w:r w:rsidR="00F91941">
        <w:rPr>
          <w:rFonts w:eastAsia="SimSun"/>
          <w:lang w:eastAsia="zh-CN"/>
        </w:rPr>
        <w:t xml:space="preserve"> for slot-PDSCH</w:t>
      </w:r>
      <w:r w:rsidRPr="000D3CFB">
        <w:t>,</w:t>
      </w:r>
      <w:r w:rsidRPr="000D3CFB">
        <w:rPr>
          <w:rFonts w:eastAsia="SimSun" w:hint="eastAsia"/>
          <w:lang w:eastAsia="zh-CN"/>
        </w:rPr>
        <w:t xml:space="preserve"> </w:t>
      </w:r>
    </w:p>
    <w:p w14:paraId="1873ED76" w14:textId="2E534BAE" w:rsidR="00731758" w:rsidRPr="000D3CFB" w:rsidRDefault="00343569" w:rsidP="00154F62">
      <w:pPr>
        <w:pStyle w:val="B1"/>
        <w:numPr>
          <w:ilvl w:val="0"/>
          <w:numId w:val="11"/>
        </w:numPr>
        <w:rPr>
          <w:rFonts w:eastAsia="SimSun"/>
          <w:lang w:eastAsia="zh-CN"/>
        </w:rPr>
      </w:pP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 xml:space="preserve">DL configurations </w:t>
      </w:r>
      <w:r w:rsidRPr="000D3CFB">
        <w:rPr>
          <w:rFonts w:hint="eastAsia"/>
          <w:lang w:val="en-US" w:eastAsia="zh-TW"/>
        </w:rPr>
        <w:t>1-6</w:t>
      </w:r>
      <w:r w:rsidRPr="000D3CFB">
        <w:rPr>
          <w:rFonts w:eastAsia="SimSun" w:hint="eastAsia"/>
          <w:lang w:eastAsia="zh-CN"/>
        </w:rPr>
        <w:t xml:space="preserve">, </w:t>
      </w:r>
      <w:r w:rsidRPr="000D3CFB">
        <w:t xml:space="preserve">the </w:t>
      </w:r>
      <w:r w:rsidR="00802449" w:rsidRPr="000D3CFB">
        <w:t>HARQ-ACK for a PDSCH transmission with a corresponding PDCCH</w:t>
      </w:r>
      <w:r w:rsidR="005A65C0" w:rsidRPr="000D3CFB">
        <w:rPr>
          <w:rFonts w:cs="Arial"/>
        </w:rPr>
        <w:t>/EPDCCH</w:t>
      </w:r>
      <w:r w:rsidR="00F91941">
        <w:rPr>
          <w:rFonts w:cs="Arial"/>
        </w:rPr>
        <w:t>/SPDCCH</w:t>
      </w:r>
      <w:r w:rsidR="00802449" w:rsidRPr="000D3CFB">
        <w:t xml:space="preserve"> or for a </w:t>
      </w:r>
      <w:r w:rsidR="00802449" w:rsidRPr="000D3CFB">
        <w:rPr>
          <w:rFonts w:cs="Arial"/>
        </w:rPr>
        <w:t>PDCCH</w:t>
      </w:r>
      <w:r w:rsidR="005A65C0" w:rsidRPr="000D3CFB">
        <w:rPr>
          <w:rFonts w:cs="Arial"/>
        </w:rPr>
        <w:t>/EPDCCH</w:t>
      </w:r>
      <w:r w:rsidR="00F91941">
        <w:rPr>
          <w:rFonts w:cs="Arial"/>
        </w:rPr>
        <w:t>/SPDCCH</w:t>
      </w:r>
      <w:r w:rsidR="00802449" w:rsidRPr="000D3CFB">
        <w:rPr>
          <w:rFonts w:cs="Arial"/>
        </w:rPr>
        <w:t xml:space="preserve"> indicating </w:t>
      </w:r>
      <w:r w:rsidR="00802449" w:rsidRPr="000D3CFB">
        <w:rPr>
          <w:rFonts w:cs="Arial" w:hint="eastAsia"/>
          <w:lang w:eastAsia="zh-CN"/>
        </w:rPr>
        <w:t xml:space="preserve">downlink </w:t>
      </w:r>
      <w:r w:rsidR="00802449" w:rsidRPr="000D3CFB">
        <w:rPr>
          <w:rFonts w:cs="Arial"/>
        </w:rPr>
        <w:t xml:space="preserve">SPS release </w:t>
      </w:r>
      <w:r w:rsidR="00802449" w:rsidRPr="000D3CFB">
        <w:t>in subframe</w:t>
      </w:r>
      <w:r w:rsidR="00F91941">
        <w:t>/slot</w:t>
      </w:r>
      <w:r w:rsidR="00802449" w:rsidRPr="000D3CFB">
        <w:t xml:space="preserve"> </w:t>
      </w:r>
      <w:r w:rsidR="00664FED" w:rsidRPr="000D3CFB">
        <w:rPr>
          <w:noProof/>
          <w:position w:val="-6"/>
        </w:rPr>
        <w:drawing>
          <wp:inline distT="0" distB="0" distL="0" distR="0" wp14:anchorId="13466FC1" wp14:editId="103A0267">
            <wp:extent cx="304800" cy="152400"/>
            <wp:effectExtent l="0" t="0" r="0" b="0"/>
            <wp:docPr id="3888" name="Picture 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is associated with </w:t>
      </w:r>
      <w:r w:rsidR="00664FED" w:rsidRPr="000D3CFB">
        <w:rPr>
          <w:noProof/>
          <w:position w:val="-14"/>
        </w:rPr>
        <w:drawing>
          <wp:inline distT="0" distB="0" distL="0" distR="0" wp14:anchorId="1C7AE13E" wp14:editId="311FC75D">
            <wp:extent cx="609600" cy="257175"/>
            <wp:effectExtent l="0" t="0" r="0" b="0"/>
            <wp:docPr id="3889" name="Picture 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802449" w:rsidRPr="000D3CFB">
        <w:t xml:space="preserve"> if transmission mode configured in the </w:t>
      </w:r>
      <w:r w:rsidR="00802449" w:rsidRPr="000D3CFB">
        <w:rPr>
          <w:i/>
        </w:rPr>
        <w:t>c</w:t>
      </w:r>
      <w:r w:rsidR="00802449" w:rsidRPr="000D3CFB">
        <w:t xml:space="preserve">-th serving cell supports one transport block or spatial </w:t>
      </w:r>
      <w:r w:rsidR="00244D80" w:rsidRPr="000D3CFB">
        <w:rPr>
          <w:rFonts w:hint="eastAsia"/>
          <w:lang w:eastAsia="zh-CN"/>
        </w:rPr>
        <w:t xml:space="preserve">HARQ-ACK </w:t>
      </w:r>
      <w:r w:rsidR="00802449" w:rsidRPr="000D3CFB">
        <w:t>bundling is applied</w:t>
      </w:r>
      <w:r w:rsidR="00F91941">
        <w:t xml:space="preserve"> or for slot-PDSCH</w:t>
      </w:r>
      <w:r w:rsidR="00802449" w:rsidRPr="000D3CFB">
        <w:t xml:space="preserve">, or associated with </w:t>
      </w:r>
      <w:r w:rsidR="00664FED" w:rsidRPr="000D3CFB">
        <w:rPr>
          <w:noProof/>
          <w:position w:val="-14"/>
        </w:rPr>
        <w:drawing>
          <wp:inline distT="0" distB="0" distL="0" distR="0" wp14:anchorId="2B300B56" wp14:editId="6D2F9FD5">
            <wp:extent cx="695325" cy="257175"/>
            <wp:effectExtent l="0" t="0" r="0" b="0"/>
            <wp:docPr id="3890" name="Picture 3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rPr>
        <w:drawing>
          <wp:inline distT="0" distB="0" distL="0" distR="0" wp14:anchorId="5713940E" wp14:editId="2523C9A9">
            <wp:extent cx="657225" cy="257175"/>
            <wp:effectExtent l="0" t="0" r="0" b="0"/>
            <wp:docPr id="3891" name="Picture 3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otherwise, where </w:t>
      </w:r>
      <w:r w:rsidR="00802449" w:rsidRPr="000D3CFB">
        <w:rPr>
          <w:i/>
          <w:iCs/>
        </w:rPr>
        <w:t>DAI(k)</w:t>
      </w:r>
      <w:r w:rsidR="00802449" w:rsidRPr="000D3CFB">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00802449" w:rsidRPr="000D3CFB">
          <w:t>1A</w:t>
        </w:r>
      </w:smartTag>
      <w:r w:rsidR="00802449" w:rsidRPr="000D3CFB">
        <w:t>/1B/1D/</w:t>
      </w:r>
      <w:smartTag w:uri="urn:schemas-microsoft-com:office:smarttags" w:element="chsdate">
        <w:smartTagPr>
          <w:attr w:name="Year" w:val="2001"/>
          <w:attr w:name="Month" w:val="2"/>
          <w:attr w:name="Day" w:val="2"/>
          <w:attr w:name="IsLunarDate" w:val="False"/>
          <w:attr w:name="IsROCDate" w:val="False"/>
        </w:smartTagPr>
        <w:r w:rsidR="00802449" w:rsidRPr="000D3CFB">
          <w:t>1/2/</w:t>
        </w:r>
        <w:smartTag w:uri="urn:schemas-microsoft-com:office:smarttags" w:element="chmetcnv">
          <w:smartTagPr>
            <w:attr w:name="UnitName" w:val="a"/>
            <w:attr w:name="SourceValue" w:val="2"/>
            <w:attr w:name="HasSpace" w:val="False"/>
            <w:attr w:name="Negative" w:val="False"/>
            <w:attr w:name="NumberType" w:val="1"/>
            <w:attr w:name="TCSC" w:val="0"/>
          </w:smartTagPr>
          <w:r w:rsidR="00802449" w:rsidRPr="000D3CFB">
            <w:t>2</w:t>
          </w:r>
        </w:smartTag>
      </w:smartTag>
      <w:r w:rsidR="00802449" w:rsidRPr="000D3CFB">
        <w:t>A/2B</w:t>
      </w:r>
      <w:r w:rsidR="00802449" w:rsidRPr="000D3CFB">
        <w:rPr>
          <w:lang w:val="en-US" w:eastAsia="zh-CN"/>
        </w:rPr>
        <w:t>/2C</w:t>
      </w:r>
      <w:r w:rsidR="00A61E75" w:rsidRPr="000D3CFB">
        <w:rPr>
          <w:rFonts w:eastAsia="SimSun"/>
          <w:lang w:val="en-US" w:eastAsia="zh-CN"/>
        </w:rPr>
        <w:t>/2D</w:t>
      </w:r>
      <w:r w:rsidR="00F91941">
        <w:rPr>
          <w:rFonts w:eastAsia="SimSun"/>
          <w:lang w:val="en-US" w:eastAsia="zh-CN"/>
        </w:rPr>
        <w:t>/7-1A/7-1B/7-1C/7-1D/7-1E/7-1F/7-1G</w:t>
      </w:r>
      <w:r w:rsidR="00802449" w:rsidRPr="000D3CFB">
        <w:t xml:space="preserve"> detected in subframe</w:t>
      </w:r>
      <w:r w:rsidR="00F91941">
        <w:t>/slot</w:t>
      </w:r>
      <w:r w:rsidR="00802449" w:rsidRPr="000D3CFB">
        <w:t xml:space="preserve"> </w:t>
      </w:r>
      <w:r w:rsidR="00664FED" w:rsidRPr="000D3CFB">
        <w:rPr>
          <w:noProof/>
          <w:position w:val="-6"/>
        </w:rPr>
        <w:drawing>
          <wp:inline distT="0" distB="0" distL="0" distR="0" wp14:anchorId="68FC1370" wp14:editId="29828EA0">
            <wp:extent cx="304800" cy="152400"/>
            <wp:effectExtent l="0" t="0" r="0" b="0"/>
            <wp:docPr id="3892" name="Picture 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w:t>
      </w:r>
      <w:r w:rsidR="00664FED" w:rsidRPr="000D3CFB">
        <w:rPr>
          <w:noProof/>
          <w:position w:val="-14"/>
        </w:rPr>
        <w:drawing>
          <wp:inline distT="0" distB="0" distL="0" distR="0" wp14:anchorId="10A648ED" wp14:editId="5648536F">
            <wp:extent cx="695325" cy="257175"/>
            <wp:effectExtent l="0" t="0" r="0" b="0"/>
            <wp:docPr id="3893" name="Picture 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rPr>
        <w:drawing>
          <wp:inline distT="0" distB="0" distL="0" distR="0" wp14:anchorId="2FB5B107" wp14:editId="68551C01">
            <wp:extent cx="657225" cy="257175"/>
            <wp:effectExtent l="0" t="0" r="0" b="0"/>
            <wp:docPr id="3894" name="Picture 3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are the HARQ-ACK feedback for </w:t>
      </w:r>
      <w:r w:rsidR="00802449" w:rsidRPr="000D3CFB">
        <w:rPr>
          <w:lang w:eastAsia="zh-CN"/>
        </w:rPr>
        <w:t>codeword 0 and codeword 1, respectively</w:t>
      </w:r>
      <w:r w:rsidR="00802449" w:rsidRPr="000D3CFB">
        <w:t xml:space="preserve">. For the case with </w:t>
      </w:r>
      <w:r w:rsidR="00664FED" w:rsidRPr="000D3CFB">
        <w:rPr>
          <w:noProof/>
          <w:position w:val="-10"/>
        </w:rPr>
        <w:drawing>
          <wp:inline distT="0" distB="0" distL="0" distR="0" wp14:anchorId="242030A0" wp14:editId="01F630F0">
            <wp:extent cx="523875" cy="190500"/>
            <wp:effectExtent l="0" t="0" r="0" b="0"/>
            <wp:docPr id="3895" name="Picture 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00802449" w:rsidRPr="000D3CFB">
        <w:t>, the HARQ-ACK associated with a PDSCH transmission without a corresponding PDCCH</w:t>
      </w:r>
      <w:r w:rsidR="005A65C0" w:rsidRPr="000D3CFB">
        <w:rPr>
          <w:rFonts w:cs="Arial"/>
        </w:rPr>
        <w:t>/EPDCCH</w:t>
      </w:r>
      <w:r w:rsidR="00F91941">
        <w:rPr>
          <w:rFonts w:cs="Arial"/>
        </w:rPr>
        <w:t>/SPDCCH</w:t>
      </w:r>
      <w:r w:rsidR="00802449" w:rsidRPr="000D3CFB">
        <w:t xml:space="preserve"> is mapped to </w:t>
      </w:r>
      <w:r w:rsidR="00664FED" w:rsidRPr="000D3CFB">
        <w:rPr>
          <w:noProof/>
          <w:position w:val="-22"/>
        </w:rPr>
        <w:drawing>
          <wp:inline distT="0" distB="0" distL="0" distR="0" wp14:anchorId="5CC00D40" wp14:editId="4EC93495">
            <wp:extent cx="542925" cy="304800"/>
            <wp:effectExtent l="0" t="0" r="0" b="0"/>
            <wp:docPr id="3896" name="Picture 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00802449" w:rsidRPr="000D3CFB">
        <w:t xml:space="preserve"> The HARQ-ACK feedback bits without any detected PDSCH transmission</w:t>
      </w:r>
      <w:r w:rsidR="00802449" w:rsidRPr="000D3CFB">
        <w:rPr>
          <w:rFonts w:hint="eastAsia"/>
          <w:lang w:eastAsia="zh-CN"/>
        </w:rPr>
        <w:t xml:space="preserve"> or </w:t>
      </w:r>
      <w:r w:rsidR="00802449" w:rsidRPr="000D3CFB">
        <w:rPr>
          <w:lang w:eastAsia="zh-CN"/>
        </w:rPr>
        <w:t xml:space="preserve">without </w:t>
      </w:r>
      <w:r w:rsidR="00802449" w:rsidRPr="000D3CFB">
        <w:rPr>
          <w:rFonts w:hint="eastAsia"/>
          <w:lang w:eastAsia="zh-CN"/>
        </w:rPr>
        <w:t>detected PDCCH</w:t>
      </w:r>
      <w:r w:rsidR="005A65C0" w:rsidRPr="000D3CFB">
        <w:rPr>
          <w:rFonts w:cs="Arial"/>
        </w:rPr>
        <w:t>/EPDCCH</w:t>
      </w:r>
      <w:r w:rsidR="00F91941">
        <w:rPr>
          <w:rFonts w:cs="Arial"/>
        </w:rPr>
        <w:t>/SPDCCH</w:t>
      </w:r>
      <w:r w:rsidR="00802449" w:rsidRPr="000D3CFB">
        <w:rPr>
          <w:rFonts w:hint="eastAsia"/>
          <w:lang w:eastAsia="zh-CN"/>
        </w:rPr>
        <w:t xml:space="preserve"> indicating downlink SPS release</w:t>
      </w:r>
      <w:r w:rsidR="00802449" w:rsidRPr="000D3CFB">
        <w:t xml:space="preserve"> are set to NACK</w:t>
      </w:r>
      <w:r w:rsidR="00731758" w:rsidRPr="000D3CFB">
        <w:rPr>
          <w:rFonts w:eastAsia="SimSun" w:hint="eastAsia"/>
          <w:lang w:eastAsia="zh-CN"/>
        </w:rPr>
        <w:t>;</w:t>
      </w:r>
    </w:p>
    <w:p w14:paraId="32697CB1" w14:textId="6ABD3003" w:rsidR="00802449" w:rsidRPr="000D3CFB" w:rsidRDefault="00731758" w:rsidP="00731758">
      <w:pPr>
        <w:ind w:left="567" w:hanging="283"/>
        <w:rPr>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DL configuration 0, t</w:t>
      </w:r>
      <w:r w:rsidRPr="000D3CFB">
        <w:t xml:space="preserve">he HARQ-ACK for a PDSCH transmission or for a </w:t>
      </w:r>
      <w:r w:rsidRPr="000D3CFB">
        <w:rPr>
          <w:rFonts w:cs="Arial"/>
        </w:rPr>
        <w:t>PDCCH</w:t>
      </w:r>
      <w:r w:rsidR="005A65C0" w:rsidRPr="000D3CFB">
        <w:rPr>
          <w:rFonts w:cs="Arial"/>
        </w:rPr>
        <w:t>/EPDCCH</w:t>
      </w:r>
      <w:r w:rsidR="00F91941">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F91941">
        <w:t>/slot</w:t>
      </w:r>
      <w:r w:rsidRPr="000D3CFB">
        <w:t xml:space="preserve"> </w:t>
      </w:r>
      <w:r w:rsidR="00664FED" w:rsidRPr="000D3CFB">
        <w:rPr>
          <w:noProof/>
          <w:position w:val="-6"/>
        </w:rPr>
        <w:drawing>
          <wp:inline distT="0" distB="0" distL="0" distR="0" wp14:anchorId="17F30AED" wp14:editId="61F6F4EC">
            <wp:extent cx="304800" cy="152400"/>
            <wp:effectExtent l="0" t="0" r="0" b="0"/>
            <wp:docPr id="3897" name="Picture 3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5A1EDEDE" wp14:editId="6D58E262">
            <wp:extent cx="314325" cy="257175"/>
            <wp:effectExtent l="0" t="0" r="0" b="0"/>
            <wp:docPr id="3898" name="Picture 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associated with </w:t>
      </w:r>
      <w:r w:rsidR="00664FED" w:rsidRPr="000D3CFB">
        <w:rPr>
          <w:noProof/>
          <w:position w:val="-14"/>
        </w:rPr>
        <w:drawing>
          <wp:inline distT="0" distB="0" distL="0" distR="0" wp14:anchorId="05F1AD7C" wp14:editId="23992678">
            <wp:extent cx="314325" cy="257175"/>
            <wp:effectExtent l="0" t="0" r="0" b="0"/>
            <wp:docPr id="3899" name="Picture 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5659AD1" wp14:editId="65F119DE">
            <wp:extent cx="314325" cy="257175"/>
            <wp:effectExtent l="0" t="0" r="0" b="0"/>
            <wp:docPr id="3900" name="Picture 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00664FED" w:rsidRPr="000D3CFB">
        <w:rPr>
          <w:noProof/>
          <w:position w:val="-14"/>
        </w:rPr>
        <w:drawing>
          <wp:inline distT="0" distB="0" distL="0" distR="0" wp14:anchorId="6D7A4099" wp14:editId="060D1D74">
            <wp:extent cx="314325" cy="257175"/>
            <wp:effectExtent l="0" t="0" r="0" b="0"/>
            <wp:docPr id="3901" name="Picture 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02FA5F6" wp14:editId="7EFE9865">
            <wp:extent cx="314325" cy="257175"/>
            <wp:effectExtent l="0" t="0" r="0" b="0"/>
            <wp:docPr id="3902" name="Picture 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5A65C0" w:rsidRPr="000D3CFB">
        <w:rPr>
          <w:rFonts w:cs="Arial"/>
        </w:rPr>
        <w:t>/EPDCCH</w:t>
      </w:r>
      <w:r w:rsidR="00F91941">
        <w:rPr>
          <w:rFonts w:cs="Arial"/>
        </w:rP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13E16E51" w14:textId="77777777" w:rsidR="00704709" w:rsidRPr="000D3CFB" w:rsidRDefault="00704709" w:rsidP="00704709">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00664FED" w:rsidRPr="000D3CFB">
        <w:rPr>
          <w:noProof/>
          <w:position w:val="-20"/>
        </w:rPr>
        <w:drawing>
          <wp:inline distT="0" distB="0" distL="0" distR="0" wp14:anchorId="08294638" wp14:editId="327778A2">
            <wp:extent cx="1257300" cy="285750"/>
            <wp:effectExtent l="0" t="0" r="0" b="0"/>
            <wp:docPr id="3903" name="Picture 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14:paraId="4A51CF00" w14:textId="18588546"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DL configuration 0,</w:t>
      </w:r>
      <w:r w:rsidRPr="000D3CFB">
        <w:t xml:space="preserve"> </w:t>
      </w:r>
      <w:r w:rsidR="00664FED" w:rsidRPr="000D3CFB">
        <w:rPr>
          <w:noProof/>
          <w:position w:val="-14"/>
        </w:rPr>
        <w:drawing>
          <wp:inline distT="0" distB="0" distL="0" distR="0" wp14:anchorId="2C5BB1B9" wp14:editId="54BDDC00">
            <wp:extent cx="314325" cy="257175"/>
            <wp:effectExtent l="0" t="0" r="0" b="0"/>
            <wp:docPr id="3904" name="Picture 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rPr>
        <w:drawing>
          <wp:inline distT="0" distB="0" distL="0" distR="0" wp14:anchorId="12ADC505" wp14:editId="2F6BFC34">
            <wp:extent cx="657225" cy="171450"/>
            <wp:effectExtent l="0" t="0" r="0" b="0"/>
            <wp:docPr id="3905" name="Picture 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9D67ED">
        <w:rPr>
          <w:rFonts w:hint="eastAsia"/>
          <w:lang w:eastAsia="zh-CN"/>
        </w:rPr>
        <w:t>Clause</w:t>
      </w:r>
      <w:r w:rsidRPr="000D3CFB">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5CB710E2" wp14:editId="760F9E91">
            <wp:extent cx="285750" cy="171450"/>
            <wp:effectExtent l="0" t="0" r="0" b="0"/>
            <wp:docPr id="3906" name="Picture 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043132A" wp14:editId="38432114">
            <wp:extent cx="342900" cy="171450"/>
            <wp:effectExtent l="0" t="0" r="0" b="0"/>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3F7F07F8"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rPr>
        <w:drawing>
          <wp:inline distT="0" distB="0" distL="0" distR="0" wp14:anchorId="0258C88C" wp14:editId="231252E4">
            <wp:extent cx="295275" cy="209550"/>
            <wp:effectExtent l="0" t="0" r="0" b="0"/>
            <wp:docPr id="3908" name="Picture 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rPr>
        <w:drawing>
          <wp:inline distT="0" distB="0" distL="0" distR="0" wp14:anchorId="1102B8DE" wp14:editId="307AE46E">
            <wp:extent cx="314325" cy="257175"/>
            <wp:effectExtent l="0" t="0" r="0" b="0"/>
            <wp:docPr id="3909" name="Picture 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627CAE" w:rsidRPr="000D3CFB">
        <w:rPr>
          <w:rFonts w:eastAsia="Batang" w:hint="eastAsia"/>
          <w:lang w:eastAsia="ko-KR"/>
        </w:rPr>
        <w:t xml:space="preserve"> </w:t>
      </w:r>
      <w:r w:rsidR="00627CAE" w:rsidRPr="000D3CFB">
        <w:rPr>
          <w:rFonts w:eastAsia="Batang"/>
          <w:lang w:eastAsia="ko-KR"/>
        </w:rPr>
        <w:t xml:space="preserve">is determined as </w:t>
      </w:r>
      <w:r w:rsidR="00627CAE" w:rsidRPr="000D3CFB">
        <w:rPr>
          <w:rFonts w:eastAsia="Batang" w:hint="eastAsia"/>
          <w:lang w:eastAsia="ko-KR"/>
        </w:rPr>
        <w:t>if</w:t>
      </w:r>
      <w:r w:rsidR="00627CAE" w:rsidRPr="000D3CFB">
        <w:rPr>
          <w:rFonts w:eastAsia="Batang"/>
          <w:lang w:eastAsia="ko-KR"/>
        </w:rPr>
        <w:t xml:space="preserve"> PUCCH format 3 is configured for transmission of HARQ-ACK, </w:t>
      </w:r>
      <w:r w:rsidR="00627CAE" w:rsidRPr="000D3CFB">
        <w:rPr>
          <w:rFonts w:eastAsia="Batang" w:hint="eastAsia"/>
          <w:lang w:eastAsia="ko-KR"/>
        </w:rPr>
        <w:t>except that</w:t>
      </w:r>
      <w:r w:rsidR="00627CAE" w:rsidRPr="000D3CFB">
        <w:rPr>
          <w:rFonts w:eastAsia="Batang"/>
          <w:lang w:eastAsia="ko-KR"/>
        </w:rPr>
        <w:t xml:space="preserve"> spatial HARQ-ACK bundling across multiple codewords within a </w:t>
      </w:r>
      <w:r w:rsidR="00D16689" w:rsidRPr="000D3CFB">
        <w:rPr>
          <w:rFonts w:eastAsia="Batang"/>
          <w:lang w:eastAsia="ko-KR"/>
        </w:rPr>
        <w:t>downlink or special</w:t>
      </w:r>
      <w:r w:rsidR="00627CAE" w:rsidRPr="000D3CFB">
        <w:rPr>
          <w:rFonts w:eastAsia="Batang"/>
          <w:lang w:eastAsia="ko-KR"/>
        </w:rPr>
        <w:t xml:space="preserve"> subframe is performed for all </w:t>
      </w:r>
      <w:r w:rsidR="00627CAE" w:rsidRPr="000D3CFB">
        <w:rPr>
          <w:rFonts w:eastAsia="Batang" w:hint="eastAsia"/>
          <w:lang w:eastAsia="ko-KR"/>
        </w:rPr>
        <w:t>serving</w:t>
      </w:r>
      <w:r w:rsidR="00627CAE" w:rsidRPr="000D3CFB">
        <w:rPr>
          <w:rFonts w:eastAsia="Batang"/>
          <w:lang w:eastAsia="ko-KR"/>
        </w:rPr>
        <w:t xml:space="preserve"> cells configured with </w:t>
      </w:r>
      <w:r w:rsidR="00627CAE" w:rsidRPr="000D3CFB">
        <w:rPr>
          <w:rFonts w:eastAsia="Batang" w:hint="eastAsia"/>
          <w:lang w:eastAsia="ko-KR"/>
        </w:rPr>
        <w:t xml:space="preserve">a </w:t>
      </w:r>
      <w:r w:rsidR="00627CAE" w:rsidRPr="000D3CFB">
        <w:rPr>
          <w:rFonts w:eastAsia="Batang"/>
          <w:lang w:eastAsia="ko-KR"/>
        </w:rPr>
        <w:t xml:space="preserve">downlink transmission mode </w:t>
      </w:r>
      <w:r w:rsidR="00627CAE" w:rsidRPr="000D3CFB">
        <w:rPr>
          <w:rFonts w:eastAsia="Batang" w:hint="eastAsia"/>
          <w:lang w:eastAsia="ko-KR"/>
        </w:rPr>
        <w:t>that</w:t>
      </w:r>
      <w:r w:rsidR="00627CAE" w:rsidRPr="000D3CFB">
        <w:rPr>
          <w:rFonts w:eastAsia="Batang"/>
          <w:lang w:eastAsia="ko-KR"/>
        </w:rPr>
        <w:t xml:space="preserve"> supports up to </w:t>
      </w:r>
      <w:r w:rsidR="00627CAE" w:rsidRPr="000D3CFB">
        <w:rPr>
          <w:rFonts w:eastAsia="Batang" w:hint="eastAsia"/>
          <w:lang w:eastAsia="ko-KR"/>
        </w:rPr>
        <w:t>two</w:t>
      </w:r>
      <w:r w:rsidR="00627CAE" w:rsidRPr="000D3CFB">
        <w:rPr>
          <w:rFonts w:eastAsia="Batang"/>
          <w:lang w:eastAsia="ko-KR"/>
        </w:rPr>
        <w:t xml:space="preserve"> transport blocks </w:t>
      </w:r>
      <w:r w:rsidR="00627CAE" w:rsidRPr="000D3CFB">
        <w:rPr>
          <w:rFonts w:eastAsia="Batang" w:hint="eastAsia"/>
          <w:lang w:eastAsia="ko-KR"/>
        </w:rPr>
        <w:t>in</w:t>
      </w:r>
      <w:r w:rsidR="00627CAE" w:rsidRPr="000D3CFB">
        <w:rPr>
          <w:rFonts w:eastAsia="Batang"/>
          <w:lang w:eastAsia="ko-KR"/>
        </w:rPr>
        <w:t xml:space="preserve"> case </w:t>
      </w:r>
      <w:r w:rsidR="00664FED" w:rsidRPr="000D3CFB">
        <w:rPr>
          <w:noProof/>
          <w:position w:val="-10"/>
        </w:rPr>
        <w:drawing>
          <wp:inline distT="0" distB="0" distL="0" distR="0" wp14:anchorId="759A2A3F" wp14:editId="3653AE5F">
            <wp:extent cx="295275" cy="209550"/>
            <wp:effectExtent l="0" t="0" r="0" b="0"/>
            <wp:docPr id="3910" name="Picture 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627CAE" w:rsidRPr="000D3CFB">
        <w:rPr>
          <w:rFonts w:eastAsia="Batang"/>
          <w:lang w:eastAsia="ko-KR"/>
        </w:rPr>
        <w:t>=2</w:t>
      </w:r>
      <w:r w:rsidR="00627CAE" w:rsidRPr="000D3CFB">
        <w:rPr>
          <w:rFonts w:eastAsia="Batang" w:hint="eastAsia"/>
          <w:lang w:eastAsia="ko-KR"/>
        </w:rPr>
        <w:t>.</w:t>
      </w:r>
    </w:p>
    <w:p w14:paraId="07618E30" w14:textId="77777777" w:rsidR="00704709" w:rsidRPr="000D3CFB" w:rsidRDefault="00704709" w:rsidP="00704709">
      <w:pPr>
        <w:pStyle w:val="B1"/>
        <w:rPr>
          <w:lang w:eastAsia="zh-CN"/>
        </w:rPr>
      </w:pPr>
      <w:r w:rsidRPr="000D3CFB">
        <w:rPr>
          <w:lang w:eastAsia="zh-CN"/>
        </w:rPr>
        <w:lastRenderedPageBreak/>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rPr>
        <w:drawing>
          <wp:inline distT="0" distB="0" distL="0" distR="0" wp14:anchorId="4355332D" wp14:editId="369915D2">
            <wp:extent cx="295275" cy="209550"/>
            <wp:effectExtent l="0" t="0" r="0" b="0"/>
            <wp:docPr id="3911" name="Picture 3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rPr>
        <w:drawing>
          <wp:inline distT="0" distB="0" distL="0" distR="0" wp14:anchorId="29E6F647" wp14:editId="1C82C53B">
            <wp:extent cx="742950" cy="257175"/>
            <wp:effectExtent l="0" t="0" r="0" b="0"/>
            <wp:docPr id="3912" name="Picture 3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5FD52E31" wp14:editId="1059EBC4">
            <wp:extent cx="485775" cy="171450"/>
            <wp:effectExtent l="0" t="0" r="0" b="0"/>
            <wp:docPr id="3913" name="Picture 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00244D80" w:rsidRPr="000D3CFB">
        <w:rPr>
          <w:rFonts w:hint="eastAsia"/>
          <w:lang w:eastAsia="zh-CN"/>
        </w:rPr>
        <w:t>,</w:t>
      </w:r>
      <w:r w:rsidR="00244D80" w:rsidRPr="000D3CFB">
        <w:rPr>
          <w:lang w:eastAsia="zh-CN"/>
        </w:rPr>
        <w:t xml:space="preserve"> </w:t>
      </w:r>
      <w:r w:rsidR="00244D80" w:rsidRPr="000D3CFB">
        <w:rPr>
          <w:rFonts w:hint="eastAsia"/>
          <w:lang w:eastAsia="zh-CN"/>
        </w:rPr>
        <w:t xml:space="preserve">where the value of </w:t>
      </w:r>
      <w:r w:rsidR="00664FED" w:rsidRPr="000D3CFB">
        <w:rPr>
          <w:noProof/>
          <w:position w:val="-4"/>
        </w:rPr>
        <w:drawing>
          <wp:inline distT="0" distB="0" distL="0" distR="0" wp14:anchorId="64B66923" wp14:editId="44EC40A0">
            <wp:extent cx="152400" cy="114300"/>
            <wp:effectExtent l="0" t="0" r="0" b="0"/>
            <wp:docPr id="3914" name="Picture 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00244D80" w:rsidRPr="000D3CFB">
        <w:rPr>
          <w:rFonts w:hint="eastAsia"/>
          <w:lang w:eastAsia="zh-CN"/>
        </w:rPr>
        <w:t xml:space="preserve">is replaced by </w:t>
      </w:r>
      <w:r w:rsidR="00664FED" w:rsidRPr="000D3CFB">
        <w:rPr>
          <w:noProof/>
          <w:position w:val="-10"/>
        </w:rPr>
        <w:drawing>
          <wp:inline distT="0" distB="0" distL="0" distR="0" wp14:anchorId="36781CF5" wp14:editId="38FBACE2">
            <wp:extent cx="304800" cy="209550"/>
            <wp:effectExtent l="0" t="0" r="0" b="0"/>
            <wp:docPr id="3915" name="Picture 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2A2437B0" wp14:editId="4A792FC2">
            <wp:extent cx="285750" cy="171450"/>
            <wp:effectExtent l="0" t="0" r="0" b="0"/>
            <wp:docPr id="3916" name="Picture 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2629F0A2" wp14:editId="32013172">
            <wp:extent cx="342900" cy="171450"/>
            <wp:effectExtent l="0" t="0" r="0" b="0"/>
            <wp:docPr id="3917" name="Picture 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72D2BDE6" wp14:editId="19CC1871">
            <wp:extent cx="552450" cy="219075"/>
            <wp:effectExtent l="0" t="0" r="0" b="0"/>
            <wp:docPr id="3918" name="Picture 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449879CA" w14:textId="192233CA"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rPr>
        <w:drawing>
          <wp:inline distT="0" distB="0" distL="0" distR="0" wp14:anchorId="45D27281" wp14:editId="357F9555">
            <wp:extent cx="104775" cy="114300"/>
            <wp:effectExtent l="0" t="0" r="0" b="0"/>
            <wp:docPr id="3919"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7A90A8E1" wp14:editId="1AABB920">
            <wp:extent cx="171450" cy="142875"/>
            <wp:effectExtent l="0" t="0" r="0" b="0"/>
            <wp:docPr id="3920" name="Picture 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rPr>
        <w:drawing>
          <wp:inline distT="0" distB="0" distL="0" distR="0" wp14:anchorId="48E9BDFE" wp14:editId="4A2A8A0C">
            <wp:extent cx="314325" cy="257175"/>
            <wp:effectExtent l="0" t="0" r="0" b="0"/>
            <wp:docPr id="3921"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rPr>
        <w:drawing>
          <wp:inline distT="0" distB="0" distL="0" distR="0" wp14:anchorId="5CFEC0DB" wp14:editId="34396AE0">
            <wp:extent cx="657225" cy="171450"/>
            <wp:effectExtent l="0" t="0" r="0" b="0"/>
            <wp:docPr id="3922" name="Picture 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9D67ED">
        <w:rPr>
          <w:rFonts w:hint="eastAsia"/>
          <w:lang w:eastAsia="zh-CN"/>
        </w:rPr>
        <w:t>Clause</w:t>
      </w:r>
      <w:r w:rsidRPr="000D3CFB">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19C5DAA2" wp14:editId="566148B9">
            <wp:extent cx="285750" cy="171450"/>
            <wp:effectExtent l="0" t="0" r="0" b="0"/>
            <wp:docPr id="3923"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D2FD32C" wp14:editId="5EC52363">
            <wp:extent cx="342900" cy="171450"/>
            <wp:effectExtent l="0" t="0" r="0" b="0"/>
            <wp:docPr id="3924" name="Picture 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2885169F"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rPr>
        <w:drawing>
          <wp:inline distT="0" distB="0" distL="0" distR="0" wp14:anchorId="4BEB7617" wp14:editId="231E2421">
            <wp:extent cx="104775" cy="114300"/>
            <wp:effectExtent l="0" t="0" r="0" b="0"/>
            <wp:docPr id="3925" name="Picture 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565CBC4F" wp14:editId="3EB116FD">
            <wp:extent cx="171450" cy="142875"/>
            <wp:effectExtent l="0" t="0" r="0" b="0"/>
            <wp:docPr id="392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rPr>
        <w:drawing>
          <wp:inline distT="0" distB="0" distL="0" distR="0" wp14:anchorId="2ACBBE27" wp14:editId="654ABAA1">
            <wp:extent cx="742950" cy="257175"/>
            <wp:effectExtent l="0" t="0" r="0" b="0"/>
            <wp:docPr id="392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7EE691DE" wp14:editId="6E76FA9D">
            <wp:extent cx="485775" cy="171450"/>
            <wp:effectExtent l="0" t="0" r="0" b="0"/>
            <wp:docPr id="3928" name="Picture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65795ABC" wp14:editId="7B9AC851">
            <wp:extent cx="285750" cy="171450"/>
            <wp:effectExtent l="0" t="0" r="0" b="0"/>
            <wp:docPr id="3929" name="Picture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C03CC73" wp14:editId="38C74FE3">
            <wp:extent cx="342900" cy="171450"/>
            <wp:effectExtent l="0" t="0" r="0" b="0"/>
            <wp:docPr id="3930" name="Picture 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6B0C3273" w14:textId="63AD85FF" w:rsidR="00F91941" w:rsidRDefault="0093274D" w:rsidP="00F91941">
      <w:r w:rsidRPr="000D3CFB">
        <w:t xml:space="preserve">For TDD </w:t>
      </w:r>
      <w:r w:rsidR="00802449" w:rsidRPr="000D3CFB">
        <w:t xml:space="preserve">HARQ-ACK </w:t>
      </w:r>
      <w:r w:rsidRPr="000D3CFB">
        <w:t>bundling, when the UE is configured by transmission mode 3, 4</w:t>
      </w:r>
      <w:r w:rsidR="00420B98" w:rsidRPr="000D3CFB">
        <w:t>, 8</w:t>
      </w:r>
      <w:r w:rsidR="00284990" w:rsidRPr="000D3CFB">
        <w:t>, 9</w:t>
      </w:r>
      <w:r w:rsidRPr="000D3CFB">
        <w:t xml:space="preserve"> or </w:t>
      </w:r>
      <w:r w:rsidR="00284990" w:rsidRPr="000D3CFB">
        <w:t xml:space="preserve">10 </w:t>
      </w:r>
      <w:r w:rsidRPr="000D3CFB">
        <w:t xml:space="preserve">defined in </w:t>
      </w:r>
      <w:r w:rsidR="009D67ED">
        <w:t>Clause</w:t>
      </w:r>
      <w:r w:rsidRPr="000D3CFB">
        <w:t xml:space="preserve"> 7.1 and </w:t>
      </w:r>
      <w:r w:rsidR="00802449" w:rsidRPr="000D3CFB">
        <w:t xml:space="preserve">HARQ-ACK </w:t>
      </w:r>
      <w:r w:rsidRPr="000D3CFB">
        <w:t>bits</w:t>
      </w:r>
      <w:r w:rsidR="00F91941" w:rsidRPr="00F91941">
        <w:t xml:space="preserve"> </w:t>
      </w:r>
      <w:r w:rsidR="00F91941">
        <w:t>corresponding to a subframe-PDSCH</w:t>
      </w:r>
      <w:r w:rsidRPr="000D3CFB">
        <w:t xml:space="preserve"> are transmitted on PUSCH, the UE shall always generate 2 </w:t>
      </w:r>
      <w:r w:rsidR="00802449" w:rsidRPr="000D3CFB">
        <w:t xml:space="preserve">HARQ-ACK </w:t>
      </w:r>
      <w:r w:rsidRPr="000D3CFB">
        <w:t>bits assuming both codeword 0 and 1 are enabled. For the case that the UE detects only the PDSCH transmission associated with codeword 0 within the bundled subframes, the UE shall generate NACK for codeword 1</w:t>
      </w:r>
      <w:r w:rsidRPr="000D3CFB">
        <w:rPr>
          <w:rFonts w:hint="eastAsia"/>
        </w:rPr>
        <w:t>.</w:t>
      </w:r>
      <w:r w:rsidR="00F91941" w:rsidRPr="009E2536">
        <w:t xml:space="preserve"> </w:t>
      </w:r>
    </w:p>
    <w:p w14:paraId="14C19C3E" w14:textId="170E3B9F" w:rsidR="0093274D" w:rsidRPr="00353543" w:rsidRDefault="00F91941">
      <w:pPr>
        <w:rPr>
          <w:rFonts w:eastAsia="SimSun"/>
          <w:lang w:eastAsia="zh-CN"/>
        </w:rPr>
      </w:pPr>
      <w:r>
        <w:t xml:space="preserve">For TDD </w:t>
      </w:r>
      <w:r w:rsidRPr="000D3CFB">
        <w:t>HARQ-ACK bundling</w:t>
      </w:r>
      <w:r>
        <w:t xml:space="preserve">, when HARQ-ACK response corresponds to a slot-PDSCH, </w:t>
      </w:r>
      <w:r w:rsidRPr="000D3CFB">
        <w:t xml:space="preserve">the UE shall always generate </w:t>
      </w:r>
      <w:r>
        <w:t>1</w:t>
      </w:r>
      <w:r w:rsidRPr="000D3CFB">
        <w:t xml:space="preserve"> HARQ-ACK</w:t>
      </w:r>
      <w:r>
        <w:t xml:space="preserve"> bit.</w:t>
      </w:r>
    </w:p>
    <w:p w14:paraId="6293BF21" w14:textId="77777777" w:rsidR="0093274D" w:rsidRPr="000D3CFB" w:rsidRDefault="0093274D">
      <w:pPr>
        <w:rPr>
          <w:rFonts w:eastAsia="SimSun"/>
          <w:lang w:eastAsia="zh-CN"/>
        </w:rPr>
      </w:pPr>
    </w:p>
    <w:p w14:paraId="59182F33" w14:textId="77777777" w:rsidR="0093274D" w:rsidRPr="000D3CFB" w:rsidRDefault="0093274D">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54"/>
        <w:gridCol w:w="5207"/>
      </w:tblGrid>
      <w:tr w:rsidR="0001443F" w:rsidRPr="000D3CFB" w14:paraId="2D3A4DCE" w14:textId="77777777">
        <w:trPr>
          <w:cantSplit/>
          <w:jc w:val="center"/>
        </w:trPr>
        <w:tc>
          <w:tcPr>
            <w:tcW w:w="0" w:type="auto"/>
            <w:shd w:val="clear" w:color="auto" w:fill="E0E0E0"/>
            <w:vAlign w:val="center"/>
          </w:tcPr>
          <w:p w14:paraId="0FD7AC0B" w14:textId="77777777" w:rsidR="0093274D" w:rsidRPr="000D3CFB" w:rsidRDefault="0093274D"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5FEFE6C7" w14:textId="77777777" w:rsidR="0093274D" w:rsidRPr="000D3CFB" w:rsidRDefault="00664FED" w:rsidP="00E65866">
            <w:pPr>
              <w:pStyle w:val="TAH"/>
              <w:rPr>
                <w:lang w:val="en-US"/>
              </w:rPr>
            </w:pPr>
            <w:r w:rsidRPr="000D3CFB">
              <w:rPr>
                <w:noProof/>
                <w:position w:val="-10"/>
              </w:rPr>
              <w:drawing>
                <wp:inline distT="0" distB="0" distL="0" distR="0" wp14:anchorId="515097E6" wp14:editId="1BE023A1">
                  <wp:extent cx="276225" cy="238125"/>
                  <wp:effectExtent l="0" t="0" r="0" b="0"/>
                  <wp:docPr id="3931" name="Picture 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EA4E3A" w:rsidRPr="000D3CFB">
              <w:rPr>
                <w:lang w:val="en-US"/>
              </w:rPr>
              <w:t xml:space="preserve"> </w:t>
            </w:r>
            <w:r w:rsidR="0093274D" w:rsidRPr="000D3CFB">
              <w:rPr>
                <w:lang w:val="en-US"/>
              </w:rPr>
              <w:t>or</w:t>
            </w:r>
            <w:r w:rsidR="00EA4E3A" w:rsidRPr="000D3CFB">
              <w:rPr>
                <w:lang w:val="en-US"/>
              </w:rPr>
              <w:t xml:space="preserve"> </w:t>
            </w:r>
            <w:r w:rsidRPr="000D3CFB">
              <w:rPr>
                <w:noProof/>
                <w:position w:val="-10"/>
              </w:rPr>
              <w:drawing>
                <wp:inline distT="0" distB="0" distL="0" distR="0" wp14:anchorId="00C39F80" wp14:editId="6BCA93F7">
                  <wp:extent cx="285750" cy="238125"/>
                  <wp:effectExtent l="0" t="0" r="0" b="0"/>
                  <wp:docPr id="3932" name="Picture 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93274D" w:rsidRPr="000D3CFB">
              <w:rPr>
                <w:lang w:val="en-US"/>
              </w:rPr>
              <w:t xml:space="preserve"> </w:t>
            </w:r>
          </w:p>
        </w:tc>
        <w:tc>
          <w:tcPr>
            <w:tcW w:w="0" w:type="auto"/>
            <w:shd w:val="clear" w:color="auto" w:fill="E0E0E0"/>
            <w:vAlign w:val="center"/>
          </w:tcPr>
          <w:p w14:paraId="117556C2" w14:textId="3C53AA90" w:rsidR="00E65866" w:rsidRPr="000D3CFB" w:rsidRDefault="0093274D" w:rsidP="00E65866">
            <w:pPr>
              <w:pStyle w:val="TAH"/>
              <w:rPr>
                <w:lang w:val="en-US" w:eastAsia="zh-CN"/>
              </w:rPr>
            </w:pPr>
            <w:r w:rsidRPr="000D3CFB">
              <w:rPr>
                <w:lang w:val="en-US"/>
              </w:rPr>
              <w:t>Number of subframes</w:t>
            </w:r>
            <w:r w:rsidR="00F91941">
              <w:rPr>
                <w:lang w:val="en-US"/>
              </w:rPr>
              <w:t>/slots</w:t>
            </w:r>
            <w:r w:rsidRPr="000D3CFB">
              <w:rPr>
                <w:lang w:val="en-US"/>
              </w:rPr>
              <w:t xml:space="preserve"> with PDSCH transmission</w:t>
            </w:r>
            <w:r w:rsidRPr="000D3CFB">
              <w:rPr>
                <w:rFonts w:hint="eastAsia"/>
                <w:lang w:val="en-US" w:eastAsia="zh-CN"/>
              </w:rPr>
              <w:t xml:space="preserve"> and </w:t>
            </w:r>
          </w:p>
          <w:p w14:paraId="5D8E0A9F" w14:textId="453F8469" w:rsidR="0093274D" w:rsidRPr="000D3CFB" w:rsidRDefault="0093274D" w:rsidP="00E65866">
            <w:pPr>
              <w:pStyle w:val="TAH"/>
              <w:rPr>
                <w:lang w:val="en-US"/>
              </w:rPr>
            </w:pPr>
            <w:r w:rsidRPr="000D3CFB">
              <w:rPr>
                <w:rFonts w:hint="eastAsia"/>
                <w:lang w:val="en-US" w:eastAsia="zh-CN"/>
              </w:rPr>
              <w:t>with PDCCH</w:t>
            </w:r>
            <w:r w:rsidR="005A65C0" w:rsidRPr="000D3CFB">
              <w:rPr>
                <w:rFonts w:cs="Arial"/>
              </w:rPr>
              <w:t>/EPDC</w:t>
            </w:r>
            <w:r w:rsidR="00F91941">
              <w:rPr>
                <w:rFonts w:cs="Arial"/>
              </w:rPr>
              <w:t>/SPDCCH</w:t>
            </w:r>
            <w:r w:rsidR="00F91941" w:rsidRPr="000D3CFB">
              <w:rPr>
                <w:rFonts w:cs="Arial"/>
              </w:rPr>
              <w:t xml:space="preserve"> </w:t>
            </w:r>
            <w:r w:rsidR="005A65C0" w:rsidRPr="000D3CFB">
              <w:rPr>
                <w:rFonts w:cs="Arial"/>
              </w:rPr>
              <w:t>CH</w:t>
            </w:r>
            <w:r w:rsidRPr="000D3CFB">
              <w:rPr>
                <w:rFonts w:hint="eastAsia"/>
                <w:lang w:val="en-US" w:eastAsia="zh-CN"/>
              </w:rPr>
              <w:t xml:space="preserve"> indicating DL SPS release</w:t>
            </w:r>
          </w:p>
        </w:tc>
      </w:tr>
      <w:tr w:rsidR="0001443F" w:rsidRPr="000D3CFB" w14:paraId="14221092" w14:textId="77777777">
        <w:trPr>
          <w:cantSplit/>
          <w:jc w:val="center"/>
        </w:trPr>
        <w:tc>
          <w:tcPr>
            <w:tcW w:w="0" w:type="auto"/>
            <w:vAlign w:val="center"/>
          </w:tcPr>
          <w:p w14:paraId="30C79BB9" w14:textId="77777777" w:rsidR="0093274D" w:rsidRPr="000D3CFB" w:rsidRDefault="0093274D" w:rsidP="00E65866">
            <w:pPr>
              <w:pStyle w:val="TAC"/>
              <w:rPr>
                <w:lang w:val="en-US"/>
              </w:rPr>
            </w:pPr>
            <w:r w:rsidRPr="000D3CFB">
              <w:rPr>
                <w:lang w:val="en-US"/>
              </w:rPr>
              <w:t>0,0</w:t>
            </w:r>
          </w:p>
        </w:tc>
        <w:tc>
          <w:tcPr>
            <w:tcW w:w="0" w:type="auto"/>
            <w:vAlign w:val="center"/>
          </w:tcPr>
          <w:p w14:paraId="74ADD169" w14:textId="77777777" w:rsidR="0093274D" w:rsidRPr="000D3CFB" w:rsidRDefault="0093274D" w:rsidP="00E65866">
            <w:pPr>
              <w:pStyle w:val="TAC"/>
              <w:rPr>
                <w:lang w:val="en-US"/>
              </w:rPr>
            </w:pPr>
            <w:r w:rsidRPr="000D3CFB">
              <w:rPr>
                <w:lang w:val="en-US"/>
              </w:rPr>
              <w:t>1</w:t>
            </w:r>
          </w:p>
        </w:tc>
        <w:tc>
          <w:tcPr>
            <w:tcW w:w="0" w:type="auto"/>
            <w:vAlign w:val="center"/>
          </w:tcPr>
          <w:p w14:paraId="4B4794BE" w14:textId="77777777" w:rsidR="0093274D" w:rsidRPr="000D3CFB" w:rsidRDefault="0093274D" w:rsidP="00E65866">
            <w:pPr>
              <w:pStyle w:val="TAC"/>
              <w:rPr>
                <w:lang w:val="en-US"/>
              </w:rPr>
            </w:pPr>
            <w:r w:rsidRPr="000D3CFB">
              <w:rPr>
                <w:lang w:val="en-US"/>
              </w:rPr>
              <w:t>1 or 5 or 9</w:t>
            </w:r>
          </w:p>
        </w:tc>
      </w:tr>
      <w:tr w:rsidR="0001443F" w:rsidRPr="000D3CFB" w14:paraId="1CB81901" w14:textId="77777777">
        <w:trPr>
          <w:cantSplit/>
          <w:jc w:val="center"/>
        </w:trPr>
        <w:tc>
          <w:tcPr>
            <w:tcW w:w="0" w:type="auto"/>
            <w:vAlign w:val="center"/>
          </w:tcPr>
          <w:p w14:paraId="79E278D1" w14:textId="77777777" w:rsidR="0093274D" w:rsidRPr="000D3CFB" w:rsidRDefault="0093274D" w:rsidP="00E65866">
            <w:pPr>
              <w:pStyle w:val="TAC"/>
              <w:rPr>
                <w:lang w:val="en-US"/>
              </w:rPr>
            </w:pPr>
            <w:r w:rsidRPr="000D3CFB">
              <w:rPr>
                <w:lang w:val="en-US"/>
              </w:rPr>
              <w:t>0,1</w:t>
            </w:r>
          </w:p>
        </w:tc>
        <w:tc>
          <w:tcPr>
            <w:tcW w:w="0" w:type="auto"/>
            <w:vAlign w:val="center"/>
          </w:tcPr>
          <w:p w14:paraId="0041EA95" w14:textId="77777777" w:rsidR="0093274D" w:rsidRPr="000D3CFB" w:rsidRDefault="0093274D" w:rsidP="00E65866">
            <w:pPr>
              <w:pStyle w:val="TAC"/>
              <w:rPr>
                <w:lang w:val="en-US"/>
              </w:rPr>
            </w:pPr>
            <w:r w:rsidRPr="000D3CFB">
              <w:rPr>
                <w:lang w:val="en-US"/>
              </w:rPr>
              <w:t>2</w:t>
            </w:r>
          </w:p>
        </w:tc>
        <w:tc>
          <w:tcPr>
            <w:tcW w:w="0" w:type="auto"/>
            <w:vAlign w:val="center"/>
          </w:tcPr>
          <w:p w14:paraId="7BD104F5" w14:textId="77777777" w:rsidR="0093274D" w:rsidRPr="000D3CFB" w:rsidRDefault="0093274D" w:rsidP="00E65866">
            <w:pPr>
              <w:pStyle w:val="TAC"/>
              <w:rPr>
                <w:lang w:val="en-US"/>
              </w:rPr>
            </w:pPr>
            <w:r w:rsidRPr="000D3CFB">
              <w:rPr>
                <w:lang w:val="en-US"/>
              </w:rPr>
              <w:t>2 or 6</w:t>
            </w:r>
            <w:r w:rsidR="004703CD" w:rsidRPr="000D3CFB">
              <w:rPr>
                <w:lang w:val="en-US"/>
              </w:rPr>
              <w:t xml:space="preserve"> or 10</w:t>
            </w:r>
          </w:p>
        </w:tc>
      </w:tr>
      <w:tr w:rsidR="0001443F" w:rsidRPr="000D3CFB" w14:paraId="53C1A04E" w14:textId="77777777">
        <w:trPr>
          <w:cantSplit/>
          <w:jc w:val="center"/>
        </w:trPr>
        <w:tc>
          <w:tcPr>
            <w:tcW w:w="0" w:type="auto"/>
            <w:vAlign w:val="center"/>
          </w:tcPr>
          <w:p w14:paraId="5DA3EFBD" w14:textId="77777777" w:rsidR="0093274D" w:rsidRPr="000D3CFB" w:rsidRDefault="0093274D" w:rsidP="00E65866">
            <w:pPr>
              <w:pStyle w:val="TAC"/>
              <w:rPr>
                <w:lang w:val="en-US"/>
              </w:rPr>
            </w:pPr>
            <w:r w:rsidRPr="000D3CFB">
              <w:rPr>
                <w:lang w:val="en-US"/>
              </w:rPr>
              <w:t>1,0</w:t>
            </w:r>
          </w:p>
        </w:tc>
        <w:tc>
          <w:tcPr>
            <w:tcW w:w="0" w:type="auto"/>
            <w:vAlign w:val="center"/>
          </w:tcPr>
          <w:p w14:paraId="7530FE39" w14:textId="77777777" w:rsidR="0093274D" w:rsidRPr="000D3CFB" w:rsidRDefault="0093274D" w:rsidP="00E65866">
            <w:pPr>
              <w:pStyle w:val="TAC"/>
              <w:rPr>
                <w:lang w:val="en-US"/>
              </w:rPr>
            </w:pPr>
            <w:r w:rsidRPr="000D3CFB">
              <w:rPr>
                <w:lang w:val="en-US"/>
              </w:rPr>
              <w:t>3</w:t>
            </w:r>
          </w:p>
        </w:tc>
        <w:tc>
          <w:tcPr>
            <w:tcW w:w="0" w:type="auto"/>
            <w:vAlign w:val="center"/>
          </w:tcPr>
          <w:p w14:paraId="7395C55E" w14:textId="77777777" w:rsidR="0093274D" w:rsidRPr="000D3CFB" w:rsidRDefault="0093274D" w:rsidP="00E65866">
            <w:pPr>
              <w:pStyle w:val="TAC"/>
              <w:rPr>
                <w:lang w:val="en-US"/>
              </w:rPr>
            </w:pPr>
            <w:r w:rsidRPr="000D3CFB">
              <w:rPr>
                <w:lang w:val="en-US"/>
              </w:rPr>
              <w:t>3 or 7</w:t>
            </w:r>
          </w:p>
        </w:tc>
      </w:tr>
      <w:tr w:rsidR="0001443F" w:rsidRPr="000D3CFB" w14:paraId="084060B2" w14:textId="77777777">
        <w:trPr>
          <w:cantSplit/>
          <w:jc w:val="center"/>
        </w:trPr>
        <w:tc>
          <w:tcPr>
            <w:tcW w:w="0" w:type="auto"/>
            <w:vAlign w:val="center"/>
          </w:tcPr>
          <w:p w14:paraId="462FC599" w14:textId="77777777" w:rsidR="0093274D" w:rsidRPr="000D3CFB" w:rsidRDefault="0093274D" w:rsidP="00E65866">
            <w:pPr>
              <w:pStyle w:val="TAC"/>
              <w:rPr>
                <w:lang w:val="en-US"/>
              </w:rPr>
            </w:pPr>
            <w:r w:rsidRPr="000D3CFB">
              <w:rPr>
                <w:lang w:val="en-US"/>
              </w:rPr>
              <w:t>1,1</w:t>
            </w:r>
          </w:p>
        </w:tc>
        <w:tc>
          <w:tcPr>
            <w:tcW w:w="0" w:type="auto"/>
            <w:vAlign w:val="center"/>
          </w:tcPr>
          <w:p w14:paraId="31BC62B0" w14:textId="77777777" w:rsidR="0093274D" w:rsidRPr="000D3CFB" w:rsidRDefault="0093274D" w:rsidP="00E65866">
            <w:pPr>
              <w:pStyle w:val="TAC"/>
              <w:rPr>
                <w:lang w:val="en-US"/>
              </w:rPr>
            </w:pPr>
            <w:r w:rsidRPr="000D3CFB">
              <w:rPr>
                <w:lang w:val="en-US"/>
              </w:rPr>
              <w:t>4</w:t>
            </w:r>
          </w:p>
        </w:tc>
        <w:tc>
          <w:tcPr>
            <w:tcW w:w="0" w:type="auto"/>
            <w:vAlign w:val="center"/>
          </w:tcPr>
          <w:p w14:paraId="2322C731" w14:textId="77777777" w:rsidR="0093274D" w:rsidRPr="000D3CFB" w:rsidRDefault="0093274D" w:rsidP="00E65866">
            <w:pPr>
              <w:pStyle w:val="TAC"/>
              <w:rPr>
                <w:lang w:val="en-US"/>
              </w:rPr>
            </w:pPr>
            <w:r w:rsidRPr="000D3CFB">
              <w:rPr>
                <w:lang w:val="en-US"/>
              </w:rPr>
              <w:t>0 or 4 or 8</w:t>
            </w:r>
          </w:p>
        </w:tc>
      </w:tr>
    </w:tbl>
    <w:p w14:paraId="28CA417E" w14:textId="77777777" w:rsidR="0093274D" w:rsidRPr="000D3CFB" w:rsidRDefault="0093274D"/>
    <w:p w14:paraId="723F346B" w14:textId="77777777" w:rsidR="0093274D" w:rsidRPr="000D3CFB" w:rsidRDefault="0093274D">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sidR="000D3CFB">
        <w:rPr>
          <w:rFonts w:eastAsia="SimSun"/>
          <w:lang w:eastAsia="zh-CN"/>
        </w:rPr>
        <w:t>'</w:t>
      </w:r>
      <w:r w:rsidRPr="000D3CFB">
        <w:rPr>
          <w:rFonts w:eastAsia="SimSun"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B132CAD" w14:textId="77777777">
        <w:trPr>
          <w:cantSplit/>
          <w:jc w:val="center"/>
        </w:trPr>
        <w:tc>
          <w:tcPr>
            <w:tcW w:w="0" w:type="auto"/>
            <w:vMerge w:val="restart"/>
            <w:shd w:val="clear" w:color="auto" w:fill="E0E0E0"/>
            <w:vAlign w:val="center"/>
          </w:tcPr>
          <w:p w14:paraId="7DCAEF2B"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vAlign w:val="center"/>
          </w:tcPr>
          <w:p w14:paraId="6D464007"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3F2668E" w14:textId="77777777">
        <w:trPr>
          <w:cantSplit/>
          <w:jc w:val="center"/>
        </w:trPr>
        <w:tc>
          <w:tcPr>
            <w:tcW w:w="0" w:type="auto"/>
            <w:vMerge/>
            <w:shd w:val="clear" w:color="auto" w:fill="E0E0E0"/>
            <w:vAlign w:val="center"/>
          </w:tcPr>
          <w:p w14:paraId="69A5C47C" w14:textId="77777777" w:rsidR="0093274D" w:rsidRPr="000D3CFB" w:rsidRDefault="0093274D" w:rsidP="00E65866">
            <w:pPr>
              <w:pStyle w:val="TAH"/>
            </w:pPr>
          </w:p>
        </w:tc>
        <w:tc>
          <w:tcPr>
            <w:tcW w:w="0" w:type="auto"/>
            <w:shd w:val="clear" w:color="auto" w:fill="E0E0E0"/>
            <w:vAlign w:val="center"/>
          </w:tcPr>
          <w:p w14:paraId="176FA882" w14:textId="77777777" w:rsidR="0093274D" w:rsidRPr="000D3CFB" w:rsidRDefault="0093274D" w:rsidP="00E65866">
            <w:pPr>
              <w:pStyle w:val="TAH"/>
            </w:pPr>
            <w:r w:rsidRPr="000D3CFB">
              <w:t>0</w:t>
            </w:r>
          </w:p>
        </w:tc>
        <w:tc>
          <w:tcPr>
            <w:tcW w:w="0" w:type="auto"/>
            <w:shd w:val="clear" w:color="auto" w:fill="E0E0E0"/>
            <w:vAlign w:val="center"/>
          </w:tcPr>
          <w:p w14:paraId="31A04670" w14:textId="77777777" w:rsidR="0093274D" w:rsidRPr="000D3CFB" w:rsidRDefault="0093274D" w:rsidP="00E65866">
            <w:pPr>
              <w:pStyle w:val="TAH"/>
            </w:pPr>
            <w:r w:rsidRPr="000D3CFB">
              <w:t>1</w:t>
            </w:r>
          </w:p>
        </w:tc>
        <w:tc>
          <w:tcPr>
            <w:tcW w:w="0" w:type="auto"/>
            <w:shd w:val="clear" w:color="auto" w:fill="E0E0E0"/>
            <w:vAlign w:val="center"/>
          </w:tcPr>
          <w:p w14:paraId="6CBB0DE7" w14:textId="77777777" w:rsidR="0093274D" w:rsidRPr="000D3CFB" w:rsidRDefault="0093274D" w:rsidP="00E65866">
            <w:pPr>
              <w:pStyle w:val="TAH"/>
            </w:pPr>
            <w:r w:rsidRPr="000D3CFB">
              <w:t>2</w:t>
            </w:r>
          </w:p>
        </w:tc>
        <w:tc>
          <w:tcPr>
            <w:tcW w:w="0" w:type="auto"/>
            <w:shd w:val="clear" w:color="auto" w:fill="E0E0E0"/>
            <w:vAlign w:val="center"/>
          </w:tcPr>
          <w:p w14:paraId="5F11413D" w14:textId="77777777" w:rsidR="0093274D" w:rsidRPr="000D3CFB" w:rsidRDefault="0093274D" w:rsidP="00E65866">
            <w:pPr>
              <w:pStyle w:val="TAH"/>
            </w:pPr>
            <w:r w:rsidRPr="000D3CFB">
              <w:t>3</w:t>
            </w:r>
          </w:p>
        </w:tc>
        <w:tc>
          <w:tcPr>
            <w:tcW w:w="0" w:type="auto"/>
            <w:shd w:val="clear" w:color="auto" w:fill="E0E0E0"/>
            <w:vAlign w:val="center"/>
          </w:tcPr>
          <w:p w14:paraId="3400B7C6" w14:textId="77777777" w:rsidR="0093274D" w:rsidRPr="000D3CFB" w:rsidRDefault="0093274D" w:rsidP="00E65866">
            <w:pPr>
              <w:pStyle w:val="TAH"/>
            </w:pPr>
            <w:r w:rsidRPr="000D3CFB">
              <w:t>4</w:t>
            </w:r>
          </w:p>
        </w:tc>
        <w:tc>
          <w:tcPr>
            <w:tcW w:w="0" w:type="auto"/>
            <w:shd w:val="clear" w:color="auto" w:fill="E0E0E0"/>
            <w:vAlign w:val="center"/>
          </w:tcPr>
          <w:p w14:paraId="1A96EF03" w14:textId="77777777" w:rsidR="0093274D" w:rsidRPr="000D3CFB" w:rsidRDefault="0093274D" w:rsidP="00E65866">
            <w:pPr>
              <w:pStyle w:val="TAH"/>
            </w:pPr>
            <w:r w:rsidRPr="000D3CFB">
              <w:t>5</w:t>
            </w:r>
          </w:p>
        </w:tc>
        <w:tc>
          <w:tcPr>
            <w:tcW w:w="0" w:type="auto"/>
            <w:shd w:val="clear" w:color="auto" w:fill="E0E0E0"/>
            <w:vAlign w:val="center"/>
          </w:tcPr>
          <w:p w14:paraId="2B5C15E4" w14:textId="77777777" w:rsidR="0093274D" w:rsidRPr="000D3CFB" w:rsidRDefault="0093274D" w:rsidP="00E65866">
            <w:pPr>
              <w:pStyle w:val="TAH"/>
            </w:pPr>
            <w:r w:rsidRPr="000D3CFB">
              <w:t>6</w:t>
            </w:r>
          </w:p>
        </w:tc>
        <w:tc>
          <w:tcPr>
            <w:tcW w:w="0" w:type="auto"/>
            <w:shd w:val="clear" w:color="auto" w:fill="E0E0E0"/>
            <w:vAlign w:val="center"/>
          </w:tcPr>
          <w:p w14:paraId="06C09077" w14:textId="77777777" w:rsidR="0093274D" w:rsidRPr="000D3CFB" w:rsidRDefault="0093274D" w:rsidP="00E65866">
            <w:pPr>
              <w:pStyle w:val="TAH"/>
            </w:pPr>
            <w:r w:rsidRPr="000D3CFB">
              <w:t>7</w:t>
            </w:r>
          </w:p>
        </w:tc>
        <w:tc>
          <w:tcPr>
            <w:tcW w:w="0" w:type="auto"/>
            <w:shd w:val="clear" w:color="auto" w:fill="E0E0E0"/>
            <w:vAlign w:val="center"/>
          </w:tcPr>
          <w:p w14:paraId="2472E765" w14:textId="77777777" w:rsidR="0093274D" w:rsidRPr="000D3CFB" w:rsidRDefault="0093274D" w:rsidP="00E65866">
            <w:pPr>
              <w:pStyle w:val="TAH"/>
            </w:pPr>
            <w:r w:rsidRPr="000D3CFB">
              <w:t>8</w:t>
            </w:r>
          </w:p>
        </w:tc>
        <w:tc>
          <w:tcPr>
            <w:tcW w:w="0" w:type="auto"/>
            <w:shd w:val="clear" w:color="auto" w:fill="E0E0E0"/>
            <w:vAlign w:val="center"/>
          </w:tcPr>
          <w:p w14:paraId="6723D013" w14:textId="77777777" w:rsidR="0093274D" w:rsidRPr="000D3CFB" w:rsidRDefault="0093274D" w:rsidP="00E65866">
            <w:pPr>
              <w:pStyle w:val="TAH"/>
            </w:pPr>
            <w:r w:rsidRPr="000D3CFB">
              <w:t>9</w:t>
            </w:r>
          </w:p>
        </w:tc>
      </w:tr>
      <w:tr w:rsidR="0093274D" w:rsidRPr="000D3CFB" w14:paraId="1709B87E" w14:textId="77777777">
        <w:trPr>
          <w:cantSplit/>
          <w:jc w:val="center"/>
        </w:trPr>
        <w:tc>
          <w:tcPr>
            <w:tcW w:w="0" w:type="auto"/>
            <w:vAlign w:val="center"/>
          </w:tcPr>
          <w:p w14:paraId="655546E0" w14:textId="77777777" w:rsidR="0093274D" w:rsidRPr="000D3CFB" w:rsidRDefault="0093274D" w:rsidP="00E65866">
            <w:pPr>
              <w:pStyle w:val="TAC"/>
            </w:pPr>
            <w:r w:rsidRPr="000D3CFB">
              <w:t>1</w:t>
            </w:r>
          </w:p>
        </w:tc>
        <w:tc>
          <w:tcPr>
            <w:tcW w:w="0" w:type="auto"/>
            <w:vAlign w:val="center"/>
          </w:tcPr>
          <w:p w14:paraId="138CF1CB" w14:textId="77777777" w:rsidR="0093274D" w:rsidRPr="000D3CFB" w:rsidRDefault="0093274D" w:rsidP="00E65866">
            <w:pPr>
              <w:pStyle w:val="TAC"/>
              <w:rPr>
                <w:lang w:val="sv-SE"/>
              </w:rPr>
            </w:pPr>
          </w:p>
        </w:tc>
        <w:tc>
          <w:tcPr>
            <w:tcW w:w="0" w:type="auto"/>
            <w:vAlign w:val="center"/>
          </w:tcPr>
          <w:p w14:paraId="2124BA3C" w14:textId="77777777" w:rsidR="0093274D" w:rsidRPr="000D3CFB" w:rsidRDefault="0093274D" w:rsidP="00E65866">
            <w:pPr>
              <w:pStyle w:val="TAC"/>
              <w:rPr>
                <w:lang w:val="sv-SE"/>
              </w:rPr>
            </w:pPr>
          </w:p>
        </w:tc>
        <w:tc>
          <w:tcPr>
            <w:tcW w:w="0" w:type="auto"/>
            <w:vAlign w:val="center"/>
          </w:tcPr>
          <w:p w14:paraId="19096033" w14:textId="77777777" w:rsidR="0093274D" w:rsidRPr="000D3CFB" w:rsidRDefault="0093274D" w:rsidP="00E65866">
            <w:pPr>
              <w:pStyle w:val="TAC"/>
            </w:pPr>
            <w:r w:rsidRPr="000D3CFB">
              <w:rPr>
                <w:rFonts w:eastAsia="SimSun"/>
                <w:lang w:eastAsia="zh-CN"/>
              </w:rPr>
              <w:t>6</w:t>
            </w:r>
          </w:p>
        </w:tc>
        <w:tc>
          <w:tcPr>
            <w:tcW w:w="0" w:type="auto"/>
            <w:vAlign w:val="center"/>
          </w:tcPr>
          <w:p w14:paraId="17BC342F" w14:textId="77777777" w:rsidR="0093274D" w:rsidRPr="000D3CFB" w:rsidRDefault="0093274D" w:rsidP="00E65866">
            <w:pPr>
              <w:pStyle w:val="TAC"/>
            </w:pPr>
            <w:r w:rsidRPr="000D3CFB">
              <w:rPr>
                <w:rFonts w:eastAsia="SimSun"/>
                <w:lang w:eastAsia="zh-CN"/>
              </w:rPr>
              <w:t>4</w:t>
            </w:r>
          </w:p>
        </w:tc>
        <w:tc>
          <w:tcPr>
            <w:tcW w:w="0" w:type="auto"/>
            <w:vAlign w:val="center"/>
          </w:tcPr>
          <w:p w14:paraId="2A2AB6A2" w14:textId="77777777" w:rsidR="0093274D" w:rsidRPr="000D3CFB" w:rsidRDefault="0093274D" w:rsidP="00E65866">
            <w:pPr>
              <w:pStyle w:val="TAC"/>
            </w:pPr>
          </w:p>
        </w:tc>
        <w:tc>
          <w:tcPr>
            <w:tcW w:w="0" w:type="auto"/>
            <w:vAlign w:val="center"/>
          </w:tcPr>
          <w:p w14:paraId="43AD2A3C" w14:textId="77777777" w:rsidR="0093274D" w:rsidRPr="000D3CFB" w:rsidRDefault="0093274D" w:rsidP="00E65866">
            <w:pPr>
              <w:pStyle w:val="TAC"/>
            </w:pPr>
          </w:p>
        </w:tc>
        <w:tc>
          <w:tcPr>
            <w:tcW w:w="0" w:type="auto"/>
            <w:vAlign w:val="center"/>
          </w:tcPr>
          <w:p w14:paraId="653A2147" w14:textId="77777777" w:rsidR="0093274D" w:rsidRPr="000D3CFB" w:rsidRDefault="0093274D" w:rsidP="00E65866">
            <w:pPr>
              <w:pStyle w:val="TAC"/>
            </w:pPr>
          </w:p>
        </w:tc>
        <w:tc>
          <w:tcPr>
            <w:tcW w:w="0" w:type="auto"/>
            <w:vAlign w:val="center"/>
          </w:tcPr>
          <w:p w14:paraId="021B86B3" w14:textId="77777777" w:rsidR="0093274D" w:rsidRPr="000D3CFB" w:rsidRDefault="0093274D" w:rsidP="00E65866">
            <w:pPr>
              <w:pStyle w:val="TAC"/>
            </w:pPr>
            <w:r w:rsidRPr="000D3CFB">
              <w:rPr>
                <w:rFonts w:eastAsia="SimSun"/>
                <w:lang w:eastAsia="zh-CN"/>
              </w:rPr>
              <w:t>6</w:t>
            </w:r>
          </w:p>
        </w:tc>
        <w:tc>
          <w:tcPr>
            <w:tcW w:w="0" w:type="auto"/>
            <w:vAlign w:val="center"/>
          </w:tcPr>
          <w:p w14:paraId="750B35B3" w14:textId="77777777" w:rsidR="0093274D" w:rsidRPr="000D3CFB" w:rsidRDefault="0093274D" w:rsidP="00E65866">
            <w:pPr>
              <w:pStyle w:val="TAC"/>
            </w:pPr>
            <w:r w:rsidRPr="000D3CFB">
              <w:rPr>
                <w:rFonts w:eastAsia="SimSun"/>
                <w:lang w:eastAsia="zh-CN"/>
              </w:rPr>
              <w:t>4</w:t>
            </w:r>
          </w:p>
        </w:tc>
        <w:tc>
          <w:tcPr>
            <w:tcW w:w="0" w:type="auto"/>
            <w:vAlign w:val="center"/>
          </w:tcPr>
          <w:p w14:paraId="4A180878" w14:textId="77777777" w:rsidR="0093274D" w:rsidRPr="000D3CFB" w:rsidRDefault="0093274D" w:rsidP="00E65866">
            <w:pPr>
              <w:pStyle w:val="TAC"/>
            </w:pPr>
          </w:p>
        </w:tc>
      </w:tr>
      <w:tr w:rsidR="0093274D" w:rsidRPr="000D3CFB" w14:paraId="13D0728E" w14:textId="77777777">
        <w:trPr>
          <w:cantSplit/>
          <w:jc w:val="center"/>
        </w:trPr>
        <w:tc>
          <w:tcPr>
            <w:tcW w:w="0" w:type="auto"/>
            <w:vAlign w:val="center"/>
          </w:tcPr>
          <w:p w14:paraId="6AF76587" w14:textId="77777777" w:rsidR="0093274D" w:rsidRPr="000D3CFB" w:rsidRDefault="0093274D" w:rsidP="00E65866">
            <w:pPr>
              <w:pStyle w:val="TAC"/>
            </w:pPr>
            <w:r w:rsidRPr="000D3CFB">
              <w:t>2</w:t>
            </w:r>
          </w:p>
        </w:tc>
        <w:tc>
          <w:tcPr>
            <w:tcW w:w="0" w:type="auto"/>
            <w:vAlign w:val="center"/>
          </w:tcPr>
          <w:p w14:paraId="2FFEEF3E" w14:textId="77777777" w:rsidR="0093274D" w:rsidRPr="000D3CFB" w:rsidRDefault="0093274D" w:rsidP="00E65866">
            <w:pPr>
              <w:pStyle w:val="TAC"/>
              <w:rPr>
                <w:lang w:val="sv-SE"/>
              </w:rPr>
            </w:pPr>
          </w:p>
        </w:tc>
        <w:tc>
          <w:tcPr>
            <w:tcW w:w="0" w:type="auto"/>
            <w:vAlign w:val="center"/>
          </w:tcPr>
          <w:p w14:paraId="622CF975" w14:textId="77777777" w:rsidR="0093274D" w:rsidRPr="000D3CFB" w:rsidRDefault="0093274D" w:rsidP="00E65866">
            <w:pPr>
              <w:pStyle w:val="TAC"/>
              <w:rPr>
                <w:lang w:val="sv-SE"/>
              </w:rPr>
            </w:pPr>
          </w:p>
        </w:tc>
        <w:tc>
          <w:tcPr>
            <w:tcW w:w="0" w:type="auto"/>
            <w:vAlign w:val="center"/>
          </w:tcPr>
          <w:p w14:paraId="726AF8D5" w14:textId="77777777" w:rsidR="0093274D" w:rsidRPr="000D3CFB" w:rsidRDefault="0093274D" w:rsidP="00E65866">
            <w:pPr>
              <w:pStyle w:val="TAC"/>
            </w:pPr>
            <w:r w:rsidRPr="000D3CFB">
              <w:rPr>
                <w:rFonts w:eastAsia="SimSun"/>
                <w:lang w:eastAsia="zh-CN"/>
              </w:rPr>
              <w:t>4</w:t>
            </w:r>
          </w:p>
        </w:tc>
        <w:tc>
          <w:tcPr>
            <w:tcW w:w="0" w:type="auto"/>
            <w:vAlign w:val="center"/>
          </w:tcPr>
          <w:p w14:paraId="0CD902D6" w14:textId="77777777" w:rsidR="0093274D" w:rsidRPr="000D3CFB" w:rsidRDefault="0093274D" w:rsidP="00E65866">
            <w:pPr>
              <w:pStyle w:val="TAC"/>
            </w:pPr>
          </w:p>
        </w:tc>
        <w:tc>
          <w:tcPr>
            <w:tcW w:w="0" w:type="auto"/>
            <w:vAlign w:val="center"/>
          </w:tcPr>
          <w:p w14:paraId="7C4E7E2A" w14:textId="77777777" w:rsidR="0093274D" w:rsidRPr="000D3CFB" w:rsidRDefault="0093274D" w:rsidP="00E65866">
            <w:pPr>
              <w:pStyle w:val="TAC"/>
            </w:pPr>
          </w:p>
        </w:tc>
        <w:tc>
          <w:tcPr>
            <w:tcW w:w="0" w:type="auto"/>
            <w:vAlign w:val="center"/>
          </w:tcPr>
          <w:p w14:paraId="6A4B1AD3" w14:textId="77777777" w:rsidR="0093274D" w:rsidRPr="000D3CFB" w:rsidRDefault="0093274D" w:rsidP="00E65866">
            <w:pPr>
              <w:pStyle w:val="TAC"/>
            </w:pPr>
          </w:p>
        </w:tc>
        <w:tc>
          <w:tcPr>
            <w:tcW w:w="0" w:type="auto"/>
            <w:vAlign w:val="center"/>
          </w:tcPr>
          <w:p w14:paraId="5E50FD5F" w14:textId="77777777" w:rsidR="0093274D" w:rsidRPr="000D3CFB" w:rsidRDefault="0093274D" w:rsidP="00E65866">
            <w:pPr>
              <w:pStyle w:val="TAC"/>
            </w:pPr>
          </w:p>
        </w:tc>
        <w:tc>
          <w:tcPr>
            <w:tcW w:w="0" w:type="auto"/>
            <w:vAlign w:val="center"/>
          </w:tcPr>
          <w:p w14:paraId="641514DA" w14:textId="77777777" w:rsidR="0093274D" w:rsidRPr="000D3CFB" w:rsidRDefault="0093274D" w:rsidP="00E65866">
            <w:pPr>
              <w:pStyle w:val="TAC"/>
            </w:pPr>
            <w:r w:rsidRPr="000D3CFB">
              <w:rPr>
                <w:rFonts w:eastAsia="SimSun"/>
                <w:lang w:eastAsia="zh-CN"/>
              </w:rPr>
              <w:t>4</w:t>
            </w:r>
          </w:p>
        </w:tc>
        <w:tc>
          <w:tcPr>
            <w:tcW w:w="0" w:type="auto"/>
            <w:vAlign w:val="center"/>
          </w:tcPr>
          <w:p w14:paraId="17CDEC41" w14:textId="77777777" w:rsidR="0093274D" w:rsidRPr="000D3CFB" w:rsidRDefault="0093274D" w:rsidP="00E65866">
            <w:pPr>
              <w:pStyle w:val="TAC"/>
            </w:pPr>
          </w:p>
        </w:tc>
        <w:tc>
          <w:tcPr>
            <w:tcW w:w="0" w:type="auto"/>
            <w:vAlign w:val="center"/>
          </w:tcPr>
          <w:p w14:paraId="51ED3328" w14:textId="77777777" w:rsidR="0093274D" w:rsidRPr="000D3CFB" w:rsidRDefault="0093274D" w:rsidP="00E65866">
            <w:pPr>
              <w:pStyle w:val="TAC"/>
            </w:pPr>
          </w:p>
        </w:tc>
      </w:tr>
      <w:tr w:rsidR="0093274D" w:rsidRPr="000D3CFB" w14:paraId="60D6104D" w14:textId="77777777">
        <w:trPr>
          <w:cantSplit/>
          <w:jc w:val="center"/>
        </w:trPr>
        <w:tc>
          <w:tcPr>
            <w:tcW w:w="0" w:type="auto"/>
            <w:vAlign w:val="center"/>
          </w:tcPr>
          <w:p w14:paraId="3EC77014" w14:textId="77777777" w:rsidR="0093274D" w:rsidRPr="000D3CFB" w:rsidRDefault="0093274D" w:rsidP="00E65866">
            <w:pPr>
              <w:pStyle w:val="TAC"/>
            </w:pPr>
            <w:r w:rsidRPr="000D3CFB">
              <w:t>3</w:t>
            </w:r>
          </w:p>
        </w:tc>
        <w:tc>
          <w:tcPr>
            <w:tcW w:w="0" w:type="auto"/>
            <w:vAlign w:val="center"/>
          </w:tcPr>
          <w:p w14:paraId="0423757A" w14:textId="77777777" w:rsidR="0093274D" w:rsidRPr="000D3CFB" w:rsidRDefault="0093274D" w:rsidP="00E65866">
            <w:pPr>
              <w:pStyle w:val="TAC"/>
            </w:pPr>
          </w:p>
        </w:tc>
        <w:tc>
          <w:tcPr>
            <w:tcW w:w="0" w:type="auto"/>
            <w:vAlign w:val="center"/>
          </w:tcPr>
          <w:p w14:paraId="5F5E845D" w14:textId="77777777" w:rsidR="0093274D" w:rsidRPr="000D3CFB" w:rsidRDefault="0093274D" w:rsidP="00E65866">
            <w:pPr>
              <w:pStyle w:val="TAC"/>
            </w:pPr>
          </w:p>
        </w:tc>
        <w:tc>
          <w:tcPr>
            <w:tcW w:w="0" w:type="auto"/>
            <w:vAlign w:val="center"/>
          </w:tcPr>
          <w:p w14:paraId="4808C2B8" w14:textId="77777777" w:rsidR="0093274D" w:rsidRPr="000D3CFB" w:rsidRDefault="0093274D" w:rsidP="00E65866">
            <w:pPr>
              <w:pStyle w:val="TAC"/>
            </w:pPr>
            <w:r w:rsidRPr="000D3CFB">
              <w:rPr>
                <w:rFonts w:eastAsia="SimSun"/>
                <w:lang w:eastAsia="zh-CN"/>
              </w:rPr>
              <w:t>4</w:t>
            </w:r>
          </w:p>
        </w:tc>
        <w:tc>
          <w:tcPr>
            <w:tcW w:w="0" w:type="auto"/>
            <w:vAlign w:val="center"/>
          </w:tcPr>
          <w:p w14:paraId="1322EC01" w14:textId="77777777" w:rsidR="0093274D" w:rsidRPr="000D3CFB" w:rsidRDefault="0093274D" w:rsidP="00E65866">
            <w:pPr>
              <w:pStyle w:val="TAC"/>
            </w:pPr>
            <w:r w:rsidRPr="000D3CFB">
              <w:rPr>
                <w:rFonts w:eastAsia="SimSun"/>
                <w:lang w:eastAsia="zh-CN"/>
              </w:rPr>
              <w:t>4</w:t>
            </w:r>
          </w:p>
        </w:tc>
        <w:tc>
          <w:tcPr>
            <w:tcW w:w="0" w:type="auto"/>
            <w:vAlign w:val="center"/>
          </w:tcPr>
          <w:p w14:paraId="3DC4B010" w14:textId="77777777" w:rsidR="0093274D" w:rsidRPr="000D3CFB" w:rsidRDefault="0093274D" w:rsidP="00E65866">
            <w:pPr>
              <w:pStyle w:val="TAC"/>
            </w:pPr>
            <w:r w:rsidRPr="000D3CFB">
              <w:rPr>
                <w:rFonts w:eastAsia="SimSun"/>
                <w:lang w:eastAsia="zh-CN"/>
              </w:rPr>
              <w:t>4</w:t>
            </w:r>
          </w:p>
        </w:tc>
        <w:tc>
          <w:tcPr>
            <w:tcW w:w="0" w:type="auto"/>
            <w:vAlign w:val="center"/>
          </w:tcPr>
          <w:p w14:paraId="3DA33D84" w14:textId="77777777" w:rsidR="0093274D" w:rsidRPr="000D3CFB" w:rsidRDefault="0093274D" w:rsidP="00E65866">
            <w:pPr>
              <w:pStyle w:val="TAC"/>
            </w:pPr>
          </w:p>
        </w:tc>
        <w:tc>
          <w:tcPr>
            <w:tcW w:w="0" w:type="auto"/>
            <w:vAlign w:val="center"/>
          </w:tcPr>
          <w:p w14:paraId="3A7BB36A" w14:textId="77777777" w:rsidR="0093274D" w:rsidRPr="000D3CFB" w:rsidRDefault="0093274D" w:rsidP="00E65866">
            <w:pPr>
              <w:pStyle w:val="TAC"/>
            </w:pPr>
          </w:p>
        </w:tc>
        <w:tc>
          <w:tcPr>
            <w:tcW w:w="0" w:type="auto"/>
            <w:vAlign w:val="center"/>
          </w:tcPr>
          <w:p w14:paraId="369EC7C5" w14:textId="77777777" w:rsidR="0093274D" w:rsidRPr="000D3CFB" w:rsidRDefault="0093274D" w:rsidP="00E65866">
            <w:pPr>
              <w:pStyle w:val="TAC"/>
            </w:pPr>
          </w:p>
        </w:tc>
        <w:tc>
          <w:tcPr>
            <w:tcW w:w="0" w:type="auto"/>
            <w:vAlign w:val="center"/>
          </w:tcPr>
          <w:p w14:paraId="04629761" w14:textId="77777777" w:rsidR="0093274D" w:rsidRPr="000D3CFB" w:rsidRDefault="0093274D" w:rsidP="00E65866">
            <w:pPr>
              <w:pStyle w:val="TAC"/>
            </w:pPr>
          </w:p>
        </w:tc>
        <w:tc>
          <w:tcPr>
            <w:tcW w:w="0" w:type="auto"/>
            <w:vAlign w:val="center"/>
          </w:tcPr>
          <w:p w14:paraId="55560A4D" w14:textId="77777777" w:rsidR="0093274D" w:rsidRPr="000D3CFB" w:rsidRDefault="0093274D" w:rsidP="00E65866">
            <w:pPr>
              <w:pStyle w:val="TAC"/>
            </w:pPr>
          </w:p>
        </w:tc>
      </w:tr>
      <w:tr w:rsidR="0093274D" w:rsidRPr="000D3CFB" w14:paraId="6F089669" w14:textId="77777777">
        <w:trPr>
          <w:cantSplit/>
          <w:jc w:val="center"/>
        </w:trPr>
        <w:tc>
          <w:tcPr>
            <w:tcW w:w="0" w:type="auto"/>
            <w:vAlign w:val="center"/>
          </w:tcPr>
          <w:p w14:paraId="0F3C3C22" w14:textId="77777777" w:rsidR="0093274D" w:rsidRPr="000D3CFB" w:rsidRDefault="0093274D" w:rsidP="00E65866">
            <w:pPr>
              <w:pStyle w:val="TAC"/>
            </w:pPr>
            <w:r w:rsidRPr="000D3CFB">
              <w:t>4</w:t>
            </w:r>
          </w:p>
        </w:tc>
        <w:tc>
          <w:tcPr>
            <w:tcW w:w="0" w:type="auto"/>
            <w:vAlign w:val="center"/>
          </w:tcPr>
          <w:p w14:paraId="14DB95E2" w14:textId="77777777" w:rsidR="0093274D" w:rsidRPr="000D3CFB" w:rsidRDefault="0093274D" w:rsidP="00E65866">
            <w:pPr>
              <w:pStyle w:val="TAC"/>
            </w:pPr>
          </w:p>
        </w:tc>
        <w:tc>
          <w:tcPr>
            <w:tcW w:w="0" w:type="auto"/>
            <w:vAlign w:val="center"/>
          </w:tcPr>
          <w:p w14:paraId="4711B50D" w14:textId="77777777" w:rsidR="0093274D" w:rsidRPr="000D3CFB" w:rsidRDefault="0093274D" w:rsidP="00E65866">
            <w:pPr>
              <w:pStyle w:val="TAC"/>
            </w:pPr>
          </w:p>
        </w:tc>
        <w:tc>
          <w:tcPr>
            <w:tcW w:w="0" w:type="auto"/>
            <w:vAlign w:val="center"/>
          </w:tcPr>
          <w:p w14:paraId="0D5B852C" w14:textId="77777777" w:rsidR="0093274D" w:rsidRPr="000D3CFB" w:rsidRDefault="0093274D" w:rsidP="00E65866">
            <w:pPr>
              <w:pStyle w:val="TAC"/>
            </w:pPr>
            <w:r w:rsidRPr="000D3CFB">
              <w:rPr>
                <w:rFonts w:eastAsia="SimSun"/>
                <w:lang w:eastAsia="zh-CN"/>
              </w:rPr>
              <w:t>4</w:t>
            </w:r>
          </w:p>
        </w:tc>
        <w:tc>
          <w:tcPr>
            <w:tcW w:w="0" w:type="auto"/>
            <w:vAlign w:val="center"/>
          </w:tcPr>
          <w:p w14:paraId="0B10AD79" w14:textId="77777777" w:rsidR="0093274D" w:rsidRPr="000D3CFB" w:rsidRDefault="0093274D" w:rsidP="00E65866">
            <w:pPr>
              <w:pStyle w:val="TAC"/>
            </w:pPr>
            <w:r w:rsidRPr="000D3CFB">
              <w:rPr>
                <w:rFonts w:eastAsia="SimSun"/>
                <w:lang w:eastAsia="zh-CN"/>
              </w:rPr>
              <w:t>4</w:t>
            </w:r>
          </w:p>
        </w:tc>
        <w:tc>
          <w:tcPr>
            <w:tcW w:w="0" w:type="auto"/>
            <w:vAlign w:val="center"/>
          </w:tcPr>
          <w:p w14:paraId="19DBAF2F" w14:textId="77777777" w:rsidR="0093274D" w:rsidRPr="000D3CFB" w:rsidRDefault="0093274D" w:rsidP="00E65866">
            <w:pPr>
              <w:pStyle w:val="TAC"/>
            </w:pPr>
          </w:p>
        </w:tc>
        <w:tc>
          <w:tcPr>
            <w:tcW w:w="0" w:type="auto"/>
            <w:vAlign w:val="center"/>
          </w:tcPr>
          <w:p w14:paraId="1BDC68B5" w14:textId="77777777" w:rsidR="0093274D" w:rsidRPr="000D3CFB" w:rsidRDefault="0093274D" w:rsidP="00E65866">
            <w:pPr>
              <w:pStyle w:val="TAC"/>
            </w:pPr>
          </w:p>
        </w:tc>
        <w:tc>
          <w:tcPr>
            <w:tcW w:w="0" w:type="auto"/>
            <w:vAlign w:val="center"/>
          </w:tcPr>
          <w:p w14:paraId="71A997EE" w14:textId="77777777" w:rsidR="0093274D" w:rsidRPr="000D3CFB" w:rsidRDefault="0093274D" w:rsidP="00E65866">
            <w:pPr>
              <w:pStyle w:val="TAC"/>
            </w:pPr>
          </w:p>
        </w:tc>
        <w:tc>
          <w:tcPr>
            <w:tcW w:w="0" w:type="auto"/>
            <w:vAlign w:val="center"/>
          </w:tcPr>
          <w:p w14:paraId="12367DCD" w14:textId="77777777" w:rsidR="0093274D" w:rsidRPr="000D3CFB" w:rsidRDefault="0093274D" w:rsidP="00E65866">
            <w:pPr>
              <w:pStyle w:val="TAC"/>
            </w:pPr>
          </w:p>
        </w:tc>
        <w:tc>
          <w:tcPr>
            <w:tcW w:w="0" w:type="auto"/>
            <w:vAlign w:val="center"/>
          </w:tcPr>
          <w:p w14:paraId="4F84CA28" w14:textId="77777777" w:rsidR="0093274D" w:rsidRPr="000D3CFB" w:rsidRDefault="0093274D" w:rsidP="00E65866">
            <w:pPr>
              <w:pStyle w:val="TAC"/>
            </w:pPr>
          </w:p>
        </w:tc>
        <w:tc>
          <w:tcPr>
            <w:tcW w:w="0" w:type="auto"/>
            <w:vAlign w:val="center"/>
          </w:tcPr>
          <w:p w14:paraId="344C5293" w14:textId="77777777" w:rsidR="0093274D" w:rsidRPr="000D3CFB" w:rsidRDefault="0093274D" w:rsidP="00E65866">
            <w:pPr>
              <w:pStyle w:val="TAC"/>
            </w:pPr>
          </w:p>
        </w:tc>
      </w:tr>
      <w:tr w:rsidR="0093274D" w:rsidRPr="000D3CFB" w14:paraId="5C423F0B" w14:textId="77777777">
        <w:trPr>
          <w:cantSplit/>
          <w:jc w:val="center"/>
        </w:trPr>
        <w:tc>
          <w:tcPr>
            <w:tcW w:w="0" w:type="auto"/>
            <w:vAlign w:val="center"/>
          </w:tcPr>
          <w:p w14:paraId="377F1F26" w14:textId="77777777" w:rsidR="0093274D" w:rsidRPr="000D3CFB" w:rsidRDefault="0093274D" w:rsidP="00E65866">
            <w:pPr>
              <w:pStyle w:val="TAC"/>
            </w:pPr>
            <w:r w:rsidRPr="000D3CFB">
              <w:t>5</w:t>
            </w:r>
          </w:p>
        </w:tc>
        <w:tc>
          <w:tcPr>
            <w:tcW w:w="0" w:type="auto"/>
            <w:vAlign w:val="center"/>
          </w:tcPr>
          <w:p w14:paraId="22DAC8F4" w14:textId="77777777" w:rsidR="0093274D" w:rsidRPr="000D3CFB" w:rsidRDefault="0093274D" w:rsidP="00E65866">
            <w:pPr>
              <w:pStyle w:val="TAC"/>
            </w:pPr>
          </w:p>
        </w:tc>
        <w:tc>
          <w:tcPr>
            <w:tcW w:w="0" w:type="auto"/>
            <w:vAlign w:val="center"/>
          </w:tcPr>
          <w:p w14:paraId="3E5BEB71" w14:textId="77777777" w:rsidR="0093274D" w:rsidRPr="000D3CFB" w:rsidRDefault="0093274D" w:rsidP="00E65866">
            <w:pPr>
              <w:pStyle w:val="TAC"/>
            </w:pPr>
          </w:p>
        </w:tc>
        <w:tc>
          <w:tcPr>
            <w:tcW w:w="0" w:type="auto"/>
            <w:vAlign w:val="center"/>
          </w:tcPr>
          <w:p w14:paraId="67642DBB" w14:textId="77777777" w:rsidR="0093274D" w:rsidRPr="000D3CFB" w:rsidRDefault="0093274D" w:rsidP="00E65866">
            <w:pPr>
              <w:pStyle w:val="TAC"/>
            </w:pPr>
            <w:r w:rsidRPr="000D3CFB">
              <w:rPr>
                <w:rFonts w:eastAsia="SimSun"/>
                <w:lang w:eastAsia="zh-CN"/>
              </w:rPr>
              <w:t>4</w:t>
            </w:r>
          </w:p>
        </w:tc>
        <w:tc>
          <w:tcPr>
            <w:tcW w:w="0" w:type="auto"/>
            <w:vAlign w:val="center"/>
          </w:tcPr>
          <w:p w14:paraId="093B5D6B" w14:textId="77777777" w:rsidR="0093274D" w:rsidRPr="000D3CFB" w:rsidRDefault="0093274D" w:rsidP="00E65866">
            <w:pPr>
              <w:pStyle w:val="TAC"/>
            </w:pPr>
          </w:p>
        </w:tc>
        <w:tc>
          <w:tcPr>
            <w:tcW w:w="0" w:type="auto"/>
            <w:vAlign w:val="center"/>
          </w:tcPr>
          <w:p w14:paraId="457B765C" w14:textId="77777777" w:rsidR="0093274D" w:rsidRPr="000D3CFB" w:rsidRDefault="0093274D" w:rsidP="00E65866">
            <w:pPr>
              <w:pStyle w:val="TAC"/>
            </w:pPr>
          </w:p>
        </w:tc>
        <w:tc>
          <w:tcPr>
            <w:tcW w:w="0" w:type="auto"/>
            <w:vAlign w:val="center"/>
          </w:tcPr>
          <w:p w14:paraId="2C7892DF" w14:textId="77777777" w:rsidR="0093274D" w:rsidRPr="000D3CFB" w:rsidRDefault="0093274D" w:rsidP="00E65866">
            <w:pPr>
              <w:pStyle w:val="TAC"/>
            </w:pPr>
          </w:p>
        </w:tc>
        <w:tc>
          <w:tcPr>
            <w:tcW w:w="0" w:type="auto"/>
            <w:vAlign w:val="center"/>
          </w:tcPr>
          <w:p w14:paraId="28A73A9F" w14:textId="77777777" w:rsidR="0093274D" w:rsidRPr="000D3CFB" w:rsidRDefault="0093274D" w:rsidP="00E65866">
            <w:pPr>
              <w:pStyle w:val="TAC"/>
            </w:pPr>
          </w:p>
        </w:tc>
        <w:tc>
          <w:tcPr>
            <w:tcW w:w="0" w:type="auto"/>
            <w:vAlign w:val="center"/>
          </w:tcPr>
          <w:p w14:paraId="3280B5C9" w14:textId="77777777" w:rsidR="0093274D" w:rsidRPr="000D3CFB" w:rsidRDefault="0093274D" w:rsidP="00E65866">
            <w:pPr>
              <w:pStyle w:val="TAC"/>
            </w:pPr>
          </w:p>
        </w:tc>
        <w:tc>
          <w:tcPr>
            <w:tcW w:w="0" w:type="auto"/>
            <w:vAlign w:val="center"/>
          </w:tcPr>
          <w:p w14:paraId="0ECAB990" w14:textId="77777777" w:rsidR="0093274D" w:rsidRPr="000D3CFB" w:rsidRDefault="0093274D" w:rsidP="00E65866">
            <w:pPr>
              <w:pStyle w:val="TAC"/>
            </w:pPr>
          </w:p>
        </w:tc>
        <w:tc>
          <w:tcPr>
            <w:tcW w:w="0" w:type="auto"/>
            <w:vAlign w:val="center"/>
          </w:tcPr>
          <w:p w14:paraId="123D7F1D" w14:textId="77777777" w:rsidR="0093274D" w:rsidRPr="000D3CFB" w:rsidRDefault="0093274D" w:rsidP="00E65866">
            <w:pPr>
              <w:pStyle w:val="TAC"/>
            </w:pPr>
          </w:p>
        </w:tc>
      </w:tr>
      <w:tr w:rsidR="0093274D" w:rsidRPr="000D3CFB" w14:paraId="04EF4966" w14:textId="77777777">
        <w:trPr>
          <w:cantSplit/>
          <w:jc w:val="center"/>
        </w:trPr>
        <w:tc>
          <w:tcPr>
            <w:tcW w:w="0" w:type="auto"/>
            <w:vAlign w:val="center"/>
          </w:tcPr>
          <w:p w14:paraId="74797C15" w14:textId="77777777" w:rsidR="0093274D" w:rsidRPr="000D3CFB" w:rsidRDefault="0093274D" w:rsidP="00E65866">
            <w:pPr>
              <w:pStyle w:val="TAC"/>
            </w:pPr>
            <w:r w:rsidRPr="000D3CFB">
              <w:t>6</w:t>
            </w:r>
          </w:p>
        </w:tc>
        <w:tc>
          <w:tcPr>
            <w:tcW w:w="0" w:type="auto"/>
            <w:vAlign w:val="center"/>
          </w:tcPr>
          <w:p w14:paraId="739A31D4" w14:textId="77777777" w:rsidR="0093274D" w:rsidRPr="000D3CFB" w:rsidRDefault="0093274D" w:rsidP="00E65866">
            <w:pPr>
              <w:pStyle w:val="TAC"/>
              <w:rPr>
                <w:rFonts w:eastAsia="SimSun"/>
                <w:lang w:eastAsia="zh-CN"/>
              </w:rPr>
            </w:pPr>
          </w:p>
        </w:tc>
        <w:tc>
          <w:tcPr>
            <w:tcW w:w="0" w:type="auto"/>
            <w:vAlign w:val="center"/>
          </w:tcPr>
          <w:p w14:paraId="7D768A1F" w14:textId="77777777" w:rsidR="0093274D" w:rsidRPr="000D3CFB" w:rsidRDefault="0093274D" w:rsidP="00E65866">
            <w:pPr>
              <w:pStyle w:val="TAC"/>
              <w:rPr>
                <w:rFonts w:eastAsia="SimSun"/>
                <w:lang w:eastAsia="zh-CN"/>
              </w:rPr>
            </w:pPr>
          </w:p>
        </w:tc>
        <w:tc>
          <w:tcPr>
            <w:tcW w:w="0" w:type="auto"/>
            <w:vAlign w:val="center"/>
          </w:tcPr>
          <w:p w14:paraId="479DCE0F" w14:textId="77777777" w:rsidR="0093274D" w:rsidRPr="000D3CFB" w:rsidRDefault="0093274D" w:rsidP="00E65866">
            <w:pPr>
              <w:pStyle w:val="TAC"/>
            </w:pPr>
            <w:r w:rsidRPr="000D3CFB">
              <w:rPr>
                <w:rFonts w:eastAsia="SimSun"/>
                <w:lang w:eastAsia="zh-CN"/>
              </w:rPr>
              <w:t>7</w:t>
            </w:r>
          </w:p>
        </w:tc>
        <w:tc>
          <w:tcPr>
            <w:tcW w:w="0" w:type="auto"/>
            <w:vAlign w:val="center"/>
          </w:tcPr>
          <w:p w14:paraId="0BF6E69A" w14:textId="77777777" w:rsidR="0093274D" w:rsidRPr="000D3CFB" w:rsidRDefault="0093274D" w:rsidP="00E65866">
            <w:pPr>
              <w:pStyle w:val="TAC"/>
            </w:pPr>
            <w:r w:rsidRPr="000D3CFB">
              <w:rPr>
                <w:rFonts w:eastAsia="SimSun"/>
                <w:lang w:eastAsia="zh-CN"/>
              </w:rPr>
              <w:t>7</w:t>
            </w:r>
          </w:p>
        </w:tc>
        <w:tc>
          <w:tcPr>
            <w:tcW w:w="0" w:type="auto"/>
            <w:vAlign w:val="center"/>
          </w:tcPr>
          <w:p w14:paraId="19F94A8F" w14:textId="77777777" w:rsidR="0093274D" w:rsidRPr="000D3CFB" w:rsidRDefault="0093274D" w:rsidP="00E65866">
            <w:pPr>
              <w:pStyle w:val="TAC"/>
            </w:pPr>
            <w:r w:rsidRPr="000D3CFB">
              <w:rPr>
                <w:rFonts w:eastAsia="SimSun"/>
                <w:lang w:eastAsia="zh-CN"/>
              </w:rPr>
              <w:t>5</w:t>
            </w:r>
          </w:p>
        </w:tc>
        <w:tc>
          <w:tcPr>
            <w:tcW w:w="0" w:type="auto"/>
            <w:vAlign w:val="center"/>
          </w:tcPr>
          <w:p w14:paraId="0BAE14A9" w14:textId="77777777" w:rsidR="0093274D" w:rsidRPr="000D3CFB" w:rsidRDefault="0093274D" w:rsidP="00E65866">
            <w:pPr>
              <w:pStyle w:val="TAC"/>
            </w:pPr>
          </w:p>
        </w:tc>
        <w:tc>
          <w:tcPr>
            <w:tcW w:w="0" w:type="auto"/>
            <w:vAlign w:val="center"/>
          </w:tcPr>
          <w:p w14:paraId="305B6087" w14:textId="77777777" w:rsidR="0093274D" w:rsidRPr="000D3CFB" w:rsidRDefault="0093274D" w:rsidP="00E65866">
            <w:pPr>
              <w:pStyle w:val="TAC"/>
            </w:pPr>
          </w:p>
        </w:tc>
        <w:tc>
          <w:tcPr>
            <w:tcW w:w="0" w:type="auto"/>
            <w:vAlign w:val="center"/>
          </w:tcPr>
          <w:p w14:paraId="3C92D94F" w14:textId="77777777" w:rsidR="0093274D" w:rsidRPr="000D3CFB" w:rsidRDefault="0093274D" w:rsidP="00E65866">
            <w:pPr>
              <w:pStyle w:val="TAC"/>
            </w:pPr>
            <w:r w:rsidRPr="000D3CFB">
              <w:rPr>
                <w:rFonts w:eastAsia="SimSun"/>
                <w:lang w:eastAsia="zh-CN"/>
              </w:rPr>
              <w:t>7</w:t>
            </w:r>
          </w:p>
        </w:tc>
        <w:tc>
          <w:tcPr>
            <w:tcW w:w="0" w:type="auto"/>
            <w:vAlign w:val="center"/>
          </w:tcPr>
          <w:p w14:paraId="68A7835D" w14:textId="77777777" w:rsidR="0093274D" w:rsidRPr="000D3CFB" w:rsidRDefault="0093274D" w:rsidP="00E65866">
            <w:pPr>
              <w:pStyle w:val="TAC"/>
            </w:pPr>
            <w:r w:rsidRPr="000D3CFB">
              <w:rPr>
                <w:rFonts w:eastAsia="SimSun"/>
                <w:lang w:eastAsia="zh-CN"/>
              </w:rPr>
              <w:t>7</w:t>
            </w:r>
          </w:p>
        </w:tc>
        <w:tc>
          <w:tcPr>
            <w:tcW w:w="0" w:type="auto"/>
            <w:vAlign w:val="center"/>
          </w:tcPr>
          <w:p w14:paraId="7D67748D" w14:textId="77777777" w:rsidR="0093274D" w:rsidRPr="000D3CFB" w:rsidRDefault="0093274D" w:rsidP="00E65866">
            <w:pPr>
              <w:pStyle w:val="TAC"/>
            </w:pPr>
          </w:p>
        </w:tc>
      </w:tr>
    </w:tbl>
    <w:p w14:paraId="6ADF916A" w14:textId="77777777" w:rsidR="0093274D" w:rsidRPr="000D3CFB" w:rsidRDefault="0093274D"/>
    <w:p w14:paraId="64171C6D" w14:textId="77777777" w:rsidR="00104749" w:rsidRPr="00104749" w:rsidRDefault="00104749" w:rsidP="0090292E">
      <w:pPr>
        <w:pStyle w:val="TH"/>
      </w:pPr>
      <w:r w:rsidRPr="00104749">
        <w:t xml:space="preserve">Table </w:t>
      </w:r>
      <w:r w:rsidRPr="00104749">
        <w:rPr>
          <w:rFonts w:eastAsia="SimSun" w:hint="eastAsia"/>
          <w:lang w:eastAsia="zh-CN"/>
        </w:rPr>
        <w:t>7.3</w:t>
      </w:r>
      <w:r w:rsidRPr="00104749">
        <w:t>-</w:t>
      </w:r>
      <w:r w:rsidRPr="00104749">
        <w:rPr>
          <w:rFonts w:eastAsia="SimSun"/>
          <w:lang w:eastAsia="zh-CN"/>
        </w:rPr>
        <w:t>Y1</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 xml:space="preserve">for TDD and UE configured with </w:t>
      </w:r>
      <w:r w:rsidRPr="00104749">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4749" w:rsidRPr="00104749" w14:paraId="3E40DCA8" w14:textId="77777777" w:rsidTr="00E71F07">
        <w:trPr>
          <w:cantSplit/>
          <w:jc w:val="center"/>
        </w:trPr>
        <w:tc>
          <w:tcPr>
            <w:tcW w:w="0" w:type="auto"/>
            <w:vMerge w:val="restart"/>
            <w:shd w:val="clear" w:color="auto" w:fill="E0E0E0"/>
            <w:vAlign w:val="center"/>
          </w:tcPr>
          <w:p w14:paraId="65AA7A61"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10"/>
            <w:shd w:val="clear" w:color="auto" w:fill="E0E0E0"/>
            <w:vAlign w:val="center"/>
          </w:tcPr>
          <w:p w14:paraId="5825D3F2" w14:textId="77777777" w:rsidR="00104749" w:rsidRPr="00104749" w:rsidRDefault="00104749" w:rsidP="00104749">
            <w:pPr>
              <w:keepNext/>
              <w:keepLines/>
              <w:spacing w:after="0"/>
              <w:jc w:val="center"/>
              <w:rPr>
                <w:rFonts w:ascii="Arial" w:hAnsi="Arial"/>
                <w:b/>
                <w:i/>
                <w:iCs/>
                <w:sz w:val="18"/>
              </w:rPr>
            </w:pPr>
            <w:r w:rsidRPr="00104749">
              <w:rPr>
                <w:rFonts w:ascii="Arial" w:hAnsi="Arial"/>
                <w:b/>
                <w:sz w:val="18"/>
              </w:rPr>
              <w:t xml:space="preserve">subframe number </w:t>
            </w:r>
            <w:r w:rsidRPr="00104749">
              <w:rPr>
                <w:rFonts w:ascii="Arial" w:hAnsi="Arial"/>
                <w:b/>
                <w:i/>
                <w:iCs/>
                <w:sz w:val="18"/>
              </w:rPr>
              <w:t>n</w:t>
            </w:r>
          </w:p>
        </w:tc>
      </w:tr>
      <w:tr w:rsidR="00104749" w:rsidRPr="00104749" w14:paraId="02F9E186" w14:textId="77777777" w:rsidTr="00E71F07">
        <w:trPr>
          <w:cantSplit/>
          <w:jc w:val="center"/>
        </w:trPr>
        <w:tc>
          <w:tcPr>
            <w:tcW w:w="0" w:type="auto"/>
            <w:vMerge/>
            <w:shd w:val="clear" w:color="auto" w:fill="E0E0E0"/>
            <w:vAlign w:val="center"/>
          </w:tcPr>
          <w:p w14:paraId="595DE887" w14:textId="77777777" w:rsidR="00104749" w:rsidRPr="00104749" w:rsidRDefault="00104749" w:rsidP="00104749">
            <w:pPr>
              <w:keepNext/>
              <w:keepLines/>
              <w:spacing w:after="0"/>
              <w:jc w:val="center"/>
              <w:rPr>
                <w:rFonts w:ascii="Arial" w:hAnsi="Arial"/>
                <w:b/>
                <w:sz w:val="18"/>
              </w:rPr>
            </w:pPr>
          </w:p>
        </w:tc>
        <w:tc>
          <w:tcPr>
            <w:tcW w:w="0" w:type="auto"/>
            <w:shd w:val="clear" w:color="auto" w:fill="E0E0E0"/>
            <w:vAlign w:val="center"/>
          </w:tcPr>
          <w:p w14:paraId="02AE7889"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0</w:t>
            </w:r>
          </w:p>
        </w:tc>
        <w:tc>
          <w:tcPr>
            <w:tcW w:w="0" w:type="auto"/>
            <w:shd w:val="clear" w:color="auto" w:fill="E0E0E0"/>
            <w:vAlign w:val="center"/>
          </w:tcPr>
          <w:p w14:paraId="7A52CC0D"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1</w:t>
            </w:r>
          </w:p>
        </w:tc>
        <w:tc>
          <w:tcPr>
            <w:tcW w:w="0" w:type="auto"/>
            <w:shd w:val="clear" w:color="auto" w:fill="E0E0E0"/>
            <w:vAlign w:val="center"/>
          </w:tcPr>
          <w:p w14:paraId="556AF5FA"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2</w:t>
            </w:r>
          </w:p>
        </w:tc>
        <w:tc>
          <w:tcPr>
            <w:tcW w:w="0" w:type="auto"/>
            <w:shd w:val="clear" w:color="auto" w:fill="E0E0E0"/>
            <w:vAlign w:val="center"/>
          </w:tcPr>
          <w:p w14:paraId="036B4DEB"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3</w:t>
            </w:r>
          </w:p>
        </w:tc>
        <w:tc>
          <w:tcPr>
            <w:tcW w:w="0" w:type="auto"/>
            <w:shd w:val="clear" w:color="auto" w:fill="E0E0E0"/>
            <w:vAlign w:val="center"/>
          </w:tcPr>
          <w:p w14:paraId="4698D888"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4</w:t>
            </w:r>
          </w:p>
        </w:tc>
        <w:tc>
          <w:tcPr>
            <w:tcW w:w="0" w:type="auto"/>
            <w:shd w:val="clear" w:color="auto" w:fill="E0E0E0"/>
            <w:vAlign w:val="center"/>
          </w:tcPr>
          <w:p w14:paraId="70B7C108"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5</w:t>
            </w:r>
          </w:p>
        </w:tc>
        <w:tc>
          <w:tcPr>
            <w:tcW w:w="0" w:type="auto"/>
            <w:shd w:val="clear" w:color="auto" w:fill="E0E0E0"/>
            <w:vAlign w:val="center"/>
          </w:tcPr>
          <w:p w14:paraId="547531C3"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6</w:t>
            </w:r>
          </w:p>
        </w:tc>
        <w:tc>
          <w:tcPr>
            <w:tcW w:w="0" w:type="auto"/>
            <w:shd w:val="clear" w:color="auto" w:fill="E0E0E0"/>
            <w:vAlign w:val="center"/>
          </w:tcPr>
          <w:p w14:paraId="2F02E85F"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7</w:t>
            </w:r>
          </w:p>
        </w:tc>
        <w:tc>
          <w:tcPr>
            <w:tcW w:w="0" w:type="auto"/>
            <w:shd w:val="clear" w:color="auto" w:fill="E0E0E0"/>
            <w:vAlign w:val="center"/>
          </w:tcPr>
          <w:p w14:paraId="1D9958E2"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8</w:t>
            </w:r>
          </w:p>
        </w:tc>
        <w:tc>
          <w:tcPr>
            <w:tcW w:w="0" w:type="auto"/>
            <w:shd w:val="clear" w:color="auto" w:fill="E0E0E0"/>
            <w:vAlign w:val="center"/>
          </w:tcPr>
          <w:p w14:paraId="1EF39DCF"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9</w:t>
            </w:r>
          </w:p>
        </w:tc>
      </w:tr>
      <w:tr w:rsidR="00104749" w:rsidRPr="00104749" w14:paraId="55B8358B" w14:textId="77777777" w:rsidTr="00E71F07">
        <w:trPr>
          <w:cantSplit/>
          <w:jc w:val="center"/>
        </w:trPr>
        <w:tc>
          <w:tcPr>
            <w:tcW w:w="0" w:type="auto"/>
            <w:vAlign w:val="center"/>
          </w:tcPr>
          <w:p w14:paraId="474D848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1</w:t>
            </w:r>
          </w:p>
        </w:tc>
        <w:tc>
          <w:tcPr>
            <w:tcW w:w="0" w:type="auto"/>
            <w:vAlign w:val="center"/>
          </w:tcPr>
          <w:p w14:paraId="03E3223E"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3BA56929"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53C00C0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099B5DD7"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286BB209" w14:textId="77777777" w:rsidR="00104749" w:rsidRPr="00104749" w:rsidRDefault="00104749" w:rsidP="00104749">
            <w:pPr>
              <w:keepNext/>
              <w:keepLines/>
              <w:spacing w:after="0"/>
              <w:jc w:val="center"/>
              <w:rPr>
                <w:rFonts w:ascii="Arial" w:hAnsi="Arial"/>
                <w:sz w:val="18"/>
              </w:rPr>
            </w:pPr>
          </w:p>
        </w:tc>
        <w:tc>
          <w:tcPr>
            <w:tcW w:w="0" w:type="auto"/>
            <w:vAlign w:val="center"/>
          </w:tcPr>
          <w:p w14:paraId="4699CE33" w14:textId="77777777" w:rsidR="00104749" w:rsidRPr="00104749" w:rsidRDefault="00104749" w:rsidP="00104749">
            <w:pPr>
              <w:keepNext/>
              <w:keepLines/>
              <w:spacing w:after="0"/>
              <w:jc w:val="center"/>
              <w:rPr>
                <w:rFonts w:ascii="Arial" w:hAnsi="Arial"/>
                <w:sz w:val="18"/>
              </w:rPr>
            </w:pPr>
          </w:p>
        </w:tc>
        <w:tc>
          <w:tcPr>
            <w:tcW w:w="0" w:type="auto"/>
            <w:vAlign w:val="center"/>
          </w:tcPr>
          <w:p w14:paraId="15884695" w14:textId="77777777" w:rsidR="00104749" w:rsidRPr="00104749" w:rsidRDefault="00104749" w:rsidP="00104749">
            <w:pPr>
              <w:keepNext/>
              <w:keepLines/>
              <w:spacing w:after="0"/>
              <w:jc w:val="center"/>
              <w:rPr>
                <w:rFonts w:ascii="Arial" w:hAnsi="Arial"/>
                <w:sz w:val="18"/>
              </w:rPr>
            </w:pPr>
          </w:p>
        </w:tc>
        <w:tc>
          <w:tcPr>
            <w:tcW w:w="0" w:type="auto"/>
            <w:vAlign w:val="center"/>
          </w:tcPr>
          <w:p w14:paraId="2808839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69AE14C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5660AC20" w14:textId="77777777" w:rsidR="00104749" w:rsidRPr="00104749" w:rsidRDefault="00104749" w:rsidP="00104749">
            <w:pPr>
              <w:keepNext/>
              <w:keepLines/>
              <w:spacing w:after="0"/>
              <w:jc w:val="center"/>
              <w:rPr>
                <w:rFonts w:ascii="Arial" w:hAnsi="Arial"/>
                <w:sz w:val="18"/>
              </w:rPr>
            </w:pPr>
          </w:p>
        </w:tc>
      </w:tr>
      <w:tr w:rsidR="00104749" w:rsidRPr="00104749" w14:paraId="240BEDAD" w14:textId="77777777" w:rsidTr="00E71F07">
        <w:trPr>
          <w:cantSplit/>
          <w:jc w:val="center"/>
        </w:trPr>
        <w:tc>
          <w:tcPr>
            <w:tcW w:w="0" w:type="auto"/>
            <w:vAlign w:val="center"/>
          </w:tcPr>
          <w:p w14:paraId="16EB013F" w14:textId="77777777" w:rsidR="00104749" w:rsidRPr="00104749" w:rsidRDefault="00104749" w:rsidP="00104749">
            <w:pPr>
              <w:keepNext/>
              <w:keepLines/>
              <w:spacing w:after="0"/>
              <w:jc w:val="center"/>
              <w:rPr>
                <w:rFonts w:ascii="Arial" w:hAnsi="Arial"/>
                <w:sz w:val="18"/>
              </w:rPr>
            </w:pPr>
            <w:r w:rsidRPr="00104749">
              <w:rPr>
                <w:rFonts w:ascii="Arial" w:hAnsi="Arial"/>
                <w:sz w:val="18"/>
              </w:rPr>
              <w:t>2</w:t>
            </w:r>
          </w:p>
        </w:tc>
        <w:tc>
          <w:tcPr>
            <w:tcW w:w="0" w:type="auto"/>
            <w:vAlign w:val="center"/>
          </w:tcPr>
          <w:p w14:paraId="509B8901"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79E3D143"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33DFF8B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32565F2D" w14:textId="77777777" w:rsidR="00104749" w:rsidRPr="00104749" w:rsidRDefault="00104749" w:rsidP="00104749">
            <w:pPr>
              <w:keepNext/>
              <w:keepLines/>
              <w:spacing w:after="0"/>
              <w:jc w:val="center"/>
              <w:rPr>
                <w:rFonts w:ascii="Arial" w:hAnsi="Arial"/>
                <w:sz w:val="18"/>
              </w:rPr>
            </w:pPr>
          </w:p>
        </w:tc>
        <w:tc>
          <w:tcPr>
            <w:tcW w:w="0" w:type="auto"/>
            <w:vAlign w:val="center"/>
          </w:tcPr>
          <w:p w14:paraId="368E0622" w14:textId="77777777" w:rsidR="00104749" w:rsidRPr="00104749" w:rsidRDefault="00104749" w:rsidP="00104749">
            <w:pPr>
              <w:keepNext/>
              <w:keepLines/>
              <w:spacing w:after="0"/>
              <w:jc w:val="center"/>
              <w:rPr>
                <w:rFonts w:ascii="Arial" w:hAnsi="Arial"/>
                <w:sz w:val="18"/>
              </w:rPr>
            </w:pPr>
          </w:p>
        </w:tc>
        <w:tc>
          <w:tcPr>
            <w:tcW w:w="0" w:type="auto"/>
            <w:vAlign w:val="center"/>
          </w:tcPr>
          <w:p w14:paraId="018E1674" w14:textId="77777777" w:rsidR="00104749" w:rsidRPr="00104749" w:rsidRDefault="00104749" w:rsidP="00104749">
            <w:pPr>
              <w:keepNext/>
              <w:keepLines/>
              <w:spacing w:after="0"/>
              <w:jc w:val="center"/>
              <w:rPr>
                <w:rFonts w:ascii="Arial" w:hAnsi="Arial"/>
                <w:sz w:val="18"/>
              </w:rPr>
            </w:pPr>
          </w:p>
        </w:tc>
        <w:tc>
          <w:tcPr>
            <w:tcW w:w="0" w:type="auto"/>
            <w:vAlign w:val="center"/>
          </w:tcPr>
          <w:p w14:paraId="43001A49" w14:textId="77777777" w:rsidR="00104749" w:rsidRPr="00104749" w:rsidRDefault="00104749" w:rsidP="00104749">
            <w:pPr>
              <w:keepNext/>
              <w:keepLines/>
              <w:spacing w:after="0"/>
              <w:jc w:val="center"/>
              <w:rPr>
                <w:rFonts w:ascii="Arial" w:hAnsi="Arial"/>
                <w:sz w:val="18"/>
              </w:rPr>
            </w:pPr>
          </w:p>
        </w:tc>
        <w:tc>
          <w:tcPr>
            <w:tcW w:w="0" w:type="auto"/>
            <w:vAlign w:val="center"/>
          </w:tcPr>
          <w:p w14:paraId="75FD3A8F"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0EBC75AA" w14:textId="77777777" w:rsidR="00104749" w:rsidRPr="00104749" w:rsidRDefault="00104749" w:rsidP="00104749">
            <w:pPr>
              <w:keepNext/>
              <w:keepLines/>
              <w:spacing w:after="0"/>
              <w:jc w:val="center"/>
              <w:rPr>
                <w:rFonts w:ascii="Arial" w:hAnsi="Arial"/>
                <w:sz w:val="18"/>
              </w:rPr>
            </w:pPr>
          </w:p>
        </w:tc>
        <w:tc>
          <w:tcPr>
            <w:tcW w:w="0" w:type="auto"/>
            <w:vAlign w:val="center"/>
          </w:tcPr>
          <w:p w14:paraId="6EFABC05" w14:textId="77777777" w:rsidR="00104749" w:rsidRPr="00104749" w:rsidRDefault="00104749" w:rsidP="00104749">
            <w:pPr>
              <w:keepNext/>
              <w:keepLines/>
              <w:spacing w:after="0"/>
              <w:jc w:val="center"/>
              <w:rPr>
                <w:rFonts w:ascii="Arial" w:hAnsi="Arial"/>
                <w:sz w:val="18"/>
              </w:rPr>
            </w:pPr>
          </w:p>
        </w:tc>
      </w:tr>
      <w:tr w:rsidR="00104749" w:rsidRPr="00104749" w14:paraId="3216C742" w14:textId="77777777" w:rsidTr="00E71F07">
        <w:trPr>
          <w:cantSplit/>
          <w:jc w:val="center"/>
        </w:trPr>
        <w:tc>
          <w:tcPr>
            <w:tcW w:w="0" w:type="auto"/>
            <w:vAlign w:val="center"/>
          </w:tcPr>
          <w:p w14:paraId="78A9C203"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2384E7D3" w14:textId="77777777" w:rsidR="00104749" w:rsidRPr="00104749" w:rsidRDefault="00104749" w:rsidP="00104749">
            <w:pPr>
              <w:keepNext/>
              <w:keepLines/>
              <w:spacing w:after="0"/>
              <w:jc w:val="center"/>
              <w:rPr>
                <w:rFonts w:ascii="Arial" w:hAnsi="Arial"/>
                <w:sz w:val="18"/>
              </w:rPr>
            </w:pPr>
          </w:p>
        </w:tc>
        <w:tc>
          <w:tcPr>
            <w:tcW w:w="0" w:type="auto"/>
            <w:vAlign w:val="center"/>
          </w:tcPr>
          <w:p w14:paraId="3CBE5182" w14:textId="77777777" w:rsidR="00104749" w:rsidRPr="00104749" w:rsidRDefault="00104749" w:rsidP="00104749">
            <w:pPr>
              <w:keepNext/>
              <w:keepLines/>
              <w:spacing w:after="0"/>
              <w:jc w:val="center"/>
              <w:rPr>
                <w:rFonts w:ascii="Arial" w:hAnsi="Arial"/>
                <w:sz w:val="18"/>
              </w:rPr>
            </w:pPr>
          </w:p>
        </w:tc>
        <w:tc>
          <w:tcPr>
            <w:tcW w:w="0" w:type="auto"/>
            <w:vAlign w:val="center"/>
          </w:tcPr>
          <w:p w14:paraId="6C49C97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65C36B0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4EE6C7A"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9C431E1" w14:textId="77777777" w:rsidR="00104749" w:rsidRPr="00104749" w:rsidRDefault="00104749" w:rsidP="00104749">
            <w:pPr>
              <w:keepNext/>
              <w:keepLines/>
              <w:spacing w:after="0"/>
              <w:jc w:val="center"/>
              <w:rPr>
                <w:rFonts w:ascii="Arial" w:hAnsi="Arial"/>
                <w:sz w:val="18"/>
              </w:rPr>
            </w:pPr>
          </w:p>
        </w:tc>
        <w:tc>
          <w:tcPr>
            <w:tcW w:w="0" w:type="auto"/>
            <w:vAlign w:val="center"/>
          </w:tcPr>
          <w:p w14:paraId="16BA4900" w14:textId="77777777" w:rsidR="00104749" w:rsidRPr="00104749" w:rsidRDefault="00104749" w:rsidP="00104749">
            <w:pPr>
              <w:keepNext/>
              <w:keepLines/>
              <w:spacing w:after="0"/>
              <w:jc w:val="center"/>
              <w:rPr>
                <w:rFonts w:ascii="Arial" w:hAnsi="Arial"/>
                <w:sz w:val="18"/>
              </w:rPr>
            </w:pPr>
          </w:p>
        </w:tc>
        <w:tc>
          <w:tcPr>
            <w:tcW w:w="0" w:type="auto"/>
            <w:vAlign w:val="center"/>
          </w:tcPr>
          <w:p w14:paraId="038F4AB0" w14:textId="77777777" w:rsidR="00104749" w:rsidRPr="00104749" w:rsidRDefault="00104749" w:rsidP="00104749">
            <w:pPr>
              <w:keepNext/>
              <w:keepLines/>
              <w:spacing w:after="0"/>
              <w:jc w:val="center"/>
              <w:rPr>
                <w:rFonts w:ascii="Arial" w:hAnsi="Arial"/>
                <w:sz w:val="18"/>
              </w:rPr>
            </w:pPr>
          </w:p>
        </w:tc>
        <w:tc>
          <w:tcPr>
            <w:tcW w:w="0" w:type="auto"/>
            <w:vAlign w:val="center"/>
          </w:tcPr>
          <w:p w14:paraId="2B30F291" w14:textId="77777777" w:rsidR="00104749" w:rsidRPr="00104749" w:rsidRDefault="00104749" w:rsidP="00104749">
            <w:pPr>
              <w:keepNext/>
              <w:keepLines/>
              <w:spacing w:after="0"/>
              <w:jc w:val="center"/>
              <w:rPr>
                <w:rFonts w:ascii="Arial" w:hAnsi="Arial"/>
                <w:sz w:val="18"/>
              </w:rPr>
            </w:pPr>
          </w:p>
        </w:tc>
        <w:tc>
          <w:tcPr>
            <w:tcW w:w="0" w:type="auto"/>
            <w:vAlign w:val="center"/>
          </w:tcPr>
          <w:p w14:paraId="0FD67A19" w14:textId="77777777" w:rsidR="00104749" w:rsidRPr="00104749" w:rsidRDefault="00104749" w:rsidP="00104749">
            <w:pPr>
              <w:keepNext/>
              <w:keepLines/>
              <w:spacing w:after="0"/>
              <w:jc w:val="center"/>
              <w:rPr>
                <w:rFonts w:ascii="Arial" w:hAnsi="Arial"/>
                <w:sz w:val="18"/>
              </w:rPr>
            </w:pPr>
          </w:p>
        </w:tc>
      </w:tr>
      <w:tr w:rsidR="00104749" w:rsidRPr="00104749" w14:paraId="3CB2B61A" w14:textId="77777777" w:rsidTr="00E71F07">
        <w:trPr>
          <w:cantSplit/>
          <w:jc w:val="center"/>
        </w:trPr>
        <w:tc>
          <w:tcPr>
            <w:tcW w:w="0" w:type="auto"/>
            <w:vAlign w:val="center"/>
          </w:tcPr>
          <w:p w14:paraId="2EE6EEF7" w14:textId="77777777" w:rsidR="00104749" w:rsidRPr="00104749" w:rsidRDefault="00104749" w:rsidP="00104749">
            <w:pPr>
              <w:keepNext/>
              <w:keepLines/>
              <w:spacing w:after="0"/>
              <w:jc w:val="center"/>
              <w:rPr>
                <w:rFonts w:ascii="Arial" w:hAnsi="Arial"/>
                <w:sz w:val="18"/>
              </w:rPr>
            </w:pPr>
            <w:r w:rsidRPr="00104749">
              <w:rPr>
                <w:rFonts w:ascii="Arial" w:hAnsi="Arial"/>
                <w:sz w:val="18"/>
              </w:rPr>
              <w:t>4</w:t>
            </w:r>
          </w:p>
        </w:tc>
        <w:tc>
          <w:tcPr>
            <w:tcW w:w="0" w:type="auto"/>
            <w:vAlign w:val="center"/>
          </w:tcPr>
          <w:p w14:paraId="6C6A5836" w14:textId="77777777" w:rsidR="00104749" w:rsidRPr="00104749" w:rsidRDefault="00104749" w:rsidP="00104749">
            <w:pPr>
              <w:keepNext/>
              <w:keepLines/>
              <w:spacing w:after="0"/>
              <w:jc w:val="center"/>
              <w:rPr>
                <w:rFonts w:ascii="Arial" w:hAnsi="Arial"/>
                <w:sz w:val="18"/>
              </w:rPr>
            </w:pPr>
          </w:p>
        </w:tc>
        <w:tc>
          <w:tcPr>
            <w:tcW w:w="0" w:type="auto"/>
            <w:vAlign w:val="center"/>
          </w:tcPr>
          <w:p w14:paraId="46C711B1" w14:textId="77777777" w:rsidR="00104749" w:rsidRPr="00104749" w:rsidRDefault="00104749" w:rsidP="00104749">
            <w:pPr>
              <w:keepNext/>
              <w:keepLines/>
              <w:spacing w:after="0"/>
              <w:jc w:val="center"/>
              <w:rPr>
                <w:rFonts w:ascii="Arial" w:hAnsi="Arial"/>
                <w:sz w:val="18"/>
              </w:rPr>
            </w:pPr>
          </w:p>
        </w:tc>
        <w:tc>
          <w:tcPr>
            <w:tcW w:w="0" w:type="auto"/>
            <w:vAlign w:val="center"/>
          </w:tcPr>
          <w:p w14:paraId="5DFE99BA"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0B5C5A07"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70F66FC5" w14:textId="77777777" w:rsidR="00104749" w:rsidRPr="00104749" w:rsidRDefault="00104749" w:rsidP="00104749">
            <w:pPr>
              <w:keepNext/>
              <w:keepLines/>
              <w:spacing w:after="0"/>
              <w:jc w:val="center"/>
              <w:rPr>
                <w:rFonts w:ascii="Arial" w:hAnsi="Arial"/>
                <w:sz w:val="18"/>
              </w:rPr>
            </w:pPr>
          </w:p>
        </w:tc>
        <w:tc>
          <w:tcPr>
            <w:tcW w:w="0" w:type="auto"/>
            <w:vAlign w:val="center"/>
          </w:tcPr>
          <w:p w14:paraId="392ABF5E" w14:textId="77777777" w:rsidR="00104749" w:rsidRPr="00104749" w:rsidRDefault="00104749" w:rsidP="00104749">
            <w:pPr>
              <w:keepNext/>
              <w:keepLines/>
              <w:spacing w:after="0"/>
              <w:jc w:val="center"/>
              <w:rPr>
                <w:rFonts w:ascii="Arial" w:hAnsi="Arial"/>
                <w:sz w:val="18"/>
              </w:rPr>
            </w:pPr>
          </w:p>
        </w:tc>
        <w:tc>
          <w:tcPr>
            <w:tcW w:w="0" w:type="auto"/>
            <w:vAlign w:val="center"/>
          </w:tcPr>
          <w:p w14:paraId="37FC5B15" w14:textId="77777777" w:rsidR="00104749" w:rsidRPr="00104749" w:rsidRDefault="00104749" w:rsidP="00104749">
            <w:pPr>
              <w:keepNext/>
              <w:keepLines/>
              <w:spacing w:after="0"/>
              <w:jc w:val="center"/>
              <w:rPr>
                <w:rFonts w:ascii="Arial" w:hAnsi="Arial"/>
                <w:sz w:val="18"/>
              </w:rPr>
            </w:pPr>
          </w:p>
        </w:tc>
        <w:tc>
          <w:tcPr>
            <w:tcW w:w="0" w:type="auto"/>
            <w:vAlign w:val="center"/>
          </w:tcPr>
          <w:p w14:paraId="673EF79D" w14:textId="77777777" w:rsidR="00104749" w:rsidRPr="00104749" w:rsidRDefault="00104749" w:rsidP="00104749">
            <w:pPr>
              <w:keepNext/>
              <w:keepLines/>
              <w:spacing w:after="0"/>
              <w:jc w:val="center"/>
              <w:rPr>
                <w:rFonts w:ascii="Arial" w:hAnsi="Arial"/>
                <w:sz w:val="18"/>
              </w:rPr>
            </w:pPr>
          </w:p>
        </w:tc>
        <w:tc>
          <w:tcPr>
            <w:tcW w:w="0" w:type="auto"/>
            <w:vAlign w:val="center"/>
          </w:tcPr>
          <w:p w14:paraId="75AE2AB5" w14:textId="77777777" w:rsidR="00104749" w:rsidRPr="00104749" w:rsidRDefault="00104749" w:rsidP="00104749">
            <w:pPr>
              <w:keepNext/>
              <w:keepLines/>
              <w:spacing w:after="0"/>
              <w:jc w:val="center"/>
              <w:rPr>
                <w:rFonts w:ascii="Arial" w:hAnsi="Arial"/>
                <w:sz w:val="18"/>
              </w:rPr>
            </w:pPr>
          </w:p>
        </w:tc>
        <w:tc>
          <w:tcPr>
            <w:tcW w:w="0" w:type="auto"/>
            <w:vAlign w:val="center"/>
          </w:tcPr>
          <w:p w14:paraId="35A95871" w14:textId="77777777" w:rsidR="00104749" w:rsidRPr="00104749" w:rsidRDefault="00104749" w:rsidP="00104749">
            <w:pPr>
              <w:keepNext/>
              <w:keepLines/>
              <w:spacing w:after="0"/>
              <w:jc w:val="center"/>
              <w:rPr>
                <w:rFonts w:ascii="Arial" w:hAnsi="Arial"/>
                <w:sz w:val="18"/>
              </w:rPr>
            </w:pPr>
          </w:p>
        </w:tc>
      </w:tr>
      <w:tr w:rsidR="00104749" w:rsidRPr="00104749" w14:paraId="6CD559EE" w14:textId="77777777" w:rsidTr="00E71F07">
        <w:trPr>
          <w:cantSplit/>
          <w:jc w:val="center"/>
        </w:trPr>
        <w:tc>
          <w:tcPr>
            <w:tcW w:w="0" w:type="auto"/>
            <w:vAlign w:val="center"/>
          </w:tcPr>
          <w:p w14:paraId="2F00CF20" w14:textId="77777777" w:rsidR="00104749" w:rsidRPr="00104749" w:rsidRDefault="00104749" w:rsidP="00104749">
            <w:pPr>
              <w:keepNext/>
              <w:keepLines/>
              <w:spacing w:after="0"/>
              <w:jc w:val="center"/>
              <w:rPr>
                <w:rFonts w:ascii="Arial" w:hAnsi="Arial"/>
                <w:sz w:val="18"/>
              </w:rPr>
            </w:pPr>
            <w:r w:rsidRPr="00104749">
              <w:rPr>
                <w:rFonts w:ascii="Arial" w:hAnsi="Arial"/>
                <w:sz w:val="18"/>
              </w:rPr>
              <w:t>5</w:t>
            </w:r>
          </w:p>
        </w:tc>
        <w:tc>
          <w:tcPr>
            <w:tcW w:w="0" w:type="auto"/>
            <w:vAlign w:val="center"/>
          </w:tcPr>
          <w:p w14:paraId="4D16C3A2" w14:textId="77777777" w:rsidR="00104749" w:rsidRPr="00104749" w:rsidRDefault="00104749" w:rsidP="00104749">
            <w:pPr>
              <w:keepNext/>
              <w:keepLines/>
              <w:spacing w:after="0"/>
              <w:jc w:val="center"/>
              <w:rPr>
                <w:rFonts w:ascii="Arial" w:hAnsi="Arial"/>
                <w:sz w:val="18"/>
              </w:rPr>
            </w:pPr>
          </w:p>
        </w:tc>
        <w:tc>
          <w:tcPr>
            <w:tcW w:w="0" w:type="auto"/>
            <w:vAlign w:val="center"/>
          </w:tcPr>
          <w:p w14:paraId="7D5C02DA" w14:textId="77777777" w:rsidR="00104749" w:rsidRPr="00104749" w:rsidRDefault="00104749" w:rsidP="00104749">
            <w:pPr>
              <w:keepNext/>
              <w:keepLines/>
              <w:spacing w:after="0"/>
              <w:jc w:val="center"/>
              <w:rPr>
                <w:rFonts w:ascii="Arial" w:hAnsi="Arial"/>
                <w:sz w:val="18"/>
              </w:rPr>
            </w:pPr>
          </w:p>
        </w:tc>
        <w:tc>
          <w:tcPr>
            <w:tcW w:w="0" w:type="auto"/>
            <w:vAlign w:val="center"/>
          </w:tcPr>
          <w:p w14:paraId="4DE65FB4"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9F255A2" w14:textId="77777777" w:rsidR="00104749" w:rsidRPr="00104749" w:rsidRDefault="00104749" w:rsidP="00104749">
            <w:pPr>
              <w:keepNext/>
              <w:keepLines/>
              <w:spacing w:after="0"/>
              <w:jc w:val="center"/>
              <w:rPr>
                <w:rFonts w:ascii="Arial" w:hAnsi="Arial"/>
                <w:sz w:val="18"/>
              </w:rPr>
            </w:pPr>
          </w:p>
        </w:tc>
        <w:tc>
          <w:tcPr>
            <w:tcW w:w="0" w:type="auto"/>
            <w:vAlign w:val="center"/>
          </w:tcPr>
          <w:p w14:paraId="00CBE825" w14:textId="77777777" w:rsidR="00104749" w:rsidRPr="00104749" w:rsidRDefault="00104749" w:rsidP="00104749">
            <w:pPr>
              <w:keepNext/>
              <w:keepLines/>
              <w:spacing w:after="0"/>
              <w:jc w:val="center"/>
              <w:rPr>
                <w:rFonts w:ascii="Arial" w:hAnsi="Arial"/>
                <w:sz w:val="18"/>
              </w:rPr>
            </w:pPr>
          </w:p>
        </w:tc>
        <w:tc>
          <w:tcPr>
            <w:tcW w:w="0" w:type="auto"/>
            <w:vAlign w:val="center"/>
          </w:tcPr>
          <w:p w14:paraId="29958113" w14:textId="77777777" w:rsidR="00104749" w:rsidRPr="00104749" w:rsidRDefault="00104749" w:rsidP="00104749">
            <w:pPr>
              <w:keepNext/>
              <w:keepLines/>
              <w:spacing w:after="0"/>
              <w:jc w:val="center"/>
              <w:rPr>
                <w:rFonts w:ascii="Arial" w:hAnsi="Arial"/>
                <w:sz w:val="18"/>
              </w:rPr>
            </w:pPr>
          </w:p>
        </w:tc>
        <w:tc>
          <w:tcPr>
            <w:tcW w:w="0" w:type="auto"/>
            <w:vAlign w:val="center"/>
          </w:tcPr>
          <w:p w14:paraId="67858121" w14:textId="77777777" w:rsidR="00104749" w:rsidRPr="00104749" w:rsidRDefault="00104749" w:rsidP="00104749">
            <w:pPr>
              <w:keepNext/>
              <w:keepLines/>
              <w:spacing w:after="0"/>
              <w:jc w:val="center"/>
              <w:rPr>
                <w:rFonts w:ascii="Arial" w:hAnsi="Arial"/>
                <w:sz w:val="18"/>
              </w:rPr>
            </w:pPr>
          </w:p>
        </w:tc>
        <w:tc>
          <w:tcPr>
            <w:tcW w:w="0" w:type="auto"/>
            <w:vAlign w:val="center"/>
          </w:tcPr>
          <w:p w14:paraId="07B7C26B" w14:textId="77777777" w:rsidR="00104749" w:rsidRPr="00104749" w:rsidRDefault="00104749" w:rsidP="00104749">
            <w:pPr>
              <w:keepNext/>
              <w:keepLines/>
              <w:spacing w:after="0"/>
              <w:jc w:val="center"/>
              <w:rPr>
                <w:rFonts w:ascii="Arial" w:hAnsi="Arial"/>
                <w:sz w:val="18"/>
              </w:rPr>
            </w:pPr>
          </w:p>
        </w:tc>
        <w:tc>
          <w:tcPr>
            <w:tcW w:w="0" w:type="auto"/>
            <w:vAlign w:val="center"/>
          </w:tcPr>
          <w:p w14:paraId="2FAA4290" w14:textId="77777777" w:rsidR="00104749" w:rsidRPr="00104749" w:rsidRDefault="00104749" w:rsidP="00104749">
            <w:pPr>
              <w:keepNext/>
              <w:keepLines/>
              <w:spacing w:after="0"/>
              <w:jc w:val="center"/>
              <w:rPr>
                <w:rFonts w:ascii="Arial" w:hAnsi="Arial"/>
                <w:sz w:val="18"/>
              </w:rPr>
            </w:pPr>
          </w:p>
        </w:tc>
        <w:tc>
          <w:tcPr>
            <w:tcW w:w="0" w:type="auto"/>
            <w:vAlign w:val="center"/>
          </w:tcPr>
          <w:p w14:paraId="31C850ED" w14:textId="77777777" w:rsidR="00104749" w:rsidRPr="00104749" w:rsidRDefault="00104749" w:rsidP="00104749">
            <w:pPr>
              <w:keepNext/>
              <w:keepLines/>
              <w:spacing w:after="0"/>
              <w:jc w:val="center"/>
              <w:rPr>
                <w:rFonts w:ascii="Arial" w:hAnsi="Arial"/>
                <w:sz w:val="18"/>
              </w:rPr>
            </w:pPr>
          </w:p>
        </w:tc>
      </w:tr>
      <w:tr w:rsidR="00104749" w:rsidRPr="00104749" w14:paraId="605E7E71" w14:textId="77777777" w:rsidTr="00E71F07">
        <w:trPr>
          <w:cantSplit/>
          <w:jc w:val="center"/>
        </w:trPr>
        <w:tc>
          <w:tcPr>
            <w:tcW w:w="0" w:type="auto"/>
            <w:vAlign w:val="center"/>
          </w:tcPr>
          <w:p w14:paraId="4FE7E464" w14:textId="77777777" w:rsidR="00104749" w:rsidRPr="00104749" w:rsidRDefault="00104749" w:rsidP="00104749">
            <w:pPr>
              <w:keepNext/>
              <w:keepLines/>
              <w:spacing w:after="0"/>
              <w:jc w:val="center"/>
              <w:rPr>
                <w:rFonts w:ascii="Arial" w:hAnsi="Arial"/>
                <w:sz w:val="18"/>
              </w:rPr>
            </w:pPr>
            <w:r w:rsidRPr="00104749">
              <w:rPr>
                <w:rFonts w:ascii="Arial" w:hAnsi="Arial"/>
                <w:sz w:val="18"/>
              </w:rPr>
              <w:t>6</w:t>
            </w:r>
          </w:p>
        </w:tc>
        <w:tc>
          <w:tcPr>
            <w:tcW w:w="0" w:type="auto"/>
            <w:vAlign w:val="center"/>
          </w:tcPr>
          <w:p w14:paraId="0E319D95" w14:textId="77777777" w:rsidR="00104749" w:rsidRPr="00104749" w:rsidRDefault="00104749" w:rsidP="00104749">
            <w:pPr>
              <w:keepNext/>
              <w:keepLines/>
              <w:spacing w:after="0"/>
              <w:jc w:val="center"/>
              <w:rPr>
                <w:rFonts w:ascii="Arial" w:eastAsia="SimSun" w:hAnsi="Arial"/>
                <w:sz w:val="18"/>
                <w:lang w:eastAsia="zh-CN"/>
              </w:rPr>
            </w:pPr>
          </w:p>
        </w:tc>
        <w:tc>
          <w:tcPr>
            <w:tcW w:w="0" w:type="auto"/>
            <w:vAlign w:val="center"/>
          </w:tcPr>
          <w:p w14:paraId="20771B06" w14:textId="77777777" w:rsidR="00104749" w:rsidRPr="00104749" w:rsidRDefault="00104749" w:rsidP="00104749">
            <w:pPr>
              <w:keepNext/>
              <w:keepLines/>
              <w:spacing w:after="0"/>
              <w:jc w:val="center"/>
              <w:rPr>
                <w:rFonts w:ascii="Arial" w:eastAsia="SimSun" w:hAnsi="Arial"/>
                <w:sz w:val="18"/>
                <w:lang w:eastAsia="zh-CN"/>
              </w:rPr>
            </w:pPr>
          </w:p>
        </w:tc>
        <w:tc>
          <w:tcPr>
            <w:tcW w:w="0" w:type="auto"/>
            <w:vAlign w:val="center"/>
          </w:tcPr>
          <w:p w14:paraId="14546A02" w14:textId="77777777" w:rsidR="00104749" w:rsidRPr="00104749" w:rsidRDefault="00104749" w:rsidP="00104749">
            <w:pPr>
              <w:keepNext/>
              <w:keepLines/>
              <w:spacing w:after="0"/>
              <w:jc w:val="center"/>
              <w:rPr>
                <w:rFonts w:ascii="Arial" w:hAnsi="Arial"/>
                <w:sz w:val="18"/>
              </w:rPr>
            </w:pPr>
            <w:r w:rsidRPr="00104749">
              <w:rPr>
                <w:rFonts w:ascii="Arial" w:hAnsi="Arial"/>
                <w:sz w:val="18"/>
              </w:rPr>
              <w:t>6</w:t>
            </w:r>
          </w:p>
        </w:tc>
        <w:tc>
          <w:tcPr>
            <w:tcW w:w="0" w:type="auto"/>
            <w:vAlign w:val="center"/>
          </w:tcPr>
          <w:p w14:paraId="05738461" w14:textId="77777777" w:rsidR="00104749" w:rsidRPr="00104749" w:rsidRDefault="00104749" w:rsidP="00104749">
            <w:pPr>
              <w:keepNext/>
              <w:keepLines/>
              <w:spacing w:after="0"/>
              <w:jc w:val="center"/>
              <w:rPr>
                <w:rFonts w:ascii="Arial" w:hAnsi="Arial"/>
                <w:sz w:val="18"/>
              </w:rPr>
            </w:pPr>
            <w:r w:rsidRPr="00104749">
              <w:rPr>
                <w:rFonts w:ascii="Arial" w:hAnsi="Arial"/>
                <w:sz w:val="18"/>
              </w:rPr>
              <w:t>4</w:t>
            </w:r>
          </w:p>
        </w:tc>
        <w:tc>
          <w:tcPr>
            <w:tcW w:w="0" w:type="auto"/>
            <w:vAlign w:val="center"/>
          </w:tcPr>
          <w:p w14:paraId="3BAA32D0" w14:textId="77777777" w:rsidR="00104749" w:rsidRPr="00104749" w:rsidRDefault="00104749" w:rsidP="00104749">
            <w:pPr>
              <w:keepNext/>
              <w:keepLines/>
              <w:spacing w:after="0"/>
              <w:jc w:val="center"/>
              <w:rPr>
                <w:rFonts w:ascii="Arial" w:hAnsi="Arial"/>
                <w:sz w:val="18"/>
              </w:rPr>
            </w:pPr>
            <w:r w:rsidRPr="00104749">
              <w:rPr>
                <w:rFonts w:ascii="Arial" w:hAnsi="Arial"/>
                <w:sz w:val="18"/>
              </w:rPr>
              <w:t>4</w:t>
            </w:r>
          </w:p>
        </w:tc>
        <w:tc>
          <w:tcPr>
            <w:tcW w:w="0" w:type="auto"/>
            <w:vAlign w:val="center"/>
          </w:tcPr>
          <w:p w14:paraId="0B6C2A89" w14:textId="77777777" w:rsidR="00104749" w:rsidRPr="00104749" w:rsidRDefault="00104749" w:rsidP="00104749">
            <w:pPr>
              <w:keepNext/>
              <w:keepLines/>
              <w:spacing w:after="0"/>
              <w:jc w:val="center"/>
              <w:rPr>
                <w:rFonts w:ascii="Arial" w:hAnsi="Arial"/>
                <w:sz w:val="18"/>
              </w:rPr>
            </w:pPr>
          </w:p>
        </w:tc>
        <w:tc>
          <w:tcPr>
            <w:tcW w:w="0" w:type="auto"/>
            <w:vAlign w:val="center"/>
          </w:tcPr>
          <w:p w14:paraId="4FA87C7F" w14:textId="77777777" w:rsidR="00104749" w:rsidRPr="00104749" w:rsidRDefault="00104749" w:rsidP="00104749">
            <w:pPr>
              <w:keepNext/>
              <w:keepLines/>
              <w:spacing w:after="0"/>
              <w:jc w:val="center"/>
              <w:rPr>
                <w:rFonts w:ascii="Arial" w:hAnsi="Arial"/>
                <w:sz w:val="18"/>
              </w:rPr>
            </w:pPr>
          </w:p>
        </w:tc>
        <w:tc>
          <w:tcPr>
            <w:tcW w:w="0" w:type="auto"/>
            <w:vAlign w:val="center"/>
          </w:tcPr>
          <w:p w14:paraId="0DBCECD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6</w:t>
            </w:r>
          </w:p>
        </w:tc>
        <w:tc>
          <w:tcPr>
            <w:tcW w:w="0" w:type="auto"/>
            <w:vAlign w:val="center"/>
          </w:tcPr>
          <w:p w14:paraId="23D7436F"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442C3CE" w14:textId="77777777" w:rsidR="00104749" w:rsidRPr="00104749" w:rsidRDefault="00104749" w:rsidP="00104749">
            <w:pPr>
              <w:keepNext/>
              <w:keepLines/>
              <w:spacing w:after="0"/>
              <w:jc w:val="center"/>
              <w:rPr>
                <w:rFonts w:ascii="Arial" w:hAnsi="Arial"/>
                <w:sz w:val="18"/>
              </w:rPr>
            </w:pPr>
          </w:p>
        </w:tc>
      </w:tr>
    </w:tbl>
    <w:p w14:paraId="24258F44" w14:textId="77777777" w:rsidR="00104749" w:rsidRPr="00104749" w:rsidRDefault="00104749" w:rsidP="00104749"/>
    <w:p w14:paraId="4FF5F1DA" w14:textId="77777777" w:rsidR="00104749" w:rsidRPr="00104749" w:rsidRDefault="00104749" w:rsidP="0090292E">
      <w:pPr>
        <w:pStyle w:val="TH"/>
      </w:pPr>
      <w:r w:rsidRPr="00104749">
        <w:lastRenderedPageBreak/>
        <w:t xml:space="preserve">Table </w:t>
      </w:r>
      <w:r w:rsidRPr="00104749">
        <w:rPr>
          <w:rFonts w:eastAsia="SimSun" w:hint="eastAsia"/>
          <w:lang w:eastAsia="zh-CN"/>
        </w:rPr>
        <w:t>7.3</w:t>
      </w:r>
      <w:r w:rsidRPr="00104749">
        <w:t>-</w:t>
      </w:r>
      <w:r w:rsidRPr="00104749">
        <w:rPr>
          <w:rFonts w:eastAsia="SimSun"/>
          <w:lang w:eastAsia="zh-CN"/>
        </w:rPr>
        <w:t>Y2</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for TDD</w:t>
      </w:r>
      <w:r w:rsidRPr="00104749">
        <w:rPr>
          <w:rFonts w:eastAsia="SimSun"/>
          <w:lang w:eastAsia="zh-CN"/>
        </w:rPr>
        <w:t xml:space="preserve"> with special subframe configuration 1, 2, 6, 7</w:t>
      </w:r>
      <w:r w:rsidRPr="00104749">
        <w:t xml:space="preserve"> 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104749" w:rsidRPr="00104749" w14:paraId="0F1FE7B0" w14:textId="77777777" w:rsidTr="00E71F07">
        <w:trPr>
          <w:cantSplit/>
          <w:jc w:val="center"/>
        </w:trPr>
        <w:tc>
          <w:tcPr>
            <w:tcW w:w="0" w:type="auto"/>
            <w:vMerge w:val="restart"/>
            <w:shd w:val="clear" w:color="auto" w:fill="E0E0E0"/>
          </w:tcPr>
          <w:p w14:paraId="294C2358"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TDD UL/DL</w:t>
            </w:r>
            <w:r w:rsidRPr="00104749">
              <w:rPr>
                <w:rFonts w:ascii="Arial" w:hAnsi="Arial"/>
                <w:b/>
                <w:sz w:val="18"/>
                <w:lang w:eastAsia="en-US"/>
              </w:rPr>
              <w:br/>
              <w:t>Configuration</w:t>
            </w:r>
          </w:p>
        </w:tc>
        <w:tc>
          <w:tcPr>
            <w:tcW w:w="0" w:type="auto"/>
            <w:gridSpan w:val="20"/>
            <w:shd w:val="clear" w:color="auto" w:fill="E0E0E0"/>
          </w:tcPr>
          <w:p w14:paraId="68F4B71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 xml:space="preserve">slot number </w:t>
            </w:r>
            <w:r w:rsidRPr="00104749">
              <w:rPr>
                <w:rFonts w:ascii="Arial" w:hAnsi="Arial"/>
                <w:b/>
                <w:i/>
                <w:iCs/>
                <w:sz w:val="18"/>
                <w:lang w:eastAsia="en-US"/>
              </w:rPr>
              <w:t>n</w:t>
            </w:r>
          </w:p>
        </w:tc>
      </w:tr>
      <w:tr w:rsidR="00104749" w:rsidRPr="00104749" w14:paraId="1CAC59E2" w14:textId="77777777" w:rsidTr="00E71F07">
        <w:trPr>
          <w:cantSplit/>
          <w:jc w:val="center"/>
        </w:trPr>
        <w:tc>
          <w:tcPr>
            <w:tcW w:w="0" w:type="auto"/>
            <w:vMerge/>
            <w:shd w:val="clear" w:color="auto" w:fill="E0E0E0"/>
          </w:tcPr>
          <w:p w14:paraId="5607FC9D" w14:textId="77777777" w:rsidR="00104749" w:rsidRPr="00104749" w:rsidRDefault="00104749" w:rsidP="00104749">
            <w:pPr>
              <w:keepNext/>
              <w:keepLines/>
              <w:spacing w:after="0"/>
              <w:jc w:val="center"/>
              <w:rPr>
                <w:rFonts w:ascii="Arial" w:hAnsi="Arial"/>
                <w:b/>
                <w:sz w:val="18"/>
                <w:lang w:eastAsia="en-US"/>
              </w:rPr>
            </w:pPr>
          </w:p>
        </w:tc>
        <w:tc>
          <w:tcPr>
            <w:tcW w:w="0" w:type="auto"/>
            <w:shd w:val="clear" w:color="auto" w:fill="E0E0E0"/>
            <w:vAlign w:val="center"/>
          </w:tcPr>
          <w:p w14:paraId="0B72FD49"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0</w:t>
            </w:r>
          </w:p>
        </w:tc>
        <w:tc>
          <w:tcPr>
            <w:tcW w:w="0" w:type="auto"/>
            <w:shd w:val="clear" w:color="auto" w:fill="E0E0E0"/>
            <w:vAlign w:val="center"/>
          </w:tcPr>
          <w:p w14:paraId="556BA2B9"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1</w:t>
            </w:r>
          </w:p>
        </w:tc>
        <w:tc>
          <w:tcPr>
            <w:tcW w:w="0" w:type="auto"/>
            <w:shd w:val="clear" w:color="auto" w:fill="E0E0E0"/>
            <w:vAlign w:val="center"/>
          </w:tcPr>
          <w:p w14:paraId="1D4E7ECE"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2</w:t>
            </w:r>
          </w:p>
        </w:tc>
        <w:tc>
          <w:tcPr>
            <w:tcW w:w="0" w:type="auto"/>
            <w:shd w:val="clear" w:color="auto" w:fill="E0E0E0"/>
            <w:vAlign w:val="center"/>
          </w:tcPr>
          <w:p w14:paraId="6763786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3</w:t>
            </w:r>
          </w:p>
        </w:tc>
        <w:tc>
          <w:tcPr>
            <w:tcW w:w="0" w:type="auto"/>
            <w:shd w:val="clear" w:color="auto" w:fill="E0E0E0"/>
            <w:vAlign w:val="center"/>
          </w:tcPr>
          <w:p w14:paraId="6E0E0F6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4</w:t>
            </w:r>
          </w:p>
        </w:tc>
        <w:tc>
          <w:tcPr>
            <w:tcW w:w="0" w:type="auto"/>
            <w:shd w:val="clear" w:color="auto" w:fill="E0E0E0"/>
            <w:vAlign w:val="center"/>
          </w:tcPr>
          <w:p w14:paraId="2C70FCE4"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5</w:t>
            </w:r>
          </w:p>
        </w:tc>
        <w:tc>
          <w:tcPr>
            <w:tcW w:w="0" w:type="auto"/>
            <w:shd w:val="clear" w:color="auto" w:fill="E0E0E0"/>
            <w:vAlign w:val="center"/>
          </w:tcPr>
          <w:p w14:paraId="05A28C0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6</w:t>
            </w:r>
          </w:p>
        </w:tc>
        <w:tc>
          <w:tcPr>
            <w:tcW w:w="0" w:type="auto"/>
            <w:shd w:val="clear" w:color="auto" w:fill="E0E0E0"/>
            <w:vAlign w:val="center"/>
          </w:tcPr>
          <w:p w14:paraId="47E289D0"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7</w:t>
            </w:r>
          </w:p>
        </w:tc>
        <w:tc>
          <w:tcPr>
            <w:tcW w:w="0" w:type="auto"/>
            <w:shd w:val="clear" w:color="auto" w:fill="E0E0E0"/>
            <w:vAlign w:val="center"/>
          </w:tcPr>
          <w:p w14:paraId="58CDBCEA"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8</w:t>
            </w:r>
          </w:p>
        </w:tc>
        <w:tc>
          <w:tcPr>
            <w:tcW w:w="0" w:type="auto"/>
            <w:shd w:val="clear" w:color="auto" w:fill="E0E0E0"/>
            <w:vAlign w:val="center"/>
          </w:tcPr>
          <w:p w14:paraId="67D53A5E"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9</w:t>
            </w:r>
          </w:p>
        </w:tc>
        <w:tc>
          <w:tcPr>
            <w:tcW w:w="0" w:type="auto"/>
            <w:shd w:val="clear" w:color="auto" w:fill="E0E0E0"/>
            <w:vAlign w:val="center"/>
          </w:tcPr>
          <w:p w14:paraId="7A2D0E6C" w14:textId="77777777" w:rsidR="00104749" w:rsidRPr="00104749" w:rsidRDefault="00104749" w:rsidP="00104749">
            <w:pPr>
              <w:keepNext/>
              <w:keepLines/>
              <w:spacing w:after="0"/>
              <w:jc w:val="center"/>
              <w:rPr>
                <w:rFonts w:ascii="Arial" w:hAnsi="Arial"/>
                <w:b/>
                <w:sz w:val="18"/>
                <w:lang w:eastAsia="en-US"/>
              </w:rPr>
            </w:pPr>
            <w:r w:rsidRPr="00104749">
              <w:rPr>
                <w:b/>
                <w:lang w:val="en-US"/>
              </w:rPr>
              <w:t>10</w:t>
            </w:r>
          </w:p>
        </w:tc>
        <w:tc>
          <w:tcPr>
            <w:tcW w:w="0" w:type="auto"/>
            <w:shd w:val="clear" w:color="auto" w:fill="E0E0E0"/>
            <w:vAlign w:val="center"/>
          </w:tcPr>
          <w:p w14:paraId="2D8F431E" w14:textId="77777777" w:rsidR="00104749" w:rsidRPr="00104749" w:rsidRDefault="00104749" w:rsidP="00104749">
            <w:pPr>
              <w:keepNext/>
              <w:keepLines/>
              <w:spacing w:after="0"/>
              <w:jc w:val="center"/>
              <w:rPr>
                <w:rFonts w:ascii="Arial" w:hAnsi="Arial"/>
                <w:b/>
                <w:sz w:val="18"/>
                <w:lang w:eastAsia="en-US"/>
              </w:rPr>
            </w:pPr>
            <w:r w:rsidRPr="00104749">
              <w:rPr>
                <w:b/>
                <w:lang w:val="en-US"/>
              </w:rPr>
              <w:t>11</w:t>
            </w:r>
          </w:p>
        </w:tc>
        <w:tc>
          <w:tcPr>
            <w:tcW w:w="0" w:type="auto"/>
            <w:shd w:val="clear" w:color="auto" w:fill="E0E0E0"/>
            <w:vAlign w:val="center"/>
          </w:tcPr>
          <w:p w14:paraId="6C0E8F5E" w14:textId="77777777" w:rsidR="00104749" w:rsidRPr="00104749" w:rsidRDefault="00104749" w:rsidP="00104749">
            <w:pPr>
              <w:keepNext/>
              <w:keepLines/>
              <w:spacing w:after="0"/>
              <w:jc w:val="center"/>
              <w:rPr>
                <w:rFonts w:ascii="Arial" w:hAnsi="Arial"/>
                <w:b/>
                <w:sz w:val="18"/>
                <w:lang w:eastAsia="en-US"/>
              </w:rPr>
            </w:pPr>
            <w:r w:rsidRPr="00104749">
              <w:rPr>
                <w:b/>
                <w:lang w:val="en-US"/>
              </w:rPr>
              <w:t>12</w:t>
            </w:r>
          </w:p>
        </w:tc>
        <w:tc>
          <w:tcPr>
            <w:tcW w:w="0" w:type="auto"/>
            <w:shd w:val="clear" w:color="auto" w:fill="E0E0E0"/>
            <w:vAlign w:val="center"/>
          </w:tcPr>
          <w:p w14:paraId="059EEF34" w14:textId="77777777" w:rsidR="00104749" w:rsidRPr="00104749" w:rsidRDefault="00104749" w:rsidP="00104749">
            <w:pPr>
              <w:keepNext/>
              <w:keepLines/>
              <w:spacing w:after="0"/>
              <w:jc w:val="center"/>
              <w:rPr>
                <w:rFonts w:ascii="Arial" w:hAnsi="Arial"/>
                <w:b/>
                <w:sz w:val="18"/>
                <w:lang w:eastAsia="en-US"/>
              </w:rPr>
            </w:pPr>
            <w:r w:rsidRPr="00104749">
              <w:rPr>
                <w:b/>
                <w:lang w:val="en-US"/>
              </w:rPr>
              <w:t>13</w:t>
            </w:r>
          </w:p>
        </w:tc>
        <w:tc>
          <w:tcPr>
            <w:tcW w:w="0" w:type="auto"/>
            <w:shd w:val="clear" w:color="auto" w:fill="E0E0E0"/>
            <w:vAlign w:val="center"/>
          </w:tcPr>
          <w:p w14:paraId="3D4B60A7" w14:textId="77777777" w:rsidR="00104749" w:rsidRPr="00104749" w:rsidRDefault="00104749" w:rsidP="00104749">
            <w:pPr>
              <w:keepNext/>
              <w:keepLines/>
              <w:spacing w:after="0"/>
              <w:jc w:val="center"/>
              <w:rPr>
                <w:rFonts w:ascii="Arial" w:hAnsi="Arial"/>
                <w:b/>
                <w:sz w:val="18"/>
                <w:lang w:eastAsia="en-US"/>
              </w:rPr>
            </w:pPr>
            <w:r w:rsidRPr="00104749">
              <w:rPr>
                <w:b/>
                <w:lang w:val="en-US"/>
              </w:rPr>
              <w:t>14</w:t>
            </w:r>
          </w:p>
        </w:tc>
        <w:tc>
          <w:tcPr>
            <w:tcW w:w="0" w:type="auto"/>
            <w:shd w:val="clear" w:color="auto" w:fill="E0E0E0"/>
            <w:vAlign w:val="center"/>
          </w:tcPr>
          <w:p w14:paraId="0FC7BA71" w14:textId="77777777" w:rsidR="00104749" w:rsidRPr="00104749" w:rsidRDefault="00104749" w:rsidP="00104749">
            <w:pPr>
              <w:keepNext/>
              <w:keepLines/>
              <w:spacing w:after="0"/>
              <w:jc w:val="center"/>
              <w:rPr>
                <w:rFonts w:ascii="Arial" w:hAnsi="Arial"/>
                <w:b/>
                <w:sz w:val="18"/>
                <w:lang w:eastAsia="en-US"/>
              </w:rPr>
            </w:pPr>
            <w:r w:rsidRPr="00104749">
              <w:rPr>
                <w:b/>
                <w:lang w:val="en-US"/>
              </w:rPr>
              <w:t>15</w:t>
            </w:r>
          </w:p>
        </w:tc>
        <w:tc>
          <w:tcPr>
            <w:tcW w:w="0" w:type="auto"/>
            <w:shd w:val="clear" w:color="auto" w:fill="E0E0E0"/>
            <w:vAlign w:val="center"/>
          </w:tcPr>
          <w:p w14:paraId="7C48375F" w14:textId="77777777" w:rsidR="00104749" w:rsidRPr="00104749" w:rsidRDefault="00104749" w:rsidP="00104749">
            <w:pPr>
              <w:keepNext/>
              <w:keepLines/>
              <w:spacing w:after="0"/>
              <w:jc w:val="center"/>
              <w:rPr>
                <w:rFonts w:ascii="Arial" w:hAnsi="Arial"/>
                <w:b/>
                <w:sz w:val="18"/>
                <w:lang w:eastAsia="en-US"/>
              </w:rPr>
            </w:pPr>
            <w:r w:rsidRPr="00104749">
              <w:rPr>
                <w:b/>
                <w:lang w:val="en-US"/>
              </w:rPr>
              <w:t>16</w:t>
            </w:r>
          </w:p>
        </w:tc>
        <w:tc>
          <w:tcPr>
            <w:tcW w:w="0" w:type="auto"/>
            <w:shd w:val="clear" w:color="auto" w:fill="E0E0E0"/>
            <w:vAlign w:val="center"/>
          </w:tcPr>
          <w:p w14:paraId="79812BCC" w14:textId="77777777" w:rsidR="00104749" w:rsidRPr="00104749" w:rsidRDefault="00104749" w:rsidP="00104749">
            <w:pPr>
              <w:keepNext/>
              <w:keepLines/>
              <w:spacing w:after="0"/>
              <w:jc w:val="center"/>
              <w:rPr>
                <w:rFonts w:ascii="Arial" w:hAnsi="Arial"/>
                <w:b/>
                <w:sz w:val="18"/>
                <w:lang w:eastAsia="en-US"/>
              </w:rPr>
            </w:pPr>
            <w:r w:rsidRPr="00104749">
              <w:rPr>
                <w:b/>
                <w:lang w:val="en-US"/>
              </w:rPr>
              <w:t>17</w:t>
            </w:r>
          </w:p>
        </w:tc>
        <w:tc>
          <w:tcPr>
            <w:tcW w:w="0" w:type="auto"/>
            <w:shd w:val="clear" w:color="auto" w:fill="E0E0E0"/>
            <w:vAlign w:val="center"/>
          </w:tcPr>
          <w:p w14:paraId="6B7A2DB6" w14:textId="77777777" w:rsidR="00104749" w:rsidRPr="00104749" w:rsidRDefault="00104749" w:rsidP="00104749">
            <w:pPr>
              <w:keepNext/>
              <w:keepLines/>
              <w:spacing w:after="0"/>
              <w:jc w:val="center"/>
              <w:rPr>
                <w:rFonts w:ascii="Arial" w:hAnsi="Arial"/>
                <w:b/>
                <w:sz w:val="18"/>
                <w:lang w:eastAsia="en-US"/>
              </w:rPr>
            </w:pPr>
            <w:r w:rsidRPr="00104749">
              <w:rPr>
                <w:b/>
                <w:lang w:val="en-US"/>
              </w:rPr>
              <w:t>18</w:t>
            </w:r>
          </w:p>
        </w:tc>
        <w:tc>
          <w:tcPr>
            <w:tcW w:w="0" w:type="auto"/>
            <w:shd w:val="clear" w:color="auto" w:fill="E0E0E0"/>
            <w:vAlign w:val="center"/>
          </w:tcPr>
          <w:p w14:paraId="4938A204" w14:textId="77777777" w:rsidR="00104749" w:rsidRPr="00104749" w:rsidRDefault="00104749" w:rsidP="00104749">
            <w:pPr>
              <w:keepNext/>
              <w:keepLines/>
              <w:spacing w:after="0"/>
              <w:jc w:val="center"/>
              <w:rPr>
                <w:rFonts w:ascii="Arial" w:hAnsi="Arial"/>
                <w:b/>
                <w:sz w:val="18"/>
                <w:lang w:eastAsia="en-US"/>
              </w:rPr>
            </w:pPr>
            <w:r w:rsidRPr="00104749">
              <w:rPr>
                <w:b/>
                <w:lang w:val="en-US"/>
              </w:rPr>
              <w:t>19</w:t>
            </w:r>
          </w:p>
        </w:tc>
      </w:tr>
      <w:tr w:rsidR="00104749" w:rsidRPr="00104749" w14:paraId="31BBFB30" w14:textId="77777777" w:rsidTr="00E71F07">
        <w:trPr>
          <w:jc w:val="center"/>
        </w:trPr>
        <w:tc>
          <w:tcPr>
            <w:tcW w:w="0" w:type="auto"/>
          </w:tcPr>
          <w:p w14:paraId="1B00F23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1</w:t>
            </w:r>
          </w:p>
        </w:tc>
        <w:tc>
          <w:tcPr>
            <w:tcW w:w="0" w:type="auto"/>
            <w:vAlign w:val="center"/>
          </w:tcPr>
          <w:p w14:paraId="0E581965"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4D2F821"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C85EBE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8B87FB9"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29089E85"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4AB624A4"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48A876A1"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01DBCA2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7E798A1"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AD73D7F"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E5EF5EB"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C0D2ED5"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0CA81F6"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3E89960"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D50DE00"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526195F1"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04C226C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27566D2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9A6F266"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54ADFC7C"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1D84BEEA" w14:textId="77777777" w:rsidTr="00E71F07">
        <w:trPr>
          <w:jc w:val="center"/>
        </w:trPr>
        <w:tc>
          <w:tcPr>
            <w:tcW w:w="0" w:type="auto"/>
          </w:tcPr>
          <w:p w14:paraId="13A0279F"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2</w:t>
            </w:r>
          </w:p>
        </w:tc>
        <w:tc>
          <w:tcPr>
            <w:tcW w:w="0" w:type="auto"/>
            <w:vAlign w:val="center"/>
          </w:tcPr>
          <w:p w14:paraId="021CC7A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2524BAD9"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D20D481"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F850FC9"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EBB7153"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27F77F2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5CD5DAB3"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1333F593"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B60B522"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5811C40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C9AF360"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1F777CBF"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5F9812E"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FDD9ABB"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385A351"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78D73AC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73F6FB1F"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50CC6D3"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6348284"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177FD115"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4F3E8785" w14:textId="77777777" w:rsidTr="00E71F07">
        <w:trPr>
          <w:jc w:val="center"/>
        </w:trPr>
        <w:tc>
          <w:tcPr>
            <w:tcW w:w="0" w:type="auto"/>
          </w:tcPr>
          <w:p w14:paraId="089CD7E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3</w:t>
            </w:r>
          </w:p>
        </w:tc>
        <w:tc>
          <w:tcPr>
            <w:tcW w:w="0" w:type="auto"/>
            <w:vAlign w:val="center"/>
          </w:tcPr>
          <w:p w14:paraId="0413519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42D1EA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1FE2452"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DC4191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70221E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7DC6AE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0DFDBF5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5AA13E0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76D53D79"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DA44E3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535A104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12ECAA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B217396"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D5C1232"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032AD5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3304CF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F04F38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BFF2F12"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7BDCC3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74F10A7"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6BF60B1C" w14:textId="77777777" w:rsidTr="00E71F07">
        <w:trPr>
          <w:jc w:val="center"/>
        </w:trPr>
        <w:tc>
          <w:tcPr>
            <w:tcW w:w="0" w:type="auto"/>
          </w:tcPr>
          <w:p w14:paraId="2CE1E3A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70E6DAC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362DF3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31A881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BE2BF6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4D5BA59"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665A995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3CB94A2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2B5E0F03"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5272A7F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3A2088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A2D97BA"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222AA5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6EE8BE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87ACA4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9AEF50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7FC368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1C509C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F15C3C1"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103AB7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4D6B54C"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5124BADB" w14:textId="77777777" w:rsidTr="00E71F07">
        <w:trPr>
          <w:jc w:val="center"/>
        </w:trPr>
        <w:tc>
          <w:tcPr>
            <w:tcW w:w="0" w:type="auto"/>
          </w:tcPr>
          <w:p w14:paraId="59151D9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5</w:t>
            </w:r>
          </w:p>
        </w:tc>
        <w:tc>
          <w:tcPr>
            <w:tcW w:w="0" w:type="auto"/>
            <w:vAlign w:val="center"/>
          </w:tcPr>
          <w:p w14:paraId="1A1D23C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AF1DDFB"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BDDE6D6"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AED74E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2ABE2D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07295EA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592096F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24B5B7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000BBB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72F6E3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1A4406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5474BAA"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B2EA4F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77B0991"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62AF33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8C1624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DE3AA0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1FE10B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AD48F0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77FE945"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162A92B0" w14:textId="77777777" w:rsidTr="00E71F07">
        <w:trPr>
          <w:jc w:val="center"/>
        </w:trPr>
        <w:tc>
          <w:tcPr>
            <w:tcW w:w="0" w:type="auto"/>
          </w:tcPr>
          <w:p w14:paraId="092145A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5C79758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A9D8FE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9A794E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D08039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77D742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22DD7833"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2558FE6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2240F3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1C6825A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279DA8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7C22D5C"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F530FF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0986626"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1939D8A"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70F99E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1C8F82B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48976E5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7471E09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FC1F5E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F03218A" w14:textId="77777777" w:rsidR="00104749" w:rsidRPr="00104749" w:rsidRDefault="00104749" w:rsidP="00104749">
            <w:pPr>
              <w:keepNext/>
              <w:keepLines/>
              <w:spacing w:after="0"/>
              <w:jc w:val="center"/>
              <w:rPr>
                <w:rFonts w:ascii="Arial" w:hAnsi="Arial"/>
                <w:sz w:val="18"/>
                <w:lang w:eastAsia="en-US"/>
              </w:rPr>
            </w:pPr>
          </w:p>
        </w:tc>
      </w:tr>
    </w:tbl>
    <w:p w14:paraId="7A4A1E76" w14:textId="77777777" w:rsidR="00104749" w:rsidRPr="00104749" w:rsidRDefault="00104749" w:rsidP="00104749"/>
    <w:p w14:paraId="087F7B5F" w14:textId="77777777" w:rsidR="00104749" w:rsidRPr="00104749" w:rsidRDefault="00104749" w:rsidP="0090292E">
      <w:pPr>
        <w:pStyle w:val="TH"/>
      </w:pPr>
      <w:r w:rsidRPr="00104749">
        <w:t xml:space="preserve">Table </w:t>
      </w:r>
      <w:r w:rsidRPr="00104749">
        <w:rPr>
          <w:rFonts w:eastAsia="SimSun"/>
          <w:lang w:eastAsia="zh-CN"/>
        </w:rPr>
        <w:t>7.3</w:t>
      </w:r>
      <w:r w:rsidRPr="00104749">
        <w:t>-</w:t>
      </w:r>
      <w:r w:rsidRPr="00104749">
        <w:rPr>
          <w:rFonts w:eastAsia="SimSun"/>
          <w:lang w:eastAsia="zh-CN"/>
        </w:rPr>
        <w:t>Y3</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0, 5, 9, 10 </w:t>
      </w:r>
      <w:r w:rsidRPr="00104749">
        <w:t xml:space="preserve">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104749" w:rsidRPr="00104749" w14:paraId="77B7BF66" w14:textId="77777777" w:rsidTr="00E71F0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14:paraId="1DACB19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TDD UL/DL</w:t>
            </w:r>
            <w:r w:rsidRPr="00104749">
              <w:rPr>
                <w:rFonts w:ascii="Arial" w:hAnsi="Arial"/>
                <w:b/>
                <w:sz w:val="18"/>
                <w:lang w:eastAsia="en-US"/>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14:paraId="05250183"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 xml:space="preserve">slot number </w:t>
            </w:r>
            <w:r w:rsidRPr="00104749">
              <w:rPr>
                <w:rFonts w:ascii="Arial" w:hAnsi="Arial"/>
                <w:b/>
                <w:i/>
                <w:iCs/>
                <w:sz w:val="18"/>
                <w:lang w:eastAsia="en-US"/>
              </w:rPr>
              <w:t>n</w:t>
            </w:r>
          </w:p>
        </w:tc>
      </w:tr>
      <w:tr w:rsidR="00104749" w:rsidRPr="00104749" w14:paraId="1A753442" w14:textId="77777777" w:rsidTr="00E71F0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B0D3" w14:textId="77777777" w:rsidR="00104749" w:rsidRPr="00104749" w:rsidRDefault="00104749" w:rsidP="00104749">
            <w:pPr>
              <w:overflowPunct/>
              <w:autoSpaceDE/>
              <w:autoSpaceDN/>
              <w:adjustRightInd/>
              <w:spacing w:after="0"/>
              <w:rPr>
                <w:rFonts w:ascii="Arial"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2A89C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3C20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67454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D8D01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B3D766"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E5B441D"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50E12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FD98B9A"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CD59E6"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BFECD49"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161F65" w14:textId="77777777" w:rsidR="00104749" w:rsidRPr="00104749" w:rsidRDefault="00104749" w:rsidP="00104749">
            <w:pPr>
              <w:keepNext/>
              <w:keepLines/>
              <w:spacing w:after="0"/>
              <w:jc w:val="center"/>
              <w:rPr>
                <w:rFonts w:ascii="Arial" w:hAnsi="Arial"/>
                <w:b/>
                <w:sz w:val="18"/>
                <w:lang w:eastAsia="en-US"/>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BF302D" w14:textId="77777777" w:rsidR="00104749" w:rsidRPr="00104749" w:rsidRDefault="00104749" w:rsidP="00104749">
            <w:pPr>
              <w:keepNext/>
              <w:keepLines/>
              <w:spacing w:after="0"/>
              <w:jc w:val="center"/>
              <w:rPr>
                <w:rFonts w:ascii="Arial" w:hAnsi="Arial"/>
                <w:b/>
                <w:sz w:val="18"/>
                <w:lang w:eastAsia="en-US"/>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1A7D097" w14:textId="77777777" w:rsidR="00104749" w:rsidRPr="00104749" w:rsidRDefault="00104749" w:rsidP="00104749">
            <w:pPr>
              <w:keepNext/>
              <w:keepLines/>
              <w:spacing w:after="0"/>
              <w:jc w:val="center"/>
              <w:rPr>
                <w:rFonts w:ascii="Arial" w:hAnsi="Arial"/>
                <w:b/>
                <w:sz w:val="18"/>
                <w:lang w:eastAsia="en-US"/>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DFA0B12" w14:textId="77777777" w:rsidR="00104749" w:rsidRPr="00104749" w:rsidRDefault="00104749" w:rsidP="00104749">
            <w:pPr>
              <w:keepNext/>
              <w:keepLines/>
              <w:spacing w:after="0"/>
              <w:jc w:val="center"/>
              <w:rPr>
                <w:rFonts w:ascii="Arial" w:hAnsi="Arial"/>
                <w:b/>
                <w:sz w:val="18"/>
                <w:lang w:eastAsia="en-US"/>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C878B27" w14:textId="77777777" w:rsidR="00104749" w:rsidRPr="00104749" w:rsidRDefault="00104749" w:rsidP="00104749">
            <w:pPr>
              <w:keepNext/>
              <w:keepLines/>
              <w:spacing w:after="0"/>
              <w:jc w:val="center"/>
              <w:rPr>
                <w:rFonts w:ascii="Arial" w:hAnsi="Arial"/>
                <w:b/>
                <w:sz w:val="18"/>
                <w:lang w:eastAsia="en-US"/>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F23A4C" w14:textId="77777777" w:rsidR="00104749" w:rsidRPr="00104749" w:rsidRDefault="00104749" w:rsidP="00104749">
            <w:pPr>
              <w:keepNext/>
              <w:keepLines/>
              <w:spacing w:after="0"/>
              <w:jc w:val="center"/>
              <w:rPr>
                <w:rFonts w:ascii="Arial" w:hAnsi="Arial"/>
                <w:b/>
                <w:sz w:val="18"/>
                <w:lang w:eastAsia="en-US"/>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5B35B5D" w14:textId="77777777" w:rsidR="00104749" w:rsidRPr="00104749" w:rsidRDefault="00104749" w:rsidP="00104749">
            <w:pPr>
              <w:keepNext/>
              <w:keepLines/>
              <w:spacing w:after="0"/>
              <w:jc w:val="center"/>
              <w:rPr>
                <w:rFonts w:ascii="Arial" w:hAnsi="Arial"/>
                <w:b/>
                <w:sz w:val="18"/>
                <w:lang w:eastAsia="en-US"/>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CC4CBE2" w14:textId="77777777" w:rsidR="00104749" w:rsidRPr="00104749" w:rsidRDefault="00104749" w:rsidP="00104749">
            <w:pPr>
              <w:keepNext/>
              <w:keepLines/>
              <w:spacing w:after="0"/>
              <w:jc w:val="center"/>
              <w:rPr>
                <w:rFonts w:ascii="Arial" w:hAnsi="Arial"/>
                <w:b/>
                <w:sz w:val="18"/>
                <w:lang w:eastAsia="en-US"/>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4CE99C8" w14:textId="77777777" w:rsidR="00104749" w:rsidRPr="00104749" w:rsidRDefault="00104749" w:rsidP="00104749">
            <w:pPr>
              <w:keepNext/>
              <w:keepLines/>
              <w:spacing w:after="0"/>
              <w:jc w:val="center"/>
              <w:rPr>
                <w:rFonts w:ascii="Arial" w:hAnsi="Arial"/>
                <w:b/>
                <w:sz w:val="18"/>
                <w:lang w:eastAsia="en-US"/>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4EE7117" w14:textId="77777777" w:rsidR="00104749" w:rsidRPr="00104749" w:rsidRDefault="00104749" w:rsidP="00104749">
            <w:pPr>
              <w:keepNext/>
              <w:keepLines/>
              <w:spacing w:after="0"/>
              <w:jc w:val="center"/>
              <w:rPr>
                <w:rFonts w:ascii="Arial" w:hAnsi="Arial"/>
                <w:b/>
                <w:sz w:val="18"/>
                <w:lang w:eastAsia="en-US"/>
              </w:rPr>
            </w:pPr>
            <w:r w:rsidRPr="00104749">
              <w:rPr>
                <w:b/>
                <w:lang w:val="en-US"/>
              </w:rPr>
              <w:t>19</w:t>
            </w:r>
          </w:p>
        </w:tc>
      </w:tr>
      <w:tr w:rsidR="00104749" w:rsidRPr="00104749" w14:paraId="44818207"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1D628499"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6785930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A66959E"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C867D9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E8D676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C551FB" w14:textId="15EAE6E1"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49E6E96B" w14:textId="40B26370"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3A95828A" w14:textId="3DBBA68A"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14BDCBB7" w14:textId="6C4CA422"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503CEE5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C8F742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66847D3"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99837F4"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A75E5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DBDDA5"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7D2BDD6" w14:textId="3B97BFC2"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0AC98BBE" w14:textId="47BC32D2"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102B90F" w14:textId="33142637"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108267C4" w14:textId="7F984FFB"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5D392A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0AE29AC"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46023EDB"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3766188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62C74ED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328E54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2F1883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703D6F7"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A768E"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3019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2E12686"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8F915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C8567C"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AA984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3A0D5B4"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C33222C"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0B2CC47"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6536E8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4D7E3"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AEFF0"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F3A72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F612CC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DFFE0C6"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C5F1054"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00766852"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5F32375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D8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38A515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C5EA29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591232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D3E3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C72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FE57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3700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CCBC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25CF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3C5819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B0A570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6BA60A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1B5CF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FC9FED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34358A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9ACB59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BF412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DAE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617FF3"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ABA46D9"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598CB980"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06B547A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38BBDE4"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300D24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190EB8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96BA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6B1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47BD"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61D8F"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C78F97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80780FA"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2EBF7E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92F16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42C52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591EB0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9F2CD3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B807C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9104C9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57262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75EA1B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46DFE1C"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EDB1FB0"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673CC20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20EC868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CF17F7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B31E2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9924B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2A38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82F1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64206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03D254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CCF92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7F228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65BD12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B73D60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5E5C28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A655B1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63455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468BE6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5C4E8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D3E63B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84644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B080CAE"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1DF962F"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475B90C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1ECE2D7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6B1E0E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10EC9A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59DDA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59A6540" w14:textId="3827DDB1"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F2B50E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BCC2D32" w14:textId="305EBC5B"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2EED19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EEBACED" w14:textId="4D0B7E80"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255F1D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2B94C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0F68D2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92C1C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1FCAD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8B4E5F4" w14:textId="1249272E"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EE6B1A9" w14:textId="728009D4"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633A6913" w14:textId="1C6D4D46"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2DDDF1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4C4190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00C057" w14:textId="77777777" w:rsidR="00104749" w:rsidRPr="00104749" w:rsidRDefault="00104749" w:rsidP="00104749">
            <w:pPr>
              <w:keepNext/>
              <w:keepLines/>
              <w:spacing w:after="0"/>
              <w:jc w:val="center"/>
              <w:rPr>
                <w:rFonts w:ascii="Arial" w:hAnsi="Arial"/>
                <w:sz w:val="18"/>
                <w:lang w:eastAsia="en-US"/>
              </w:rPr>
            </w:pPr>
          </w:p>
        </w:tc>
      </w:tr>
    </w:tbl>
    <w:p w14:paraId="399154FA" w14:textId="77777777" w:rsidR="00104749" w:rsidRPr="00104749" w:rsidRDefault="00104749" w:rsidP="00104749">
      <w:pPr>
        <w:keepNext/>
        <w:keepLines/>
        <w:spacing w:before="60"/>
        <w:jc w:val="center"/>
        <w:rPr>
          <w:rFonts w:ascii="Arial" w:hAnsi="Arial"/>
          <w:b/>
        </w:rPr>
      </w:pPr>
    </w:p>
    <w:p w14:paraId="1775D4BD" w14:textId="77777777" w:rsidR="00104749" w:rsidRPr="00104749" w:rsidRDefault="00104749" w:rsidP="0090292E">
      <w:pPr>
        <w:pStyle w:val="TH"/>
      </w:pPr>
      <w:r w:rsidRPr="00104749">
        <w:t xml:space="preserve">Table </w:t>
      </w:r>
      <w:r w:rsidRPr="00104749">
        <w:rPr>
          <w:rFonts w:eastAsia="SimSun"/>
          <w:lang w:eastAsia="zh-CN"/>
        </w:rPr>
        <w:t>7.3</w:t>
      </w:r>
      <w:r w:rsidRPr="00104749">
        <w:t>-</w:t>
      </w:r>
      <w:r w:rsidRPr="00104749">
        <w:rPr>
          <w:rFonts w:eastAsia="SimSun"/>
          <w:lang w:eastAsia="zh-CN"/>
        </w:rPr>
        <w:t>Y4</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3, 4, 8 </w:t>
      </w:r>
      <w:r w:rsidRPr="00104749">
        <w:t xml:space="preserve">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104749" w:rsidRPr="00104749" w14:paraId="1035BB1B" w14:textId="77777777" w:rsidTr="00E71F0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14:paraId="1E6F08F0"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TDD UL/DL</w:t>
            </w:r>
            <w:r w:rsidRPr="00104749">
              <w:rPr>
                <w:rFonts w:ascii="Arial" w:hAnsi="Arial"/>
                <w:b/>
                <w:sz w:val="18"/>
                <w:lang w:eastAsia="en-US"/>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14:paraId="24B6B475"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 xml:space="preserve">slot number </w:t>
            </w:r>
            <w:r w:rsidRPr="00104749">
              <w:rPr>
                <w:rFonts w:ascii="Arial" w:hAnsi="Arial"/>
                <w:b/>
                <w:i/>
                <w:iCs/>
                <w:sz w:val="18"/>
                <w:lang w:eastAsia="en-US"/>
              </w:rPr>
              <w:t>n</w:t>
            </w:r>
          </w:p>
        </w:tc>
      </w:tr>
      <w:tr w:rsidR="00104749" w:rsidRPr="00104749" w14:paraId="57E983DF" w14:textId="77777777" w:rsidTr="00E71F0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C309" w14:textId="77777777" w:rsidR="00104749" w:rsidRPr="00104749" w:rsidRDefault="00104749" w:rsidP="00104749">
            <w:pPr>
              <w:overflowPunct/>
              <w:autoSpaceDE/>
              <w:autoSpaceDN/>
              <w:adjustRightInd/>
              <w:spacing w:after="0"/>
              <w:rPr>
                <w:rFonts w:ascii="Arial"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9E2345E"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5FFDCFA"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CD5310"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6F86A6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169FE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6001F88"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DC65F0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E37757D"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0A32B3B"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EBE42B6"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121682" w14:textId="77777777" w:rsidR="00104749" w:rsidRPr="00104749" w:rsidRDefault="00104749" w:rsidP="00104749">
            <w:pPr>
              <w:keepNext/>
              <w:keepLines/>
              <w:spacing w:after="0"/>
              <w:jc w:val="center"/>
              <w:rPr>
                <w:rFonts w:ascii="Arial" w:hAnsi="Arial"/>
                <w:b/>
                <w:sz w:val="18"/>
                <w:lang w:eastAsia="en-US"/>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4F663A1" w14:textId="77777777" w:rsidR="00104749" w:rsidRPr="00104749" w:rsidRDefault="00104749" w:rsidP="00104749">
            <w:pPr>
              <w:keepNext/>
              <w:keepLines/>
              <w:spacing w:after="0"/>
              <w:jc w:val="center"/>
              <w:rPr>
                <w:rFonts w:ascii="Arial" w:hAnsi="Arial"/>
                <w:b/>
                <w:sz w:val="18"/>
                <w:lang w:eastAsia="en-US"/>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58C843" w14:textId="77777777" w:rsidR="00104749" w:rsidRPr="00104749" w:rsidRDefault="00104749" w:rsidP="00104749">
            <w:pPr>
              <w:keepNext/>
              <w:keepLines/>
              <w:spacing w:after="0"/>
              <w:jc w:val="center"/>
              <w:rPr>
                <w:rFonts w:ascii="Arial" w:hAnsi="Arial"/>
                <w:b/>
                <w:sz w:val="18"/>
                <w:lang w:eastAsia="en-US"/>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07BC10" w14:textId="77777777" w:rsidR="00104749" w:rsidRPr="00104749" w:rsidRDefault="00104749" w:rsidP="00104749">
            <w:pPr>
              <w:keepNext/>
              <w:keepLines/>
              <w:spacing w:after="0"/>
              <w:jc w:val="center"/>
              <w:rPr>
                <w:rFonts w:ascii="Arial" w:hAnsi="Arial"/>
                <w:b/>
                <w:sz w:val="18"/>
                <w:lang w:eastAsia="en-US"/>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C65FE4" w14:textId="77777777" w:rsidR="00104749" w:rsidRPr="00104749" w:rsidRDefault="00104749" w:rsidP="00104749">
            <w:pPr>
              <w:keepNext/>
              <w:keepLines/>
              <w:spacing w:after="0"/>
              <w:jc w:val="center"/>
              <w:rPr>
                <w:rFonts w:ascii="Arial" w:hAnsi="Arial"/>
                <w:b/>
                <w:sz w:val="18"/>
                <w:lang w:eastAsia="en-US"/>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459A2DF" w14:textId="77777777" w:rsidR="00104749" w:rsidRPr="00104749" w:rsidRDefault="00104749" w:rsidP="00104749">
            <w:pPr>
              <w:keepNext/>
              <w:keepLines/>
              <w:spacing w:after="0"/>
              <w:jc w:val="center"/>
              <w:rPr>
                <w:rFonts w:ascii="Arial" w:hAnsi="Arial"/>
                <w:b/>
                <w:sz w:val="18"/>
                <w:lang w:eastAsia="en-US"/>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DC9EDFE" w14:textId="77777777" w:rsidR="00104749" w:rsidRPr="00104749" w:rsidRDefault="00104749" w:rsidP="00104749">
            <w:pPr>
              <w:keepNext/>
              <w:keepLines/>
              <w:spacing w:after="0"/>
              <w:jc w:val="center"/>
              <w:rPr>
                <w:rFonts w:ascii="Arial" w:hAnsi="Arial"/>
                <w:b/>
                <w:sz w:val="18"/>
                <w:lang w:eastAsia="en-US"/>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BC3730" w14:textId="77777777" w:rsidR="00104749" w:rsidRPr="00104749" w:rsidRDefault="00104749" w:rsidP="00104749">
            <w:pPr>
              <w:keepNext/>
              <w:keepLines/>
              <w:spacing w:after="0"/>
              <w:jc w:val="center"/>
              <w:rPr>
                <w:rFonts w:ascii="Arial" w:hAnsi="Arial"/>
                <w:b/>
                <w:sz w:val="18"/>
                <w:lang w:eastAsia="en-US"/>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D9E077A" w14:textId="77777777" w:rsidR="00104749" w:rsidRPr="00104749" w:rsidRDefault="00104749" w:rsidP="00104749">
            <w:pPr>
              <w:keepNext/>
              <w:keepLines/>
              <w:spacing w:after="0"/>
              <w:jc w:val="center"/>
              <w:rPr>
                <w:rFonts w:ascii="Arial" w:hAnsi="Arial"/>
                <w:b/>
                <w:sz w:val="18"/>
                <w:lang w:eastAsia="en-US"/>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291A165" w14:textId="77777777" w:rsidR="00104749" w:rsidRPr="00104749" w:rsidRDefault="00104749" w:rsidP="00104749">
            <w:pPr>
              <w:keepNext/>
              <w:keepLines/>
              <w:spacing w:after="0"/>
              <w:jc w:val="center"/>
              <w:rPr>
                <w:rFonts w:ascii="Arial" w:hAnsi="Arial"/>
                <w:b/>
                <w:sz w:val="18"/>
                <w:lang w:eastAsia="en-US"/>
              </w:rPr>
            </w:pPr>
            <w:r w:rsidRPr="00104749">
              <w:rPr>
                <w:b/>
                <w:lang w:val="en-US"/>
              </w:rPr>
              <w:t>19</w:t>
            </w:r>
          </w:p>
        </w:tc>
      </w:tr>
      <w:tr w:rsidR="00104749" w:rsidRPr="00104749" w14:paraId="21360357"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3474D64F"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014E557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530812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0D6A7D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5F24BDE"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57AE6"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89349"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7272C"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679AF"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14:paraId="57B6F8F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17A76D3"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22D349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B48ABE6"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F78560"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BC48027"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52E90"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0E59"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B4379"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85C50"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14:paraId="437A3D5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390B329"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53B1DAF7"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302AD31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75F19CF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12031C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B22B55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94F70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652AA"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E0C4A"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9A462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5813242"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71F8C0"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760B15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3815844"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23D88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E35C8B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0621E5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1E90"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8592C"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F1D38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54E086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A5A0D3"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17A216"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1FD42D53"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692A1FAD"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00E29E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A6A7F0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296F50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43A33A"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9C80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8EB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BBCDA"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BDD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8390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16DE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31A324F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ACD1774"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909982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01FEAC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37F053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AF749B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BD5048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1B3DF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E24991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123DA8"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5D53E4DC"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29DB941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67CCB5A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362BC1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D5823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2F127A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A5FC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8F45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1828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9F46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B1C81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3560EC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782661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092C90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A381C7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5A9D1A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EDD09B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0CBDDE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80D723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6E271E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8389C4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ED06F8A"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58C11E9"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767FC30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1E6AE8F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77654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D762F9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A0B731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A1F2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9FC0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67533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6F1472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4407B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9E8466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EE1004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8D4AC7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E910B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53250B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6500E7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848DB9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E1C948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97A0D9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A68A6A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BCD7EF3"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58A79046"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2997E53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434088E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DD1DD2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71E71C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5FF606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2B82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F440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1793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0C9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5E04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905B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C8C163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53E122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4C376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BF5D88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FE3B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EEFD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4E71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18C0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CD6F23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170F01" w14:textId="77777777" w:rsidR="00104749" w:rsidRPr="00104749" w:rsidRDefault="00104749" w:rsidP="00104749">
            <w:pPr>
              <w:keepNext/>
              <w:keepLines/>
              <w:spacing w:after="0"/>
              <w:jc w:val="center"/>
              <w:rPr>
                <w:rFonts w:ascii="Arial" w:hAnsi="Arial"/>
                <w:sz w:val="18"/>
                <w:lang w:eastAsia="en-US"/>
              </w:rPr>
            </w:pPr>
          </w:p>
        </w:tc>
      </w:tr>
    </w:tbl>
    <w:p w14:paraId="1DDA74AA" w14:textId="2BDFE248" w:rsidR="00E65866" w:rsidRPr="000D3CFB" w:rsidRDefault="00E65866"/>
    <w:p w14:paraId="60BA59A0" w14:textId="4CA9B352" w:rsidR="00704709" w:rsidRPr="000D3CFB" w:rsidRDefault="00704709" w:rsidP="00704709">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00664FED" w:rsidRPr="000D3CFB">
        <w:rPr>
          <w:noProof/>
          <w:position w:val="-10"/>
        </w:rPr>
        <w:drawing>
          <wp:inline distT="0" distB="0" distL="0" distR="0" wp14:anchorId="559B59D9" wp14:editId="43D2CD99">
            <wp:extent cx="295275" cy="209550"/>
            <wp:effectExtent l="0" t="0" r="0" b="0"/>
            <wp:docPr id="3933" name="Picture 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DB5796" w:rsidRPr="000D3CFB">
        <w:rPr>
          <w:lang w:eastAsia="zh-CN"/>
        </w:rPr>
        <w:t xml:space="preserve"> determined</w:t>
      </w:r>
      <w:r w:rsidRPr="000D3CFB">
        <w:rPr>
          <w:rFonts w:hint="eastAsia"/>
          <w:lang w:eastAsia="zh-CN"/>
        </w:rPr>
        <w:t xml:space="preserve"> by the DAI field in DCI format 0/4</w:t>
      </w:r>
      <w:r w:rsidR="00104749">
        <w:rPr>
          <w:lang w:eastAsia="zh-CN"/>
        </w:rPr>
        <w:t>/7-0A/7-0B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681"/>
      </w:tblGrid>
      <w:tr w:rsidR="00704709" w:rsidRPr="000D3CFB" w14:paraId="7F1EC87A" w14:textId="77777777">
        <w:trPr>
          <w:cantSplit/>
          <w:jc w:val="center"/>
        </w:trPr>
        <w:tc>
          <w:tcPr>
            <w:tcW w:w="0" w:type="auto"/>
            <w:shd w:val="clear" w:color="auto" w:fill="E0E0E0"/>
            <w:vAlign w:val="center"/>
          </w:tcPr>
          <w:p w14:paraId="680D2DFB" w14:textId="77777777" w:rsidR="00704709" w:rsidRPr="000D3CFB" w:rsidRDefault="00704709"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5CA9F4BC" w14:textId="77777777" w:rsidR="00704709" w:rsidRPr="000D3CFB" w:rsidRDefault="00664FED" w:rsidP="00E65866">
            <w:pPr>
              <w:pStyle w:val="TAH"/>
              <w:rPr>
                <w:lang w:val="en-US"/>
              </w:rPr>
            </w:pPr>
            <w:r w:rsidRPr="000D3CFB">
              <w:rPr>
                <w:noProof/>
                <w:position w:val="-10"/>
              </w:rPr>
              <w:drawing>
                <wp:inline distT="0" distB="0" distL="0" distR="0" wp14:anchorId="0926326A" wp14:editId="1968B918">
                  <wp:extent cx="295275" cy="209550"/>
                  <wp:effectExtent l="0" t="0" r="0" b="0"/>
                  <wp:docPr id="3934" name="Picture 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704709" w:rsidRPr="000D3CFB">
              <w:rPr>
                <w:lang w:val="en-US"/>
              </w:rPr>
              <w:t xml:space="preserve"> </w:t>
            </w:r>
          </w:p>
        </w:tc>
      </w:tr>
      <w:tr w:rsidR="00704709" w:rsidRPr="000D3CFB" w14:paraId="5D48A846" w14:textId="77777777">
        <w:trPr>
          <w:cantSplit/>
          <w:jc w:val="center"/>
        </w:trPr>
        <w:tc>
          <w:tcPr>
            <w:tcW w:w="0" w:type="auto"/>
            <w:vAlign w:val="center"/>
          </w:tcPr>
          <w:p w14:paraId="5AFDFE02" w14:textId="77777777" w:rsidR="00704709" w:rsidRPr="000D3CFB" w:rsidRDefault="00704709" w:rsidP="00E65866">
            <w:pPr>
              <w:pStyle w:val="TAC"/>
              <w:rPr>
                <w:lang w:val="en-US"/>
              </w:rPr>
            </w:pPr>
            <w:r w:rsidRPr="000D3CFB">
              <w:rPr>
                <w:lang w:val="en-US"/>
              </w:rPr>
              <w:t>0,0</w:t>
            </w:r>
          </w:p>
        </w:tc>
        <w:tc>
          <w:tcPr>
            <w:tcW w:w="0" w:type="auto"/>
            <w:vAlign w:val="center"/>
          </w:tcPr>
          <w:p w14:paraId="5D067F25" w14:textId="77777777" w:rsidR="00704709" w:rsidRPr="000D3CFB" w:rsidRDefault="00704709" w:rsidP="00E65866">
            <w:pPr>
              <w:pStyle w:val="TAC"/>
              <w:rPr>
                <w:lang w:val="en-US"/>
              </w:rPr>
            </w:pPr>
            <w:r w:rsidRPr="000D3CFB">
              <w:rPr>
                <w:lang w:val="en-US"/>
              </w:rPr>
              <w:t>1</w:t>
            </w:r>
          </w:p>
        </w:tc>
      </w:tr>
      <w:tr w:rsidR="00704709" w:rsidRPr="000D3CFB" w14:paraId="06B1EB97" w14:textId="77777777">
        <w:trPr>
          <w:cantSplit/>
          <w:jc w:val="center"/>
        </w:trPr>
        <w:tc>
          <w:tcPr>
            <w:tcW w:w="0" w:type="auto"/>
            <w:vAlign w:val="center"/>
          </w:tcPr>
          <w:p w14:paraId="476C6C9B" w14:textId="77777777" w:rsidR="00704709" w:rsidRPr="000D3CFB" w:rsidRDefault="00704709" w:rsidP="00E65866">
            <w:pPr>
              <w:pStyle w:val="TAC"/>
              <w:rPr>
                <w:lang w:val="en-US"/>
              </w:rPr>
            </w:pPr>
            <w:r w:rsidRPr="000D3CFB">
              <w:rPr>
                <w:lang w:val="en-US"/>
              </w:rPr>
              <w:t>0,1</w:t>
            </w:r>
          </w:p>
        </w:tc>
        <w:tc>
          <w:tcPr>
            <w:tcW w:w="0" w:type="auto"/>
            <w:vAlign w:val="center"/>
          </w:tcPr>
          <w:p w14:paraId="258F54B8" w14:textId="77777777" w:rsidR="00704709" w:rsidRPr="000D3CFB" w:rsidRDefault="00704709" w:rsidP="00E65866">
            <w:pPr>
              <w:pStyle w:val="TAC"/>
              <w:rPr>
                <w:lang w:val="en-US"/>
              </w:rPr>
            </w:pPr>
            <w:r w:rsidRPr="000D3CFB">
              <w:rPr>
                <w:lang w:val="en-US"/>
              </w:rPr>
              <w:t>2</w:t>
            </w:r>
          </w:p>
        </w:tc>
      </w:tr>
      <w:tr w:rsidR="00704709" w:rsidRPr="000D3CFB" w14:paraId="2FA7594E" w14:textId="77777777">
        <w:trPr>
          <w:cantSplit/>
          <w:jc w:val="center"/>
        </w:trPr>
        <w:tc>
          <w:tcPr>
            <w:tcW w:w="0" w:type="auto"/>
            <w:vAlign w:val="center"/>
          </w:tcPr>
          <w:p w14:paraId="72A7C40A" w14:textId="77777777" w:rsidR="00704709" w:rsidRPr="000D3CFB" w:rsidRDefault="00704709" w:rsidP="00E65866">
            <w:pPr>
              <w:pStyle w:val="TAC"/>
              <w:rPr>
                <w:lang w:val="en-US"/>
              </w:rPr>
            </w:pPr>
            <w:r w:rsidRPr="000D3CFB">
              <w:rPr>
                <w:lang w:val="en-US"/>
              </w:rPr>
              <w:t>1,0</w:t>
            </w:r>
          </w:p>
        </w:tc>
        <w:tc>
          <w:tcPr>
            <w:tcW w:w="0" w:type="auto"/>
            <w:vAlign w:val="center"/>
          </w:tcPr>
          <w:p w14:paraId="291898B6" w14:textId="77777777" w:rsidR="00704709" w:rsidRPr="000D3CFB" w:rsidRDefault="00704709" w:rsidP="00E65866">
            <w:pPr>
              <w:pStyle w:val="TAC"/>
              <w:rPr>
                <w:lang w:val="en-US"/>
              </w:rPr>
            </w:pPr>
            <w:r w:rsidRPr="000D3CFB">
              <w:rPr>
                <w:lang w:val="en-US"/>
              </w:rPr>
              <w:t>3</w:t>
            </w:r>
          </w:p>
        </w:tc>
      </w:tr>
      <w:tr w:rsidR="00704709" w:rsidRPr="000D3CFB" w14:paraId="3775FF09" w14:textId="77777777">
        <w:trPr>
          <w:cantSplit/>
          <w:jc w:val="center"/>
        </w:trPr>
        <w:tc>
          <w:tcPr>
            <w:tcW w:w="0" w:type="auto"/>
            <w:vAlign w:val="center"/>
          </w:tcPr>
          <w:p w14:paraId="4219E159" w14:textId="77777777" w:rsidR="00704709" w:rsidRPr="000D3CFB" w:rsidRDefault="00704709" w:rsidP="00E65866">
            <w:pPr>
              <w:pStyle w:val="TAC"/>
              <w:rPr>
                <w:lang w:val="en-US"/>
              </w:rPr>
            </w:pPr>
            <w:r w:rsidRPr="000D3CFB">
              <w:rPr>
                <w:lang w:val="en-US"/>
              </w:rPr>
              <w:t>1,1</w:t>
            </w:r>
          </w:p>
        </w:tc>
        <w:tc>
          <w:tcPr>
            <w:tcW w:w="0" w:type="auto"/>
            <w:vAlign w:val="center"/>
          </w:tcPr>
          <w:p w14:paraId="75E6EF44" w14:textId="77777777" w:rsidR="00704709" w:rsidRPr="000D3CFB" w:rsidRDefault="00704709" w:rsidP="00E65866">
            <w:pPr>
              <w:pStyle w:val="TAC"/>
              <w:rPr>
                <w:lang w:val="en-US"/>
              </w:rPr>
            </w:pPr>
            <w:r w:rsidRPr="000D3CFB">
              <w:rPr>
                <w:lang w:val="en-US"/>
              </w:rPr>
              <w:t>4</w:t>
            </w:r>
          </w:p>
        </w:tc>
      </w:tr>
    </w:tbl>
    <w:p w14:paraId="44C5D582" w14:textId="77777777" w:rsidR="00704709" w:rsidRPr="000D3CFB" w:rsidRDefault="00704709"/>
    <w:p w14:paraId="749CC2E0" w14:textId="16881596" w:rsidR="0093274D" w:rsidRPr="000D3CFB" w:rsidRDefault="0093274D">
      <w:r w:rsidRPr="000D3CFB">
        <w:t>For</w:t>
      </w:r>
      <w:r w:rsidR="003A56E2" w:rsidRPr="003A56E2">
        <w:t xml:space="preserve"> </w:t>
      </w:r>
      <w:r w:rsidR="003A56E2">
        <w:t>subframe-PUSCH and</w:t>
      </w:r>
      <w:r w:rsidRPr="000D3CFB">
        <w:t xml:space="preserve"> TDD </w:t>
      </w:r>
      <w:r w:rsidR="00802449" w:rsidRPr="000D3CFB">
        <w:t xml:space="preserve">HARQ-ACK </w:t>
      </w:r>
      <w:r w:rsidRPr="000D3CFB">
        <w:t xml:space="preserve">multiplexing and a subframe </w:t>
      </w:r>
      <w:r w:rsidR="00664FED" w:rsidRPr="000D3CFB">
        <w:rPr>
          <w:noProof/>
          <w:position w:val="-6"/>
        </w:rPr>
        <w:drawing>
          <wp:inline distT="0" distB="0" distL="0" distR="0" wp14:anchorId="458874B7" wp14:editId="1EF26F8F">
            <wp:extent cx="104775" cy="114300"/>
            <wp:effectExtent l="0" t="0" r="0" b="0"/>
            <wp:docPr id="3935" name="Picture 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00802449" w:rsidRPr="000D3CFB">
        <w:t xml:space="preserve"> </w:t>
      </w:r>
      <w:r w:rsidRPr="000D3CFB">
        <w:t xml:space="preserve">with </w:t>
      </w:r>
      <w:r w:rsidR="00664FED" w:rsidRPr="000D3CFB">
        <w:rPr>
          <w:noProof/>
          <w:position w:val="-4"/>
        </w:rPr>
        <w:drawing>
          <wp:inline distT="0" distB="0" distL="0" distR="0" wp14:anchorId="55AE7865" wp14:editId="214DA46B">
            <wp:extent cx="342900" cy="142875"/>
            <wp:effectExtent l="0" t="0" r="0" b="0"/>
            <wp:docPr id="3936" name="Picture 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t xml:space="preserve">, </w:t>
      </w:r>
      <w:r w:rsidRPr="000D3CFB">
        <w:rPr>
          <w:lang w:val="en-US"/>
        </w:rPr>
        <w:t>s</w:t>
      </w:r>
      <w:r w:rsidRPr="000D3CFB">
        <w:t xml:space="preserve">patial </w:t>
      </w:r>
      <w:r w:rsidR="00802449" w:rsidRPr="000D3CFB">
        <w:t xml:space="preserve">HARQ-ACK </w:t>
      </w:r>
      <w:r w:rsidRPr="000D3CFB">
        <w:t xml:space="preserve">bundling across multiple codewords within a </w:t>
      </w:r>
      <w:r w:rsidR="001470A2" w:rsidRPr="000D3CFB">
        <w:rPr>
          <w:rFonts w:eastAsia="Batang"/>
          <w:lang w:eastAsia="ko-KR"/>
        </w:rPr>
        <w:t>downlink or special</w:t>
      </w:r>
      <w:r w:rsidRPr="000D3CFB">
        <w:t xml:space="preserve"> subframe is performed by a logical AND operation of all the corresponding individual </w:t>
      </w:r>
      <w:r w:rsidR="00802449" w:rsidRPr="000D3CFB">
        <w:t>HARQ-ACKs</w:t>
      </w:r>
      <w:r w:rsidRPr="000D3CFB">
        <w:t xml:space="preserve">. In case the UE is transmitting on PUSCH, the UE shall determine the number of </w:t>
      </w:r>
      <w:r w:rsidR="00802449" w:rsidRPr="000D3CFB">
        <w:t xml:space="preserve">HARQ-ACK </w:t>
      </w:r>
      <w:r w:rsidRPr="000D3CFB">
        <w:t>feedback bits</w:t>
      </w:r>
      <w:r w:rsidR="00EA4E3A" w:rsidRPr="000D3CFB">
        <w:t xml:space="preserve"> </w:t>
      </w:r>
      <w:r w:rsidR="00664FED" w:rsidRPr="000D3CFB">
        <w:rPr>
          <w:noProof/>
          <w:position w:val="-6"/>
        </w:rPr>
        <w:drawing>
          <wp:inline distT="0" distB="0" distL="0" distR="0" wp14:anchorId="3AA95BA9" wp14:editId="0E2E447B">
            <wp:extent cx="352425" cy="200025"/>
            <wp:effectExtent l="0" t="0" r="0" b="0"/>
            <wp:docPr id="3937" name="Picture 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D3CFB">
        <w:t xml:space="preserve"> and the </w:t>
      </w:r>
      <w:r w:rsidR="00802449" w:rsidRPr="000D3CFB">
        <w:t xml:space="preserve">HARQ-ACK </w:t>
      </w:r>
      <w:r w:rsidRPr="000D3CFB">
        <w:t xml:space="preserve">feedback bits </w:t>
      </w:r>
      <w:r w:rsidR="00664FED" w:rsidRPr="000D3CFB">
        <w:rPr>
          <w:noProof/>
          <w:position w:val="-12"/>
        </w:rPr>
        <w:drawing>
          <wp:inline distT="0" distB="0" distL="0" distR="0" wp14:anchorId="2005CD3F" wp14:editId="199FA3F5">
            <wp:extent cx="333375" cy="247650"/>
            <wp:effectExtent l="0" t="0" r="0" b="0"/>
            <wp:docPr id="3938" name="Picture 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0D3CFB">
        <w:t xml:space="preserve"> , </w:t>
      </w:r>
      <w:r w:rsidR="00664FED" w:rsidRPr="000D3CFB">
        <w:rPr>
          <w:noProof/>
          <w:position w:val="-10"/>
        </w:rPr>
        <w:drawing>
          <wp:inline distT="0" distB="0" distL="0" distR="0" wp14:anchorId="1C61BF14" wp14:editId="6CEC2A45">
            <wp:extent cx="1152525" cy="238125"/>
            <wp:effectExtent l="0" t="0" r="0" b="0"/>
            <wp:docPr id="3939" name="Picture 3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sidRPr="000D3CFB">
        <w:t xml:space="preserve"> to be transmitted in subframe </w:t>
      </w:r>
      <w:r w:rsidRPr="000D3CFB">
        <w:rPr>
          <w:i/>
          <w:iCs/>
        </w:rPr>
        <w:t>n</w:t>
      </w:r>
      <w:r w:rsidRPr="000D3CFB">
        <w:t>.</w:t>
      </w:r>
    </w:p>
    <w:p w14:paraId="3CED05BC" w14:textId="77777777" w:rsidR="0093274D" w:rsidRPr="000D3CFB" w:rsidRDefault="0093274D" w:rsidP="00154F62">
      <w:pPr>
        <w:numPr>
          <w:ilvl w:val="0"/>
          <w:numId w:val="12"/>
        </w:numPr>
      </w:pPr>
      <w:r w:rsidRPr="000D3CFB">
        <w:t xml:space="preserve">If the PUSCH transmission is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then </w:t>
      </w:r>
      <w:r w:rsidR="00664FED" w:rsidRPr="000D3CFB">
        <w:rPr>
          <w:noProof/>
          <w:position w:val="-10"/>
        </w:rPr>
        <w:drawing>
          <wp:inline distT="0" distB="0" distL="0" distR="0" wp14:anchorId="3B1E8843" wp14:editId="1D5E3B19">
            <wp:extent cx="790575" cy="238125"/>
            <wp:effectExtent l="0" t="0" r="0" b="0"/>
            <wp:docPr id="3940" name="Picture 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0D3CFB">
        <w:t xml:space="preserve"> unless</w:t>
      </w:r>
      <w:r w:rsidR="00EA4E3A" w:rsidRPr="000D3CFB">
        <w:t xml:space="preserve"> </w:t>
      </w:r>
      <w:r w:rsidR="00664FED" w:rsidRPr="000D3CFB">
        <w:rPr>
          <w:noProof/>
          <w:position w:val="-10"/>
        </w:rPr>
        <w:drawing>
          <wp:inline distT="0" distB="0" distL="0" distR="0" wp14:anchorId="430DEFDF" wp14:editId="08B803EC">
            <wp:extent cx="533400" cy="238125"/>
            <wp:effectExtent l="0" t="0" r="0" b="0"/>
            <wp:docPr id="3941" name="Picture 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167B3A45" wp14:editId="10773220">
            <wp:extent cx="1028700" cy="238125"/>
            <wp:effectExtent l="0" t="0" r="0" b="0"/>
            <wp:docPr id="3942" name="Picture 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0D3CFB">
        <w:t xml:space="preserve"> in which case</w:t>
      </w:r>
      <w:r w:rsidRPr="000D3CFB">
        <w:rPr>
          <w:rFonts w:eastAsia="SimSun" w:hint="eastAsia"/>
          <w:lang w:eastAsia="zh-CN"/>
        </w:rPr>
        <w:t xml:space="preserve"> t</w:t>
      </w:r>
      <w:r w:rsidRPr="000D3CFB">
        <w:t xml:space="preserve">he UE shall not transmit </w:t>
      </w:r>
      <w:r w:rsidR="00802449" w:rsidRPr="000D3CFB">
        <w:t>HARQ-ACK</w:t>
      </w:r>
      <w:r w:rsidRPr="000D3CFB">
        <w:t xml:space="preserve">. The spatially bundled </w:t>
      </w:r>
      <w:r w:rsidR="00802449" w:rsidRPr="000D3CFB">
        <w:t xml:space="preserve">HARQ-ACK </w:t>
      </w:r>
      <w:r w:rsidRPr="000D3CFB">
        <w:t>for a PDSCH transmission with a corresponding PDCCH</w:t>
      </w:r>
      <w:r w:rsidR="005A65C0" w:rsidRPr="000D3CFB">
        <w:rPr>
          <w:rFonts w:cs="Arial"/>
        </w:rPr>
        <w:t>/EPDCCH</w:t>
      </w:r>
      <w:r w:rsidRPr="000D3CFB">
        <w:t xml:space="preserve"> or for a </w:t>
      </w:r>
      <w:r w:rsidRPr="000D3CFB">
        <w:rPr>
          <w:rFonts w:cs="Arial"/>
        </w:rPr>
        <w:t>PDCCH</w:t>
      </w:r>
      <w:r w:rsidR="005A65C0" w:rsidRPr="000D3CFB">
        <w:rPr>
          <w:rFonts w:cs="Arial"/>
        </w:rPr>
        <w:t>/EPDCCH</w:t>
      </w:r>
      <w:r w:rsidRPr="000D3CFB">
        <w:rPr>
          <w:rFonts w:cs="Arial"/>
        </w:rPr>
        <w:t xml:space="preserve"> indicating </w:t>
      </w:r>
      <w:r w:rsidRPr="000D3CFB">
        <w:rPr>
          <w:rFonts w:eastAsia="SimSun" w:cs="Arial" w:hint="eastAsia"/>
          <w:lang w:eastAsia="zh-CN"/>
        </w:rPr>
        <w:t xml:space="preserve">downlink </w:t>
      </w:r>
      <w:r w:rsidRPr="000D3CFB">
        <w:rPr>
          <w:rFonts w:cs="Arial"/>
        </w:rPr>
        <w:t xml:space="preserve">SPS release </w:t>
      </w:r>
      <w:r w:rsidRPr="000D3CFB">
        <w:t xml:space="preserve">in subframe </w:t>
      </w:r>
      <w:r w:rsidR="00664FED" w:rsidRPr="000D3CFB">
        <w:rPr>
          <w:noProof/>
          <w:position w:val="-6"/>
        </w:rPr>
        <w:drawing>
          <wp:inline distT="0" distB="0" distL="0" distR="0" wp14:anchorId="47CAACEC" wp14:editId="4558B586">
            <wp:extent cx="285750" cy="171450"/>
            <wp:effectExtent l="0" t="0" r="0" b="0"/>
            <wp:docPr id="3943" name="Picture 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77389CB5" wp14:editId="51E0D373">
            <wp:extent cx="495300" cy="257175"/>
            <wp:effectExtent l="0" t="0" r="0" b="0"/>
            <wp:docPr id="3944" name="Picture 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00354D58" w:rsidRPr="000D3CFB">
        <w:rPr>
          <w:rFonts w:eastAsia="SimSun"/>
          <w:lang w:val="en-US" w:eastAsia="zh-CN"/>
        </w:rPr>
        <w:t>/2C</w:t>
      </w:r>
      <w:r w:rsidR="00A61E75" w:rsidRPr="000D3CFB">
        <w:rPr>
          <w:rFonts w:eastAsia="SimSun"/>
          <w:lang w:val="en-US" w:eastAsia="zh-CN"/>
        </w:rPr>
        <w:t>/2D</w:t>
      </w:r>
      <w:r w:rsidRPr="000D3CFB">
        <w:t xml:space="preserve"> detected in subframe </w:t>
      </w:r>
      <w:r w:rsidR="00664FED" w:rsidRPr="000D3CFB">
        <w:rPr>
          <w:noProof/>
          <w:position w:val="-6"/>
        </w:rPr>
        <w:drawing>
          <wp:inline distT="0" distB="0" distL="0" distR="0" wp14:anchorId="391CBAD2" wp14:editId="1E37CE2D">
            <wp:extent cx="285750" cy="171450"/>
            <wp:effectExtent l="0" t="0" r="0" b="0"/>
            <wp:docPr id="3945" name="Picture 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the case with </w:t>
      </w:r>
      <w:r w:rsidR="00664FED" w:rsidRPr="000D3CFB">
        <w:rPr>
          <w:noProof/>
          <w:position w:val="-12"/>
        </w:rPr>
        <w:drawing>
          <wp:inline distT="0" distB="0" distL="0" distR="0" wp14:anchorId="5DED5D8D" wp14:editId="762AD5D1">
            <wp:extent cx="571500" cy="238125"/>
            <wp:effectExtent l="0" t="0" r="0" b="0"/>
            <wp:docPr id="3946" name="Picture 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the </w:t>
      </w:r>
      <w:r w:rsidR="00802449" w:rsidRPr="000D3CFB">
        <w:t xml:space="preserve">HARQ-ACK </w:t>
      </w:r>
      <w:r w:rsidRPr="000D3CFB">
        <w:t xml:space="preserve">associated with a PDSCH transmission </w:t>
      </w:r>
      <w:r w:rsidRPr="000D3CFB">
        <w:lastRenderedPageBreak/>
        <w:t>without a corresponding PDCCH</w:t>
      </w:r>
      <w:r w:rsidR="005A65C0" w:rsidRPr="000D3CFB">
        <w:rPr>
          <w:rFonts w:cs="Arial"/>
        </w:rPr>
        <w:t>/EPDCCH</w:t>
      </w:r>
      <w:r w:rsidRPr="000D3CFB">
        <w:t xml:space="preserve"> is mapped to </w:t>
      </w:r>
      <w:r w:rsidR="00664FED" w:rsidRPr="000D3CFB">
        <w:rPr>
          <w:noProof/>
          <w:position w:val="-14"/>
        </w:rPr>
        <w:drawing>
          <wp:inline distT="0" distB="0" distL="0" distR="0" wp14:anchorId="6459ACD5" wp14:editId="5F485599">
            <wp:extent cx="419100" cy="257175"/>
            <wp:effectExtent l="0" t="0" r="0" b="0"/>
            <wp:docPr id="3947" name="Picture 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0D3CFB">
        <w:t xml:space="preserve">. The </w:t>
      </w:r>
      <w:r w:rsidR="00802449" w:rsidRPr="000D3CFB">
        <w:t xml:space="preserve">HARQ-ACK </w:t>
      </w:r>
      <w:r w:rsidRPr="000D3CFB">
        <w:t>feedback bits without any detected PDSCH transmission</w:t>
      </w:r>
      <w:r w:rsidRPr="000D3CFB">
        <w:rPr>
          <w:rFonts w:eastAsia="SimSun" w:hint="eastAsia"/>
          <w:lang w:eastAsia="zh-CN"/>
        </w:rPr>
        <w:t xml:space="preserve"> or </w:t>
      </w:r>
      <w:r w:rsidRPr="000D3CFB">
        <w:rPr>
          <w:rFonts w:eastAsia="SimSun"/>
          <w:lang w:eastAsia="zh-CN"/>
        </w:rPr>
        <w:t xml:space="preserve">without </w:t>
      </w:r>
      <w:r w:rsidRPr="000D3CFB">
        <w:rPr>
          <w:rFonts w:eastAsia="SimSun" w:hint="eastAsia"/>
          <w:lang w:eastAsia="zh-CN"/>
        </w:rPr>
        <w:t>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w:t>
      </w:r>
      <w:r w:rsidRPr="000D3CFB">
        <w:rPr>
          <w:rFonts w:eastAsia="SimSun" w:hint="eastAsia"/>
          <w:lang w:eastAsia="zh-CN"/>
        </w:rPr>
        <w:t>.</w:t>
      </w:r>
    </w:p>
    <w:p w14:paraId="6C01C899" w14:textId="77777777" w:rsidR="0093274D" w:rsidRPr="000D3CFB" w:rsidRDefault="0093274D" w:rsidP="00154F62">
      <w:pPr>
        <w:numPr>
          <w:ilvl w:val="0"/>
          <w:numId w:val="12"/>
        </w:numPr>
      </w:pPr>
      <w:r w:rsidRPr="000D3CFB">
        <w:t xml:space="preserve">If the PUSCH transmission is not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w:t>
      </w:r>
      <w:r w:rsidR="00664FED" w:rsidRPr="000D3CFB">
        <w:rPr>
          <w:noProof/>
          <w:position w:val="-6"/>
        </w:rPr>
        <w:drawing>
          <wp:inline distT="0" distB="0" distL="0" distR="0" wp14:anchorId="7508AFD6" wp14:editId="694E9C1A">
            <wp:extent cx="704850" cy="200025"/>
            <wp:effectExtent l="0" t="0" r="0" b="0"/>
            <wp:docPr id="3948" name="Picture 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07C778ED" wp14:editId="0A76C9A8">
            <wp:extent cx="314325" cy="247650"/>
            <wp:effectExtent l="0" t="0" r="0" b="0"/>
            <wp:docPr id="3949" name="Picture 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is associated with the spatially bundled </w:t>
      </w:r>
      <w:r w:rsidR="00802449" w:rsidRPr="000D3CFB">
        <w:t xml:space="preserve">HARQ-ACK </w:t>
      </w:r>
      <w:r w:rsidRPr="000D3CFB">
        <w:t xml:space="preserve">for </w:t>
      </w:r>
      <w:r w:rsidR="001470A2" w:rsidRPr="000D3CFB">
        <w:rPr>
          <w:rFonts w:eastAsia="Batang"/>
          <w:lang w:eastAsia="ko-KR"/>
        </w:rPr>
        <w:t>downlink or special</w:t>
      </w:r>
      <w:r w:rsidRPr="000D3CFB">
        <w:t xml:space="preserve"> subframe </w:t>
      </w:r>
      <w:r w:rsidR="00664FED" w:rsidRPr="000D3CFB">
        <w:rPr>
          <w:noProof/>
          <w:position w:val="-12"/>
        </w:rPr>
        <w:drawing>
          <wp:inline distT="0" distB="0" distL="0" distR="0" wp14:anchorId="0A22F64B" wp14:editId="7A4F60ED">
            <wp:extent cx="371475" cy="238125"/>
            <wp:effectExtent l="0" t="0" r="0" b="0"/>
            <wp:docPr id="3950" name="Picture 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0D3CFB">
        <w:t>, where</w:t>
      </w:r>
      <w:r w:rsidR="00664FED" w:rsidRPr="000D3CFB">
        <w:rPr>
          <w:noProof/>
          <w:position w:val="-12"/>
        </w:rPr>
        <w:drawing>
          <wp:inline distT="0" distB="0" distL="0" distR="0" wp14:anchorId="52466174" wp14:editId="711574A2">
            <wp:extent cx="419100" cy="238125"/>
            <wp:effectExtent l="0" t="0" r="0" b="0"/>
            <wp:docPr id="3951" name="Picture 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0D3CFB">
        <w:t xml:space="preserve">. The </w:t>
      </w:r>
      <w:r w:rsidR="00802449" w:rsidRPr="000D3CFB">
        <w:t xml:space="preserve">HARQ-ACK </w:t>
      </w:r>
      <w:r w:rsidRPr="000D3CFB">
        <w:t xml:space="preserve">feedback bits without any detected PDSCH transmission </w:t>
      </w:r>
      <w:r w:rsidRPr="000D3CFB">
        <w:rPr>
          <w:rFonts w:eastAsia="SimSun" w:hint="eastAsia"/>
          <w:lang w:eastAsia="zh-CN"/>
        </w:rPr>
        <w:t>or</w:t>
      </w:r>
      <w:r w:rsidRPr="000D3CFB">
        <w:rPr>
          <w:rFonts w:eastAsia="SimSun"/>
          <w:lang w:eastAsia="zh-CN"/>
        </w:rPr>
        <w:t xml:space="preserve"> without</w:t>
      </w:r>
      <w:r w:rsidRPr="000D3CFB">
        <w:rPr>
          <w:rFonts w:eastAsia="SimSun" w:hint="eastAsia"/>
          <w:lang w:eastAsia="zh-CN"/>
        </w:rPr>
        <w:t xml:space="preserve"> 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 The UE shall not transmit </w:t>
      </w:r>
      <w:r w:rsidR="00802449" w:rsidRPr="000D3CFB">
        <w:t xml:space="preserve">HARQ-ACK </w:t>
      </w:r>
      <w:r w:rsidRPr="000D3CFB">
        <w:t xml:space="preserve">if </w:t>
      </w:r>
      <w:r w:rsidR="00664FED" w:rsidRPr="000D3CFB">
        <w:rPr>
          <w:noProof/>
          <w:position w:val="-10"/>
        </w:rPr>
        <w:drawing>
          <wp:inline distT="0" distB="0" distL="0" distR="0" wp14:anchorId="5F284E5B" wp14:editId="2852DB4B">
            <wp:extent cx="895350" cy="190500"/>
            <wp:effectExtent l="0" t="0" r="0" b="0"/>
            <wp:docPr id="3952" name="Picture 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rsidRPr="000D3CFB">
        <w:t>.</w:t>
      </w:r>
    </w:p>
    <w:p w14:paraId="4AA26C7D" w14:textId="77777777" w:rsidR="003A56E2" w:rsidRDefault="003A56E2" w:rsidP="003A56E2">
      <w:pPr>
        <w:rPr>
          <w:rFonts w:eastAsia="SimSun"/>
          <w:lang w:val="en-US"/>
        </w:rPr>
      </w:pPr>
      <w:r w:rsidRPr="00101500">
        <w:rPr>
          <w:rFonts w:eastAsia="SimSun"/>
          <w:lang w:val="en-US"/>
        </w:rPr>
        <w:t xml:space="preserve">If a UE is configured with higher layer parameter </w:t>
      </w:r>
      <w:r w:rsidRPr="00BD4A26">
        <w:rPr>
          <w:rFonts w:eastAsia="SimSun"/>
          <w:i/>
          <w:lang w:val="en-US"/>
        </w:rPr>
        <w:t>codebooksizeDetermination-r13 = dai</w:t>
      </w:r>
      <w:r w:rsidRPr="00101500">
        <w:rPr>
          <w:rFonts w:eastAsia="SimSun"/>
          <w:lang w:val="en-US"/>
        </w:rPr>
        <w:t xml:space="preserve"> and PDSCH is associated with DCI format 1/1A/1B/1D/2/2A/2B/2C/2D, the following HARQ-ACK reporting procedure applies to subframe</w:t>
      </w:r>
      <w:r>
        <w:rPr>
          <w:rFonts w:eastAsia="SimSun"/>
          <w:lang w:val="en-US"/>
        </w:rPr>
        <w:t>-</w:t>
      </w:r>
      <w:r w:rsidRPr="00101500">
        <w:rPr>
          <w:rFonts w:eastAsia="SimSun"/>
          <w:lang w:val="en-US"/>
        </w:rPr>
        <w:t xml:space="preserve">PDSCH operation. If a UE is configured with higher layer parameter </w:t>
      </w:r>
      <w:r w:rsidRPr="00BD4A26">
        <w:rPr>
          <w:rFonts w:eastAsia="SimSun"/>
          <w:i/>
          <w:lang w:val="en-US"/>
        </w:rPr>
        <w:t>codebooksizeDeterminationsSTTI-r15 = dai</w:t>
      </w:r>
      <w:r w:rsidRPr="00101500">
        <w:rPr>
          <w:rFonts w:eastAsia="SimSun"/>
          <w:lang w:val="en-US"/>
        </w:rPr>
        <w:t xml:space="preserve"> and PDSCH is associated with DCI format 7-1A/7-1B/7-1C/7-1D/7-1E/7-1F/7-1G, the following HARQ-ACK reporting procedure applies to slot</w:t>
      </w:r>
      <w:r>
        <w:rPr>
          <w:rFonts w:eastAsia="SimSun"/>
          <w:lang w:val="en-US"/>
        </w:rPr>
        <w:t>-</w:t>
      </w:r>
      <w:r w:rsidRPr="00101500">
        <w:rPr>
          <w:rFonts w:eastAsia="SimSun"/>
          <w:lang w:val="en-US"/>
        </w:rPr>
        <w:t>PDSCH operation.</w:t>
      </w:r>
    </w:p>
    <w:p w14:paraId="393549B7" w14:textId="75848EF2" w:rsidR="003A56E2" w:rsidRPr="000D3CFB" w:rsidRDefault="003A56E2" w:rsidP="003A56E2">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A34727">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cs="Arial"/>
          <w:lang w:eastAsia="zh-CN"/>
        </w:rPr>
        <w:t>/SPDCCH</w:t>
      </w:r>
      <w:r w:rsidRPr="000D3CFB">
        <w:rPr>
          <w:rFonts w:eastAsia="SimSun" w:hint="eastAsia"/>
          <w:lang w:val="en-US" w:eastAsia="zh-CN"/>
        </w:rPr>
        <w:t xml:space="preserve">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Pr>
          <w:rFonts w:eastAsia="SimSun"/>
          <w:lang w:eastAsia="zh-CN"/>
        </w:rPr>
        <w:t>/slot</w:t>
      </w:r>
      <w:r w:rsidRPr="000D3CFB">
        <w:rPr>
          <w:rFonts w:eastAsia="SimSun" w:hint="eastAsia"/>
          <w:lang w:eastAsia="zh-CN"/>
        </w:rPr>
        <w:t>, first in increasing order of serving cell index and then in increasing order of subframe</w:t>
      </w:r>
      <w:r>
        <w:rPr>
          <w:rFonts w:eastAsia="SimSun"/>
          <w:lang w:val="en-US" w:eastAsia="zh-CN"/>
        </w:rPr>
        <w:t>/slot</w:t>
      </w:r>
      <w:r w:rsidRPr="000D3CFB">
        <w:rPr>
          <w:rFonts w:eastAsia="SimSun" w:hint="eastAsia"/>
          <w:lang w:eastAsia="zh-CN"/>
        </w:rPr>
        <w:t xml:space="preserve"> index within subframe(s)</w:t>
      </w:r>
      <w:r>
        <w:rPr>
          <w:rFonts w:eastAsia="SimSun"/>
          <w:lang w:val="en-US" w:eastAsia="zh-CN"/>
        </w:rPr>
        <w:t>/slot(s)</w:t>
      </w:r>
      <w:r w:rsidRPr="000D3CFB">
        <w:rPr>
          <w:rFonts w:eastAsia="SimSun" w:hint="eastAsia"/>
          <w:lang w:eastAsia="zh-CN"/>
        </w:rPr>
        <w:t xml:space="preserve"> </w:t>
      </w:r>
      <w:r w:rsidRPr="000D3CFB">
        <w:rPr>
          <w:noProof/>
          <w:position w:val="-6"/>
        </w:rPr>
        <w:drawing>
          <wp:inline distT="0" distB="0" distL="0" distR="0" wp14:anchorId="4C59B810" wp14:editId="28F71BB3">
            <wp:extent cx="285750" cy="1714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2AEE6C5C" wp14:editId="17BFC018">
            <wp:extent cx="342900" cy="1714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 }-pair(s) in which PDSCH transmission(s) associated with PDCCH</w:t>
      </w:r>
      <w:r w:rsidRPr="000D3CFB">
        <w:rPr>
          <w:rFonts w:cs="Arial"/>
        </w:rPr>
        <w:t>/EPDCCH</w:t>
      </w:r>
      <w:r>
        <w:rPr>
          <w:rFonts w:eastAsia="SimSun" w:cs="Arial"/>
          <w:lang w:eastAsia="zh-CN"/>
        </w:rPr>
        <w:t>/SPDCCH</w:t>
      </w:r>
      <w:r w:rsidRPr="000D3CFB">
        <w:rPr>
          <w:rFonts w:eastAsia="SimSun" w:hint="eastAsia"/>
          <w:lang w:val="en-US" w:eastAsia="zh-CN"/>
        </w:rPr>
        <w:t xml:space="preserve">(s)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Pr>
          <w:rFonts w:eastAsia="SimSun"/>
          <w:lang w:eastAsia="zh-CN"/>
        </w:rPr>
        <w:t>/slot</w:t>
      </w:r>
      <w:r w:rsidRPr="000D3CFB">
        <w:rPr>
          <w:rFonts w:eastAsia="SimSun" w:hint="eastAsia"/>
          <w:lang w:val="en-US" w:eastAsia="zh-CN"/>
        </w:rPr>
        <w:t xml:space="preserve"> within subframe</w:t>
      </w:r>
      <w:r>
        <w:rPr>
          <w:rFonts w:eastAsia="SimSun"/>
          <w:lang w:eastAsia="zh-CN"/>
        </w:rPr>
        <w:t>/slot</w:t>
      </w:r>
      <w:r w:rsidRPr="000D3CFB">
        <w:rPr>
          <w:rFonts w:eastAsia="SimSun" w:hint="eastAsia"/>
          <w:lang w:val="en-US" w:eastAsia="zh-CN"/>
        </w:rPr>
        <w:t xml:space="preserve"> (s) </w:t>
      </w:r>
      <w:r w:rsidRPr="000D3CFB">
        <w:rPr>
          <w:noProof/>
          <w:position w:val="-6"/>
        </w:rPr>
        <w:drawing>
          <wp:inline distT="0" distB="0" distL="0" distR="0" wp14:anchorId="323914D0" wp14:editId="52E03CF6">
            <wp:extent cx="285750" cy="171450"/>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7F8F9B8E" wp14:editId="434F8FE5">
            <wp:extent cx="342900" cy="1714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w:t>
      </w:r>
      <w:r w:rsidRPr="000D3CFB">
        <w:rPr>
          <w:lang w:val="en-US"/>
        </w:rPr>
        <w:t>and shall be updated from subframe</w:t>
      </w:r>
      <w:r>
        <w:rPr>
          <w:rFonts w:eastAsia="SimSun"/>
          <w:lang w:eastAsia="zh-CN"/>
        </w:rPr>
        <w:t>/slot</w:t>
      </w:r>
      <w:r w:rsidRPr="000D3CFB">
        <w:rPr>
          <w:lang w:val="en-US"/>
        </w:rPr>
        <w:t xml:space="preserve"> to subframe</w:t>
      </w:r>
      <w:r>
        <w:rPr>
          <w:rFonts w:eastAsia="SimSun"/>
          <w:lang w:eastAsia="zh-CN"/>
        </w:rPr>
        <w:t>/slot</w:t>
      </w:r>
      <w:r w:rsidRPr="000D3CFB">
        <w:rPr>
          <w:rFonts w:eastAsia="SimSun" w:cs="Arial" w:hint="eastAsia"/>
          <w:lang w:eastAsia="zh-CN"/>
        </w:rPr>
        <w:t xml:space="preserve">. Denote </w:t>
      </w:r>
      <w:r>
        <w:rPr>
          <w:rFonts w:eastAsia="SimSun" w:cs="Arial"/>
          <w:noProof/>
          <w:position w:val="-14"/>
        </w:rPr>
        <w:drawing>
          <wp:inline distT="0" distB="0" distL="0" distR="0" wp14:anchorId="77A736A4" wp14:editId="0EF59A13">
            <wp:extent cx="533400" cy="228600"/>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Pr>
          <w:rFonts w:eastAsia="SimSun"/>
          <w:lang w:eastAsia="zh-CN"/>
        </w:rPr>
        <w:t>/slot</w:t>
      </w:r>
      <w:r w:rsidRPr="000D3CFB">
        <w:rPr>
          <w:rFonts w:eastAsia="SimSun" w:hint="eastAsia"/>
          <w:lang w:val="en-US" w:eastAsia="zh-CN"/>
        </w:rPr>
        <w:t xml:space="preserve"> </w:t>
      </w:r>
      <w:r w:rsidRPr="000D3CFB">
        <w:rPr>
          <w:noProof/>
          <w:position w:val="-6"/>
        </w:rPr>
        <w:drawing>
          <wp:inline distT="0" distB="0" distL="0" distR="0" wp14:anchorId="5E502107" wp14:editId="430FE568">
            <wp:extent cx="285750" cy="1714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3E094C8" wp14:editId="69B899DD">
            <wp:extent cx="342900" cy="171450"/>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Pr>
          <w:rFonts w:eastAsia="SimSun" w:cs="Arial"/>
          <w:noProof/>
          <w:position w:val="-14"/>
        </w:rPr>
        <w:drawing>
          <wp:inline distT="0" distB="0" distL="0" distR="0" wp14:anchorId="64E82737" wp14:editId="2597F746">
            <wp:extent cx="457200" cy="22860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cs="Arial" w:hint="eastAsia"/>
          <w:lang w:eastAsia="zh-CN"/>
        </w:rPr>
        <w:t>as the value of the total DAI in subframe</w:t>
      </w:r>
      <w:r>
        <w:rPr>
          <w:rFonts w:eastAsia="SimSun"/>
          <w:lang w:eastAsia="zh-CN"/>
        </w:rPr>
        <w:t>/slot</w:t>
      </w:r>
      <w:r w:rsidRPr="000D3CFB">
        <w:rPr>
          <w:rFonts w:eastAsia="SimSun" w:cs="Arial" w:hint="eastAsia"/>
          <w:lang w:eastAsia="zh-CN"/>
        </w:rPr>
        <w:t xml:space="preserve"> </w:t>
      </w:r>
      <w:r w:rsidRPr="000D3CFB">
        <w:rPr>
          <w:noProof/>
          <w:position w:val="-6"/>
        </w:rPr>
        <w:drawing>
          <wp:inline distT="0" distB="0" distL="0" distR="0" wp14:anchorId="69F3B1FD" wp14:editId="450016AB">
            <wp:extent cx="285750" cy="1714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rPr>
        <w:drawing>
          <wp:inline distT="0" distB="0" distL="0" distR="0" wp14:anchorId="2F727D35" wp14:editId="563A20FC">
            <wp:extent cx="342900" cy="1714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Pr>
          <w:rFonts w:eastAsia="SimSun" w:cs="Arial"/>
          <w:lang w:eastAsia="zh-CN"/>
        </w:rPr>
        <w:t>/SPDCCH</w:t>
      </w:r>
      <w:r w:rsidRPr="000D3CFB">
        <w:rPr>
          <w:rFonts w:eastAsia="SimSun" w:cs="Arial" w:hint="eastAsia"/>
          <w:lang w:eastAsia="zh-CN"/>
        </w:rPr>
        <w:t xml:space="preserve"> indicating downlink SPS release in a subframe</w:t>
      </w:r>
      <w:r>
        <w:rPr>
          <w:rFonts w:eastAsia="SimSun"/>
          <w:lang w:eastAsia="zh-CN"/>
        </w:rPr>
        <w:t>/slot</w:t>
      </w:r>
      <w:r w:rsidRPr="000D3CFB">
        <w:rPr>
          <w:rFonts w:eastAsia="SimSun" w:cs="Arial" w:hint="eastAsia"/>
          <w:lang w:eastAsia="zh-CN"/>
        </w:rPr>
        <w:t>.</w:t>
      </w:r>
    </w:p>
    <w:p w14:paraId="1FDC0F91" w14:textId="77777777" w:rsidR="004A54E3" w:rsidRPr="000D3CFB" w:rsidRDefault="004A54E3" w:rsidP="004A54E3">
      <w:pPr>
        <w:rPr>
          <w:rFonts w:eastAsia="SimSun"/>
          <w:lang w:val="en-US" w:eastAsia="zh-CN"/>
        </w:rPr>
      </w:pPr>
    </w:p>
    <w:p w14:paraId="584DFFF2" w14:textId="1CF9458D"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A56E2" w:rsidRPr="003A56E2">
        <w:rPr>
          <w:rFonts w:eastAsia="SimSun" w:cs="Arial"/>
        </w:rPr>
        <w:t xml:space="preserve"> </w:t>
      </w:r>
      <w:r w:rsidR="003A56E2">
        <w:rPr>
          <w:rFonts w:eastAsia="SimSun" w:cs="Arial"/>
        </w:rPr>
        <w:t>or 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 xml:space="preserve">= </w:t>
      </w:r>
      <w:r w:rsidR="003A56E2" w:rsidRPr="00EE26A1">
        <w:rPr>
          <w:rFonts w:eastAsia="SimSun"/>
          <w:i/>
        </w:rPr>
        <w:t>dai</w:t>
      </w:r>
      <w:r w:rsidRPr="000D3CFB">
        <w:rPr>
          <w:rFonts w:eastAsia="SimSun" w:hint="eastAsia"/>
          <w:lang w:eastAsia="zh-CN"/>
        </w:rPr>
        <w:t xml:space="preserve"> and if the UE transmits HARQ-ACK using PUCCH format 3 or PUCCH format 4 or PUCCH format 5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84091">
        <w:rPr>
          <w:position w:val="-14"/>
        </w:rPr>
        <w:pict w14:anchorId="5E10561D">
          <v:shape id="_x0000_i1171" type="#_x0000_t75" style="width:101.3pt;height:21.7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4360D1B0" w14:textId="77777777" w:rsidR="004A54E3" w:rsidRPr="000D3CFB" w:rsidRDefault="004A54E3" w:rsidP="004A54E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7459208E" w14:textId="39AD3E22"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sidR="003A56E2">
        <w:rPr>
          <w:rFonts w:eastAsia="SimSun"/>
          <w:lang w:eastAsia="zh-CN"/>
        </w:rPr>
        <w:t>/slot</w:t>
      </w:r>
      <w:r w:rsidRPr="000D3CFB">
        <w:rPr>
          <w:rFonts w:eastAsia="SimSun" w:hint="eastAsia"/>
          <w:lang w:eastAsia="zh-CN"/>
        </w:rPr>
        <w:t xml:space="preserve"> index: lower index corresponds to earlier subframe within subframe(s)</w:t>
      </w:r>
      <w:r w:rsidR="003A56E2">
        <w:rPr>
          <w:rFonts w:eastAsia="SimSun"/>
          <w:lang w:eastAsia="zh-CN"/>
        </w:rPr>
        <w:t>/slot</w:t>
      </w:r>
      <w:r w:rsidR="003A56E2">
        <w:rPr>
          <w:noProof/>
          <w:position w:val="-6"/>
        </w:rPr>
        <w:t xml:space="preserve">(s) </w:t>
      </w:r>
      <w:r w:rsidR="00664FED" w:rsidRPr="000D3CFB">
        <w:rPr>
          <w:noProof/>
          <w:position w:val="-6"/>
        </w:rPr>
        <w:drawing>
          <wp:inline distT="0" distB="0" distL="0" distR="0" wp14:anchorId="33C47279" wp14:editId="126860EE">
            <wp:extent cx="285750" cy="171450"/>
            <wp:effectExtent l="0" t="0" r="0" b="0"/>
            <wp:docPr id="3964" name="Picture 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495B3D30" wp14:editId="4C473327">
            <wp:extent cx="342900" cy="171450"/>
            <wp:effectExtent l="0" t="0" r="0" b="0"/>
            <wp:docPr id="3965" name="Picture 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1A42DCB4" w14:textId="77777777"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12199546" w14:textId="77777777" w:rsidR="004A54E3" w:rsidRPr="000D3CFB" w:rsidRDefault="004A54E3" w:rsidP="004A54E3">
      <w:pPr>
        <w:ind w:left="284"/>
        <w:rPr>
          <w:rFonts w:eastAsia="SimSun" w:cs="Arial"/>
          <w:lang w:eastAsia="zh-CN"/>
        </w:rPr>
      </w:pPr>
      <w:r w:rsidRPr="000D3CFB">
        <w:rPr>
          <w:rFonts w:eastAsia="SimSun" w:hint="eastAsia"/>
          <w:lang w:eastAsia="zh-CN"/>
        </w:rPr>
        <w:t xml:space="preserve">Set </w:t>
      </w:r>
      <w:r w:rsidR="00F84091">
        <w:rPr>
          <w:rFonts w:eastAsia="SimSun" w:cs="Arial"/>
          <w:position w:val="-14"/>
          <w:lang w:eastAsia="zh-CN"/>
        </w:rPr>
        <w:pict w14:anchorId="62823B67">
          <v:shape id="_x0000_i1172" type="#_x0000_t75" style="width:42.7pt;height:21.75pt">
            <v:imagedata r:id="rId99" o:title=""/>
          </v:shape>
        </w:pict>
      </w:r>
    </w:p>
    <w:p w14:paraId="7A805486" w14:textId="77777777" w:rsidR="004A54E3" w:rsidRPr="000D3CFB" w:rsidRDefault="004A54E3" w:rsidP="004A54E3">
      <w:pPr>
        <w:ind w:left="284"/>
        <w:rPr>
          <w:rFonts w:eastAsia="SimSun" w:cs="Arial"/>
          <w:lang w:eastAsia="zh-CN"/>
        </w:rPr>
      </w:pPr>
      <w:r w:rsidRPr="000D3CFB">
        <w:rPr>
          <w:rFonts w:eastAsia="SimSun" w:cs="Arial" w:hint="eastAsia"/>
          <w:lang w:eastAsia="zh-CN"/>
        </w:rPr>
        <w:t xml:space="preserve">Set </w:t>
      </w:r>
      <w:r w:rsidR="00F84091">
        <w:rPr>
          <w:rFonts w:eastAsia="SimSun" w:cs="Arial"/>
          <w:position w:val="-14"/>
          <w:lang w:eastAsia="zh-CN"/>
        </w:rPr>
        <w:pict w14:anchorId="392DCF43">
          <v:shape id="_x0000_i1173" type="#_x0000_t75" style="width:42.7pt;height:21.75pt">
            <v:imagedata r:id="rId217" o:title=""/>
          </v:shape>
        </w:pict>
      </w:r>
    </w:p>
    <w:p w14:paraId="28379E6E" w14:textId="77777777" w:rsidR="004A54E3" w:rsidRPr="000D3CFB" w:rsidRDefault="004A54E3" w:rsidP="004A54E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F84091">
        <w:rPr>
          <w:rFonts w:eastAsia="SimSun" w:cs="Arial"/>
          <w:position w:val="-12"/>
          <w:lang w:eastAsia="zh-CN"/>
        </w:rPr>
        <w:pict w14:anchorId="2D7505F2">
          <v:shape id="_x0000_i1174" type="#_x0000_t75" style="width:36.85pt;height:21.75pt">
            <v:imagedata r:id="rId218" o:title=""/>
          </v:shape>
        </w:pict>
      </w:r>
    </w:p>
    <w:p w14:paraId="78C59E46" w14:textId="77777777" w:rsidR="004A54E3" w:rsidRPr="000D3CFB" w:rsidRDefault="004A54E3" w:rsidP="004A54E3">
      <w:pPr>
        <w:ind w:left="284"/>
        <w:rPr>
          <w:rFonts w:eastAsia="SimSun"/>
          <w:lang w:eastAsia="zh-CN"/>
        </w:rPr>
      </w:pPr>
      <w:r w:rsidRPr="000D3CFB">
        <w:rPr>
          <w:rFonts w:eastAsia="SimSun" w:hint="eastAsia"/>
          <w:lang w:eastAsia="zh-CN"/>
        </w:rPr>
        <w:t xml:space="preserve">Set </w:t>
      </w:r>
      <w:r w:rsidR="00F84091">
        <w:rPr>
          <w:position w:val="-10"/>
        </w:rPr>
        <w:pict w14:anchorId="7D71EF20">
          <v:shape id="_x0000_i1175" type="#_x0000_t75" style="width:21.75pt;height:14.25pt">
            <v:imagedata r:id="rId101" o:title=""/>
          </v:shape>
        </w:pict>
      </w:r>
      <w:r w:rsidRPr="000D3CFB">
        <w:t xml:space="preserve"> to the number of cells configured by higher layers for the UE</w:t>
      </w:r>
    </w:p>
    <w:p w14:paraId="5055EC19" w14:textId="79F8CD59"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sidR="003A56E2">
        <w:rPr>
          <w:rFonts w:eastAsia="SimSun"/>
          <w:lang w:eastAsia="zh-CN"/>
        </w:rPr>
        <w:t>/slots</w:t>
      </w:r>
      <w:r w:rsidRPr="000D3CFB">
        <w:rPr>
          <w:rFonts w:eastAsia="SimSun" w:hint="eastAsia"/>
          <w:lang w:eastAsia="zh-CN"/>
        </w:rPr>
        <w:t xml:space="preserve"> within subframe(s)</w:t>
      </w:r>
      <w:r w:rsidR="003A56E2">
        <w:rPr>
          <w:rFonts w:eastAsia="SimSun"/>
          <w:lang w:eastAsia="zh-CN"/>
        </w:rPr>
        <w:t>/slot(s)</w:t>
      </w:r>
      <w:r w:rsidRPr="000D3CFB">
        <w:rPr>
          <w:rFonts w:eastAsia="SimSun" w:hint="eastAsia"/>
          <w:lang w:eastAsia="zh-CN"/>
        </w:rPr>
        <w:t xml:space="preserve"> </w:t>
      </w:r>
      <w:r w:rsidR="00664FED" w:rsidRPr="000D3CFB">
        <w:rPr>
          <w:noProof/>
          <w:position w:val="-6"/>
        </w:rPr>
        <w:drawing>
          <wp:inline distT="0" distB="0" distL="0" distR="0" wp14:anchorId="16EF9324" wp14:editId="7FEC90EF">
            <wp:extent cx="285750" cy="171450"/>
            <wp:effectExtent l="0" t="0" r="0" b="0"/>
            <wp:docPr id="3970" name="Picture 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31811E41" wp14:editId="41728026">
            <wp:extent cx="342900" cy="171450"/>
            <wp:effectExtent l="0" t="0" r="0" b="0"/>
            <wp:docPr id="3971" name="Picture 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0B4F60EA" w14:textId="77777777" w:rsidR="004A54E3" w:rsidRPr="000D3CFB" w:rsidRDefault="004A54E3" w:rsidP="004A54E3">
      <w:pPr>
        <w:overflowPunct/>
        <w:autoSpaceDE/>
        <w:autoSpaceDN/>
        <w:adjustRightInd/>
        <w:textAlignment w:val="auto"/>
        <w:rPr>
          <w:rFonts w:eastAsia="SimSun"/>
          <w:lang w:eastAsia="zh-CN"/>
        </w:rPr>
      </w:pPr>
      <w:r w:rsidRPr="000D3CFB">
        <w:rPr>
          <w:rFonts w:eastAsia="SimSun" w:hint="eastAsia"/>
          <w:lang w:eastAsia="zh-CN"/>
        </w:rPr>
        <w:lastRenderedPageBreak/>
        <w:tab/>
        <w:t xml:space="preserve">while </w:t>
      </w:r>
      <w:r w:rsidRPr="000D3CFB">
        <w:rPr>
          <w:rFonts w:eastAsia="SimSun" w:hint="eastAsia"/>
          <w:i/>
          <w:lang w:eastAsia="zh-CN"/>
        </w:rPr>
        <w:t>m &lt; M</w:t>
      </w:r>
    </w:p>
    <w:p w14:paraId="7F459EB6" w14:textId="77777777" w:rsidR="004A54E3" w:rsidRPr="000D3CFB" w:rsidRDefault="004A54E3" w:rsidP="004A54E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60AB1828" wp14:editId="1ECA9505">
            <wp:extent cx="314325" cy="219075"/>
            <wp:effectExtent l="0" t="0" r="0" b="0"/>
            <wp:docPr id="3972" name="Picture 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2CE6A4AE" w14:textId="5F215C71" w:rsidR="004A54E3" w:rsidRPr="000D3CFB" w:rsidRDefault="004A54E3" w:rsidP="004A54E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sidR="003A56E2">
        <w:rPr>
          <w:rFonts w:eastAsia="SimSun"/>
          <w:lang w:eastAsia="zh-CN"/>
        </w:rPr>
        <w:t>/SPDCCH</w:t>
      </w:r>
      <w:r w:rsidRPr="000D3CFB">
        <w:rPr>
          <w:rFonts w:eastAsia="SimSun" w:hint="eastAsia"/>
          <w:lang w:eastAsia="zh-CN"/>
        </w:rPr>
        <w:t xml:space="preserve"> or there is a PDCCH/EPDCCH</w:t>
      </w:r>
      <w:r w:rsidR="003A56E2">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003A56E2">
        <w:rPr>
          <w:rFonts w:eastAsia="SimSun"/>
          <w:lang w:eastAsia="zh-CN"/>
        </w:rPr>
        <w:t xml:space="preserve"> </w:t>
      </w:r>
      <w:r w:rsidR="003A56E2" w:rsidRPr="000D3CFB">
        <w:rPr>
          <w:rFonts w:eastAsia="SimSun"/>
          <w:lang w:eastAsia="zh-CN"/>
        </w:rPr>
        <w:t>for which HARQ-ACK is transmitted in subframe</w:t>
      </w:r>
      <w:r w:rsidR="003A56E2">
        <w:rPr>
          <w:rFonts w:eastAsia="SimSun"/>
          <w:lang w:eastAsia="zh-CN"/>
        </w:rPr>
        <w:t>/slot</w:t>
      </w:r>
      <w:r w:rsidR="003A56E2" w:rsidRPr="000D3CFB">
        <w:rPr>
          <w:rFonts w:eastAsia="SimSun"/>
          <w:lang w:eastAsia="zh-CN"/>
        </w:rPr>
        <w:t xml:space="preserve"> </w:t>
      </w:r>
      <w:r w:rsidR="003A56E2" w:rsidRPr="000D3CFB">
        <w:rPr>
          <w:rFonts w:eastAsia="SimSun" w:hint="eastAsia"/>
          <w:i/>
          <w:lang w:eastAsia="zh-CN"/>
        </w:rPr>
        <w:t>n</w:t>
      </w:r>
      <w:r w:rsidRPr="000D3CFB">
        <w:rPr>
          <w:rFonts w:eastAsia="SimSun" w:hint="eastAsia"/>
          <w:lang w:eastAsia="zh-CN"/>
        </w:rPr>
        <w:t>,</w:t>
      </w:r>
    </w:p>
    <w:p w14:paraId="274864BB" w14:textId="67379BC3" w:rsidR="004A54E3" w:rsidRPr="000D3CFB" w:rsidRDefault="004A54E3" w:rsidP="009D67ED">
      <w:pPr>
        <w:overflowPunct/>
        <w:autoSpaceDE/>
        <w:autoSpaceDN/>
        <w:adjustRightInd/>
        <w:ind w:left="851" w:firstLine="283"/>
        <w:textAlignment w:val="auto"/>
        <w:rPr>
          <w:rFonts w:eastAsia="SimSun" w:cs="Arial"/>
          <w:lang w:eastAsia="zh-CN"/>
        </w:rPr>
      </w:pPr>
      <w:r w:rsidRPr="000D3CFB">
        <w:rPr>
          <w:rFonts w:eastAsia="SimSun" w:hint="eastAsia"/>
          <w:lang w:eastAsia="zh-CN"/>
        </w:rPr>
        <w:t xml:space="preserve">if </w:t>
      </w:r>
      <w:r w:rsidR="00F84091">
        <w:rPr>
          <w:rFonts w:eastAsia="SimSun" w:cs="Arial"/>
          <w:position w:val="-14"/>
          <w:lang w:eastAsia="zh-CN"/>
        </w:rPr>
        <w:pict w14:anchorId="5CC3962A">
          <v:shape id="_x0000_i1176" type="#_x0000_t75" style="width:79.55pt;height:21.75pt">
            <v:imagedata r:id="rId219" o:title=""/>
          </v:shape>
        </w:pict>
      </w:r>
    </w:p>
    <w:p w14:paraId="1F4D1248" w14:textId="09CD5D1F" w:rsidR="004A54E3" w:rsidRPr="000D3CFB" w:rsidRDefault="004A54E3" w:rsidP="009D67ED">
      <w:pPr>
        <w:overflowPunct/>
        <w:autoSpaceDE/>
        <w:autoSpaceDN/>
        <w:adjustRightInd/>
        <w:ind w:left="1134" w:firstLine="284"/>
        <w:textAlignment w:val="auto"/>
        <w:rPr>
          <w:rFonts w:eastAsia="SimSun"/>
          <w:i/>
          <w:lang w:eastAsia="zh-CN"/>
        </w:rPr>
      </w:pPr>
      <w:r w:rsidRPr="000D3CFB">
        <w:rPr>
          <w:rFonts w:eastAsia="SimSun" w:hint="eastAsia"/>
          <w:i/>
          <w:lang w:eastAsia="zh-CN"/>
        </w:rPr>
        <w:t>j = j+1</w:t>
      </w:r>
      <w:r w:rsidR="009D67ED">
        <w:rPr>
          <w:rFonts w:eastAsia="SimSun"/>
          <w:i/>
          <w:lang w:eastAsia="zh-CN"/>
        </w:rPr>
        <w:t xml:space="preserve"> </w:t>
      </w:r>
    </w:p>
    <w:p w14:paraId="6AC31E68" w14:textId="77777777" w:rsidR="004A54E3" w:rsidRPr="000D3CFB" w:rsidRDefault="004A54E3" w:rsidP="004A54E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14:paraId="5A727C35" w14:textId="77777777" w:rsidR="004A54E3" w:rsidRPr="000D3CFB" w:rsidRDefault="00F84091" w:rsidP="004A54E3">
      <w:pPr>
        <w:overflowPunct/>
        <w:autoSpaceDE/>
        <w:autoSpaceDN/>
        <w:adjustRightInd/>
        <w:ind w:left="852" w:firstLine="284"/>
        <w:textAlignment w:val="auto"/>
        <w:rPr>
          <w:rFonts w:eastAsia="SimSun" w:cs="Arial"/>
          <w:lang w:eastAsia="zh-CN"/>
        </w:rPr>
      </w:pPr>
      <w:r>
        <w:rPr>
          <w:rFonts w:eastAsia="SimSun" w:cs="Arial"/>
          <w:position w:val="-14"/>
          <w:lang w:eastAsia="zh-CN"/>
        </w:rPr>
        <w:pict w14:anchorId="5664AFAF">
          <v:shape id="_x0000_i1177" type="#_x0000_t75" style="width:79.55pt;height:21.75pt">
            <v:imagedata r:id="rId220" o:title=""/>
          </v:shape>
        </w:pict>
      </w:r>
    </w:p>
    <w:p w14:paraId="7513E3D4" w14:textId="77777777" w:rsidR="00873B73" w:rsidRPr="000D3CFB" w:rsidRDefault="00873B73" w:rsidP="00873B73">
      <w:pPr>
        <w:ind w:left="860" w:firstLine="276"/>
        <w:rPr>
          <w:rFonts w:cs="Arial"/>
          <w:lang w:eastAsia="zh-CN"/>
        </w:rPr>
      </w:pPr>
      <w:r w:rsidRPr="000D3CFB">
        <w:rPr>
          <w:lang w:eastAsia="zh-CN"/>
        </w:rPr>
        <w:t xml:space="preserve">if </w:t>
      </w:r>
      <w:r w:rsidR="00F84091">
        <w:rPr>
          <w:rFonts w:cs="Arial"/>
          <w:position w:val="-14"/>
          <w:lang w:eastAsia="zh-CN"/>
        </w:rPr>
        <w:pict w14:anchorId="6FB4B206">
          <v:shape id="_x0000_i1178" type="#_x0000_t75" style="width:65.3pt;height:21.75pt">
            <v:imagedata r:id="rId221" o:title=""/>
          </v:shape>
        </w:pict>
      </w:r>
    </w:p>
    <w:p w14:paraId="17182F68" w14:textId="706FA143" w:rsidR="00873B73" w:rsidRPr="000D3CFB" w:rsidRDefault="00F84091" w:rsidP="009D67ED">
      <w:pPr>
        <w:ind w:left="1134" w:firstLine="284"/>
        <w:rPr>
          <w:rFonts w:cs="Arial"/>
          <w:lang w:eastAsia="zh-CN"/>
        </w:rPr>
      </w:pPr>
      <w:r>
        <w:rPr>
          <w:rFonts w:cs="Arial"/>
          <w:position w:val="-14"/>
          <w:lang w:eastAsia="zh-CN"/>
        </w:rPr>
        <w:pict w14:anchorId="021E8E23">
          <v:shape id="_x0000_i1179" type="#_x0000_t75" style="width:86.25pt;height:21.75pt">
            <v:imagedata r:id="rId222" o:title=""/>
          </v:shape>
        </w:pict>
      </w:r>
    </w:p>
    <w:p w14:paraId="15DF7822"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14:paraId="3910718A" w14:textId="058A7257" w:rsidR="004A54E3" w:rsidRPr="000D3CFB" w:rsidRDefault="00F84091" w:rsidP="009D67ED">
      <w:pPr>
        <w:overflowPunct/>
        <w:autoSpaceDE/>
        <w:autoSpaceDN/>
        <w:adjustRightInd/>
        <w:ind w:left="1134" w:firstLine="284"/>
        <w:textAlignment w:val="auto"/>
        <w:rPr>
          <w:rFonts w:eastAsia="SimSun" w:cs="Arial"/>
          <w:lang w:eastAsia="zh-CN"/>
        </w:rPr>
      </w:pPr>
      <w:r>
        <w:rPr>
          <w:rFonts w:eastAsia="SimSun" w:cs="Arial"/>
          <w:position w:val="-14"/>
          <w:lang w:eastAsia="zh-CN"/>
        </w:rPr>
        <w:pict w14:anchorId="693F953A">
          <v:shape id="_x0000_i1180" type="#_x0000_t75" style="width:1in;height:21.75pt">
            <v:imagedata r:id="rId223" o:title=""/>
          </v:shape>
        </w:pict>
      </w:r>
    </w:p>
    <w:p w14:paraId="46E09605"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14:paraId="30E82452" w14:textId="77777777" w:rsidR="004A54E3" w:rsidRPr="000D3CFB" w:rsidRDefault="004A54E3" w:rsidP="004A54E3">
      <w:pPr>
        <w:ind w:left="1136"/>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54C623D9"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F84091">
        <w:rPr>
          <w:position w:val="-20"/>
        </w:rPr>
        <w:pict w14:anchorId="474CBAF9">
          <v:shape id="_x0000_i1181" type="#_x0000_t75" style="width:67pt;height:23.45pt">
            <v:imagedata r:id="rId224"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505A0F4D"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F84091">
        <w:rPr>
          <w:position w:val="-20"/>
        </w:rPr>
        <w:pict w14:anchorId="65ADB853">
          <v:shape id="_x0000_i1182" type="#_x0000_t75" style="width:73.65pt;height:23.45pt">
            <v:imagedata r:id="rId225"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2A09E427" w14:textId="77777777" w:rsidR="004A54E3" w:rsidRPr="000D3CFB" w:rsidRDefault="00F84091" w:rsidP="004A54E3">
      <w:pPr>
        <w:overflowPunct/>
        <w:autoSpaceDE/>
        <w:autoSpaceDN/>
        <w:adjustRightInd/>
        <w:ind w:left="1136" w:firstLine="284"/>
        <w:textAlignment w:val="auto"/>
        <w:rPr>
          <w:rFonts w:eastAsia="SimSun"/>
          <w:lang w:eastAsia="zh-CN"/>
        </w:rPr>
      </w:pPr>
      <w:r>
        <w:rPr>
          <w:rFonts w:eastAsia="SimSun" w:cs="Arial"/>
          <w:position w:val="-14"/>
          <w:lang w:eastAsia="zh-CN"/>
        </w:rPr>
        <w:pict w14:anchorId="54852822">
          <v:shape id="_x0000_i1183" type="#_x0000_t75" style="width:255.35pt;height:19.25pt">
            <v:imagedata r:id="rId226" o:title=""/>
          </v:shape>
        </w:pict>
      </w:r>
    </w:p>
    <w:p w14:paraId="58826437"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1D4B66BA" w14:textId="77777777" w:rsidR="004A54E3" w:rsidRPr="000D3CFB" w:rsidRDefault="00F84091" w:rsidP="004A54E3">
      <w:pPr>
        <w:overflowPunct/>
        <w:autoSpaceDE/>
        <w:autoSpaceDN/>
        <w:adjustRightInd/>
        <w:ind w:left="1420"/>
        <w:textAlignment w:val="auto"/>
        <w:rPr>
          <w:rFonts w:eastAsia="SimSun"/>
          <w:lang w:eastAsia="zh-CN"/>
        </w:rPr>
      </w:pPr>
      <w:r>
        <w:rPr>
          <w:position w:val="-20"/>
        </w:rPr>
        <w:pict w14:anchorId="13619458">
          <v:shape id="_x0000_i1184" type="#_x0000_t75" style="width:57.75pt;height:21.75pt">
            <v:imagedata r:id="rId227"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0B0B1C1" w14:textId="77777777" w:rsidR="004A54E3" w:rsidRPr="000D3CFB" w:rsidRDefault="00F84091" w:rsidP="004A54E3">
      <w:pPr>
        <w:overflowPunct/>
        <w:autoSpaceDE/>
        <w:autoSpaceDN/>
        <w:adjustRightInd/>
        <w:ind w:left="1420"/>
        <w:textAlignment w:val="auto"/>
        <w:rPr>
          <w:rFonts w:eastAsia="SimSun"/>
          <w:lang w:eastAsia="zh-CN"/>
        </w:rPr>
      </w:pPr>
      <w:r>
        <w:rPr>
          <w:rFonts w:eastAsia="SimSun" w:cs="Arial"/>
          <w:position w:val="-12"/>
          <w:lang w:eastAsia="zh-CN"/>
        </w:rPr>
        <w:pict w14:anchorId="2184AE57">
          <v:shape id="_x0000_i1185" type="#_x0000_t75" style="width:136.45pt;height:21.75pt">
            <v:imagedata r:id="rId228" o:title=""/>
          </v:shape>
        </w:pict>
      </w:r>
    </w:p>
    <w:p w14:paraId="45A01E31"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else</w:t>
      </w:r>
    </w:p>
    <w:p w14:paraId="2AB318FD" w14:textId="77777777" w:rsidR="004A54E3" w:rsidRPr="000D3CFB" w:rsidRDefault="004A54E3" w:rsidP="004A54E3">
      <w:pPr>
        <w:overflowPunct/>
        <w:autoSpaceDE/>
        <w:autoSpaceDN/>
        <w:adjustRightInd/>
        <w:ind w:left="1136"/>
        <w:textAlignment w:val="auto"/>
      </w:pPr>
      <w:r w:rsidRPr="000D3CFB">
        <w:rPr>
          <w:rFonts w:eastAsia="SimSun" w:hint="eastAsia"/>
          <w:lang w:eastAsia="zh-CN"/>
        </w:rPr>
        <w:tab/>
      </w:r>
      <w:r w:rsidR="00F84091">
        <w:rPr>
          <w:position w:val="-20"/>
        </w:rPr>
        <w:pict w14:anchorId="7A21062F">
          <v:shape id="_x0000_i1186" type="#_x0000_t75" style="width:57.75pt;height:21.75pt">
            <v:imagedata r:id="rId229" o:title=""/>
          </v:shape>
        </w:pict>
      </w:r>
      <w:r w:rsidR="00FA340F" w:rsidRPr="000D3CFB">
        <w:t xml:space="preserve"> </w:t>
      </w:r>
      <w:r w:rsidRPr="000D3CFB">
        <w:rPr>
          <w:rFonts w:eastAsia="SimSun" w:hint="eastAsia"/>
          <w:lang w:eastAsia="zh-CN"/>
        </w:rPr>
        <w:t>=</w:t>
      </w:r>
      <w:r w:rsidRPr="000D3CFB">
        <w:t xml:space="preserve"> HARQ-ACK bit of this cell</w:t>
      </w:r>
    </w:p>
    <w:p w14:paraId="33D27DEC"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F84091">
        <w:rPr>
          <w:rFonts w:eastAsia="SimSun" w:cs="Arial"/>
          <w:position w:val="-12"/>
          <w:lang w:eastAsia="zh-CN"/>
        </w:rPr>
        <w:pict w14:anchorId="5FF73D52">
          <v:shape id="_x0000_i1187" type="#_x0000_t75" style="width:136.45pt;height:21.75pt">
            <v:imagedata r:id="rId230" o:title=""/>
          </v:shape>
        </w:pict>
      </w:r>
    </w:p>
    <w:p w14:paraId="2D35A2AC" w14:textId="77777777" w:rsidR="004A54E3" w:rsidRPr="000D3CFB" w:rsidRDefault="004A54E3" w:rsidP="004A54E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14:paraId="7DAE7573" w14:textId="77777777" w:rsidR="004A54E3" w:rsidRPr="000D3CFB" w:rsidRDefault="004A54E3" w:rsidP="004A54E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28DCBC3B" w14:textId="77777777" w:rsidR="004A54E3" w:rsidRPr="000D3CFB" w:rsidRDefault="004A54E3" w:rsidP="004A54E3">
      <w:pPr>
        <w:ind w:left="568"/>
        <w:rPr>
          <w:rFonts w:eastAsia="SimSun"/>
          <w:lang w:val="en-US" w:eastAsia="zh-CN"/>
        </w:rPr>
      </w:pPr>
      <w:r w:rsidRPr="000D3CFB">
        <w:rPr>
          <w:rFonts w:eastAsia="SimSun" w:hint="eastAsia"/>
          <w:lang w:val="en-US" w:eastAsia="zh-CN"/>
        </w:rPr>
        <w:t>end while</w:t>
      </w:r>
    </w:p>
    <w:p w14:paraId="372DFC39" w14:textId="77777777" w:rsidR="004A54E3" w:rsidRPr="000D3CFB" w:rsidRDefault="004A54E3" w:rsidP="004A54E3">
      <w:pPr>
        <w:ind w:left="568"/>
        <w:rPr>
          <w:rFonts w:eastAsia="SimSun"/>
          <w:i/>
          <w:lang w:val="en-US" w:eastAsia="zh-CN"/>
        </w:rPr>
      </w:pPr>
      <w:r w:rsidRPr="000D3CFB">
        <w:rPr>
          <w:rFonts w:eastAsia="SimSun" w:hint="eastAsia"/>
          <w:i/>
          <w:lang w:val="en-US" w:eastAsia="zh-CN"/>
        </w:rPr>
        <w:t>m = m + 1</w:t>
      </w:r>
    </w:p>
    <w:p w14:paraId="7A31F9E9" w14:textId="77777777" w:rsidR="004A54E3" w:rsidRPr="000D3CFB" w:rsidRDefault="004A54E3" w:rsidP="004A54E3">
      <w:pPr>
        <w:ind w:firstLine="284"/>
        <w:rPr>
          <w:rFonts w:eastAsia="SimSun"/>
          <w:lang w:val="en-US" w:eastAsia="zh-CN"/>
        </w:rPr>
      </w:pPr>
      <w:r w:rsidRPr="000D3CFB">
        <w:rPr>
          <w:rFonts w:eastAsia="SimSun" w:hint="eastAsia"/>
          <w:lang w:val="en-US" w:eastAsia="zh-CN"/>
        </w:rPr>
        <w:lastRenderedPageBreak/>
        <w:t>end while</w:t>
      </w:r>
    </w:p>
    <w:p w14:paraId="6A4D4C5D" w14:textId="77777777" w:rsidR="004A54E3" w:rsidRPr="000D3CFB" w:rsidRDefault="004A54E3" w:rsidP="004A54E3">
      <w:pPr>
        <w:ind w:firstLine="284"/>
        <w:rPr>
          <w:rFonts w:eastAsia="SimSun" w:cs="Arial"/>
          <w:lang w:eastAsia="zh-CN"/>
        </w:rPr>
      </w:pPr>
      <w:r w:rsidRPr="000D3CFB">
        <w:rPr>
          <w:rFonts w:eastAsia="SimSun" w:hint="eastAsia"/>
          <w:lang w:val="en-US" w:eastAsia="zh-CN"/>
        </w:rPr>
        <w:t xml:space="preserve">if </w:t>
      </w:r>
      <w:r w:rsidR="00F84091">
        <w:rPr>
          <w:rFonts w:eastAsia="SimSun" w:cs="Arial"/>
          <w:position w:val="-14"/>
          <w:lang w:eastAsia="zh-CN"/>
        </w:rPr>
        <w:pict w14:anchorId="2AF8638F">
          <v:shape id="_x0000_i1188" type="#_x0000_t75" style="width:57.75pt;height:21.75pt">
            <v:imagedata r:id="rId231" o:title=""/>
          </v:shape>
        </w:pict>
      </w:r>
    </w:p>
    <w:p w14:paraId="32777B34" w14:textId="77777777" w:rsidR="004A54E3" w:rsidRPr="000D3CFB" w:rsidRDefault="004A54E3" w:rsidP="004A54E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14:paraId="2CBE578D" w14:textId="77777777" w:rsidR="004A54E3" w:rsidRPr="000D3CFB" w:rsidRDefault="004A54E3" w:rsidP="004A54E3">
      <w:pPr>
        <w:overflowPunct/>
        <w:autoSpaceDE/>
        <w:autoSpaceDN/>
        <w:adjustRightInd/>
        <w:ind w:left="284"/>
        <w:textAlignment w:val="auto"/>
        <w:rPr>
          <w:rFonts w:eastAsia="SimSun" w:cs="Arial"/>
          <w:lang w:eastAsia="zh-CN"/>
        </w:rPr>
      </w:pPr>
      <w:r w:rsidRPr="000D3CFB">
        <w:rPr>
          <w:rFonts w:eastAsia="SimSun" w:hint="eastAsia"/>
          <w:lang w:eastAsia="zh-CN"/>
        </w:rPr>
        <w:t>end if</w:t>
      </w:r>
    </w:p>
    <w:p w14:paraId="1D319803" w14:textId="77777777" w:rsidR="004A54E3" w:rsidRPr="000D3CFB" w:rsidRDefault="004A54E3" w:rsidP="004A54E3">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12A17220" w14:textId="77777777" w:rsidR="004A54E3" w:rsidRPr="000D3CFB" w:rsidRDefault="00F84091" w:rsidP="004A54E3">
      <w:pPr>
        <w:ind w:left="284" w:firstLine="284"/>
        <w:rPr>
          <w:rFonts w:eastAsia="SimSun" w:cs="Arial"/>
          <w:lang w:eastAsia="zh-CN"/>
        </w:rPr>
      </w:pPr>
      <w:r>
        <w:rPr>
          <w:rFonts w:eastAsia="SimSun" w:cs="Arial"/>
          <w:position w:val="-14"/>
          <w:lang w:eastAsia="zh-CN"/>
        </w:rPr>
        <w:pict w14:anchorId="16102697">
          <v:shape id="_x0000_i1189" type="#_x0000_t75" style="width:115.55pt;height:21.75pt">
            <v:imagedata r:id="rId232" o:title=""/>
          </v:shape>
        </w:pict>
      </w:r>
    </w:p>
    <w:p w14:paraId="56A3F098" w14:textId="77777777" w:rsidR="004A54E3" w:rsidRPr="000D3CFB" w:rsidRDefault="004A54E3" w:rsidP="004A54E3">
      <w:pPr>
        <w:ind w:left="284"/>
        <w:rPr>
          <w:rFonts w:eastAsia="SimSun" w:cs="Arial"/>
          <w:lang w:eastAsia="zh-CN"/>
        </w:rPr>
      </w:pPr>
      <w:r w:rsidRPr="000D3CFB">
        <w:rPr>
          <w:rFonts w:eastAsia="SimSun" w:cs="Arial" w:hint="eastAsia"/>
          <w:lang w:eastAsia="zh-CN"/>
        </w:rPr>
        <w:t>else</w:t>
      </w:r>
    </w:p>
    <w:p w14:paraId="6A51CF2F" w14:textId="77777777" w:rsidR="004A54E3" w:rsidRPr="000D3CFB" w:rsidRDefault="00F84091" w:rsidP="004A54E3">
      <w:pPr>
        <w:ind w:left="284" w:firstLine="284"/>
        <w:rPr>
          <w:rFonts w:eastAsia="SimSun" w:cs="Arial"/>
          <w:lang w:eastAsia="zh-CN"/>
        </w:rPr>
      </w:pPr>
      <w:r>
        <w:rPr>
          <w:rFonts w:eastAsia="SimSun" w:cs="Arial"/>
          <w:position w:val="-14"/>
          <w:lang w:eastAsia="zh-CN"/>
        </w:rPr>
        <w:pict w14:anchorId="04A526D5">
          <v:shape id="_x0000_i1190" type="#_x0000_t75" style="width:93.75pt;height:21.75pt">
            <v:imagedata r:id="rId233" o:title=""/>
          </v:shape>
        </w:pict>
      </w:r>
    </w:p>
    <w:p w14:paraId="5F86215A" w14:textId="77777777" w:rsidR="004A54E3" w:rsidRPr="000D3CFB" w:rsidRDefault="00F84091" w:rsidP="004A54E3">
      <w:pPr>
        <w:ind w:firstLine="284"/>
        <w:rPr>
          <w:rFonts w:eastAsia="SimSun" w:cs="Arial"/>
          <w:lang w:eastAsia="zh-CN"/>
        </w:rPr>
      </w:pPr>
      <w:r>
        <w:rPr>
          <w:position w:val="-12"/>
        </w:rPr>
        <w:pict w14:anchorId="4ECF60CA">
          <v:shape id="_x0000_i1191" type="#_x0000_t75" style="width:1in;height:21.75pt">
            <v:imagedata r:id="rId117" o:title=""/>
          </v:shape>
        </w:pict>
      </w:r>
      <w:r w:rsidR="004A54E3" w:rsidRPr="000D3CFB">
        <w:rPr>
          <w:rFonts w:eastAsia="SimSun" w:hint="eastAsia"/>
          <w:lang w:eastAsia="zh-CN"/>
        </w:rPr>
        <w:t xml:space="preserve"> for any </w:t>
      </w:r>
      <w:r>
        <w:rPr>
          <w:position w:val="-12"/>
        </w:rPr>
        <w:pict w14:anchorId="04C1140E">
          <v:shape id="_x0000_i1192" type="#_x0000_t75" style="width:108pt;height:21.75pt">
            <v:imagedata r:id="rId118" o:title=""/>
          </v:shape>
        </w:pict>
      </w:r>
    </w:p>
    <w:p w14:paraId="37BA6D63" w14:textId="2E687954" w:rsidR="00952777" w:rsidRPr="000D3CFB" w:rsidRDefault="00952777" w:rsidP="00952777">
      <w:pPr>
        <w:rPr>
          <w:rFonts w:eastAsia="SimSun"/>
          <w:lang w:eastAsia="zh-CN"/>
        </w:rPr>
      </w:pPr>
      <w:r w:rsidRPr="000D3CFB">
        <w:rPr>
          <w:rFonts w:eastAsia="SimSun"/>
          <w:lang w:eastAsia="zh-CN"/>
        </w:rPr>
        <w:t>if SPS PDSCH transmission is activated for a UE and the UE is configured to receive SPS PDSCH in a subframe</w:t>
      </w:r>
      <w:r w:rsidR="003A56E2">
        <w:rPr>
          <w:rFonts w:eastAsia="SimSun"/>
          <w:lang w:eastAsia="zh-CN"/>
        </w:rPr>
        <w:t>/slot</w:t>
      </w:r>
      <w:r w:rsidRPr="000D3CFB">
        <w:rPr>
          <w:rFonts w:eastAsia="SimSun"/>
          <w:lang w:eastAsia="zh-CN"/>
        </w:rPr>
        <w:t xml:space="preserve"> </w:t>
      </w:r>
      <w:r w:rsidR="00664FED" w:rsidRPr="000D3CFB">
        <w:rPr>
          <w:noProof/>
          <w:position w:val="-6"/>
        </w:rPr>
        <w:drawing>
          <wp:inline distT="0" distB="0" distL="0" distR="0" wp14:anchorId="7E2B1B6C" wp14:editId="56C8033B">
            <wp:extent cx="285750" cy="171450"/>
            <wp:effectExtent l="0" t="0" r="0" b="0"/>
            <wp:docPr id="3990" name="Picture 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5230D828" wp14:editId="36E15BAF">
            <wp:extent cx="342900" cy="171450"/>
            <wp:effectExtent l="0" t="0" r="0" b="0"/>
            <wp:docPr id="399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EA4E3A" w:rsidRPr="000D3CFB">
        <w:rPr>
          <w:rFonts w:eastAsia="SimSun"/>
          <w:lang w:eastAsia="zh-CN"/>
        </w:rPr>
        <w:t xml:space="preserve"> </w:t>
      </w:r>
    </w:p>
    <w:p w14:paraId="060333D4" w14:textId="77777777" w:rsidR="00952777" w:rsidRPr="000D3CFB" w:rsidRDefault="00F84091" w:rsidP="00952777">
      <w:pPr>
        <w:ind w:left="284" w:firstLine="284"/>
        <w:rPr>
          <w:rFonts w:eastAsia="SimSun" w:cs="Arial"/>
          <w:lang w:eastAsia="zh-CN"/>
        </w:rPr>
      </w:pPr>
      <w:r>
        <w:rPr>
          <w:rFonts w:eastAsia="SimSun" w:cs="Arial"/>
          <w:position w:val="-6"/>
          <w:lang w:eastAsia="zh-CN"/>
        </w:rPr>
        <w:pict w14:anchorId="7E872AA7">
          <v:shape id="_x0000_i1193" type="#_x0000_t75" style="width:86.25pt;height:14.25pt">
            <v:imagedata r:id="rId121" o:title=""/>
          </v:shape>
        </w:pict>
      </w:r>
    </w:p>
    <w:p w14:paraId="43E7FCB8" w14:textId="77777777" w:rsidR="00952777" w:rsidRPr="000D3CFB" w:rsidRDefault="00F84091" w:rsidP="00952777">
      <w:pPr>
        <w:ind w:left="284" w:firstLine="284"/>
        <w:rPr>
          <w:rFonts w:eastAsia="SimSun"/>
          <w:lang w:eastAsia="zh-CN"/>
        </w:rPr>
      </w:pPr>
      <w:r>
        <w:rPr>
          <w:rFonts w:eastAsia="SimSun"/>
          <w:position w:val="-14"/>
          <w:lang w:eastAsia="zh-CN"/>
        </w:rPr>
        <w:pict w14:anchorId="227C3FF5">
          <v:shape id="_x0000_i1194" type="#_x0000_t75" style="width:36pt;height:21.75pt">
            <v:imagedata r:id="rId12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35D6FB3B" w14:textId="77777777" w:rsidR="00952777" w:rsidRPr="000D3CFB" w:rsidRDefault="00952777" w:rsidP="00952777">
      <w:pPr>
        <w:rPr>
          <w:rFonts w:eastAsia="SimSun" w:cs="Arial"/>
          <w:lang w:eastAsia="zh-CN"/>
        </w:rPr>
      </w:pPr>
      <w:r w:rsidRPr="000D3CFB">
        <w:rPr>
          <w:rFonts w:eastAsia="SimSun" w:hint="eastAsia"/>
          <w:lang w:eastAsia="zh-CN"/>
        </w:rPr>
        <w:t>end if</w:t>
      </w:r>
    </w:p>
    <w:p w14:paraId="1370DEDA" w14:textId="64EAFDD4" w:rsidR="004A54E3" w:rsidRPr="000D3CFB" w:rsidRDefault="004A54E3" w:rsidP="004A54E3">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A56E2" w:rsidRPr="00702DAF">
        <w:rPr>
          <w:rFonts w:eastAsia="SimSun" w:cs="Arial"/>
        </w:rPr>
        <w:t xml:space="preserve"> </w:t>
      </w:r>
      <w:r w:rsidR="003A56E2">
        <w:rPr>
          <w:rFonts w:eastAsia="SimSun" w:cs="Arial"/>
        </w:rPr>
        <w:t>or 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 xml:space="preserve">= </w:t>
      </w:r>
      <w:r w:rsidR="003A56E2"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3A56E2">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84091">
        <w:rPr>
          <w:position w:val="-14"/>
        </w:rPr>
        <w:pict w14:anchorId="13AE5414">
          <v:shape id="_x0000_i1195" type="#_x0000_t75" style="width:100.45pt;height:21.7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6C22118E" w14:textId="77777777" w:rsidR="004A54E3" w:rsidRPr="000D3CFB" w:rsidRDefault="004A54E3" w:rsidP="004A54E3">
      <w:pPr>
        <w:rPr>
          <w:rFonts w:eastAsia="SimSun"/>
          <w:lang w:eastAsia="zh-CN"/>
        </w:rPr>
      </w:pPr>
    </w:p>
    <w:p w14:paraId="720875E9"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.2.1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9"/>
        <w:gridCol w:w="1858"/>
        <w:gridCol w:w="6434"/>
      </w:tblGrid>
      <w:tr w:rsidR="004A54E3" w:rsidRPr="000D3CFB" w14:paraId="66C49671" w14:textId="77777777" w:rsidTr="005B1DC9">
        <w:trPr>
          <w:cantSplit/>
          <w:jc w:val="center"/>
        </w:trPr>
        <w:tc>
          <w:tcPr>
            <w:tcW w:w="1368" w:type="dxa"/>
            <w:shd w:val="clear" w:color="auto" w:fill="E0E0E0"/>
            <w:vAlign w:val="center"/>
          </w:tcPr>
          <w:p w14:paraId="49A05944"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1890" w:type="dxa"/>
            <w:shd w:val="clear" w:color="auto" w:fill="E0E0E0"/>
            <w:vAlign w:val="center"/>
          </w:tcPr>
          <w:p w14:paraId="278D55A7" w14:textId="77777777" w:rsidR="004A54E3" w:rsidRPr="000D3CFB" w:rsidRDefault="00F84091" w:rsidP="005B1DC9">
            <w:pPr>
              <w:pStyle w:val="TAH"/>
              <w:rPr>
                <w:lang w:val="en-US"/>
              </w:rPr>
            </w:pPr>
            <w:r>
              <w:rPr>
                <w:rFonts w:eastAsia="SimSun" w:cs="Arial"/>
                <w:position w:val="-14"/>
                <w:lang w:eastAsia="zh-CN"/>
              </w:rPr>
              <w:pict w14:anchorId="21DC2DFA">
                <v:shape id="_x0000_i1196" type="#_x0000_t75" style="width:43.55pt;height:21.75pt">
                  <v:imagedata r:id="rId234" o:title=""/>
                </v:shape>
              </w:pict>
            </w:r>
            <w:r w:rsidR="004A54E3" w:rsidRPr="000D3CFB">
              <w:rPr>
                <w:rFonts w:eastAsia="SimSun" w:cs="Arial" w:hint="eastAsia"/>
                <w:lang w:eastAsia="zh-CN"/>
              </w:rPr>
              <w:t xml:space="preserve"> or</w:t>
            </w:r>
            <w:r>
              <w:rPr>
                <w:rFonts w:eastAsia="SimSun" w:cs="Arial"/>
                <w:position w:val="-14"/>
                <w:lang w:eastAsia="zh-CN"/>
              </w:rPr>
              <w:pict w14:anchorId="16DC97D4">
                <v:shape id="_x0000_i1197" type="#_x0000_t75" style="width:36pt;height:21.75pt">
                  <v:imagedata r:id="rId235" o:title=""/>
                </v:shape>
              </w:pict>
            </w:r>
            <w:r w:rsidR="004A54E3" w:rsidRPr="000D3CFB">
              <w:rPr>
                <w:rFonts w:eastAsia="SimSun" w:cs="Arial" w:hint="eastAsia"/>
                <w:lang w:eastAsia="zh-CN"/>
              </w:rPr>
              <w:t xml:space="preserve"> </w:t>
            </w:r>
          </w:p>
        </w:tc>
        <w:tc>
          <w:tcPr>
            <w:tcW w:w="6599" w:type="dxa"/>
            <w:shd w:val="clear" w:color="auto" w:fill="E0E0E0"/>
            <w:vAlign w:val="center"/>
          </w:tcPr>
          <w:p w14:paraId="741BBA3C" w14:textId="4AD57B00" w:rsidR="004A54E3" w:rsidRPr="000D3CFB" w:rsidRDefault="004A54E3" w:rsidP="005B1DC9">
            <w:pPr>
              <w:pStyle w:val="TAH"/>
              <w:rPr>
                <w:lang w:val="en-US" w:eastAsia="zh-CN"/>
              </w:rPr>
            </w:pPr>
            <w:r w:rsidRPr="000D3CFB">
              <w:rPr>
                <w:rFonts w:eastAsia="SimSun" w:hint="eastAsia"/>
                <w:lang w:val="en-US" w:eastAsia="zh-CN"/>
              </w:rPr>
              <w:t>Number of {serving cell, subframe</w:t>
            </w:r>
            <w:r w:rsidR="003A56E2">
              <w:rPr>
                <w:rFonts w:eastAsia="SimSun"/>
                <w:lang w:val="en-US" w:eastAsia="zh-CN"/>
              </w:rPr>
              <w:t>/slot</w:t>
            </w:r>
            <w:r w:rsidR="003A56E2" w:rsidRPr="000D3CFB">
              <w:rPr>
                <w:rFonts w:eastAsia="SimSun" w:hint="eastAsia"/>
                <w:lang w:val="en-US" w:eastAsia="zh-CN"/>
              </w:rPr>
              <w:t xml:space="preserve"> </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3A56E2">
              <w:rPr>
                <w:rFonts w:eastAsia="SimSun"/>
                <w:lang w:val="en-US" w:eastAsia="zh-CN"/>
              </w:rPr>
              <w:t>/SPDCCH</w:t>
            </w:r>
            <w:r w:rsidRPr="000D3CFB">
              <w:rPr>
                <w:rFonts w:eastAsia="SimSun" w:hint="eastAsia"/>
                <w:lang w:val="en-US" w:eastAsia="zh-CN"/>
              </w:rPr>
              <w:t xml:space="preserve"> or </w:t>
            </w:r>
            <w:r w:rsidRPr="000D3CFB">
              <w:rPr>
                <w:rFonts w:cs="Arial"/>
              </w:rPr>
              <w:t>PDCCH/EPDCCH</w:t>
            </w:r>
            <w:r w:rsidR="003A56E2">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denoted as</w:t>
            </w:r>
            <w:r w:rsidR="00F84091">
              <w:rPr>
                <w:rFonts w:eastAsia="SimSun" w:cs="Arial"/>
                <w:position w:val="-4"/>
                <w:lang w:eastAsia="zh-CN"/>
              </w:rPr>
              <w:pict w14:anchorId="27B968D9">
                <v:shape id="_x0000_i1198" type="#_x0000_t75" style="width:14.25pt;height:14.25pt">
                  <v:imagedata r:id="rId236" o:title=""/>
                </v:shape>
              </w:pict>
            </w:r>
            <w:r w:rsidRPr="000D3CFB">
              <w:rPr>
                <w:rFonts w:eastAsia="SimSun" w:cs="Arial" w:hint="eastAsia"/>
                <w:lang w:eastAsia="zh-CN"/>
              </w:rPr>
              <w:t xml:space="preserve"> and </w:t>
            </w:r>
            <w:r w:rsidR="00F84091">
              <w:rPr>
                <w:rFonts w:eastAsia="SimSun" w:cs="Arial"/>
                <w:position w:val="-4"/>
                <w:lang w:eastAsia="zh-CN"/>
              </w:rPr>
              <w:pict w14:anchorId="0EF81597">
                <v:shape id="_x0000_i1199" type="#_x0000_t75" style="width:28.45pt;height:14.25pt">
                  <v:imagedata r:id="rId237" o:title=""/>
                </v:shape>
              </w:pict>
            </w:r>
          </w:p>
        </w:tc>
      </w:tr>
      <w:tr w:rsidR="004A54E3" w:rsidRPr="000D3CFB" w14:paraId="5A1288A2" w14:textId="77777777" w:rsidTr="005B1DC9">
        <w:trPr>
          <w:cantSplit/>
          <w:jc w:val="center"/>
        </w:trPr>
        <w:tc>
          <w:tcPr>
            <w:tcW w:w="1368" w:type="dxa"/>
            <w:vAlign w:val="center"/>
          </w:tcPr>
          <w:p w14:paraId="1ECC56A1" w14:textId="77777777" w:rsidR="004A54E3" w:rsidRPr="000D3CFB" w:rsidRDefault="004A54E3" w:rsidP="005B1DC9">
            <w:pPr>
              <w:pStyle w:val="TAC"/>
              <w:rPr>
                <w:lang w:val="en-US"/>
              </w:rPr>
            </w:pPr>
            <w:r w:rsidRPr="000D3CFB">
              <w:rPr>
                <w:lang w:val="en-US"/>
              </w:rPr>
              <w:t>0,0</w:t>
            </w:r>
          </w:p>
        </w:tc>
        <w:tc>
          <w:tcPr>
            <w:tcW w:w="1890" w:type="dxa"/>
            <w:vAlign w:val="center"/>
          </w:tcPr>
          <w:p w14:paraId="20240F58" w14:textId="77777777" w:rsidR="004A54E3" w:rsidRPr="000D3CFB" w:rsidRDefault="004A54E3" w:rsidP="005B1DC9">
            <w:pPr>
              <w:pStyle w:val="TAC"/>
              <w:rPr>
                <w:lang w:val="en-US"/>
              </w:rPr>
            </w:pPr>
            <w:r w:rsidRPr="000D3CFB">
              <w:rPr>
                <w:lang w:val="en-US"/>
              </w:rPr>
              <w:t>1</w:t>
            </w:r>
          </w:p>
        </w:tc>
        <w:tc>
          <w:tcPr>
            <w:tcW w:w="6599" w:type="dxa"/>
            <w:vAlign w:val="center"/>
          </w:tcPr>
          <w:p w14:paraId="226D66EE" w14:textId="77777777" w:rsidR="004A54E3" w:rsidRPr="000D3CFB" w:rsidRDefault="00F84091" w:rsidP="005B1DC9">
            <w:pPr>
              <w:pStyle w:val="TAC"/>
              <w:rPr>
                <w:rFonts w:eastAsia="SimSun"/>
                <w:lang w:val="en-US" w:eastAsia="zh-CN"/>
              </w:rPr>
            </w:pPr>
            <w:r>
              <w:rPr>
                <w:b/>
                <w:position w:val="-10"/>
              </w:rPr>
              <w:pict w14:anchorId="5E6103A4">
                <v:shape id="_x0000_i1200" type="#_x0000_t75" style="width:93.75pt;height:14.25pt">
                  <v:imagedata r:id="rId238" o:title=""/>
                </v:shape>
              </w:pict>
            </w:r>
          </w:p>
        </w:tc>
      </w:tr>
      <w:tr w:rsidR="004A54E3" w:rsidRPr="000D3CFB" w14:paraId="736E33F5" w14:textId="77777777" w:rsidTr="005B1DC9">
        <w:trPr>
          <w:cantSplit/>
          <w:jc w:val="center"/>
        </w:trPr>
        <w:tc>
          <w:tcPr>
            <w:tcW w:w="1368" w:type="dxa"/>
            <w:vAlign w:val="center"/>
          </w:tcPr>
          <w:p w14:paraId="14109655" w14:textId="77777777" w:rsidR="004A54E3" w:rsidRPr="000D3CFB" w:rsidRDefault="004A54E3" w:rsidP="005B1DC9">
            <w:pPr>
              <w:pStyle w:val="TAC"/>
              <w:rPr>
                <w:lang w:val="en-US"/>
              </w:rPr>
            </w:pPr>
            <w:r w:rsidRPr="000D3CFB">
              <w:rPr>
                <w:lang w:val="en-US"/>
              </w:rPr>
              <w:t>0,1</w:t>
            </w:r>
          </w:p>
        </w:tc>
        <w:tc>
          <w:tcPr>
            <w:tcW w:w="1890" w:type="dxa"/>
            <w:vAlign w:val="center"/>
          </w:tcPr>
          <w:p w14:paraId="5B63E86F" w14:textId="77777777" w:rsidR="004A54E3" w:rsidRPr="000D3CFB" w:rsidRDefault="004A54E3" w:rsidP="005B1DC9">
            <w:pPr>
              <w:pStyle w:val="TAC"/>
              <w:rPr>
                <w:lang w:val="en-US"/>
              </w:rPr>
            </w:pPr>
            <w:r w:rsidRPr="000D3CFB">
              <w:rPr>
                <w:lang w:val="en-US"/>
              </w:rPr>
              <w:t>2</w:t>
            </w:r>
          </w:p>
        </w:tc>
        <w:tc>
          <w:tcPr>
            <w:tcW w:w="6599" w:type="dxa"/>
            <w:vAlign w:val="center"/>
          </w:tcPr>
          <w:p w14:paraId="22D8D4F3" w14:textId="77777777" w:rsidR="004A54E3" w:rsidRPr="000D3CFB" w:rsidRDefault="00F84091" w:rsidP="005B1DC9">
            <w:pPr>
              <w:pStyle w:val="TAC"/>
              <w:rPr>
                <w:rFonts w:eastAsia="SimSun"/>
                <w:lang w:val="en-US" w:eastAsia="zh-CN"/>
              </w:rPr>
            </w:pPr>
            <w:r>
              <w:rPr>
                <w:b/>
                <w:position w:val="-10"/>
              </w:rPr>
              <w:pict w14:anchorId="4AD596D9">
                <v:shape id="_x0000_i1201" type="#_x0000_t75" style="width:93.75pt;height:14.25pt">
                  <v:imagedata r:id="rId239" o:title=""/>
                </v:shape>
              </w:pict>
            </w:r>
          </w:p>
        </w:tc>
      </w:tr>
      <w:tr w:rsidR="004A54E3" w:rsidRPr="000D3CFB" w14:paraId="16655CD3" w14:textId="77777777" w:rsidTr="005B1DC9">
        <w:trPr>
          <w:cantSplit/>
          <w:jc w:val="center"/>
        </w:trPr>
        <w:tc>
          <w:tcPr>
            <w:tcW w:w="1368" w:type="dxa"/>
            <w:vAlign w:val="center"/>
          </w:tcPr>
          <w:p w14:paraId="65CC3B5B" w14:textId="77777777" w:rsidR="004A54E3" w:rsidRPr="000D3CFB" w:rsidRDefault="004A54E3" w:rsidP="005B1DC9">
            <w:pPr>
              <w:pStyle w:val="TAC"/>
              <w:rPr>
                <w:lang w:val="en-US"/>
              </w:rPr>
            </w:pPr>
            <w:r w:rsidRPr="000D3CFB">
              <w:rPr>
                <w:lang w:val="en-US"/>
              </w:rPr>
              <w:t>1,0</w:t>
            </w:r>
          </w:p>
        </w:tc>
        <w:tc>
          <w:tcPr>
            <w:tcW w:w="1890" w:type="dxa"/>
            <w:vAlign w:val="center"/>
          </w:tcPr>
          <w:p w14:paraId="670E0DEA" w14:textId="77777777" w:rsidR="004A54E3" w:rsidRPr="000D3CFB" w:rsidRDefault="004A54E3" w:rsidP="005B1DC9">
            <w:pPr>
              <w:pStyle w:val="TAC"/>
              <w:rPr>
                <w:lang w:val="en-US"/>
              </w:rPr>
            </w:pPr>
            <w:r w:rsidRPr="000D3CFB">
              <w:rPr>
                <w:lang w:val="en-US"/>
              </w:rPr>
              <w:t>3</w:t>
            </w:r>
          </w:p>
        </w:tc>
        <w:tc>
          <w:tcPr>
            <w:tcW w:w="6599" w:type="dxa"/>
            <w:vAlign w:val="center"/>
          </w:tcPr>
          <w:p w14:paraId="2138AD84" w14:textId="77777777" w:rsidR="004A54E3" w:rsidRPr="000D3CFB" w:rsidRDefault="00F84091" w:rsidP="005B1DC9">
            <w:pPr>
              <w:pStyle w:val="TAC"/>
              <w:rPr>
                <w:rFonts w:eastAsia="SimSun"/>
                <w:lang w:val="en-US" w:eastAsia="zh-CN"/>
              </w:rPr>
            </w:pPr>
            <w:r>
              <w:rPr>
                <w:b/>
                <w:position w:val="-10"/>
              </w:rPr>
              <w:pict w14:anchorId="7F08EEBA">
                <v:shape id="_x0000_i1202" type="#_x0000_t75" style="width:93.75pt;height:14.25pt">
                  <v:imagedata r:id="rId240" o:title=""/>
                </v:shape>
              </w:pict>
            </w:r>
          </w:p>
        </w:tc>
      </w:tr>
      <w:tr w:rsidR="004A54E3" w:rsidRPr="000D3CFB" w14:paraId="2924B7D5" w14:textId="77777777" w:rsidTr="005B1DC9">
        <w:trPr>
          <w:cantSplit/>
          <w:jc w:val="center"/>
        </w:trPr>
        <w:tc>
          <w:tcPr>
            <w:tcW w:w="1368" w:type="dxa"/>
            <w:vAlign w:val="center"/>
          </w:tcPr>
          <w:p w14:paraId="49A6C326" w14:textId="77777777" w:rsidR="004A54E3" w:rsidRPr="000D3CFB" w:rsidRDefault="004A54E3" w:rsidP="005B1DC9">
            <w:pPr>
              <w:pStyle w:val="TAC"/>
              <w:rPr>
                <w:lang w:val="en-US"/>
              </w:rPr>
            </w:pPr>
            <w:r w:rsidRPr="000D3CFB">
              <w:rPr>
                <w:lang w:val="en-US"/>
              </w:rPr>
              <w:t>1,1</w:t>
            </w:r>
          </w:p>
        </w:tc>
        <w:tc>
          <w:tcPr>
            <w:tcW w:w="1890" w:type="dxa"/>
            <w:vAlign w:val="center"/>
          </w:tcPr>
          <w:p w14:paraId="1D9960FF" w14:textId="77777777" w:rsidR="004A54E3" w:rsidRPr="000D3CFB" w:rsidRDefault="004A54E3" w:rsidP="005B1DC9">
            <w:pPr>
              <w:pStyle w:val="TAC"/>
              <w:rPr>
                <w:lang w:val="en-US"/>
              </w:rPr>
            </w:pPr>
            <w:r w:rsidRPr="000D3CFB">
              <w:rPr>
                <w:lang w:val="en-US"/>
              </w:rPr>
              <w:t>4</w:t>
            </w:r>
          </w:p>
        </w:tc>
        <w:tc>
          <w:tcPr>
            <w:tcW w:w="6599" w:type="dxa"/>
            <w:vAlign w:val="center"/>
          </w:tcPr>
          <w:p w14:paraId="202AE876" w14:textId="77777777" w:rsidR="004A54E3" w:rsidRPr="000D3CFB" w:rsidRDefault="00F84091" w:rsidP="005B1DC9">
            <w:pPr>
              <w:pStyle w:val="TAC"/>
              <w:rPr>
                <w:rFonts w:eastAsia="SimSun"/>
                <w:lang w:val="en-US" w:eastAsia="zh-CN"/>
              </w:rPr>
            </w:pPr>
            <w:r>
              <w:rPr>
                <w:b/>
                <w:position w:val="-10"/>
              </w:rPr>
              <w:pict w14:anchorId="14BB44FE">
                <v:shape id="_x0000_i1203" type="#_x0000_t75" style="width:93.75pt;height:14.25pt">
                  <v:imagedata r:id="rId241" o:title=""/>
                </v:shape>
              </w:pict>
            </w:r>
          </w:p>
        </w:tc>
      </w:tr>
    </w:tbl>
    <w:p w14:paraId="00AD2C5E" w14:textId="77777777" w:rsidR="004A54E3" w:rsidRPr="000D3CFB" w:rsidRDefault="004A54E3" w:rsidP="004A54E3">
      <w:pPr>
        <w:rPr>
          <w:rFonts w:eastAsia="SimSun"/>
          <w:lang w:eastAsia="zh-CN"/>
        </w:rPr>
      </w:pPr>
    </w:p>
    <w:p w14:paraId="0E8BB84A" w14:textId="3D9437E8"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3A56E2" w:rsidRPr="003A56E2">
        <w:rPr>
          <w:rFonts w:eastAsia="SimSun"/>
        </w:rPr>
        <w:t xml:space="preserve"> </w:t>
      </w:r>
      <w:r w:rsidR="003A56E2">
        <w:rPr>
          <w:rFonts w:eastAsia="SimSun"/>
        </w:rPr>
        <w:t xml:space="preserve">or </w:t>
      </w:r>
      <w:r w:rsidR="003A56E2">
        <w:rPr>
          <w:rFonts w:eastAsia="SimSun" w:cs="Arial"/>
        </w:rPr>
        <w:t>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w:t>
      </w:r>
      <w:r w:rsidR="003A56E2">
        <w:rPr>
          <w:rFonts w:eastAsia="SimSun"/>
          <w:i/>
        </w:rPr>
        <w:t xml:space="preserve"> cc</w:t>
      </w:r>
      <w:r w:rsidRPr="000D3CFB">
        <w:rPr>
          <w:rFonts w:eastAsia="SimSun" w:hint="eastAsia"/>
          <w:lang w:eastAsia="zh-CN"/>
        </w:rPr>
        <w:t xml:space="preserve"> and if the UE transmits HARQ-ACK using</w:t>
      </w:r>
      <w:r w:rsidR="003A56E2" w:rsidRPr="003A56E2">
        <w:rPr>
          <w:rFonts w:eastAsia="SimSun"/>
          <w:lang w:eastAsia="zh-CN"/>
        </w:rPr>
        <w:t xml:space="preserve"> </w:t>
      </w:r>
      <w:r w:rsidR="003A56E2">
        <w:rPr>
          <w:rFonts w:eastAsia="SimSun"/>
          <w:lang w:eastAsia="zh-CN"/>
        </w:rPr>
        <w:t>slot-PUCCH format 3 or</w:t>
      </w:r>
      <w:r w:rsidRPr="000D3CFB">
        <w:rPr>
          <w:rFonts w:eastAsia="SimSun" w:hint="eastAsia"/>
          <w:lang w:eastAsia="zh-CN"/>
        </w:rPr>
        <w:t xml:space="preserve"> PUCCH format 4 or PUCCH format 5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84091">
        <w:rPr>
          <w:position w:val="-14"/>
        </w:rPr>
        <w:pict w14:anchorId="6F527BA5">
          <v:shape id="_x0000_i1204" type="#_x0000_t75" style="width:100.45pt;height:21.7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9D67ED">
        <w:rPr>
          <w:rFonts w:eastAsia="SimSun"/>
          <w:lang w:eastAsia="zh-CN"/>
        </w:rPr>
        <w:t>Clause</w:t>
      </w:r>
      <w:r w:rsidR="007678D0" w:rsidRPr="000D3CFB">
        <w:rPr>
          <w:rFonts w:eastAsia="SimSun"/>
          <w:lang w:eastAsia="zh-CN"/>
        </w:rPr>
        <w:t xml:space="preserve"> 5.2.3.1</w:t>
      </w:r>
      <w:r w:rsidR="003A56E2" w:rsidRPr="0022116B">
        <w:rPr>
          <w:rFonts w:eastAsia="SimSun"/>
        </w:rPr>
        <w:t xml:space="preserve"> </w:t>
      </w:r>
      <w:r w:rsidR="003A56E2">
        <w:rPr>
          <w:rFonts w:eastAsia="SimSun"/>
        </w:rPr>
        <w:t>for subframe-PUCCH transmission</w:t>
      </w:r>
      <w:r w:rsidR="003A56E2" w:rsidRPr="00EE26A1">
        <w:rPr>
          <w:rFonts w:eastAsia="SimSun"/>
        </w:rPr>
        <w:t xml:space="preserve"> </w:t>
      </w:r>
      <w:r w:rsidR="003A56E2">
        <w:rPr>
          <w:rFonts w:eastAsia="SimSun"/>
        </w:rPr>
        <w:t xml:space="preserve">and </w:t>
      </w:r>
      <w:r w:rsidR="009D67ED">
        <w:rPr>
          <w:rFonts w:eastAsia="SimSun"/>
        </w:rPr>
        <w:t>Clause</w:t>
      </w:r>
      <w:r w:rsidR="003A56E2" w:rsidRPr="00EE26A1">
        <w:rPr>
          <w:rFonts w:eastAsia="SimSun"/>
        </w:rPr>
        <w:t xml:space="preserve"> 5.2.3.1</w:t>
      </w:r>
      <w:r w:rsidR="003A56E2">
        <w:rPr>
          <w:rFonts w:eastAsia="SimSun"/>
        </w:rPr>
        <w:t>A</w:t>
      </w:r>
      <w:r w:rsidR="003A56E2" w:rsidRPr="00461751">
        <w:rPr>
          <w:rFonts w:eastAsia="SimSun"/>
        </w:rPr>
        <w:t xml:space="preserve"> </w:t>
      </w:r>
      <w:r w:rsidR="003A56E2">
        <w:rPr>
          <w:rFonts w:eastAsia="SimSun"/>
        </w:rPr>
        <w:t>for slot-PUCCH transmission</w:t>
      </w:r>
      <w:r w:rsidR="007678D0" w:rsidRPr="000D3CFB">
        <w:rPr>
          <w:rFonts w:eastAsia="SimSun"/>
          <w:lang w:eastAsia="zh-CN"/>
        </w:rPr>
        <w:t xml:space="preserve"> in [4].</w:t>
      </w:r>
    </w:p>
    <w:p w14:paraId="2129B3D2" w14:textId="59EC0188" w:rsidR="00814183" w:rsidRPr="000D3CFB" w:rsidRDefault="00814183" w:rsidP="0081418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004E76FF" w:rsidRPr="000D3CFB">
        <w:rPr>
          <w:rFonts w:eastAsia="SimSun"/>
          <w:i/>
          <w:lang w:eastAsia="zh-CN"/>
        </w:rPr>
        <w:t>cc</w:t>
      </w:r>
      <w:r w:rsidR="003A56E2" w:rsidRPr="00E46CC3">
        <w:rPr>
          <w:rFonts w:eastAsia="SimSun" w:cs="Arial"/>
        </w:rPr>
        <w:t xml:space="preserve"> </w:t>
      </w:r>
      <w:r w:rsidR="003A56E2">
        <w:rPr>
          <w:rFonts w:eastAsia="SimSun" w:cs="Arial"/>
        </w:rPr>
        <w:t>or 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w:t>
      </w:r>
      <w:r w:rsidR="003A56E2">
        <w:rPr>
          <w:rFonts w:eastAsia="SimSun"/>
          <w:i/>
        </w:rPr>
        <w:t xml:space="preserve"> 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sidR="003A56E2">
        <w:rPr>
          <w:lang w:eastAsia="zh-CN"/>
        </w:rPr>
        <w:t>/slot</w:t>
      </w:r>
      <w:r w:rsidRPr="000D3CFB">
        <w:rPr>
          <w:rFonts w:hint="eastAsia"/>
          <w:lang w:eastAsia="zh-CN"/>
        </w:rPr>
        <w:t xml:space="preserve">, </w:t>
      </w:r>
      <w:r w:rsidRPr="000D3CFB">
        <w:rPr>
          <w:rFonts w:cs="Arial" w:hint="eastAsia"/>
          <w:lang w:eastAsia="zh-CN"/>
        </w:rPr>
        <w:t xml:space="preserve">the UE shall determine the </w:t>
      </w:r>
      <w:r w:rsidR="00F84091">
        <w:rPr>
          <w:position w:val="-14"/>
        </w:rPr>
        <w:pict w14:anchorId="4A5E4BB2">
          <v:shape id="_x0000_i1205" type="#_x0000_t75" style="width:100.45pt;height:21.75pt">
            <v:imagedata r:id="rId98" o:title=""/>
          </v:shape>
        </w:pi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007678D0" w:rsidRPr="000D3CFB">
        <w:rPr>
          <w:rFonts w:eastAsia="SimSun"/>
          <w:lang w:eastAsia="zh-CN"/>
        </w:rPr>
        <w:t xml:space="preserve">pseudo-code in </w:t>
      </w:r>
      <w:r w:rsidR="009D67ED">
        <w:rPr>
          <w:rFonts w:eastAsia="SimSun"/>
          <w:lang w:eastAsia="zh-CN"/>
        </w:rPr>
        <w:t>Clause</w:t>
      </w:r>
      <w:r w:rsidR="007678D0" w:rsidRPr="000D3CFB">
        <w:rPr>
          <w:rFonts w:eastAsia="SimSun"/>
          <w:lang w:eastAsia="zh-CN"/>
        </w:rPr>
        <w:t xml:space="preserve"> 5.2.2.6 in [4]</w:t>
      </w:r>
      <w:r w:rsidRPr="000D3CFB">
        <w:rPr>
          <w:rFonts w:hint="eastAsia"/>
          <w:lang w:eastAsia="zh-CN"/>
        </w:rPr>
        <w:t>.</w:t>
      </w:r>
    </w:p>
    <w:p w14:paraId="57E44276" w14:textId="1A88FC98" w:rsidR="00FC5CE4" w:rsidRPr="000D3CFB" w:rsidRDefault="00FC5CE4" w:rsidP="00FC5CE4">
      <w:r w:rsidRPr="000D3CFB">
        <w:rPr>
          <w:rFonts w:eastAsia="Malgun Gothic" w:hint="eastAsia"/>
          <w:lang w:val="en-US"/>
        </w:rPr>
        <w:lastRenderedPageBreak/>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a PUCCH format 3</w:t>
      </w:r>
      <w:r w:rsidR="004A54E3" w:rsidRPr="000D3CFB">
        <w:rPr>
          <w:rFonts w:eastAsia="Malgun Gothic"/>
          <w:lang w:val="en-US"/>
        </w:rPr>
        <w:t xml:space="preserve"> or a PUCCH format 4/5</w:t>
      </w:r>
      <w:r w:rsidRPr="000D3CFB">
        <w:rPr>
          <w:rFonts w:eastAsia="Malgun Gothic"/>
          <w:lang w:val="en-US"/>
        </w:rPr>
        <w:t xml:space="preserve"> </w:t>
      </w:r>
      <w:r w:rsidR="00552E44" w:rsidRPr="000D3CFB">
        <w:rPr>
          <w:rFonts w:cs="Arial" w:hint="eastAsia"/>
          <w:lang w:eastAsia="zh-CN"/>
        </w:rPr>
        <w:t xml:space="preserve">configured with higher layer parameter </w:t>
      </w:r>
      <w:r w:rsidR="00552E44" w:rsidRPr="000D3CFB">
        <w:rPr>
          <w:i/>
        </w:rPr>
        <w:t>codebooksizeDetermination-r13</w:t>
      </w:r>
      <w:r w:rsidR="00552E44" w:rsidRPr="000D3CFB">
        <w:rPr>
          <w:rFonts w:hint="eastAsia"/>
          <w:i/>
          <w:lang w:eastAsia="zh-CN"/>
        </w:rPr>
        <w:t xml:space="preserve"> =</w:t>
      </w:r>
      <w:r w:rsidR="00552E44" w:rsidRPr="000D3CFB">
        <w:rPr>
          <w:i/>
          <w:lang w:eastAsia="zh-CN"/>
        </w:rPr>
        <w:t>cc</w:t>
      </w:r>
      <w:r w:rsidR="003A56E2" w:rsidRPr="00460A62">
        <w:rPr>
          <w:lang w:eastAsia="zh-CN"/>
        </w:rPr>
        <w:t xml:space="preserve"> </w:t>
      </w:r>
      <w:r w:rsidR="003A56E2">
        <w:rPr>
          <w:lang w:eastAsia="zh-CN"/>
        </w:rPr>
        <w:t xml:space="preserve">or </w:t>
      </w:r>
      <w:r w:rsidR="003A56E2" w:rsidRPr="00DF2124">
        <w:rPr>
          <w:i/>
        </w:rPr>
        <w:t xml:space="preserve">codebooksizeDeterminationsSTTI-r15 </w:t>
      </w:r>
      <w:r w:rsidR="003A56E2" w:rsidRPr="00EE26A1">
        <w:rPr>
          <w:rFonts w:eastAsia="SimSun" w:hint="eastAsia"/>
          <w:i/>
        </w:rPr>
        <w:t>=</w:t>
      </w:r>
      <w:r w:rsidR="003A56E2">
        <w:rPr>
          <w:rFonts w:eastAsia="SimSun"/>
          <w:i/>
        </w:rPr>
        <w:t xml:space="preserve"> cc</w:t>
      </w:r>
      <w:r w:rsidR="00552E44"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5F5956">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w:t>
      </w:r>
      <w:r w:rsidR="005F5956" w:rsidRPr="00460A62">
        <w:rPr>
          <w:rFonts w:eastAsia="SimSun"/>
        </w:rPr>
        <w:t xml:space="preserve"> </w:t>
      </w:r>
      <w:r w:rsidR="005F5956">
        <w:rPr>
          <w:rFonts w:eastAsia="SimSun"/>
        </w:rPr>
        <w:t>for subframe-PUCCH transmission</w:t>
      </w:r>
      <w:r w:rsidR="005F5956" w:rsidRPr="00EE26A1">
        <w:rPr>
          <w:rFonts w:eastAsia="SimSun"/>
        </w:rPr>
        <w:t xml:space="preserve"> </w:t>
      </w:r>
      <w:r w:rsidR="005F5956">
        <w:rPr>
          <w:rFonts w:eastAsia="SimSun"/>
        </w:rPr>
        <w:t xml:space="preserve">and </w:t>
      </w:r>
      <w:r w:rsidR="009D67ED">
        <w:rPr>
          <w:rFonts w:eastAsia="SimSun"/>
        </w:rPr>
        <w:t>Clause</w:t>
      </w:r>
      <w:r w:rsidR="005F5956" w:rsidRPr="00EE26A1">
        <w:rPr>
          <w:rFonts w:eastAsia="SimSun"/>
        </w:rPr>
        <w:t xml:space="preserve"> 5.2.3.1</w:t>
      </w:r>
      <w:r w:rsidR="005F5956">
        <w:rPr>
          <w:rFonts w:eastAsia="SimSun"/>
        </w:rPr>
        <w:t>A</w:t>
      </w:r>
      <w:r w:rsidR="005F5956" w:rsidRPr="00461751">
        <w:rPr>
          <w:rFonts w:eastAsia="SimSun"/>
        </w:rPr>
        <w:t xml:space="preserve"> </w:t>
      </w:r>
      <w:r w:rsidR="005F5956">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r w:rsidR="00A12345">
        <w:t xml:space="preserve"> </w:t>
      </w:r>
      <w:r w:rsidR="00A12345" w:rsidRPr="009F6716">
        <w:t xml:space="preserve">except for the UE configured with EN-DC and </w:t>
      </w:r>
      <w:r w:rsidR="000D496D">
        <w:rPr>
          <w:i/>
        </w:rPr>
        <w:t>tdm-PatternConfig2</w:t>
      </w:r>
      <w:r w:rsidR="00A12345" w:rsidRPr="009F6716">
        <w:t>,</w:t>
      </w:r>
    </w:p>
    <w:p w14:paraId="6AD68FC7" w14:textId="74352C96" w:rsidR="00FC5CE4" w:rsidRPr="000D3CFB" w:rsidRDefault="00552E44" w:rsidP="00FA7224">
      <w:pPr>
        <w:pStyle w:val="B1"/>
        <w:rPr>
          <w:lang w:eastAsia="zh-CN"/>
        </w:rPr>
      </w:pPr>
      <w:r w:rsidRPr="000D3CFB">
        <w:rPr>
          <w:lang w:eastAsia="zh-CN"/>
        </w:rPr>
        <w:t>-</w:t>
      </w:r>
      <w:r w:rsidRPr="000D3CFB">
        <w:rPr>
          <w:lang w:eastAsia="zh-CN"/>
        </w:rPr>
        <w:tab/>
      </w:r>
      <w:r w:rsidR="005F5956">
        <w:rPr>
          <w:lang w:eastAsia="zh-CN"/>
        </w:rPr>
        <w:t xml:space="preserve">for subframe-PDSCH, </w:t>
      </w:r>
      <w:r w:rsidR="00FC5CE4" w:rsidRPr="000D3CFB">
        <w:rPr>
          <w:lang w:eastAsia="zh-CN"/>
        </w:rPr>
        <w:t>a single PDSCH transmission only on the primary cell indicated by the detection of a corresponding PDCCH</w:t>
      </w:r>
      <w:r w:rsidR="005A65C0" w:rsidRPr="000D3CFB">
        <w:rPr>
          <w:rFonts w:cs="Arial"/>
        </w:rPr>
        <w:t>/EPDCCH</w:t>
      </w:r>
      <w:r w:rsidR="00FC5CE4" w:rsidRPr="000D3CFB">
        <w:t xml:space="preserve"> in subframe</w:t>
      </w:r>
      <w:r w:rsidR="00FC5CE4" w:rsidRPr="000D3CFB" w:rsidDel="00EC3A98">
        <w:t xml:space="preserve"> </w:t>
      </w:r>
      <w:r w:rsidR="00664FED" w:rsidRPr="000D3CFB">
        <w:rPr>
          <w:noProof/>
          <w:position w:val="-12"/>
        </w:rPr>
        <w:drawing>
          <wp:inline distT="0" distB="0" distL="0" distR="0" wp14:anchorId="1E8AD517" wp14:editId="4F1D9CA2">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3E0EE56B" wp14:editId="5C84094B">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FC5CE4" w:rsidRPr="000D3CFB">
        <w:t xml:space="preserve"> 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val="en-US"/>
        </w:rPr>
        <w:t xml:space="preserve"> (defined in Table 7.3-X)</w:t>
      </w:r>
      <w:r w:rsidR="00FC5CE4" w:rsidRPr="000D3CFB">
        <w:rPr>
          <w:lang w:eastAsia="zh-CN"/>
        </w:rPr>
        <w:t>, or a PDCCH</w:t>
      </w:r>
      <w:r w:rsidR="005A65C0" w:rsidRPr="000D3CFB">
        <w:rPr>
          <w:rFonts w:cs="Arial"/>
        </w:rPr>
        <w:t>/EPDCCH</w:t>
      </w:r>
      <w:r w:rsidR="00FC5CE4" w:rsidRPr="000D3CFB">
        <w:rPr>
          <w:lang w:eastAsia="zh-CN"/>
        </w:rPr>
        <w:t xml:space="preserve"> indicating downlink SPS release (defined in </w:t>
      </w:r>
      <w:r w:rsidR="009D67ED">
        <w:rPr>
          <w:lang w:eastAsia="zh-CN"/>
        </w:rPr>
        <w:t>Clause</w:t>
      </w:r>
      <w:r w:rsidR="00FC5CE4" w:rsidRPr="000D3CFB">
        <w:rPr>
          <w:lang w:eastAsia="zh-CN"/>
        </w:rPr>
        <w:t xml:space="preserve"> 9.2) </w:t>
      </w:r>
      <w:r w:rsidR="00FC5CE4" w:rsidRPr="000D3CFB">
        <w:t xml:space="preserve">in subframe </w:t>
      </w:r>
      <w:r w:rsidR="00664FED" w:rsidRPr="000D3CFB">
        <w:rPr>
          <w:noProof/>
          <w:position w:val="-12"/>
        </w:rPr>
        <w:drawing>
          <wp:inline distT="0" distB="0" distL="0" distR="0" wp14:anchorId="506570C4" wp14:editId="5EA3E5F8">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50BA41F8" wp14:editId="1481AFFF">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FC5CE4" w:rsidRPr="000D3CFB">
        <w:t>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eastAsia="zh-CN"/>
        </w:rPr>
        <w:t>, or</w:t>
      </w:r>
    </w:p>
    <w:p w14:paraId="4456C4D2" w14:textId="0B23A1DD" w:rsidR="00FC5CE4" w:rsidRPr="000D3CFB" w:rsidRDefault="00552E44" w:rsidP="00FA7224">
      <w:pPr>
        <w:pStyle w:val="B1"/>
        <w:rPr>
          <w:lang w:eastAsia="zh-CN"/>
        </w:rPr>
      </w:pPr>
      <w:r w:rsidRPr="000D3CFB">
        <w:t>-</w:t>
      </w:r>
      <w:r w:rsidRPr="000D3CFB">
        <w:tab/>
      </w:r>
      <w:r w:rsidR="005F5956">
        <w:t xml:space="preserve">for subframe-PDSCH, </w:t>
      </w:r>
      <w:r w:rsidR="00FC5CE4" w:rsidRPr="000D3CFB">
        <w:t>a single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rPr>
        <w:drawing>
          <wp:inline distT="0" distB="0" distL="0" distR="0" wp14:anchorId="4E498880" wp14:editId="76067F8C">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72581105" wp14:editId="3791F410">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xml:space="preserve"> and no </w:t>
      </w:r>
      <w:r w:rsidR="00FC5CE4" w:rsidRPr="000D3CFB">
        <w:rPr>
          <w:lang w:eastAsia="zh-CN"/>
        </w:rPr>
        <w:t>PDCCH</w:t>
      </w:r>
      <w:r w:rsidR="005A65C0" w:rsidRPr="000D3CFB">
        <w:rPr>
          <w:rFonts w:cs="Arial"/>
        </w:rPr>
        <w:t>/EPDCCH</w:t>
      </w:r>
      <w:r w:rsidR="00FC5CE4" w:rsidRPr="000D3CFB">
        <w:rPr>
          <w:lang w:eastAsia="zh-CN"/>
        </w:rPr>
        <w:t xml:space="preserve"> indicating downlink SPS release (defined in </w:t>
      </w:r>
      <w:r w:rsidR="009D67ED">
        <w:rPr>
          <w:lang w:eastAsia="zh-CN"/>
        </w:rPr>
        <w:t>Clause</w:t>
      </w:r>
      <w:r w:rsidR="00FC5CE4" w:rsidRPr="000D3CFB">
        <w:rPr>
          <w:lang w:eastAsia="zh-CN"/>
        </w:rPr>
        <w:t xml:space="preserve"> 9.2) </w:t>
      </w:r>
      <w:r w:rsidR="00FC5CE4" w:rsidRPr="000D3CFB">
        <w:t xml:space="preserve">within subframe(s) </w:t>
      </w:r>
      <w:r w:rsidR="00664FED" w:rsidRPr="000D3CFB">
        <w:rPr>
          <w:noProof/>
          <w:position w:val="-6"/>
        </w:rPr>
        <w:drawing>
          <wp:inline distT="0" distB="0" distL="0" distR="0" wp14:anchorId="754CDE67" wp14:editId="20FD1865">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289DA1A6" wp14:editId="424F37AB">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or</w:t>
      </w:r>
    </w:p>
    <w:p w14:paraId="4FC98C1F" w14:textId="75F2E641" w:rsidR="00FC5CE4" w:rsidRPr="000D3CFB" w:rsidRDefault="00552E44" w:rsidP="00FA7224">
      <w:pPr>
        <w:pStyle w:val="B1"/>
        <w:rPr>
          <w:lang w:eastAsia="zh-CN"/>
        </w:rPr>
      </w:pPr>
      <w:r w:rsidRPr="000D3CFB">
        <w:t>-</w:t>
      </w:r>
      <w:r w:rsidRPr="000D3CFB">
        <w:tab/>
      </w:r>
      <w:r w:rsidR="005F5956">
        <w:t xml:space="preserve">for subframe-PDSCH, </w:t>
      </w:r>
      <w:r w:rsidR="00FC5CE4" w:rsidRPr="000D3CFB">
        <w:t>a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rPr>
        <w:drawing>
          <wp:inline distT="0" distB="0" distL="0" distR="0" wp14:anchorId="74177735" wp14:editId="43450F29">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4B6368BE" wp14:editId="3FB61A7D">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and an additional PDSCH transmission only on the primary cell indicated by the detection of a corresponding PDCCH</w:t>
      </w:r>
      <w:r w:rsidR="005A65C0" w:rsidRPr="000D3CFB">
        <w:rPr>
          <w:rFonts w:cs="Arial"/>
        </w:rPr>
        <w:t>/EPDCCH</w:t>
      </w:r>
      <w:r w:rsidR="00FC5CE4" w:rsidRPr="000D3CFB">
        <w:t xml:space="preserve"> in subframe </w:t>
      </w:r>
      <w:r w:rsidR="00664FED" w:rsidRPr="000D3CFB">
        <w:rPr>
          <w:noProof/>
          <w:position w:val="-12"/>
        </w:rPr>
        <w:drawing>
          <wp:inline distT="0" distB="0" distL="0" distR="0" wp14:anchorId="4823029A" wp14:editId="0227BBF2">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4961D8E7" wp14:editId="49CAF348">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t xml:space="preserve"> (defined in Table 7.3-X) </w:t>
      </w:r>
      <w:r w:rsidR="00FC5CE4" w:rsidRPr="000D3CFB">
        <w:rPr>
          <w:lang w:eastAsia="zh-CN"/>
        </w:rPr>
        <w:t>or a PDCCH</w:t>
      </w:r>
      <w:r w:rsidR="005A65C0" w:rsidRPr="000D3CFB">
        <w:rPr>
          <w:rFonts w:cs="Arial"/>
        </w:rPr>
        <w:t>/EPDCCH</w:t>
      </w:r>
      <w:r w:rsidR="00FC5CE4" w:rsidRPr="000D3CFB">
        <w:rPr>
          <w:lang w:eastAsia="zh-CN"/>
        </w:rPr>
        <w:t xml:space="preserve"> indicating downlink SPS release (defined in </w:t>
      </w:r>
      <w:r w:rsidR="009D67ED">
        <w:rPr>
          <w:lang w:eastAsia="zh-CN"/>
        </w:rPr>
        <w:t>Clause</w:t>
      </w:r>
      <w:r w:rsidR="00FC5CE4" w:rsidRPr="000D3CFB">
        <w:rPr>
          <w:lang w:eastAsia="zh-CN"/>
        </w:rPr>
        <w:t xml:space="preserve"> 9.2) </w:t>
      </w:r>
      <w:r w:rsidR="00FC5CE4" w:rsidRPr="000D3CFB">
        <w:t xml:space="preserve">in the subframe </w:t>
      </w:r>
      <w:r w:rsidR="00664FED" w:rsidRPr="000D3CFB">
        <w:rPr>
          <w:noProof/>
          <w:position w:val="-12"/>
        </w:rPr>
        <w:drawing>
          <wp:inline distT="0" distB="0" distL="0" distR="0" wp14:anchorId="09E3E814" wp14:editId="074AEF5B">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60CD305A" wp14:editId="3AC4D2AC">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rPr>
          <w:lang w:eastAsia="zh-CN"/>
        </w:rPr>
        <w:t>,</w:t>
      </w:r>
    </w:p>
    <w:p w14:paraId="02116751" w14:textId="77777777" w:rsidR="00FC5CE4" w:rsidRPr="000D3CFB" w:rsidRDefault="00FC5CE4" w:rsidP="00FC5CE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70B55109" w14:textId="4B50F2A3" w:rsidR="00552E44" w:rsidRPr="000D3CFB" w:rsidRDefault="00552E44" w:rsidP="00552E44">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005F5956" w:rsidRPr="00460A62">
        <w:rPr>
          <w:lang w:eastAsia="zh-CN"/>
        </w:rPr>
        <w:t xml:space="preserve"> </w:t>
      </w:r>
      <w:r w:rsidR="005F5956">
        <w:rPr>
          <w:lang w:eastAsia="zh-CN"/>
        </w:rPr>
        <w:t xml:space="preserve">or </w:t>
      </w:r>
      <w:r w:rsidR="005F5956" w:rsidRPr="00382CBB">
        <w:rPr>
          <w:i/>
        </w:rPr>
        <w:t xml:space="preserve">codebooksizeDeterminationsSTTI-r15 </w:t>
      </w:r>
      <w:r w:rsidR="005F5956" w:rsidRPr="00382CBB">
        <w:rPr>
          <w:rFonts w:eastAsia="SimSun"/>
          <w:i/>
        </w:rPr>
        <w:t>= dai</w:t>
      </w:r>
      <w:r w:rsidRPr="000D3CFB">
        <w:rPr>
          <w:rFonts w:hint="eastAsia"/>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5F5956" w:rsidRPr="00382CBB">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w:t>
      </w:r>
      <w:r w:rsidR="005F5956" w:rsidRPr="00460A62">
        <w:rPr>
          <w:rFonts w:eastAsia="SimSun"/>
        </w:rPr>
        <w:t xml:space="preserve"> </w:t>
      </w:r>
      <w:r w:rsidR="005F5956">
        <w:rPr>
          <w:rFonts w:eastAsia="SimSun"/>
        </w:rPr>
        <w:t xml:space="preserve">and </w:t>
      </w:r>
      <w:r w:rsidR="009D67ED">
        <w:rPr>
          <w:rFonts w:eastAsia="SimSun"/>
        </w:rPr>
        <w:t>Clause</w:t>
      </w:r>
      <w:r w:rsidR="005F5956" w:rsidRPr="00EE26A1">
        <w:rPr>
          <w:rFonts w:eastAsia="SimSun"/>
        </w:rPr>
        <w:t xml:space="preserve"> 5.2.3.1</w:t>
      </w:r>
      <w:r w:rsidR="005F5956">
        <w:rPr>
          <w:rFonts w:eastAsia="SimSun"/>
        </w:rPr>
        <w:t>A</w:t>
      </w:r>
      <w:r w:rsidR="005F5956" w:rsidRPr="00461751">
        <w:rPr>
          <w:rFonts w:eastAsia="SimSun"/>
        </w:rPr>
        <w:t xml:space="preserve"> </w:t>
      </w:r>
      <w:r w:rsidR="005F5956">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76F2B277" w14:textId="72140680" w:rsidR="00552E44" w:rsidRPr="000D3CFB" w:rsidRDefault="00552E44" w:rsidP="00FA7224">
      <w:pPr>
        <w:pStyle w:val="B1"/>
        <w:rPr>
          <w:lang w:eastAsia="zh-CN"/>
        </w:rPr>
      </w:pPr>
      <w:r w:rsidRPr="000D3CFB">
        <w:rPr>
          <w:lang w:eastAsia="zh-CN"/>
        </w:rPr>
        <w:t>-</w:t>
      </w:r>
      <w:r w:rsidRPr="000D3CFB">
        <w:rPr>
          <w:lang w:eastAsia="zh-CN"/>
        </w:rPr>
        <w:tab/>
      </w:r>
      <w:r w:rsidR="005F5956">
        <w:t xml:space="preserve">for subframe-PDSCH, </w:t>
      </w:r>
      <w:r w:rsidRPr="000D3CFB">
        <w:rPr>
          <w:lang w:eastAsia="zh-CN"/>
        </w:rPr>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subframe </w:t>
      </w:r>
      <w:r w:rsidR="00664FED" w:rsidRPr="000D3CFB">
        <w:rPr>
          <w:noProof/>
          <w:position w:val="-12"/>
        </w:rPr>
        <w:drawing>
          <wp:inline distT="0" distB="0" distL="0" distR="0" wp14:anchorId="2BD2F27E" wp14:editId="56AD95BA">
            <wp:extent cx="342900" cy="190500"/>
            <wp:effectExtent l="0" t="0" r="0" b="0"/>
            <wp:docPr id="40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5C55E51F" wp14:editId="6643CD52">
            <wp:extent cx="390525" cy="190500"/>
            <wp:effectExtent l="0" t="0" r="0" b="0"/>
            <wp:docPr id="40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002B1445"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002B1445" w:rsidRPr="000D3CFB">
        <w:rPr>
          <w:lang w:val="en-US"/>
        </w:rPr>
        <w:t xml:space="preserve"> </w:t>
      </w:r>
      <w:r w:rsidRPr="000D3CFB">
        <w:rPr>
          <w:lang w:val="en-US"/>
        </w:rPr>
        <w:t>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in subframe </w:t>
      </w:r>
      <w:r w:rsidR="00664FED" w:rsidRPr="000D3CFB">
        <w:rPr>
          <w:noProof/>
          <w:position w:val="-12"/>
        </w:rPr>
        <w:drawing>
          <wp:inline distT="0" distB="0" distL="0" distR="0" wp14:anchorId="5228B4AE" wp14:editId="7EA854A5">
            <wp:extent cx="342900" cy="190500"/>
            <wp:effectExtent l="0" t="0" r="0" b="0"/>
            <wp:docPr id="40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1AC42B31" wp14:editId="72B9A3FB">
            <wp:extent cx="390525" cy="190500"/>
            <wp:effectExtent l="0" t="0" r="0" b="0"/>
            <wp:docPr id="40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sidR="000D3CFB">
        <w:rPr>
          <w:lang w:val="en-US"/>
        </w:rPr>
        <w:t>'</w:t>
      </w:r>
      <w:r w:rsidRPr="000D3CFB">
        <w:rPr>
          <w:lang w:val="en-US"/>
        </w:rPr>
        <w:t>1</w:t>
      </w:r>
      <w:r w:rsidR="000D3CFB">
        <w:rPr>
          <w:lang w:val="en-US"/>
        </w:rPr>
        <w:t>'</w:t>
      </w:r>
      <w:r w:rsidR="002B1445" w:rsidRPr="000D3CFB">
        <w:rPr>
          <w:lang w:val="en-US"/>
        </w:rPr>
        <w:t xml:space="preserve"> (defined in Table 7.3</w:t>
      </w:r>
      <w:r w:rsidR="002B1445" w:rsidRPr="000D3CFB">
        <w:rPr>
          <w:rFonts w:hint="eastAsia"/>
          <w:lang w:val="en-US" w:eastAsia="zh-CN"/>
        </w:rPr>
        <w:t>.2.1-1</w:t>
      </w:r>
      <w:r w:rsidR="002B1445" w:rsidRPr="000D3CFB">
        <w:rPr>
          <w:lang w:val="en-US"/>
        </w:rPr>
        <w:t>)</w:t>
      </w:r>
      <w:r w:rsidRPr="000D3CFB">
        <w:rPr>
          <w:rFonts w:hint="eastAsia"/>
          <w:lang w:val="en-US" w:eastAsia="zh-CN"/>
        </w:rPr>
        <w:t>, or</w:t>
      </w:r>
    </w:p>
    <w:p w14:paraId="57B57B3C" w14:textId="0C6C69D6" w:rsidR="00552E44" w:rsidRPr="000D3CFB" w:rsidRDefault="00552E44" w:rsidP="00FA7224">
      <w:pPr>
        <w:pStyle w:val="B1"/>
        <w:rPr>
          <w:lang w:eastAsia="zh-CN"/>
        </w:rPr>
      </w:pPr>
      <w:r w:rsidRPr="000D3CFB">
        <w:t>-</w:t>
      </w:r>
      <w:r w:rsidRPr="000D3CFB">
        <w:tab/>
      </w:r>
      <w:r w:rsidR="005F5956">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rPr>
        <w:drawing>
          <wp:inline distT="0" distB="0" distL="0" distR="0" wp14:anchorId="56D4C254" wp14:editId="3B2FEAF4">
            <wp:extent cx="285750" cy="171450"/>
            <wp:effectExtent l="0" t="0" r="0" b="0"/>
            <wp:docPr id="40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85575B2" wp14:editId="41910C73">
            <wp:extent cx="342900" cy="171450"/>
            <wp:effectExtent l="0" t="0" r="0" b="0"/>
            <wp:docPr id="40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within subframe(s) </w:t>
      </w:r>
      <w:r w:rsidR="00664FED" w:rsidRPr="000D3CFB">
        <w:rPr>
          <w:noProof/>
          <w:position w:val="-6"/>
        </w:rPr>
        <w:drawing>
          <wp:inline distT="0" distB="0" distL="0" distR="0" wp14:anchorId="749768FF" wp14:editId="6FA3FAF1">
            <wp:extent cx="285750" cy="171450"/>
            <wp:effectExtent l="0" t="0" r="0" b="0"/>
            <wp:docPr id="40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0DED695" wp14:editId="7FDABC4F">
            <wp:extent cx="342900" cy="171450"/>
            <wp:effectExtent l="0" t="0" r="0" b="0"/>
            <wp:docPr id="40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68459E50" w14:textId="42D54586" w:rsidR="00552E44" w:rsidRPr="000D3CFB" w:rsidRDefault="00552E44" w:rsidP="00FA7224">
      <w:pPr>
        <w:pStyle w:val="B1"/>
        <w:rPr>
          <w:lang w:eastAsia="zh-CN"/>
        </w:rPr>
      </w:pPr>
      <w:r w:rsidRPr="000D3CFB">
        <w:t>-</w:t>
      </w:r>
      <w:r w:rsidRPr="000D3CFB">
        <w:tab/>
      </w:r>
      <w:r w:rsidR="005F5956">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rPr>
        <w:drawing>
          <wp:inline distT="0" distB="0" distL="0" distR="0" wp14:anchorId="05772D06" wp14:editId="4806E3AB">
            <wp:extent cx="285750" cy="171450"/>
            <wp:effectExtent l="0" t="0" r="0" b="0"/>
            <wp:docPr id="40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B590291" wp14:editId="30C460A6">
            <wp:extent cx="342900" cy="171450"/>
            <wp:effectExtent l="0" t="0" r="0" b="0"/>
            <wp:docPr id="40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subframe </w:t>
      </w:r>
      <w:r w:rsidR="00664FED" w:rsidRPr="000D3CFB">
        <w:rPr>
          <w:noProof/>
          <w:position w:val="-12"/>
        </w:rPr>
        <w:drawing>
          <wp:inline distT="0" distB="0" distL="0" distR="0" wp14:anchorId="78BC9053" wp14:editId="74F9C00D">
            <wp:extent cx="342900" cy="190500"/>
            <wp:effectExtent l="0" t="0" r="0" b="0"/>
            <wp:docPr id="40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2C49B553" wp14:editId="22BDFBB5">
            <wp:extent cx="390525" cy="190500"/>
            <wp:effectExtent l="0" t="0" r="0" b="0"/>
            <wp:docPr id="40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 xml:space="preserve">and the total DAI value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in the subframe </w:t>
      </w:r>
      <w:r w:rsidR="00664FED" w:rsidRPr="000D3CFB">
        <w:rPr>
          <w:noProof/>
          <w:position w:val="-12"/>
        </w:rPr>
        <w:drawing>
          <wp:inline distT="0" distB="0" distL="0" distR="0" wp14:anchorId="6D6E1E53" wp14:editId="348E529C">
            <wp:extent cx="342900" cy="190500"/>
            <wp:effectExtent l="0" t="0" r="0" b="0"/>
            <wp:docPr id="40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5303F945" wp14:editId="5A7EBAA9">
            <wp:extent cx="390525" cy="190500"/>
            <wp:effectExtent l="0" t="0" r="0" b="0"/>
            <wp:docPr id="40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p>
    <w:p w14:paraId="51D74405" w14:textId="77777777" w:rsidR="00552E44" w:rsidRPr="000D3CFB" w:rsidRDefault="00552E44" w:rsidP="00552E4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4A594F4E" w14:textId="31004401" w:rsidR="0093274D" w:rsidRPr="000D3CFB" w:rsidRDefault="0093274D">
      <w:pPr>
        <w:rPr>
          <w:rFonts w:eastAsia="SimSun"/>
          <w:lang w:val="en-US" w:eastAsia="zh-CN"/>
        </w:rPr>
      </w:pPr>
      <w:r w:rsidRPr="000D3CFB">
        <w:rPr>
          <w:lang w:val="en-US"/>
        </w:rPr>
        <w:t xml:space="preserve">For TDD </w:t>
      </w:r>
      <w:r w:rsidR="00FC5CE4" w:rsidRPr="000D3CFB">
        <w:rPr>
          <w:lang w:val="en-US"/>
        </w:rPr>
        <w:t xml:space="preserve">when the UE is configured with </w:t>
      </w:r>
      <w:r w:rsidR="00FC5CE4" w:rsidRPr="000D3CFB">
        <w:t>HARQ-ACK</w:t>
      </w:r>
      <w:r w:rsidR="00FC5CE4" w:rsidRPr="000D3CFB">
        <w:rPr>
          <w:lang w:val="en-US"/>
        </w:rPr>
        <w:t xml:space="preserve"> bundling, </w:t>
      </w:r>
      <w:r w:rsidR="00FC5CE4" w:rsidRPr="000D3CFB">
        <w:t>HARQ-ACK</w:t>
      </w:r>
      <w:r w:rsidR="00FC5CE4" w:rsidRPr="000D3CFB">
        <w:rPr>
          <w:lang w:val="en-US"/>
        </w:rPr>
        <w:t xml:space="preserve"> multiplexing or PUCCH format 1b with channel selection, and </w:t>
      </w:r>
      <w:r w:rsidRPr="000D3CFB">
        <w:rPr>
          <w:lang w:val="en-US"/>
        </w:rPr>
        <w:t xml:space="preserve">when both </w:t>
      </w:r>
      <w:r w:rsidR="003B1316" w:rsidRPr="000D3CFB">
        <w:t xml:space="preserve">HARQ-ACK </w:t>
      </w:r>
      <w:r w:rsidRPr="000D3CFB">
        <w:rPr>
          <w:lang w:val="en-US"/>
        </w:rPr>
        <w:t>and SR are transmitted in the same subframe</w:t>
      </w:r>
      <w:r w:rsidR="005F5956">
        <w:rPr>
          <w:lang w:val="en-US"/>
        </w:rPr>
        <w:t>/slot</w:t>
      </w:r>
      <w:r w:rsidRPr="000D3CFB">
        <w:rPr>
          <w:lang w:val="en-US"/>
        </w:rPr>
        <w:t xml:space="preserve">, </w:t>
      </w:r>
      <w:r w:rsidRPr="000D3CFB">
        <w:rPr>
          <w:rFonts w:eastAsia="SimSun" w:hint="eastAsia"/>
          <w:lang w:val="en-US" w:eastAsia="zh-CN"/>
        </w:rPr>
        <w:t>a</w:t>
      </w:r>
      <w:r w:rsidRPr="000D3CFB">
        <w:rPr>
          <w:lang w:val="en-US"/>
        </w:rPr>
        <w:t xml:space="preserve"> UE shall transmit the bundled </w:t>
      </w:r>
      <w:r w:rsidR="003B1316" w:rsidRPr="000D3CFB">
        <w:t xml:space="preserve">HARQ-ACK </w:t>
      </w:r>
      <w:r w:rsidRPr="000D3CFB">
        <w:rPr>
          <w:rFonts w:eastAsia="SimSun" w:hint="eastAsia"/>
          <w:lang w:val="en-US" w:eastAsia="zh-CN"/>
        </w:rPr>
        <w:t xml:space="preserve">or the multiple </w:t>
      </w:r>
      <w:r w:rsidR="008024BF" w:rsidRPr="000D3CFB">
        <w:rPr>
          <w:rFonts w:eastAsia="SimSun"/>
          <w:lang w:val="en-US" w:eastAsia="zh-CN"/>
        </w:rPr>
        <w:t>HARQ-</w:t>
      </w:r>
      <w:r w:rsidRPr="000D3CFB">
        <w:rPr>
          <w:rFonts w:eastAsia="SimSun" w:hint="eastAsia"/>
          <w:lang w:val="en-US" w:eastAsia="zh-CN"/>
        </w:rPr>
        <w:t xml:space="preserve">ACK </w:t>
      </w:r>
      <w:r w:rsidRPr="000D3CFB">
        <w:rPr>
          <w:rFonts w:eastAsia="SimSun"/>
          <w:lang w:val="en-US" w:eastAsia="zh-CN"/>
        </w:rPr>
        <w:t>response</w:t>
      </w:r>
      <w:r w:rsidRPr="000D3CFB">
        <w:rPr>
          <w:rFonts w:eastAsia="SimSun" w:hint="eastAsia"/>
          <w:lang w:val="en-US" w:eastAsia="zh-CN"/>
        </w:rPr>
        <w:t>s</w:t>
      </w:r>
      <w:r w:rsidRPr="000D3CFB">
        <w:rPr>
          <w:rFonts w:eastAsia="SimSun"/>
          <w:lang w:val="en-US" w:eastAsia="zh-CN"/>
        </w:rPr>
        <w:t xml:space="preserve"> (</w:t>
      </w:r>
      <w:r w:rsidRPr="000D3CFB">
        <w:rPr>
          <w:rFonts w:eastAsia="SimSun" w:hint="eastAsia"/>
          <w:lang w:val="en-US" w:eastAsia="zh-CN"/>
        </w:rPr>
        <w:t xml:space="preserve">according to </w:t>
      </w:r>
      <w:r w:rsidR="009D67ED">
        <w:rPr>
          <w:rFonts w:eastAsia="SimSun" w:hint="eastAsia"/>
          <w:lang w:val="en-US" w:eastAsia="zh-CN"/>
        </w:rPr>
        <w:t>Clause</w:t>
      </w:r>
      <w:r w:rsidRPr="000D3CFB">
        <w:rPr>
          <w:rFonts w:eastAsia="SimSun" w:hint="eastAsia"/>
          <w:lang w:val="en-US" w:eastAsia="zh-CN"/>
        </w:rPr>
        <w:t xml:space="preserve"> 10.1</w:t>
      </w:r>
      <w:r w:rsidRPr="000D3CFB">
        <w:rPr>
          <w:rFonts w:eastAsia="SimSun"/>
          <w:lang w:val="en-US" w:eastAsia="zh-CN"/>
        </w:rPr>
        <w:t>)</w:t>
      </w:r>
      <w:r w:rsidRPr="000D3CFB">
        <w:rPr>
          <w:lang w:val="en-US"/>
        </w:rPr>
        <w:t xml:space="preserve"> on its assigned </w:t>
      </w:r>
      <w:r w:rsidR="003B1316" w:rsidRPr="000D3CFB">
        <w:t xml:space="preserve">HARQ-ACK </w:t>
      </w:r>
      <w:r w:rsidRPr="000D3CFB">
        <w:rPr>
          <w:lang w:val="en-US"/>
        </w:rPr>
        <w:t>PUCCH resource</w:t>
      </w:r>
      <w:r w:rsidRPr="000D3CFB">
        <w:rPr>
          <w:rFonts w:eastAsia="SimSun" w:hint="eastAsia"/>
          <w:lang w:val="en-US" w:eastAsia="zh-CN"/>
        </w:rPr>
        <w:t>s</w:t>
      </w:r>
      <w:r w:rsidRPr="000D3CFB">
        <w:rPr>
          <w:lang w:val="en-US"/>
        </w:rPr>
        <w:t xml:space="preserve"> for a negative SR transmission</w:t>
      </w:r>
      <w:r w:rsidRPr="000D3CFB">
        <w:rPr>
          <w:rFonts w:eastAsia="SimSun" w:hint="eastAsia"/>
          <w:lang w:val="en-US" w:eastAsia="zh-CN"/>
        </w:rPr>
        <w:t xml:space="preserve">. For a positive SR, the UE shall </w:t>
      </w:r>
      <w:r w:rsidRPr="000D3CFB">
        <w:rPr>
          <w:lang w:val="en-US"/>
        </w:rPr>
        <w:t xml:space="preserve">transmit </w:t>
      </w:r>
      <w:r w:rsidR="00664FED" w:rsidRPr="000D3CFB">
        <w:rPr>
          <w:rFonts w:eastAsia="SimSun"/>
          <w:noProof/>
          <w:position w:val="-10"/>
        </w:rPr>
        <w:drawing>
          <wp:inline distT="0" distB="0" distL="0" distR="0" wp14:anchorId="4ACBC321" wp14:editId="0609ABBF">
            <wp:extent cx="476250" cy="161925"/>
            <wp:effectExtent l="0" t="0" r="0" b="0"/>
            <wp:docPr id="4033" name="Picture 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on its </w:t>
      </w:r>
      <w:r w:rsidRPr="000D3CFB">
        <w:rPr>
          <w:rFonts w:eastAsia="SimSun"/>
          <w:lang w:val="en-US" w:eastAsia="zh-CN"/>
        </w:rPr>
        <w:lastRenderedPageBreak/>
        <w:t>assigned SR PUCCH resource</w:t>
      </w:r>
      <w:r w:rsidRPr="000D3CFB">
        <w:rPr>
          <w:lang w:val="en-US"/>
        </w:rPr>
        <w:t xml:space="preserve"> using PUCCH format 1b according to </w:t>
      </w:r>
      <w:r w:rsidR="009D67ED">
        <w:rPr>
          <w:lang w:val="en-US"/>
        </w:rPr>
        <w:t>Clause</w:t>
      </w:r>
      <w:r w:rsidRPr="000D3CFB">
        <w:rPr>
          <w:lang w:val="en-US"/>
        </w:rPr>
        <w:t xml:space="preserve"> 5.4.1</w:t>
      </w:r>
      <w:r w:rsidR="005F5956" w:rsidRPr="00382CBB">
        <w:t xml:space="preserve"> </w:t>
      </w:r>
      <w:r w:rsidR="005F5956">
        <w:t xml:space="preserve">for subframe-PDSCH and </w:t>
      </w:r>
      <w:r w:rsidR="009D67ED">
        <w:t>Clause</w:t>
      </w:r>
      <w:r w:rsidR="005F5956">
        <w:t xml:space="preserve"> 5.4A.2 for slot-PDSCH</w:t>
      </w:r>
      <w:r w:rsidRPr="000D3CFB">
        <w:rPr>
          <w:lang w:val="en-US"/>
        </w:rPr>
        <w:t xml:space="preserve"> in [3]. </w:t>
      </w:r>
      <w:r w:rsidR="005F5956">
        <w:rPr>
          <w:lang w:val="en-US"/>
        </w:rPr>
        <w:t>For subframe-PDSCH, t</w:t>
      </w:r>
      <w:r w:rsidR="005F5956" w:rsidRPr="000D3CFB">
        <w:rPr>
          <w:lang w:val="en-US"/>
        </w:rPr>
        <w:t xml:space="preserve">he </w:t>
      </w:r>
      <w:r w:rsidRPr="000D3CFB">
        <w:rPr>
          <w:lang w:val="en-US"/>
        </w:rPr>
        <w:t xml:space="preserve">value of </w:t>
      </w:r>
      <w:r w:rsidR="00664FED" w:rsidRPr="000D3CFB">
        <w:rPr>
          <w:rFonts w:eastAsia="SimSun"/>
          <w:noProof/>
          <w:position w:val="-10"/>
        </w:rPr>
        <w:drawing>
          <wp:inline distT="0" distB="0" distL="0" distR="0" wp14:anchorId="3C0E814C" wp14:editId="13832252">
            <wp:extent cx="476250" cy="161925"/>
            <wp:effectExtent l="0" t="0" r="0" b="0"/>
            <wp:docPr id="4034" name="Picture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rPr>
        <w:drawing>
          <wp:inline distT="0" distB="0" distL="0" distR="0" wp14:anchorId="28C851DF" wp14:editId="27F9A6B0">
            <wp:extent cx="1114425" cy="523875"/>
            <wp:effectExtent l="0" t="0" r="0" b="0"/>
            <wp:docPr id="4035" name="Picture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rPr>
          <w:rFonts w:eastAsia="SimSun" w:hint="eastAsia"/>
          <w:lang w:val="en-US" w:eastAsia="zh-CN"/>
        </w:rPr>
        <w:t xml:space="preserve"> by spatial </w:t>
      </w:r>
      <w:r w:rsidR="008024BF" w:rsidRPr="000D3CFB">
        <w:rPr>
          <w:rFonts w:eastAsia="SimSun"/>
          <w:lang w:val="en-US" w:eastAsia="zh-CN"/>
        </w:rPr>
        <w:t>HARQ-</w:t>
      </w:r>
      <w:r w:rsidRPr="000D3CFB">
        <w:rPr>
          <w:rFonts w:eastAsia="SimSun" w:hint="eastAsia"/>
          <w:lang w:val="en-US" w:eastAsia="zh-CN"/>
        </w:rPr>
        <w:t>ACK bundling across multiple codewords within each PDSCH transmission</w:t>
      </w:r>
      <w:r w:rsidR="00FC5CE4" w:rsidRPr="000D3CFB">
        <w:rPr>
          <w:rFonts w:eastAsia="SimSun"/>
          <w:lang w:val="en-US" w:eastAsia="zh-CN"/>
        </w:rPr>
        <w:t xml:space="preserve"> for all serving cells </w:t>
      </w:r>
      <w:r w:rsidR="00664FED" w:rsidRPr="000D3CFB">
        <w:rPr>
          <w:noProof/>
          <w:position w:val="-10"/>
        </w:rPr>
        <w:drawing>
          <wp:inline distT="0" distB="0" distL="0" distR="0" wp14:anchorId="2F7C7D23" wp14:editId="55D98154">
            <wp:extent cx="342900" cy="238125"/>
            <wp:effectExtent l="0" t="0" r="0" b="0"/>
            <wp:docPr id="4036" name="Picture 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w:t>
      </w:r>
      <w:r w:rsidR="005F5956">
        <w:t xml:space="preserve">For slot-PDSCH, the value of </w:t>
      </w:r>
      <w:r w:rsidR="005F5956">
        <w:rPr>
          <w:noProof/>
          <w:position w:val="-10"/>
        </w:rPr>
        <w:drawing>
          <wp:inline distT="0" distB="0" distL="0" distR="0" wp14:anchorId="189232DB" wp14:editId="3BB5A897">
            <wp:extent cx="471170" cy="159385"/>
            <wp:effectExtent l="0" t="0" r="5080" b="0"/>
            <wp:docPr id="3758" name="Picture 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sidR="005F5956">
        <w:rPr>
          <w:lang w:eastAsia="zh-CN"/>
        </w:rPr>
        <w:t xml:space="preserve"> are generated according to Table 7.3-1 from the </w:t>
      </w:r>
      <w:r w:rsidR="005F5956">
        <w:rPr>
          <w:noProof/>
          <w:position w:val="-32"/>
        </w:rPr>
        <w:drawing>
          <wp:inline distT="0" distB="0" distL="0" distR="0" wp14:anchorId="43118910" wp14:editId="12C40D59">
            <wp:extent cx="1122045" cy="519430"/>
            <wp:effectExtent l="0" t="0" r="0" b="0"/>
            <wp:docPr id="3757" name="Picture 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22045" cy="519430"/>
                    </a:xfrm>
                    <a:prstGeom prst="rect">
                      <a:avLst/>
                    </a:prstGeom>
                    <a:noFill/>
                    <a:ln>
                      <a:noFill/>
                    </a:ln>
                  </pic:spPr>
                </pic:pic>
              </a:graphicData>
            </a:graphic>
          </wp:inline>
        </w:drawing>
      </w:r>
      <w:r w:rsidR="005F5956">
        <w:rPr>
          <w:lang w:eastAsia="zh-CN"/>
        </w:rPr>
        <w:t xml:space="preserve"> </w:t>
      </w:r>
      <w:r w:rsidR="005F5956">
        <w:t xml:space="preserve">HARQ-ACK </w:t>
      </w:r>
      <w:r w:rsidR="005F5956">
        <w:rPr>
          <w:lang w:eastAsia="zh-CN"/>
        </w:rPr>
        <w:t>responses including ACK in response to S</w:t>
      </w:r>
      <w:r w:rsidR="005F5956">
        <w:rPr>
          <w:rFonts w:cs="Arial"/>
        </w:rPr>
        <w:t>PDCCH</w:t>
      </w:r>
      <w:r w:rsidR="005F5956">
        <w:rPr>
          <w:lang w:eastAsia="zh-CN"/>
        </w:rPr>
        <w:t xml:space="preserve"> indicating downlink SPS release. </w:t>
      </w:r>
      <w:r w:rsidRPr="000D3CFB">
        <w:rPr>
          <w:rFonts w:eastAsia="SimSun"/>
          <w:lang w:val="en-US" w:eastAsia="zh-CN"/>
        </w:rPr>
        <w:t>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rPr>
        <w:drawing>
          <wp:inline distT="0" distB="0" distL="0" distR="0" wp14:anchorId="144356A6" wp14:editId="765FDDB1">
            <wp:extent cx="895350" cy="523875"/>
            <wp:effectExtent l="0" t="0" r="0" b="0"/>
            <wp:docPr id="4037" name="Picture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56C8C2C4" wp14:editId="6EE4AF98">
            <wp:extent cx="1524000" cy="238125"/>
            <wp:effectExtent l="0" t="0" r="0" b="0"/>
            <wp:docPr id="4038" name="Picture 4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FC5CE4" w:rsidRPr="000D3CFB">
        <w:rPr>
          <w:rFonts w:eastAsia="SimSun" w:hint="eastAsia"/>
          <w:lang w:eastAsia="zh-CN"/>
        </w:rPr>
        <w:t xml:space="preserve"> </w:t>
      </w:r>
      <w:r w:rsidR="00FC5CE4" w:rsidRPr="000D3CFB">
        <w:t xml:space="preserve">for </w:t>
      </w:r>
      <w:r w:rsidR="00FC5CE4" w:rsidRPr="000D3CFB">
        <w:rPr>
          <w:rFonts w:eastAsia="SimSun" w:hint="eastAsia"/>
          <w:lang w:eastAsia="zh-CN"/>
        </w:rPr>
        <w:t>a</w:t>
      </w:r>
      <w:r w:rsidR="00FC5CE4" w:rsidRPr="000D3CFB">
        <w:t xml:space="preserve"> serving cell c</w:t>
      </w:r>
      <w:r w:rsidRPr="000D3CFB">
        <w:t>, the UE detects that at least one downlink assignment has been missed.</w:t>
      </w:r>
    </w:p>
    <w:p w14:paraId="5F4434DB" w14:textId="77777777" w:rsidR="0093274D" w:rsidRPr="000D3CFB" w:rsidRDefault="0093274D">
      <w:pPr>
        <w:rPr>
          <w:lang w:val="en-US"/>
        </w:rPr>
      </w:pPr>
    </w:p>
    <w:p w14:paraId="56ACA760" w14:textId="77777777" w:rsidR="0093274D" w:rsidRPr="000D3CFB" w:rsidRDefault="0093274D">
      <w:pPr>
        <w:pStyle w:val="TH"/>
        <w:rPr>
          <w:lang w:val="en-US"/>
        </w:rPr>
      </w:pPr>
      <w:r w:rsidRPr="000D3CFB">
        <w:t xml:space="preserve">Table 7.3-1: Mapping between </w:t>
      </w:r>
      <w:r w:rsidRPr="000D3CFB">
        <w:rPr>
          <w:rFonts w:eastAsia="SimSun" w:hint="eastAsia"/>
          <w:lang w:eastAsia="zh-CN"/>
        </w:rPr>
        <w:t>multiple</w:t>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t xml:space="preserve"> and </w:t>
      </w:r>
      <w:r w:rsidR="00664FED" w:rsidRPr="000D3CFB">
        <w:rPr>
          <w:rFonts w:eastAsia="SimSun"/>
          <w:noProof/>
          <w:position w:val="-10"/>
        </w:rPr>
        <w:drawing>
          <wp:inline distT="0" distB="0" distL="0" distR="0" wp14:anchorId="5631449E" wp14:editId="3B22388A">
            <wp:extent cx="476250" cy="161925"/>
            <wp:effectExtent l="0" t="0" r="0" b="0"/>
            <wp:docPr id="4039" name="Picture 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2"/>
        <w:gridCol w:w="966"/>
      </w:tblGrid>
      <w:tr w:rsidR="0093274D" w:rsidRPr="000D3CFB" w14:paraId="7009F97A" w14:textId="77777777">
        <w:trPr>
          <w:cantSplit/>
          <w:jc w:val="center"/>
        </w:trPr>
        <w:tc>
          <w:tcPr>
            <w:tcW w:w="0" w:type="auto"/>
            <w:shd w:val="clear" w:color="auto" w:fill="E0E0E0"/>
            <w:vAlign w:val="center"/>
          </w:tcPr>
          <w:p w14:paraId="389DE458" w14:textId="77777777" w:rsidR="0093274D" w:rsidRPr="000D3CFB" w:rsidRDefault="0093274D" w:rsidP="00E65866">
            <w:pPr>
              <w:pStyle w:val="TAH"/>
              <w:rPr>
                <w:rFonts w:eastAsia="SimSun"/>
                <w:lang w:val="en-US" w:eastAsia="zh-CN"/>
              </w:rPr>
            </w:pPr>
            <w:r w:rsidRPr="000D3CFB">
              <w:rPr>
                <w:rFonts w:eastAsia="SimSun" w:hint="eastAsia"/>
                <w:lang w:val="en-US" w:eastAsia="zh-CN"/>
              </w:rPr>
              <w:t>Number of ACK among multiple (</w:t>
            </w:r>
            <w:r w:rsidR="00664FED" w:rsidRPr="000D3CFB">
              <w:rPr>
                <w:noProof/>
                <w:position w:val="-32"/>
              </w:rPr>
              <w:drawing>
                <wp:inline distT="0" distB="0" distL="0" distR="0" wp14:anchorId="2ADFE97D" wp14:editId="6B0D34B4">
                  <wp:extent cx="1114425" cy="523875"/>
                  <wp:effectExtent l="0" t="0" r="0" b="0"/>
                  <wp:docPr id="4040" name="Picture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w:t>
            </w:r>
            <w:r w:rsidR="003B1316" w:rsidRPr="000D3CFB">
              <w:rPr>
                <w:rFonts w:eastAsia="SimSun"/>
                <w:lang w:val="en-US" w:eastAsia="zh-CN"/>
              </w:rPr>
              <w:t xml:space="preserve"> </w:t>
            </w:r>
            <w:r w:rsidR="003B1316" w:rsidRPr="000D3CFB">
              <w:t xml:space="preserve">HARQ-ACK </w:t>
            </w:r>
            <w:r w:rsidRPr="000D3CFB">
              <w:rPr>
                <w:rFonts w:eastAsia="SimSun" w:hint="eastAsia"/>
                <w:lang w:val="en-US" w:eastAsia="zh-CN"/>
              </w:rPr>
              <w:t>responses</w:t>
            </w:r>
          </w:p>
        </w:tc>
        <w:tc>
          <w:tcPr>
            <w:tcW w:w="0" w:type="auto"/>
            <w:shd w:val="clear" w:color="auto" w:fill="E0E0E0"/>
            <w:vAlign w:val="center"/>
          </w:tcPr>
          <w:p w14:paraId="1C4DCEF9" w14:textId="77777777" w:rsidR="0093274D" w:rsidRPr="000D3CFB" w:rsidRDefault="00664FED" w:rsidP="00E65866">
            <w:pPr>
              <w:pStyle w:val="TAH"/>
              <w:rPr>
                <w:lang w:val="en-US"/>
              </w:rPr>
            </w:pPr>
            <w:r w:rsidRPr="000D3CFB">
              <w:rPr>
                <w:rFonts w:eastAsia="SimSun"/>
                <w:noProof/>
                <w:position w:val="-10"/>
              </w:rPr>
              <w:drawing>
                <wp:inline distT="0" distB="0" distL="0" distR="0" wp14:anchorId="74ABC47D" wp14:editId="7C9DED36">
                  <wp:extent cx="476250" cy="161925"/>
                  <wp:effectExtent l="0" t="0" r="0" b="0"/>
                  <wp:docPr id="4041" name="Picture 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0D3CFB" w14:paraId="7920FA80" w14:textId="77777777">
        <w:trPr>
          <w:cantSplit/>
          <w:jc w:val="center"/>
        </w:trPr>
        <w:tc>
          <w:tcPr>
            <w:tcW w:w="0" w:type="auto"/>
            <w:vAlign w:val="center"/>
          </w:tcPr>
          <w:p w14:paraId="49B4A10D" w14:textId="77777777" w:rsidR="0093274D" w:rsidRPr="000D3CFB" w:rsidRDefault="0093274D" w:rsidP="00E65866">
            <w:pPr>
              <w:pStyle w:val="TAC"/>
              <w:rPr>
                <w:rFonts w:eastAsia="SimSun"/>
                <w:lang w:val="en-US" w:eastAsia="zh-CN"/>
              </w:rPr>
            </w:pPr>
            <w:r w:rsidRPr="000D3CFB">
              <w:rPr>
                <w:rFonts w:eastAsia="SimSun" w:hint="eastAsia"/>
                <w:lang w:val="en-US" w:eastAsia="zh-CN"/>
              </w:rPr>
              <w:t>0 or None (UE detect at least one DL assignment is missed)</w:t>
            </w:r>
          </w:p>
        </w:tc>
        <w:tc>
          <w:tcPr>
            <w:tcW w:w="0" w:type="auto"/>
            <w:vAlign w:val="center"/>
          </w:tcPr>
          <w:p w14:paraId="31934092" w14:textId="77777777" w:rsidR="0093274D" w:rsidRPr="000D3CFB" w:rsidRDefault="0093274D" w:rsidP="00E65866">
            <w:pPr>
              <w:pStyle w:val="TAC"/>
              <w:rPr>
                <w:rFonts w:eastAsia="SimSun"/>
                <w:lang w:val="en-US" w:eastAsia="zh-CN"/>
              </w:rPr>
            </w:pPr>
            <w:r w:rsidRPr="000D3CFB">
              <w:rPr>
                <w:lang w:val="en-US"/>
              </w:rPr>
              <w:t>0, 0</w:t>
            </w:r>
          </w:p>
        </w:tc>
      </w:tr>
      <w:tr w:rsidR="0093274D" w:rsidRPr="000D3CFB" w14:paraId="3ACA38DA" w14:textId="77777777">
        <w:trPr>
          <w:cantSplit/>
          <w:jc w:val="center"/>
        </w:trPr>
        <w:tc>
          <w:tcPr>
            <w:tcW w:w="0" w:type="auto"/>
            <w:vAlign w:val="center"/>
          </w:tcPr>
          <w:p w14:paraId="0136FC10" w14:textId="77777777" w:rsidR="0093274D" w:rsidRPr="000D3CFB" w:rsidRDefault="0093274D" w:rsidP="00E65866">
            <w:pPr>
              <w:pStyle w:val="TAC"/>
              <w:rPr>
                <w:rFonts w:eastAsia="SimSun"/>
                <w:lang w:val="en-US" w:eastAsia="zh-CN"/>
              </w:rPr>
            </w:pPr>
            <w:r w:rsidRPr="000D3CFB">
              <w:rPr>
                <w:rFonts w:eastAsia="SimSun" w:hint="eastAsia"/>
                <w:lang w:val="en-US" w:eastAsia="zh-CN"/>
              </w:rPr>
              <w:t>1</w:t>
            </w:r>
          </w:p>
        </w:tc>
        <w:tc>
          <w:tcPr>
            <w:tcW w:w="0" w:type="auto"/>
            <w:vAlign w:val="center"/>
          </w:tcPr>
          <w:p w14:paraId="35709328"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7615B829" w14:textId="77777777">
        <w:trPr>
          <w:cantSplit/>
          <w:jc w:val="center"/>
        </w:trPr>
        <w:tc>
          <w:tcPr>
            <w:tcW w:w="0" w:type="auto"/>
            <w:vAlign w:val="center"/>
          </w:tcPr>
          <w:p w14:paraId="7AF3E7E5" w14:textId="77777777" w:rsidR="0093274D" w:rsidRPr="000D3CFB" w:rsidRDefault="0093274D" w:rsidP="00E65866">
            <w:pPr>
              <w:pStyle w:val="TAC"/>
              <w:rPr>
                <w:rFonts w:eastAsia="SimSun"/>
                <w:lang w:val="en-US" w:eastAsia="zh-CN"/>
              </w:rPr>
            </w:pPr>
            <w:r w:rsidRPr="000D3CFB">
              <w:rPr>
                <w:rFonts w:eastAsia="SimSun" w:hint="eastAsia"/>
                <w:lang w:val="en-US" w:eastAsia="zh-CN"/>
              </w:rPr>
              <w:t>2</w:t>
            </w:r>
          </w:p>
        </w:tc>
        <w:tc>
          <w:tcPr>
            <w:tcW w:w="0" w:type="auto"/>
            <w:vAlign w:val="center"/>
          </w:tcPr>
          <w:p w14:paraId="7A144130"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4011B1BC" w14:textId="77777777">
        <w:trPr>
          <w:cantSplit/>
          <w:jc w:val="center"/>
        </w:trPr>
        <w:tc>
          <w:tcPr>
            <w:tcW w:w="0" w:type="auto"/>
            <w:vAlign w:val="center"/>
          </w:tcPr>
          <w:p w14:paraId="3A46E220" w14:textId="77777777" w:rsidR="0093274D" w:rsidRPr="000D3CFB" w:rsidRDefault="0093274D" w:rsidP="00E65866">
            <w:pPr>
              <w:pStyle w:val="TAC"/>
              <w:rPr>
                <w:lang w:val="en-US"/>
              </w:rPr>
            </w:pPr>
            <w:r w:rsidRPr="000D3CFB">
              <w:rPr>
                <w:rFonts w:eastAsia="SimSun" w:hint="eastAsia"/>
                <w:lang w:val="en-US" w:eastAsia="zh-CN"/>
              </w:rPr>
              <w:t>3</w:t>
            </w:r>
          </w:p>
        </w:tc>
        <w:tc>
          <w:tcPr>
            <w:tcW w:w="0" w:type="auto"/>
            <w:vAlign w:val="center"/>
          </w:tcPr>
          <w:p w14:paraId="4C5DA863"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09C36235" w14:textId="77777777">
        <w:trPr>
          <w:cantSplit/>
          <w:jc w:val="center"/>
        </w:trPr>
        <w:tc>
          <w:tcPr>
            <w:tcW w:w="0" w:type="auto"/>
            <w:vAlign w:val="center"/>
          </w:tcPr>
          <w:p w14:paraId="01DC55FD" w14:textId="77777777" w:rsidR="0093274D" w:rsidRPr="000D3CFB" w:rsidRDefault="0093274D" w:rsidP="00E65866">
            <w:pPr>
              <w:pStyle w:val="TAC"/>
              <w:rPr>
                <w:rFonts w:eastAsia="SimSun"/>
                <w:lang w:val="en-US" w:eastAsia="zh-CN"/>
              </w:rPr>
            </w:pPr>
            <w:r w:rsidRPr="000D3CFB">
              <w:rPr>
                <w:rFonts w:eastAsia="SimSun" w:hint="eastAsia"/>
                <w:lang w:val="en-US" w:eastAsia="zh-CN"/>
              </w:rPr>
              <w:t>4</w:t>
            </w:r>
          </w:p>
        </w:tc>
        <w:tc>
          <w:tcPr>
            <w:tcW w:w="0" w:type="auto"/>
            <w:vAlign w:val="center"/>
          </w:tcPr>
          <w:p w14:paraId="7CDB7278"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45CB8B49" w14:textId="77777777">
        <w:trPr>
          <w:cantSplit/>
          <w:jc w:val="center"/>
        </w:trPr>
        <w:tc>
          <w:tcPr>
            <w:tcW w:w="0" w:type="auto"/>
            <w:vAlign w:val="center"/>
          </w:tcPr>
          <w:p w14:paraId="279B31FE" w14:textId="77777777" w:rsidR="0093274D" w:rsidRPr="000D3CFB" w:rsidRDefault="0093274D" w:rsidP="00E65866">
            <w:pPr>
              <w:pStyle w:val="TAC"/>
              <w:rPr>
                <w:lang w:val="en-US"/>
              </w:rPr>
            </w:pPr>
            <w:r w:rsidRPr="000D3CFB">
              <w:rPr>
                <w:rFonts w:eastAsia="SimSun" w:hint="eastAsia"/>
                <w:lang w:val="en-US" w:eastAsia="zh-CN"/>
              </w:rPr>
              <w:t>5</w:t>
            </w:r>
          </w:p>
        </w:tc>
        <w:tc>
          <w:tcPr>
            <w:tcW w:w="0" w:type="auto"/>
            <w:vAlign w:val="center"/>
          </w:tcPr>
          <w:p w14:paraId="07D9B398"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1457EE09" w14:textId="77777777">
        <w:trPr>
          <w:cantSplit/>
          <w:jc w:val="center"/>
        </w:trPr>
        <w:tc>
          <w:tcPr>
            <w:tcW w:w="0" w:type="auto"/>
            <w:vAlign w:val="center"/>
          </w:tcPr>
          <w:p w14:paraId="2CAB4AC9" w14:textId="77777777" w:rsidR="0093274D" w:rsidRPr="000D3CFB" w:rsidRDefault="0093274D" w:rsidP="00E65866">
            <w:pPr>
              <w:pStyle w:val="TAC"/>
              <w:rPr>
                <w:rFonts w:eastAsia="SimSun"/>
                <w:lang w:val="en-US" w:eastAsia="zh-CN"/>
              </w:rPr>
            </w:pPr>
            <w:r w:rsidRPr="000D3CFB">
              <w:rPr>
                <w:rFonts w:eastAsia="SimSun" w:hint="eastAsia"/>
                <w:lang w:val="en-US" w:eastAsia="zh-CN"/>
              </w:rPr>
              <w:t>6</w:t>
            </w:r>
          </w:p>
        </w:tc>
        <w:tc>
          <w:tcPr>
            <w:tcW w:w="0" w:type="auto"/>
            <w:vAlign w:val="center"/>
          </w:tcPr>
          <w:p w14:paraId="4260BDA3"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19ED6667" w14:textId="77777777">
        <w:trPr>
          <w:cantSplit/>
          <w:jc w:val="center"/>
        </w:trPr>
        <w:tc>
          <w:tcPr>
            <w:tcW w:w="0" w:type="auto"/>
            <w:vAlign w:val="center"/>
          </w:tcPr>
          <w:p w14:paraId="0C537E41" w14:textId="77777777" w:rsidR="0093274D" w:rsidRPr="000D3CFB" w:rsidRDefault="0093274D" w:rsidP="00E65866">
            <w:pPr>
              <w:pStyle w:val="TAC"/>
              <w:rPr>
                <w:rFonts w:eastAsia="SimSun"/>
                <w:lang w:val="en-US" w:eastAsia="zh-CN"/>
              </w:rPr>
            </w:pPr>
            <w:r w:rsidRPr="000D3CFB">
              <w:rPr>
                <w:rFonts w:eastAsia="SimSun" w:hint="eastAsia"/>
                <w:lang w:val="en-US" w:eastAsia="zh-CN"/>
              </w:rPr>
              <w:t>7</w:t>
            </w:r>
          </w:p>
        </w:tc>
        <w:tc>
          <w:tcPr>
            <w:tcW w:w="0" w:type="auto"/>
            <w:vAlign w:val="center"/>
          </w:tcPr>
          <w:p w14:paraId="7A1F32D1"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6DD0FF55" w14:textId="77777777">
        <w:trPr>
          <w:cantSplit/>
          <w:jc w:val="center"/>
        </w:trPr>
        <w:tc>
          <w:tcPr>
            <w:tcW w:w="0" w:type="auto"/>
            <w:vAlign w:val="center"/>
          </w:tcPr>
          <w:p w14:paraId="437E353D" w14:textId="77777777" w:rsidR="0093274D" w:rsidRPr="000D3CFB" w:rsidRDefault="0093274D" w:rsidP="00E65866">
            <w:pPr>
              <w:pStyle w:val="TAC"/>
              <w:rPr>
                <w:lang w:val="en-US"/>
              </w:rPr>
            </w:pPr>
            <w:r w:rsidRPr="000D3CFB">
              <w:rPr>
                <w:rFonts w:eastAsia="SimSun" w:hint="eastAsia"/>
                <w:lang w:val="en-US" w:eastAsia="zh-CN"/>
              </w:rPr>
              <w:t>8</w:t>
            </w:r>
          </w:p>
        </w:tc>
        <w:tc>
          <w:tcPr>
            <w:tcW w:w="0" w:type="auto"/>
            <w:vAlign w:val="center"/>
          </w:tcPr>
          <w:p w14:paraId="5BCD4B5C"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4CEE4D53" w14:textId="77777777">
        <w:trPr>
          <w:cantSplit/>
          <w:jc w:val="center"/>
        </w:trPr>
        <w:tc>
          <w:tcPr>
            <w:tcW w:w="0" w:type="auto"/>
            <w:vAlign w:val="center"/>
          </w:tcPr>
          <w:p w14:paraId="05E043D6" w14:textId="77777777" w:rsidR="0093274D" w:rsidRPr="000D3CFB" w:rsidRDefault="0093274D" w:rsidP="00E65866">
            <w:pPr>
              <w:pStyle w:val="TAC"/>
              <w:rPr>
                <w:rFonts w:eastAsia="SimSun"/>
                <w:lang w:val="en-US" w:eastAsia="zh-CN"/>
              </w:rPr>
            </w:pPr>
            <w:r w:rsidRPr="000D3CFB">
              <w:rPr>
                <w:rFonts w:eastAsia="SimSun" w:hint="eastAsia"/>
                <w:lang w:val="en-US" w:eastAsia="zh-CN"/>
              </w:rPr>
              <w:t>9</w:t>
            </w:r>
          </w:p>
        </w:tc>
        <w:tc>
          <w:tcPr>
            <w:tcW w:w="0" w:type="auto"/>
            <w:vAlign w:val="center"/>
          </w:tcPr>
          <w:p w14:paraId="07972836" w14:textId="77777777" w:rsidR="0093274D" w:rsidRPr="000D3CFB" w:rsidRDefault="0093274D" w:rsidP="00E65866">
            <w:pPr>
              <w:pStyle w:val="TAC"/>
              <w:rPr>
                <w:rFonts w:eastAsia="SimSun"/>
                <w:lang w:val="en-US" w:eastAsia="zh-CN"/>
              </w:rPr>
            </w:pPr>
            <w:r w:rsidRPr="000D3CFB">
              <w:rPr>
                <w:lang w:val="en-US"/>
              </w:rPr>
              <w:t>0, 1</w:t>
            </w:r>
          </w:p>
        </w:tc>
      </w:tr>
    </w:tbl>
    <w:p w14:paraId="6D193B59" w14:textId="77777777" w:rsidR="0093274D" w:rsidRPr="000D3CFB" w:rsidRDefault="0093274D">
      <w:pPr>
        <w:rPr>
          <w:lang w:val="en-US"/>
        </w:rPr>
      </w:pPr>
    </w:p>
    <w:p w14:paraId="7C06A922" w14:textId="43652A01" w:rsidR="001E35E5" w:rsidRPr="000D3CFB" w:rsidRDefault="0093274D" w:rsidP="001E35E5">
      <w:r w:rsidRPr="000D3CFB">
        <w:rPr>
          <w:lang w:val="en-US"/>
        </w:rPr>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 xml:space="preserve">TRUE, </w:t>
      </w:r>
      <w:r w:rsidR="00A61E75" w:rsidRPr="000D3CFB">
        <w:t>and</w:t>
      </w:r>
      <w:r w:rsidRPr="000D3CFB">
        <w:rPr>
          <w:lang w:val="en-US"/>
        </w:rPr>
        <w:t xml:space="preserve"> </w:t>
      </w:r>
      <w:r w:rsidR="001E35E5" w:rsidRPr="000D3CFB">
        <w:rPr>
          <w:lang w:val="en-US"/>
        </w:rPr>
        <w:t xml:space="preserve">if the UE is configured with </w:t>
      </w:r>
      <w:r w:rsidR="001E35E5" w:rsidRPr="000D3CFB">
        <w:t>HARQ-ACK</w:t>
      </w:r>
      <w:r w:rsidR="001E35E5" w:rsidRPr="000D3CFB">
        <w:rPr>
          <w:lang w:val="en-US"/>
        </w:rPr>
        <w:t xml:space="preserve"> bundling, </w:t>
      </w:r>
      <w:r w:rsidR="001E35E5" w:rsidRPr="000D3CFB">
        <w:t>HARQ-ACK</w:t>
      </w:r>
      <w:r w:rsidR="001E35E5" w:rsidRPr="000D3CFB">
        <w:rPr>
          <w:lang w:val="en-US"/>
        </w:rPr>
        <w:t xml:space="preserve"> multiplexing or PUCCH format 1b with channel selection, and </w:t>
      </w:r>
      <w:r w:rsidR="001E35E5" w:rsidRPr="000D3CFB">
        <w:rPr>
          <w:rFonts w:eastAsia="SimSun" w:hint="eastAsia"/>
          <w:lang w:val="en-US" w:eastAsia="zh-CN"/>
        </w:rPr>
        <w:t xml:space="preserve">if the UE receives </w:t>
      </w:r>
      <w:r w:rsidR="001E35E5" w:rsidRPr="000D3CFB">
        <w:rPr>
          <w:lang w:val="en-US"/>
        </w:rPr>
        <w:t xml:space="preserve">PDSCH and/or </w:t>
      </w:r>
      <w:r w:rsidR="001E35E5" w:rsidRPr="000D3CFB">
        <w:rPr>
          <w:rFonts w:eastAsia="SimSun" w:hint="eastAsia"/>
          <w:lang w:eastAsia="zh-CN"/>
        </w:rPr>
        <w:t>PDCCH</w:t>
      </w:r>
      <w:r w:rsidR="005A65C0" w:rsidRPr="000D3CFB">
        <w:rPr>
          <w:rFonts w:cs="Arial"/>
        </w:rPr>
        <w:t>/EPDCCH</w:t>
      </w:r>
      <w:r w:rsidR="001E35E5" w:rsidRPr="000D3CFB">
        <w:rPr>
          <w:rFonts w:eastAsia="SimSun" w:hint="eastAsia"/>
          <w:lang w:eastAsia="zh-CN"/>
        </w:rPr>
        <w:t xml:space="preserve"> indicating downlink SPS</w:t>
      </w:r>
      <w:r w:rsidR="001E35E5" w:rsidRPr="000D3CFB">
        <w:rPr>
          <w:rFonts w:eastAsia="SimSun"/>
          <w:lang w:eastAsia="zh-CN"/>
        </w:rPr>
        <w:t xml:space="preserve"> </w:t>
      </w:r>
      <w:r w:rsidR="00731758" w:rsidRPr="000D3CFB">
        <w:rPr>
          <w:rFonts w:eastAsia="Malgun Gothic" w:hint="eastAsia"/>
          <w:lang w:eastAsia="ko-KR"/>
        </w:rPr>
        <w:t xml:space="preserve">release </w:t>
      </w:r>
      <w:r w:rsidR="001E35E5" w:rsidRPr="000D3CFB">
        <w:rPr>
          <w:rFonts w:eastAsia="SimSun"/>
          <w:lang w:eastAsia="zh-CN"/>
        </w:rPr>
        <w:t xml:space="preserve">only on </w:t>
      </w:r>
      <w:r w:rsidR="001E35E5" w:rsidRPr="000D3CFB">
        <w:rPr>
          <w:rFonts w:eastAsia="SimSun" w:hint="eastAsia"/>
          <w:lang w:eastAsia="zh-CN"/>
        </w:rPr>
        <w:t>the primary cell</w:t>
      </w:r>
      <w:r w:rsidR="001E35E5" w:rsidRPr="000D3CFB">
        <w:rPr>
          <w:rFonts w:eastAsia="SimSun"/>
          <w:lang w:eastAsia="zh-CN"/>
        </w:rPr>
        <w:t xml:space="preserve"> </w:t>
      </w:r>
      <w:r w:rsidR="001E35E5" w:rsidRPr="000D3CFB">
        <w:t xml:space="preserve">within subframe(s) </w:t>
      </w:r>
      <w:r w:rsidR="00664FED" w:rsidRPr="000D3CFB">
        <w:rPr>
          <w:noProof/>
          <w:position w:val="-6"/>
        </w:rPr>
        <w:drawing>
          <wp:inline distT="0" distB="0" distL="0" distR="0" wp14:anchorId="51A22FEB" wp14:editId="56153B96">
            <wp:extent cx="285750" cy="171450"/>
            <wp:effectExtent l="0" t="0" r="0" b="0"/>
            <wp:docPr id="4042" name="Picture 4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079BD4F1" wp14:editId="0044E72A">
            <wp:extent cx="342900" cy="171450"/>
            <wp:effectExtent l="0" t="0" r="0" b="0"/>
            <wp:docPr id="4043" name="Picture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w:t>
      </w:r>
      <w:r w:rsidRPr="000D3CFB">
        <w:rPr>
          <w:lang w:val="en-US"/>
        </w:rPr>
        <w:t xml:space="preserve">a UE shall transmit </w:t>
      </w:r>
      <w:r w:rsidR="003B1316" w:rsidRPr="000D3CFB">
        <w:rPr>
          <w:lang w:val="en-US"/>
        </w:rPr>
        <w:t>the CSI</w:t>
      </w:r>
      <w:r w:rsidRPr="000D3CFB">
        <w:rPr>
          <w:lang w:val="en-US"/>
        </w:rPr>
        <w:t xml:space="preserve"> and </w:t>
      </w:r>
      <w:r w:rsidR="00664FED" w:rsidRPr="000D3CFB">
        <w:rPr>
          <w:rFonts w:eastAsia="SimSun"/>
          <w:noProof/>
          <w:position w:val="-10"/>
        </w:rPr>
        <w:drawing>
          <wp:inline distT="0" distB="0" distL="0" distR="0" wp14:anchorId="6E64DFEA" wp14:editId="2EEF13EA">
            <wp:extent cx="476250" cy="161925"/>
            <wp:effectExtent l="0" t="0" r="0" b="0"/>
            <wp:docPr id="4044" name="Picture 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w:t>
      </w:r>
      <w:r w:rsidR="009D67ED">
        <w:rPr>
          <w:rFonts w:eastAsia="SimSun"/>
          <w:lang w:val="en-US" w:eastAsia="zh-CN"/>
        </w:rPr>
        <w:t>Clause</w:t>
      </w:r>
      <w:r w:rsidRPr="000D3CFB">
        <w:rPr>
          <w:rFonts w:eastAsia="SimSun"/>
          <w:lang w:val="en-US" w:eastAsia="zh-CN"/>
        </w:rPr>
        <w:t xml:space="preserve"> 5.2.3.4 in [4] with </w:t>
      </w:r>
      <w:r w:rsidR="00664FED" w:rsidRPr="000D3CFB">
        <w:rPr>
          <w:noProof/>
          <w:position w:val="-10"/>
        </w:rPr>
        <w:drawing>
          <wp:inline distT="0" distB="0" distL="0" distR="0" wp14:anchorId="24DBBC45" wp14:editId="1CD268C1">
            <wp:extent cx="333375" cy="190500"/>
            <wp:effectExtent l="0" t="0" r="0" b="0"/>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00664FED" w:rsidRPr="000D3CFB">
        <w:rPr>
          <w:rFonts w:eastAsia="SimSun"/>
          <w:noProof/>
          <w:position w:val="-10"/>
        </w:rPr>
        <w:drawing>
          <wp:inline distT="0" distB="0" distL="0" distR="0" wp14:anchorId="4F0964BE" wp14:editId="366AA271">
            <wp:extent cx="476250" cy="161925"/>
            <wp:effectExtent l="0" t="0" r="0" b="0"/>
            <wp:docPr id="4046" name="Picture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6"/>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00664FED" w:rsidRPr="000D3CFB">
        <w:rPr>
          <w:rFonts w:eastAsia="SimSun"/>
          <w:noProof/>
          <w:position w:val="-10"/>
        </w:rPr>
        <w:drawing>
          <wp:inline distT="0" distB="0" distL="0" distR="0" wp14:anchorId="33E6A597" wp14:editId="326B51D8">
            <wp:extent cx="476250" cy="161925"/>
            <wp:effectExtent l="0" t="0" r="0" b="0"/>
            <wp:docPr id="4047" name="Picture 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rPr>
        <w:drawing>
          <wp:inline distT="0" distB="0" distL="0" distR="0" wp14:anchorId="5A2FA9F4" wp14:editId="7197D15A">
            <wp:extent cx="1114425" cy="523875"/>
            <wp:effectExtent l="0" t="0" r="0" b="0"/>
            <wp:docPr id="4048" name="Picture 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t xml:space="preserve"> by spatial </w:t>
      </w:r>
      <w:r w:rsidR="003B1316" w:rsidRPr="000D3CFB">
        <w:t xml:space="preserve">HARQ-ACK </w:t>
      </w:r>
      <w:r w:rsidRPr="000D3CFB">
        <w:t>bundling across multiple codewords within each PDSCH transmission</w:t>
      </w:r>
      <w:r w:rsidR="001E35E5" w:rsidRPr="000D3CFB">
        <w:rPr>
          <w:rFonts w:eastAsia="SimSun"/>
          <w:lang w:val="en-US" w:eastAsia="zh-CN"/>
        </w:rPr>
        <w:t xml:space="preserve"> for all serving cells </w:t>
      </w:r>
      <w:r w:rsidR="00664FED" w:rsidRPr="000D3CFB">
        <w:rPr>
          <w:noProof/>
          <w:position w:val="-10"/>
        </w:rPr>
        <w:drawing>
          <wp:inline distT="0" distB="0" distL="0" distR="0" wp14:anchorId="6847501F" wp14:editId="12D99ACB">
            <wp:extent cx="342900" cy="238125"/>
            <wp:effectExtent l="0" t="0" r="0" b="0"/>
            <wp:docPr id="4049" name="Picture 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rPr>
        <w:drawing>
          <wp:inline distT="0" distB="0" distL="0" distR="0" wp14:anchorId="411415F1" wp14:editId="3A9AA13B">
            <wp:extent cx="895350" cy="523875"/>
            <wp:effectExtent l="0" t="0" r="0" b="0"/>
            <wp:docPr id="4050" name="Picture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592836BD" wp14:editId="76C8D67C">
            <wp:extent cx="1524000" cy="238125"/>
            <wp:effectExtent l="0" t="0" r="0" b="0"/>
            <wp:docPr id="4051" name="Picture 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1E35E5" w:rsidRPr="000D3CFB">
        <w:t xml:space="preserve"> for </w:t>
      </w:r>
      <w:r w:rsidR="001E35E5" w:rsidRPr="000D3CFB">
        <w:rPr>
          <w:rFonts w:eastAsia="SimSun" w:hint="eastAsia"/>
          <w:lang w:eastAsia="zh-CN"/>
        </w:rPr>
        <w:t>a</w:t>
      </w:r>
      <w:r w:rsidR="001E35E5" w:rsidRPr="000D3CFB">
        <w:t xml:space="preserve"> serving cell c</w:t>
      </w:r>
      <w:r w:rsidRPr="000D3CFB">
        <w:t>, the UE detects that at least one downlink assignment has been missed.</w:t>
      </w:r>
      <w:r w:rsidR="001E35E5" w:rsidRPr="000D3CFB">
        <w:t xml:space="preserve"> </w:t>
      </w:r>
    </w:p>
    <w:p w14:paraId="26937B75" w14:textId="4C4661AF" w:rsidR="001E35E5" w:rsidRPr="000D3CFB" w:rsidRDefault="001E35E5" w:rsidP="001E35E5">
      <w:r w:rsidRPr="000D3CFB">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TRUE,</w:t>
      </w:r>
      <w:r w:rsidRPr="000D3CFB">
        <w:rPr>
          <w:lang w:val="en-US"/>
        </w:rPr>
        <w:t xml:space="preserve"> and </w:t>
      </w:r>
      <w:r w:rsidR="00A61E75" w:rsidRPr="000D3CFB">
        <w:rPr>
          <w:lang w:val="en-US"/>
        </w:rPr>
        <w:t xml:space="preserve">if </w:t>
      </w:r>
      <w:r w:rsidRPr="000D3CFB">
        <w:rPr>
          <w:lang w:val="en-US"/>
        </w:rPr>
        <w:t>the UE is co</w:t>
      </w:r>
      <w:r w:rsidRPr="000D3CFB">
        <w:t xml:space="preserve">nfigured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00664FED" w:rsidRPr="000D3CFB">
        <w:rPr>
          <w:noProof/>
          <w:position w:val="-6"/>
        </w:rPr>
        <w:drawing>
          <wp:inline distT="0" distB="0" distL="0" distR="0" wp14:anchorId="11D94D7C" wp14:editId="587E3A07">
            <wp:extent cx="285750" cy="171450"/>
            <wp:effectExtent l="0" t="0" r="0" b="0"/>
            <wp:docPr id="4052" name="Picture 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D851048" wp14:editId="74CE9004">
            <wp:extent cx="342900" cy="17145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w:t>
      </w:r>
      <w:r w:rsidR="009D67ED">
        <w:t>Clause</w:t>
      </w:r>
      <w:r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14:paraId="02F405F5" w14:textId="144F008E" w:rsidR="005A65C0" w:rsidRPr="000D3CFB" w:rsidRDefault="001E35E5" w:rsidP="005A65C0">
      <w:r w:rsidRPr="000D3CFB">
        <w:t xml:space="preserve">For TDD </w:t>
      </w:r>
      <w:r w:rsidR="005A65C0" w:rsidRPr="000D3CFB">
        <w:rPr>
          <w:rFonts w:eastAsia="SimSun"/>
          <w:lang w:val="en-US" w:eastAsia="zh-CN"/>
        </w:rPr>
        <w:t xml:space="preserve">and a </w:t>
      </w:r>
      <w:r w:rsidR="005A65C0" w:rsidRPr="000D3CFB">
        <w:rPr>
          <w:lang w:val="en-US"/>
        </w:rPr>
        <w:t>UE is co</w:t>
      </w:r>
      <w:r w:rsidR="005A65C0" w:rsidRPr="000D3CFB">
        <w:t>nfigured with PUCCH format 3</w:t>
      </w:r>
      <w:r w:rsidR="005A65C0" w:rsidRPr="000D3CFB">
        <w:rPr>
          <w:rFonts w:eastAsia="SimSun" w:hint="eastAsia"/>
          <w:lang w:eastAsia="zh-CN"/>
        </w:rPr>
        <w:t>,</w:t>
      </w:r>
      <w:r w:rsidR="005A65C0" w:rsidRPr="000D3CFB">
        <w:t xml:space="preserve"> </w:t>
      </w:r>
      <w:r w:rsidR="00A12345" w:rsidRPr="009F6716">
        <w:t xml:space="preserve">except for the UE configured with EN-DC and </w:t>
      </w:r>
      <w:r w:rsidR="000D496D">
        <w:rPr>
          <w:i/>
        </w:rPr>
        <w:t>tdm-PatternConfig2</w:t>
      </w:r>
      <w:r w:rsidR="00A12345" w:rsidRPr="009F6716">
        <w:t>,</w:t>
      </w:r>
    </w:p>
    <w:p w14:paraId="6695424C" w14:textId="77777777" w:rsidR="00284990" w:rsidRPr="000D3CFB" w:rsidRDefault="00A61E75" w:rsidP="001E35E5">
      <w:r w:rsidRPr="000D3CFB">
        <w:rPr>
          <w:rFonts w:hint="eastAsia"/>
        </w:rPr>
        <w:t xml:space="preserve">if the parameter </w:t>
      </w:r>
      <w:r w:rsidRPr="000D3CFB">
        <w:rPr>
          <w:rFonts w:hint="eastAsia"/>
          <w:i/>
        </w:rPr>
        <w:t>simultaneousAckNackAndCQI</w:t>
      </w:r>
      <w:r w:rsidRPr="000D3CFB">
        <w:rPr>
          <w:rFonts w:hint="eastAsia"/>
        </w:rPr>
        <w:t xml:space="preserve"> </w:t>
      </w:r>
      <w:r w:rsidR="005A65C0" w:rsidRPr="000D3CFB">
        <w:rPr>
          <w:lang w:eastAsia="zh-CN"/>
        </w:rPr>
        <w:t xml:space="preserve">is set </w:t>
      </w:r>
      <w:r w:rsidR="005A65C0" w:rsidRPr="000D3CFB">
        <w:rPr>
          <w:i/>
          <w:lang w:eastAsia="zh-CN"/>
        </w:rPr>
        <w:t>TRUE</w:t>
      </w:r>
      <w:r w:rsidR="005A65C0" w:rsidRPr="000D3CFB">
        <w:rPr>
          <w:rFonts w:eastAsia="SimSun" w:hint="eastAsia"/>
          <w:lang w:eastAsia="zh-CN"/>
        </w:rPr>
        <w:t xml:space="preserve"> </w:t>
      </w:r>
      <w:r w:rsidR="005A65C0" w:rsidRPr="000D3CFB">
        <w:rPr>
          <w:rFonts w:eastAsia="SimSun"/>
          <w:lang w:eastAsia="zh-CN"/>
        </w:rPr>
        <w:t xml:space="preserve">and </w:t>
      </w:r>
      <w:r w:rsidR="005A65C0" w:rsidRPr="000D3CFB">
        <w:rPr>
          <w:rFonts w:eastAsia="SimSun" w:hint="eastAsia"/>
          <w:lang w:eastAsia="zh-CN"/>
        </w:rPr>
        <w:t>if the UE</w:t>
      </w:r>
      <w:r w:rsidR="005A65C0" w:rsidRPr="000D3CFB">
        <w:rPr>
          <w:rFonts w:eastAsia="SimSun" w:hint="eastAsia"/>
          <w:lang w:val="en-US" w:eastAsia="zh-CN"/>
        </w:rPr>
        <w:t xml:space="preserve"> receives</w:t>
      </w:r>
      <w:r w:rsidR="001E35E5" w:rsidRPr="000D3CFB">
        <w:rPr>
          <w:rFonts w:eastAsia="SimSun" w:hint="eastAsia"/>
          <w:lang w:eastAsia="zh-CN"/>
        </w:rPr>
        <w:t>,</w:t>
      </w:r>
      <w:r w:rsidR="001E35E5" w:rsidRPr="000D3CFB">
        <w:t xml:space="preserve"> </w:t>
      </w:r>
    </w:p>
    <w:p w14:paraId="071D4398" w14:textId="7E4D352D" w:rsidR="001E35E5" w:rsidRPr="000D3CFB" w:rsidRDefault="004A54E3" w:rsidP="004A54E3">
      <w:pPr>
        <w:pStyle w:val="B1"/>
        <w:rPr>
          <w:lang w:eastAsia="zh-CN"/>
        </w:rPr>
      </w:pPr>
      <w:r w:rsidRPr="000D3CFB">
        <w:rPr>
          <w:lang w:eastAsia="zh-CN"/>
        </w:rPr>
        <w:lastRenderedPageBreak/>
        <w:t>-</w:t>
      </w:r>
      <w:r w:rsidRPr="000D3CFB">
        <w:rPr>
          <w:lang w:eastAsia="zh-CN"/>
        </w:rPr>
        <w:tab/>
      </w:r>
      <w:r w:rsidR="001E35E5" w:rsidRPr="000D3CFB">
        <w:rPr>
          <w:lang w:eastAsia="zh-CN"/>
        </w:rPr>
        <w:t>a single PDSCH transmission only on the primary cell indicated by the detection of a corresponding PDCCH</w:t>
      </w:r>
      <w:r w:rsidR="003951AF" w:rsidRPr="000D3CFB">
        <w:t>/EPDCCH</w:t>
      </w:r>
      <w:r w:rsidR="001E35E5" w:rsidRPr="000D3CFB">
        <w:t xml:space="preserve"> in subframe</w:t>
      </w:r>
      <w:r w:rsidR="001E35E5" w:rsidRPr="000D3CFB" w:rsidDel="00EC3A98">
        <w:t xml:space="preserve"> </w:t>
      </w:r>
      <w:r w:rsidR="00664FED" w:rsidRPr="000D3CFB">
        <w:rPr>
          <w:noProof/>
          <w:position w:val="-12"/>
        </w:rPr>
        <w:drawing>
          <wp:inline distT="0" distB="0" distL="0" distR="0" wp14:anchorId="3377DF04" wp14:editId="18B37625">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rPr>
        <w:drawing>
          <wp:inline distT="0" distB="0" distL="0" distR="0" wp14:anchorId="37C82D2D" wp14:editId="1579F8FB">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1E35E5" w:rsidRPr="000D3CFB">
        <w:t xml:space="preserve"> 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val="en-US"/>
        </w:rPr>
        <w:t xml:space="preserve"> (defined in Table 7.3-X)</w:t>
      </w:r>
      <w:r w:rsidR="001E35E5" w:rsidRPr="000D3CFB">
        <w:rPr>
          <w:lang w:eastAsia="zh-CN"/>
        </w:rPr>
        <w:t>, or a PDCCH</w:t>
      </w:r>
      <w:r w:rsidR="003951AF" w:rsidRPr="000D3CFB">
        <w:t>/EPDCCH</w:t>
      </w:r>
      <w:r w:rsidR="001E35E5" w:rsidRPr="000D3CFB">
        <w:rPr>
          <w:lang w:eastAsia="zh-CN"/>
        </w:rPr>
        <w:t xml:space="preserve"> indicating downlink SPS release (defined in </w:t>
      </w:r>
      <w:r w:rsidR="009D67ED">
        <w:rPr>
          <w:lang w:eastAsia="zh-CN"/>
        </w:rPr>
        <w:t>Clause</w:t>
      </w:r>
      <w:r w:rsidR="001E35E5" w:rsidRPr="000D3CFB">
        <w:rPr>
          <w:lang w:eastAsia="zh-CN"/>
        </w:rPr>
        <w:t xml:space="preserve"> 9.2) </w:t>
      </w:r>
      <w:r w:rsidR="001E35E5" w:rsidRPr="000D3CFB">
        <w:t xml:space="preserve">in subframe </w:t>
      </w:r>
      <w:r w:rsidR="00664FED" w:rsidRPr="000D3CFB">
        <w:rPr>
          <w:noProof/>
          <w:position w:val="-12"/>
        </w:rPr>
        <w:drawing>
          <wp:inline distT="0" distB="0" distL="0" distR="0" wp14:anchorId="035182AA" wp14:editId="690E6030">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rPr>
        <w:drawing>
          <wp:inline distT="0" distB="0" distL="0" distR="0" wp14:anchorId="678D06A0" wp14:editId="28441C44">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1E35E5" w:rsidRPr="000D3CFB">
        <w:t>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eastAsia="zh-CN"/>
        </w:rPr>
        <w:t>, or</w:t>
      </w:r>
    </w:p>
    <w:p w14:paraId="08B6CA81" w14:textId="1289F545" w:rsidR="001E35E5" w:rsidRPr="000D3CFB" w:rsidRDefault="004A54E3" w:rsidP="004A54E3">
      <w:pPr>
        <w:pStyle w:val="B1"/>
        <w:rPr>
          <w:lang w:eastAsia="zh-CN"/>
        </w:rPr>
      </w:pPr>
      <w:r w:rsidRPr="000D3CFB">
        <w:t>-</w:t>
      </w:r>
      <w:r w:rsidRPr="000D3CFB">
        <w:tab/>
      </w:r>
      <w:r w:rsidR="001E35E5" w:rsidRPr="000D3CFB">
        <w:t>a single PDSCH transmission only on the primary cell where there is not a corresponding PDCCH</w:t>
      </w:r>
      <w:r w:rsidR="003951AF" w:rsidRPr="000D3CFB">
        <w:t>/EPDCCH</w:t>
      </w:r>
      <w:r w:rsidR="001E35E5" w:rsidRPr="000D3CFB">
        <w:t xml:space="preserve"> detected within subframe(s) </w:t>
      </w:r>
      <w:r w:rsidR="00664FED" w:rsidRPr="000D3CFB">
        <w:rPr>
          <w:noProof/>
          <w:position w:val="-6"/>
        </w:rPr>
        <w:drawing>
          <wp:inline distT="0" distB="0" distL="0" distR="0" wp14:anchorId="57FD2502" wp14:editId="2581A26F">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79413498" wp14:editId="558B94DE">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and no </w:t>
      </w:r>
      <w:r w:rsidR="001E35E5" w:rsidRPr="000D3CFB">
        <w:rPr>
          <w:lang w:eastAsia="zh-CN"/>
        </w:rPr>
        <w:t>PDCCH</w:t>
      </w:r>
      <w:r w:rsidR="003951AF" w:rsidRPr="000D3CFB">
        <w:t>/EPDCCH</w:t>
      </w:r>
      <w:r w:rsidR="001E35E5" w:rsidRPr="000D3CFB">
        <w:rPr>
          <w:lang w:eastAsia="zh-CN"/>
        </w:rPr>
        <w:t xml:space="preserve"> indicating downlink SPS release (defined in </w:t>
      </w:r>
      <w:r w:rsidR="009D67ED">
        <w:rPr>
          <w:lang w:eastAsia="zh-CN"/>
        </w:rPr>
        <w:t>Clause</w:t>
      </w:r>
      <w:r w:rsidR="001E35E5" w:rsidRPr="000D3CFB">
        <w:rPr>
          <w:lang w:eastAsia="zh-CN"/>
        </w:rPr>
        <w:t xml:space="preserve"> 9.2) </w:t>
      </w:r>
      <w:r w:rsidR="001E35E5" w:rsidRPr="000D3CFB">
        <w:t xml:space="preserve">within subframe(s) </w:t>
      </w:r>
      <w:r w:rsidR="00664FED" w:rsidRPr="000D3CFB">
        <w:rPr>
          <w:noProof/>
          <w:position w:val="-6"/>
        </w:rPr>
        <w:drawing>
          <wp:inline distT="0" distB="0" distL="0" distR="0" wp14:anchorId="66DAE6FB" wp14:editId="76DC1F52">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75AA7B75" wp14:editId="284F1C49">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w:t>
      </w:r>
    </w:p>
    <w:p w14:paraId="678377C0" w14:textId="1225DA0D" w:rsidR="00284990" w:rsidRPr="000D3CFB" w:rsidRDefault="00B55C3C" w:rsidP="00B55C3C">
      <w:pPr>
        <w:spacing w:after="0"/>
      </w:pPr>
      <w:r w:rsidRPr="000D3CFB">
        <w:rPr>
          <w:rFonts w:eastAsia="SimSun"/>
          <w:lang w:val="en-US" w:eastAsia="zh-CN"/>
        </w:rPr>
        <w:t xml:space="preserve">then </w:t>
      </w:r>
      <w:r w:rsidR="001E35E5" w:rsidRPr="000D3CFB">
        <w:rPr>
          <w:rFonts w:eastAsia="SimSun"/>
          <w:lang w:val="en-US" w:eastAsia="zh-CN"/>
        </w:rPr>
        <w:t xml:space="preserve">the UE shall transmit the CSI and HARQ-ACK using </w:t>
      </w:r>
      <w:r w:rsidR="001E35E5"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001E35E5" w:rsidRPr="000D3CFB">
          <w:t>2a</w:t>
        </w:r>
      </w:smartTag>
      <w:r w:rsidR="001E35E5" w:rsidRPr="000D3CFB">
        <w:t>/2b</w:t>
      </w:r>
      <w:r w:rsidR="001E35E5" w:rsidRPr="000D3CFB">
        <w:rPr>
          <w:rFonts w:eastAsia="Batang" w:hint="eastAsia"/>
        </w:rPr>
        <w:t xml:space="preserve"> </w:t>
      </w:r>
      <w:r w:rsidR="001E35E5" w:rsidRPr="000D3CFB">
        <w:rPr>
          <w:rFonts w:eastAsia="SimSun"/>
          <w:lang w:val="en-US" w:eastAsia="zh-CN"/>
        </w:rPr>
        <w:t xml:space="preserve">according to </w:t>
      </w:r>
      <w:r w:rsidR="009D67ED">
        <w:rPr>
          <w:rFonts w:eastAsia="SimSun"/>
          <w:lang w:val="en-US" w:eastAsia="zh-CN"/>
        </w:rPr>
        <w:t>Clause</w:t>
      </w:r>
      <w:r w:rsidR="001E35E5" w:rsidRPr="000D3CFB">
        <w:rPr>
          <w:rFonts w:eastAsia="SimSun"/>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E35E5"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001E35E5" w:rsidRPr="000D3CFB">
            <w:rPr>
              <w:rFonts w:eastAsia="SimSun"/>
              <w:lang w:val="en-US" w:eastAsia="zh-CN"/>
            </w:rPr>
            <w:t>3</w:t>
          </w:r>
        </w:smartTag>
      </w:smartTag>
      <w:r w:rsidR="001E35E5" w:rsidRPr="000D3CFB">
        <w:rPr>
          <w:rFonts w:eastAsia="SimSun"/>
          <w:lang w:val="en-US" w:eastAsia="zh-CN"/>
        </w:rPr>
        <w:t>.4 in [4]</w:t>
      </w:r>
      <w:r w:rsidR="001E35E5" w:rsidRPr="000D3CFB">
        <w:rPr>
          <w:rFonts w:eastAsia="SimSun" w:hint="eastAsia"/>
          <w:lang w:eastAsia="zh-CN"/>
        </w:rPr>
        <w:t>;</w:t>
      </w:r>
      <w:r w:rsidR="001E35E5" w:rsidRPr="000D3CFB">
        <w:t xml:space="preserve"> </w:t>
      </w:r>
    </w:p>
    <w:p w14:paraId="3995E621" w14:textId="77777777" w:rsidR="00B55C3C" w:rsidRPr="000D3CFB" w:rsidRDefault="00B55C3C" w:rsidP="00B55C3C">
      <w:r w:rsidRPr="000D3CFB">
        <w:t>else if</w:t>
      </w:r>
    </w:p>
    <w:p w14:paraId="46AA509C" w14:textId="54CC32B7" w:rsidR="00B55C3C" w:rsidRPr="000D3CFB" w:rsidRDefault="004A54E3" w:rsidP="004A54E3">
      <w:pPr>
        <w:pStyle w:val="B1"/>
        <w:rPr>
          <w:rFonts w:eastAsia="SimSun"/>
          <w:lang w:eastAsia="zh-CN"/>
        </w:rPr>
      </w:pPr>
      <w:r w:rsidRPr="000D3CFB">
        <w:rPr>
          <w:lang w:eastAsia="zh-CN"/>
        </w:rPr>
        <w:t>-</w:t>
      </w:r>
      <w:r w:rsidRPr="000D3CFB">
        <w:rPr>
          <w:lang w:eastAsia="zh-CN"/>
        </w:rPr>
        <w:tab/>
      </w:r>
      <w:r w:rsidR="00B55C3C" w:rsidRPr="000D3CFB">
        <w:rPr>
          <w:lang w:eastAsia="zh-CN"/>
        </w:rPr>
        <w:t xml:space="preserve">the parameter </w:t>
      </w:r>
      <w:r w:rsidR="00B55C3C" w:rsidRPr="000D3CFB">
        <w:rPr>
          <w:rFonts w:eastAsia="MS Mincho"/>
          <w:i/>
          <w:iCs/>
          <w:lang w:val="en-US" w:eastAsia="ja-JP"/>
        </w:rPr>
        <w:t>simultaneousAckNackAndCQI-Format3-r11</w:t>
      </w:r>
      <w:r w:rsidR="00B55C3C" w:rsidRPr="000D3CFB">
        <w:rPr>
          <w:rFonts w:hint="eastAsia"/>
        </w:rPr>
        <w:t xml:space="preserve"> </w:t>
      </w:r>
      <w:r w:rsidR="00B55C3C" w:rsidRPr="000D3CFB">
        <w:rPr>
          <w:lang w:eastAsia="zh-CN"/>
        </w:rPr>
        <w:t xml:space="preserve">is set </w:t>
      </w:r>
      <w:r w:rsidR="00B55C3C" w:rsidRPr="000D3CFB">
        <w:rPr>
          <w:i/>
          <w:lang w:eastAsia="zh-CN"/>
        </w:rPr>
        <w:t>TRUE</w:t>
      </w:r>
      <w:r w:rsidR="00B55C3C" w:rsidRPr="000D3CFB">
        <w:rPr>
          <w:lang w:eastAsia="zh-CN"/>
        </w:rPr>
        <w:t xml:space="preserve"> and </w:t>
      </w:r>
      <w:r w:rsidR="00B55C3C" w:rsidRPr="000D3CFB">
        <w:rPr>
          <w:rFonts w:eastAsia="SimSun"/>
          <w:lang w:eastAsia="zh-CN"/>
        </w:rPr>
        <w:t xml:space="preserve">if PUCCH </w:t>
      </w:r>
      <w:r w:rsidR="003951AF" w:rsidRPr="000D3CFB">
        <w:rPr>
          <w:rFonts w:eastAsia="SimSun"/>
          <w:lang w:eastAsia="zh-CN"/>
        </w:rPr>
        <w:t xml:space="preserve">format 3 </w:t>
      </w:r>
      <w:r w:rsidR="00B55C3C" w:rsidRPr="000D3CFB">
        <w:rPr>
          <w:rFonts w:eastAsia="SimSun"/>
          <w:lang w:eastAsia="zh-CN"/>
        </w:rPr>
        <w:t xml:space="preserve">resource is determined according to </w:t>
      </w:r>
      <w:r w:rsidR="009D67ED">
        <w:rPr>
          <w:rFonts w:eastAsia="SimSun"/>
          <w:lang w:eastAsia="zh-CN"/>
        </w:rPr>
        <w:t>Clause</w:t>
      </w:r>
      <w:r w:rsidR="003951AF" w:rsidRPr="000D3CFB">
        <w:rPr>
          <w:rFonts w:eastAsia="SimSun"/>
          <w:lang w:eastAsia="zh-CN"/>
        </w:rPr>
        <w:t xml:space="preserve"> 10.1.3.1 or </w:t>
      </w:r>
      <w:r w:rsidR="009D67ED">
        <w:rPr>
          <w:rFonts w:eastAsia="SimSun"/>
          <w:lang w:eastAsia="zh-CN"/>
        </w:rPr>
        <w:t>Clause</w:t>
      </w:r>
      <w:r w:rsidR="003951AF" w:rsidRPr="000D3CFB">
        <w:rPr>
          <w:rFonts w:eastAsia="SimSun"/>
          <w:lang w:eastAsia="zh-CN"/>
        </w:rPr>
        <w:t xml:space="preserve"> 10.1.3.2.2</w:t>
      </w:r>
      <w:r w:rsidR="00EA4E3A" w:rsidRPr="000D3CFB">
        <w:rPr>
          <w:rFonts w:eastAsia="SimSun"/>
          <w:lang w:eastAsia="zh-CN"/>
        </w:rPr>
        <w:t xml:space="preserve"> </w:t>
      </w:r>
      <w:r w:rsidR="00B55C3C" w:rsidRPr="000D3CFB">
        <w:rPr>
          <w:lang w:eastAsia="zh-CN"/>
        </w:rPr>
        <w:t xml:space="preserve">and </w:t>
      </w:r>
    </w:p>
    <w:p w14:paraId="0EE35B99" w14:textId="77777777" w:rsidR="00B55C3C" w:rsidRPr="000D3CFB" w:rsidRDefault="004A54E3" w:rsidP="00D93FBC">
      <w:pPr>
        <w:pStyle w:val="B2"/>
        <w:rPr>
          <w:rFonts w:eastAsia="SimSun"/>
          <w:lang w:eastAsia="zh-CN"/>
        </w:rPr>
      </w:pPr>
      <w:r w:rsidRPr="000D3CFB">
        <w:rPr>
          <w:lang w:eastAsia="zh-CN"/>
        </w:rPr>
        <w:t>-</w:t>
      </w:r>
      <w:r w:rsidRPr="000D3CFB">
        <w:rPr>
          <w:lang w:eastAsia="zh-CN"/>
        </w:rPr>
        <w:tab/>
      </w:r>
      <w:r w:rsidR="00B55C3C" w:rsidRPr="000D3CFB">
        <w:rPr>
          <w:lang w:eastAsia="zh-CN"/>
        </w:rPr>
        <w:t xml:space="preserve">if the total number of bits in the subframe corresponding to HARQ-ACKs, SR (if any), and the CSI is not larger than 22, or </w:t>
      </w:r>
    </w:p>
    <w:p w14:paraId="433DB7C7" w14:textId="77777777" w:rsidR="00B55C3C" w:rsidRPr="000D3CFB" w:rsidRDefault="004A54E3" w:rsidP="00D93FBC">
      <w:pPr>
        <w:pStyle w:val="B2"/>
        <w:rPr>
          <w:rFonts w:eastAsia="SimSun"/>
          <w:lang w:eastAsia="zh-CN"/>
        </w:rPr>
      </w:pPr>
      <w:r w:rsidRPr="000D3CFB">
        <w:rPr>
          <w:lang w:eastAsia="zh-CN"/>
        </w:rPr>
        <w:t>-</w:t>
      </w:r>
      <w:r w:rsidRPr="000D3CFB">
        <w:rPr>
          <w:lang w:eastAsia="zh-CN"/>
        </w:rPr>
        <w:tab/>
      </w:r>
      <w:r w:rsidR="00B55C3C" w:rsidRPr="000D3CFB">
        <w:rPr>
          <w:lang w:eastAsia="zh-CN"/>
        </w:rPr>
        <w:t>if the total number of bits in the subframe corresponding to spatially bundled HARQ-ACKs, SR (if any), and the CSI is not larger than 22</w:t>
      </w:r>
    </w:p>
    <w:p w14:paraId="31C013CD" w14:textId="77777777" w:rsidR="00B55C3C" w:rsidRPr="000D3CFB" w:rsidRDefault="00B55C3C" w:rsidP="00B55C3C">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w:t>
      </w:r>
      <w:r w:rsidR="003951AF" w:rsidRPr="000D3CFB">
        <w:rPr>
          <w:rFonts w:eastAsia="SimSun"/>
          <w:lang w:val="en-US" w:eastAsia="zh-CN"/>
        </w:rPr>
        <w:t xml:space="preserve">the determined </w:t>
      </w:r>
      <w:r w:rsidRPr="000D3CFB">
        <w:rPr>
          <w:lang w:eastAsia="zh-CN"/>
        </w:rPr>
        <w:t>PUCCH format 3</w:t>
      </w:r>
      <w:r w:rsidRPr="000D3CFB">
        <w:rPr>
          <w:rFonts w:eastAsia="Batang" w:hint="eastAsia"/>
          <w:lang w:eastAsia="zh-CN"/>
        </w:rPr>
        <w:t xml:space="preserve"> </w:t>
      </w:r>
      <w:r w:rsidR="003951AF" w:rsidRPr="000D3CFB">
        <w:rPr>
          <w:rFonts w:eastAsia="Batang"/>
          <w:lang w:eastAsia="zh-CN"/>
        </w:rPr>
        <w:t>resource</w:t>
      </w:r>
      <w:r w:rsidR="003951AF" w:rsidRPr="000D3CFB">
        <w:rPr>
          <w:rFonts w:eastAsia="SimSun"/>
          <w:lang w:val="en-US" w:eastAsia="zh-CN"/>
        </w:rPr>
        <w:t xml:space="preserve"> </w:t>
      </w:r>
      <w:r w:rsidRPr="000D3CFB">
        <w:rPr>
          <w:rFonts w:eastAsia="SimSun"/>
          <w:lang w:val="en-US" w:eastAsia="zh-CN"/>
        </w:rPr>
        <w:t>according to [4]</w:t>
      </w:r>
      <w:r w:rsidRPr="000D3CFB">
        <w:rPr>
          <w:rFonts w:eastAsia="SimSun" w:hint="eastAsia"/>
          <w:lang w:eastAsia="zh-CN"/>
        </w:rPr>
        <w:t>;</w:t>
      </w:r>
    </w:p>
    <w:p w14:paraId="30C47664" w14:textId="77777777" w:rsidR="00B55C3C" w:rsidRPr="000D3CFB" w:rsidRDefault="00B55C3C" w:rsidP="00B55C3C">
      <w:r w:rsidRPr="000D3CFB">
        <w:rPr>
          <w:rFonts w:eastAsia="SimSun"/>
          <w:lang w:eastAsia="zh-CN"/>
        </w:rPr>
        <w:t>else</w:t>
      </w:r>
      <w:r w:rsidRPr="000D3CFB">
        <w:rPr>
          <w:rFonts w:eastAsia="SimSun" w:hint="eastAsia"/>
          <w:lang w:eastAsia="zh-CN"/>
        </w:rPr>
        <w:t>,</w:t>
      </w:r>
      <w:r w:rsidRPr="000D3CFB">
        <w:t xml:space="preserve"> </w:t>
      </w:r>
    </w:p>
    <w:p w14:paraId="7BFEA8C6" w14:textId="199A8617" w:rsidR="0093274D" w:rsidRPr="000D3CFB" w:rsidRDefault="0085224E" w:rsidP="00D93FBC">
      <w:pPr>
        <w:pStyle w:val="B1"/>
      </w:pPr>
      <w:r w:rsidRPr="000D3CFB">
        <w:t>-</w:t>
      </w:r>
      <w:r w:rsidRPr="000D3CFB">
        <w:tab/>
      </w:r>
      <w:r w:rsidR="001E35E5" w:rsidRPr="000D3CFB">
        <w:t xml:space="preserve">the UE shall drop the CSI and transmit the HARQ-ACK according to </w:t>
      </w:r>
      <w:r w:rsidR="009D67ED">
        <w:t>Clause</w:t>
      </w:r>
      <w:r w:rsidR="001E35E5"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001E35E5" w:rsidRPr="000D3CFB">
          <w:t>10.1.3</w:t>
        </w:r>
      </w:smartTag>
      <w:r w:rsidR="001E35E5" w:rsidRPr="000D3CFB">
        <w:t>.</w:t>
      </w:r>
    </w:p>
    <w:p w14:paraId="739DBAF3" w14:textId="77777777" w:rsidR="0085224E" w:rsidRPr="000D3CFB" w:rsidRDefault="0085224E" w:rsidP="0085224E">
      <w:pPr>
        <w:rPr>
          <w:rFonts w:eastAsia="SimSun"/>
          <w:lang w:eastAsia="zh-CN"/>
        </w:rPr>
      </w:pPr>
      <w:r w:rsidRPr="000D3CFB">
        <w:rPr>
          <w:rFonts w:eastAsia="SimSun" w:hint="eastAsia"/>
          <w:lang w:eastAsia="zh-CN"/>
        </w:rPr>
        <w:t xml:space="preserve">For TDD and a UE configured with PUCCH format 4 or PUCCH format 5, and if </w:t>
      </w:r>
      <w:r w:rsidRPr="000D3CFB">
        <w:rPr>
          <w:rFonts w:eastAsia="SimSun"/>
          <w:lang w:eastAsia="zh-CN"/>
        </w:rPr>
        <w:t xml:space="preserve">the UE has </w:t>
      </w:r>
      <w:r w:rsidRPr="000D3CFB">
        <w:rPr>
          <w:rFonts w:eastAsia="SimSun" w:hint="eastAsia"/>
          <w:lang w:eastAsia="zh-CN"/>
        </w:rPr>
        <w:t>HARQ-ACK/SR and periodic CSI reports to transmit in a subframe,</w:t>
      </w:r>
    </w:p>
    <w:p w14:paraId="0519E269" w14:textId="7E7607CC"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a PUCCH format 3 is determined to transmit the HARQ-ACK/SR according to </w:t>
      </w:r>
      <w:r w:rsidR="009D67ED">
        <w:rPr>
          <w:rFonts w:eastAsia="SimSun" w:hint="eastAsia"/>
          <w:lang w:eastAsia="zh-CN"/>
        </w:rPr>
        <w:t>Clause</w:t>
      </w:r>
      <w:r w:rsidRPr="000D3CFB">
        <w:rPr>
          <w:rFonts w:eastAsia="SimSun" w:hint="eastAsia"/>
          <w:lang w:eastAsia="zh-CN"/>
        </w:rPr>
        <w:t xml:space="preserve"> 10.1.3.2.3 or 10.1.3.2.4, the UE shall use the determined PUCCH format 3 for transmission of the HARQ-ACK/SR and periodic CSI report(s)</w:t>
      </w:r>
      <w:r w:rsidR="00967EAA" w:rsidRPr="000D3CFB">
        <w:rPr>
          <w:lang w:eastAsia="zh-CN"/>
        </w:rPr>
        <w:t xml:space="preserve"> if the parameter </w:t>
      </w:r>
      <w:r w:rsidR="00967EAA" w:rsidRPr="000D3CFB">
        <w:rPr>
          <w:rFonts w:eastAsia="MS Mincho"/>
          <w:i/>
          <w:iCs/>
          <w:lang w:val="en-US" w:eastAsia="ja-JP"/>
        </w:rPr>
        <w:t xml:space="preserve">simultaneousAckNackAndCQI-Format3-r11 </w:t>
      </w:r>
      <w:r w:rsidR="00967EAA" w:rsidRPr="000D3CFB">
        <w:rPr>
          <w:lang w:eastAsia="zh-CN"/>
        </w:rPr>
        <w:t xml:space="preserve">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4D0F796F" w14:textId="1907B0E2"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a PUCCH format 4 is determined to transmit the HARQ-ACK/SR according to </w:t>
      </w:r>
      <w:r w:rsidR="009D67ED">
        <w:rPr>
          <w:rFonts w:eastAsia="SimSun" w:hint="eastAsia"/>
          <w:lang w:eastAsia="zh-CN"/>
        </w:rPr>
        <w:t>Clause</w:t>
      </w:r>
      <w:r w:rsidRPr="000D3CFB">
        <w:rPr>
          <w:rFonts w:eastAsia="SimSun" w:hint="eastAsia"/>
          <w:lang w:eastAsia="zh-CN"/>
        </w:rPr>
        <w:t xml:space="preserve"> 10.1.3.2.3 or a PUCCH format 5 is determined to transmit the HARQ-ACK/SR according to 10.1.3.2.4, the UE shall use the determined PUCCH format 4 or PUCCH format 5 for </w:t>
      </w:r>
      <w:r w:rsidRPr="000D3CFB">
        <w:rPr>
          <w:rFonts w:eastAsia="SimSun"/>
          <w:lang w:eastAsia="zh-CN"/>
        </w:rPr>
        <w:t>transmission</w:t>
      </w:r>
      <w:r w:rsidRPr="000D3CFB">
        <w:rPr>
          <w:rFonts w:eastAsia="SimSun" w:hint="eastAsia"/>
          <w:lang w:eastAsia="zh-CN"/>
        </w:rPr>
        <w:t xml:space="preserve"> of the HARQ-ACK/SR and periodic CSI</w:t>
      </w:r>
      <w:r w:rsidR="00967EAA" w:rsidRPr="000D3CFB">
        <w:rPr>
          <w:rFonts w:eastAsia="SimSun"/>
          <w:lang w:eastAsia="zh-CN"/>
        </w:rPr>
        <w:t xml:space="preserve"> </w:t>
      </w:r>
      <w:r w:rsidR="00967EAA" w:rsidRPr="000D3CFB">
        <w:rPr>
          <w:lang w:eastAsia="zh-CN"/>
        </w:rPr>
        <w:t xml:space="preserve">report(s) if the parameter </w:t>
      </w:r>
      <w:r w:rsidR="00967EAA" w:rsidRPr="000D3CFB">
        <w:rPr>
          <w:i/>
        </w:rPr>
        <w:t>simultaneousAckNackAndCQI-Format4-Format5-r13</w:t>
      </w:r>
      <w:r w:rsidR="00967EAA" w:rsidRPr="000D3CFB">
        <w:rPr>
          <w:lang w:eastAsia="zh-CN"/>
        </w:rPr>
        <w:t xml:space="preserve"> 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65B2865E" w14:textId="25E7B21C"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9D67ED">
        <w:rPr>
          <w:rFonts w:eastAsia="SimSun" w:hint="eastAsia"/>
          <w:lang w:eastAsia="zh-CN"/>
        </w:rPr>
        <w:t>Clause</w:t>
      </w:r>
      <w:r w:rsidRPr="000D3CFB">
        <w:rPr>
          <w:rFonts w:eastAsia="SimSun" w:hint="eastAsia"/>
          <w:lang w:eastAsia="zh-CN"/>
        </w:rPr>
        <w:t xml:space="preserve"> 10.1.3.2.3 and there is no PUCCH format </w:t>
      </w:r>
      <w:r w:rsidR="00967EAA" w:rsidRPr="000D3CFB">
        <w:rPr>
          <w:lang w:eastAsia="zh-CN"/>
        </w:rPr>
        <w:t xml:space="preserve">3 or </w:t>
      </w:r>
      <w:r w:rsidRPr="000D3CFB">
        <w:rPr>
          <w:rFonts w:eastAsia="SimSun" w:hint="eastAsia"/>
          <w:lang w:eastAsia="zh-CN"/>
        </w:rPr>
        <w:t xml:space="preserve">5 determined to transmit the HARQ-ACK/SR according to </w:t>
      </w:r>
      <w:r w:rsidR="009D67ED">
        <w:rPr>
          <w:rFonts w:eastAsia="SimSun" w:hint="eastAsia"/>
          <w:lang w:eastAsia="zh-CN"/>
        </w:rPr>
        <w:t>Clause</w:t>
      </w:r>
      <w:r w:rsidRPr="000D3CFB">
        <w:rPr>
          <w:rFonts w:eastAsia="SimSun" w:hint="eastAsia"/>
          <w:lang w:eastAsia="zh-CN"/>
        </w:rPr>
        <w:t xml:space="preserve"> 10.1.3.2.4 and there are more than one periodic CSI report</w:t>
      </w:r>
      <w:r w:rsidR="004D06CD" w:rsidRPr="000D3CFB">
        <w:rPr>
          <w:rFonts w:eastAsia="SimSun"/>
          <w:lang w:eastAsia="zh-CN"/>
        </w:rPr>
        <w:t>(</w:t>
      </w:r>
      <w:r w:rsidR="00967EAA" w:rsidRPr="000D3CFB">
        <w:rPr>
          <w:rFonts w:eastAsia="SimSun"/>
          <w:lang w:eastAsia="zh-CN"/>
        </w:rPr>
        <w:t>s</w:t>
      </w:r>
      <w:r w:rsidR="004D06CD" w:rsidRPr="000D3CFB">
        <w:rPr>
          <w:rFonts w:eastAsia="SimSun"/>
          <w:lang w:eastAsia="zh-CN"/>
        </w:rPr>
        <w:t>)</w:t>
      </w:r>
      <w:r w:rsidRPr="000D3CFB">
        <w:rPr>
          <w:rFonts w:eastAsia="SimSun" w:hint="eastAsia"/>
          <w:lang w:eastAsia="zh-CN"/>
        </w:rPr>
        <w:t xml:space="preserve"> in the subframe, </w:t>
      </w:r>
    </w:p>
    <w:p w14:paraId="0CD9A555" w14:textId="77777777" w:rsidR="0085224E" w:rsidRPr="000D3CFB" w:rsidRDefault="00967EAA" w:rsidP="00154F62">
      <w:pPr>
        <w:numPr>
          <w:ilvl w:val="1"/>
          <w:numId w:val="13"/>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single PUCCH format 4 resource </w:t>
      </w:r>
      <w:r w:rsidR="00F84091">
        <w:rPr>
          <w:position w:val="-12"/>
        </w:rPr>
        <w:pict w14:anchorId="7DFCDBD5">
          <v:shape id="_x0000_i1206" type="#_x0000_t75" style="width:28.45pt;height:14.25pt">
            <v:imagedata r:id="rId256" o:title=""/>
          </v:shape>
        </w:pict>
      </w:r>
      <w:r w:rsidR="0085224E" w:rsidRPr="000D3CFB">
        <w:rPr>
          <w:rFonts w:eastAsia="SimSun" w:hint="eastAsia"/>
          <w:lang w:eastAsia="zh-CN"/>
        </w:rPr>
        <w:t xml:space="preserve"> according to higher layer parameter </w:t>
      </w:r>
      <w:r w:rsidR="0085224E" w:rsidRPr="000D3CFB">
        <w:rPr>
          <w:i/>
        </w:rPr>
        <w:t>format4-MultiCSI-resourceConfiguration</w:t>
      </w:r>
      <w:r w:rsidR="0085224E" w:rsidRPr="000D3CFB">
        <w:rPr>
          <w:rFonts w:eastAsia="SimSun" w:hint="eastAsia"/>
          <w:lang w:eastAsia="zh-CN"/>
        </w:rPr>
        <w:t xml:space="preserve">, the PUCCH format 4 resource </w:t>
      </w:r>
      <w:r w:rsidR="00F84091">
        <w:rPr>
          <w:position w:val="-12"/>
        </w:rPr>
        <w:pict w14:anchorId="688A66DF">
          <v:shape id="_x0000_i1207" type="#_x0000_t75" style="width:28.45pt;height:14.25pt">
            <v:imagedata r:id="rId256" o:title=""/>
          </v:shape>
        </w:pict>
      </w:r>
      <w:r w:rsidR="0085224E" w:rsidRPr="000D3CFB">
        <w:rPr>
          <w:rFonts w:eastAsia="SimSun" w:hint="eastAsia"/>
          <w:lang w:eastAsia="zh-CN"/>
        </w:rPr>
        <w:t xml:space="preserve"> is used for transmission of the HARQ-ACK/SR and periodic CSI report(s);</w:t>
      </w:r>
    </w:p>
    <w:p w14:paraId="14A877E9" w14:textId="77777777" w:rsidR="0085224E" w:rsidRPr="000D3CFB" w:rsidRDefault="00967EAA" w:rsidP="00154F62">
      <w:pPr>
        <w:numPr>
          <w:ilvl w:val="1"/>
          <w:numId w:val="13"/>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PUCCH format 5 resource </w:t>
      </w:r>
      <w:r w:rsidR="00F84091">
        <w:rPr>
          <w:position w:val="-12"/>
        </w:rPr>
        <w:pict w14:anchorId="209979D1">
          <v:shape id="_x0000_i1208" type="#_x0000_t75" style="width:28.45pt;height:14.25pt">
            <v:imagedata r:id="rId257" o:title=""/>
          </v:shape>
        </w:pict>
      </w:r>
      <w:r w:rsidR="0085224E" w:rsidRPr="000D3CFB">
        <w:rPr>
          <w:rFonts w:eastAsia="SimSun" w:hint="eastAsia"/>
          <w:lang w:eastAsia="zh-CN"/>
        </w:rPr>
        <w:t xml:space="preserve">according to higher layer parameter </w:t>
      </w:r>
      <w:r w:rsidR="0085224E" w:rsidRPr="000D3CFB">
        <w:rPr>
          <w:i/>
        </w:rPr>
        <w:t>format</w:t>
      </w:r>
      <w:r w:rsidR="0085224E" w:rsidRPr="000D3CFB">
        <w:rPr>
          <w:rFonts w:eastAsia="SimSun" w:hint="eastAsia"/>
          <w:i/>
          <w:lang w:eastAsia="zh-CN"/>
        </w:rPr>
        <w:t>5</w:t>
      </w:r>
      <w:r w:rsidR="0085224E" w:rsidRPr="000D3CFB">
        <w:rPr>
          <w:i/>
        </w:rPr>
        <w:t>-MultiCSI-resourceConfiguration</w:t>
      </w:r>
      <w:r w:rsidR="0085224E" w:rsidRPr="000D3CFB">
        <w:rPr>
          <w:rFonts w:eastAsia="SimSun" w:hint="eastAsia"/>
          <w:lang w:eastAsia="zh-CN"/>
        </w:rPr>
        <w:t xml:space="preserve">, the PUCCH format 5 resource </w:t>
      </w:r>
      <w:r w:rsidR="00F84091">
        <w:rPr>
          <w:position w:val="-12"/>
        </w:rPr>
        <w:pict w14:anchorId="3AE3039E">
          <v:shape id="_x0000_i1209" type="#_x0000_t75" style="width:28.45pt;height:14.25pt">
            <v:imagedata r:id="rId258" o:title=""/>
          </v:shape>
        </w:pict>
      </w:r>
      <w:r w:rsidR="0085224E" w:rsidRPr="000D3CFB">
        <w:rPr>
          <w:rFonts w:eastAsia="SimSun" w:hint="eastAsia"/>
          <w:lang w:eastAsia="zh-CN"/>
        </w:rPr>
        <w:t>is used for transmission of the HARQ-ACK/SR and periodic CSI report(s);</w:t>
      </w:r>
    </w:p>
    <w:p w14:paraId="1E0CEACE" w14:textId="77777777" w:rsidR="0085224E" w:rsidRPr="000D3CFB" w:rsidRDefault="00967EAA" w:rsidP="00154F62">
      <w:pPr>
        <w:numPr>
          <w:ilvl w:val="1"/>
          <w:numId w:val="13"/>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two PUCCH format 4 resources </w:t>
      </w:r>
      <w:r w:rsidR="00F84091">
        <w:rPr>
          <w:position w:val="-12"/>
        </w:rPr>
        <w:pict w14:anchorId="320EA32F">
          <v:shape id="_x0000_i1210" type="#_x0000_t75" style="width:28.45pt;height:14.25pt">
            <v:imagedata r:id="rId259" o:title=""/>
          </v:shape>
        </w:pict>
      </w:r>
      <w:r w:rsidR="0085224E" w:rsidRPr="000D3CFB">
        <w:rPr>
          <w:rFonts w:eastAsia="SimSun" w:hint="eastAsia"/>
          <w:lang w:eastAsia="zh-CN"/>
        </w:rPr>
        <w:t xml:space="preserve"> and </w:t>
      </w:r>
      <w:r w:rsidR="00F84091">
        <w:rPr>
          <w:position w:val="-12"/>
        </w:rPr>
        <w:pict w14:anchorId="7697134B">
          <v:shape id="_x0000_i1211" type="#_x0000_t75" style="width:28.45pt;height:14.25pt">
            <v:imagedata r:id="rId260" o:title=""/>
          </v:shape>
        </w:pict>
      </w:r>
      <w:r w:rsidR="0085224E" w:rsidRPr="000D3CFB">
        <w:rPr>
          <w:rFonts w:eastAsia="SimSun" w:hint="eastAsia"/>
          <w:lang w:eastAsia="zh-CN"/>
        </w:rPr>
        <w:t xml:space="preserve">according to higher layer parameter </w:t>
      </w:r>
      <w:r w:rsidR="0085224E" w:rsidRPr="000D3CFB">
        <w:rPr>
          <w:i/>
        </w:rPr>
        <w:t>format4-MultiCSI-resourceConfiguration</w:t>
      </w:r>
      <w:r w:rsidR="0085224E" w:rsidRPr="000D3CFB">
        <w:rPr>
          <w:rFonts w:eastAsia="SimSun" w:hint="eastAsia"/>
          <w:lang w:eastAsia="zh-CN"/>
        </w:rPr>
        <w:t xml:space="preserve">, if </w:t>
      </w:r>
      <w:r w:rsidR="00F84091">
        <w:rPr>
          <w:position w:val="-14"/>
        </w:rPr>
        <w:lastRenderedPageBreak/>
        <w:pict w14:anchorId="1CCC208E">
          <v:shape id="_x0000_i1212" type="#_x0000_t75" style="width:266.25pt;height:14.25pt">
            <v:imagedata r:id="rId261" o:title=""/>
          </v:shape>
        </w:pict>
      </w:r>
      <w:r w:rsidR="0085224E" w:rsidRPr="000D3CFB">
        <w:rPr>
          <w:rFonts w:eastAsia="SimSun" w:hint="eastAsia"/>
          <w:lang w:eastAsia="zh-CN"/>
        </w:rPr>
        <w:t xml:space="preserve">, the PUCCH format 4 resource with the smaller </w:t>
      </w:r>
      <w:r w:rsidR="00F84091">
        <w:rPr>
          <w:position w:val="-12"/>
        </w:rPr>
        <w:pict w14:anchorId="5E09A83F">
          <v:shape id="_x0000_i1213" type="#_x0000_t75" style="width:36pt;height:14.25pt">
            <v:imagedata r:id="rId262" o:title=""/>
          </v:shape>
        </w:pict>
      </w:r>
      <w:r w:rsidR="0085224E" w:rsidRPr="000D3CFB">
        <w:rPr>
          <w:rFonts w:eastAsia="SimSun" w:hint="eastAsia"/>
          <w:lang w:eastAsia="zh-CN"/>
        </w:rPr>
        <w:t xml:space="preserve"> between </w:t>
      </w:r>
      <w:r w:rsidR="00F84091">
        <w:rPr>
          <w:position w:val="-12"/>
        </w:rPr>
        <w:pict w14:anchorId="33886FB9">
          <v:shape id="_x0000_i1214" type="#_x0000_t75" style="width:28.45pt;height:14.25pt">
            <v:imagedata r:id="rId259" o:title=""/>
          </v:shape>
        </w:pict>
      </w:r>
      <w:r w:rsidR="0085224E" w:rsidRPr="000D3CFB">
        <w:rPr>
          <w:rFonts w:eastAsia="SimSun" w:hint="eastAsia"/>
          <w:lang w:eastAsia="zh-CN"/>
        </w:rPr>
        <w:t xml:space="preserve"> and </w:t>
      </w:r>
      <w:r w:rsidR="00F84091">
        <w:rPr>
          <w:position w:val="-12"/>
        </w:rPr>
        <w:pict w14:anchorId="1432E932">
          <v:shape id="_x0000_i1215" type="#_x0000_t75" style="width:28.45pt;height:14.25pt">
            <v:imagedata r:id="rId26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and periodic </w:t>
      </w:r>
      <w:r w:rsidR="0085224E" w:rsidRPr="000D3CFB">
        <w:rPr>
          <w:rFonts w:eastAsia="SimSun" w:hint="eastAsia"/>
          <w:lang w:eastAsia="zh-CN"/>
        </w:rPr>
        <w:t xml:space="preserve">CSI report(s); otherwise, the PUCCH format 4 resource with the larger </w:t>
      </w:r>
      <w:r w:rsidR="00F84091">
        <w:rPr>
          <w:position w:val="-12"/>
        </w:rPr>
        <w:pict w14:anchorId="0028E69B">
          <v:shape id="_x0000_i1216" type="#_x0000_t75" style="width:36pt;height:14.25pt">
            <v:imagedata r:id="rId262" o:title=""/>
          </v:shape>
        </w:pict>
      </w:r>
      <w:r w:rsidR="0085224E" w:rsidRPr="000D3CFB">
        <w:rPr>
          <w:rFonts w:eastAsia="SimSun" w:hint="eastAsia"/>
          <w:lang w:eastAsia="zh-CN"/>
        </w:rPr>
        <w:t xml:space="preserve"> between </w:t>
      </w:r>
      <w:r w:rsidR="00F84091">
        <w:rPr>
          <w:position w:val="-12"/>
        </w:rPr>
        <w:pict w14:anchorId="3C2367B4">
          <v:shape id="_x0000_i1217" type="#_x0000_t75" style="width:28.45pt;height:14.25pt">
            <v:imagedata r:id="rId259" o:title=""/>
          </v:shape>
        </w:pict>
      </w:r>
      <w:r w:rsidR="0085224E" w:rsidRPr="000D3CFB">
        <w:rPr>
          <w:rFonts w:eastAsia="SimSun" w:hint="eastAsia"/>
          <w:lang w:eastAsia="zh-CN"/>
        </w:rPr>
        <w:t xml:space="preserve"> and </w:t>
      </w:r>
      <w:r w:rsidR="00F84091">
        <w:rPr>
          <w:position w:val="-12"/>
        </w:rPr>
        <w:pict w14:anchorId="354E425A">
          <v:shape id="_x0000_i1218" type="#_x0000_t75" style="width:28.45pt;height:14.25pt">
            <v:imagedata r:id="rId26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periodic </w:t>
      </w:r>
      <w:r w:rsidR="0085224E" w:rsidRPr="000D3CFB">
        <w:rPr>
          <w:rFonts w:eastAsia="SimSun" w:hint="eastAsia"/>
          <w:lang w:eastAsia="zh-CN"/>
        </w:rPr>
        <w:t>CSI report(s), where</w:t>
      </w:r>
    </w:p>
    <w:p w14:paraId="7098AD69" w14:textId="77777777" w:rsidR="0085224E" w:rsidRPr="000D3CFB" w:rsidRDefault="00F84091" w:rsidP="00154F62">
      <w:pPr>
        <w:numPr>
          <w:ilvl w:val="2"/>
          <w:numId w:val="13"/>
        </w:numPr>
        <w:rPr>
          <w:rFonts w:eastAsia="SimSun"/>
          <w:lang w:val="en-US" w:eastAsia="zh-CN"/>
        </w:rPr>
      </w:pPr>
      <w:r>
        <w:rPr>
          <w:position w:val="-6"/>
        </w:rPr>
        <w:pict w14:anchorId="16545662">
          <v:shape id="_x0000_i1219" type="#_x0000_t75" style="width:21.75pt;height:14.25pt">
            <v:imagedata r:id="rId263" o:title=""/>
          </v:shape>
        </w:pict>
      </w:r>
      <w:r w:rsidR="0085224E" w:rsidRPr="000D3CFB">
        <w:rPr>
          <w:rFonts w:eastAsia="SimSun" w:hint="eastAsia"/>
          <w:lang w:eastAsia="zh-CN"/>
        </w:rPr>
        <w:t xml:space="preserve"> is the total number of HARQ-ACK bits in the subframe;</w:t>
      </w:r>
    </w:p>
    <w:p w14:paraId="2C418769" w14:textId="77777777" w:rsidR="0085224E" w:rsidRPr="000D3CFB" w:rsidRDefault="00F84091" w:rsidP="00154F62">
      <w:pPr>
        <w:numPr>
          <w:ilvl w:val="2"/>
          <w:numId w:val="13"/>
        </w:numPr>
        <w:rPr>
          <w:rFonts w:eastAsia="SimSun"/>
          <w:lang w:val="en-US" w:eastAsia="zh-CN"/>
        </w:rPr>
      </w:pPr>
      <w:r>
        <w:rPr>
          <w:position w:val="-6"/>
        </w:rPr>
        <w:pict w14:anchorId="3C829F5B">
          <v:shape id="_x0000_i1220" type="#_x0000_t75" style="width:36pt;height:14.25pt">
            <v:imagedata r:id="rId264" o:title=""/>
          </v:shape>
        </w:pict>
      </w:r>
      <w:r w:rsidR="0085224E" w:rsidRPr="000D3CFB">
        <w:rPr>
          <w:rFonts w:eastAsia="SimSun" w:hint="eastAsia"/>
          <w:lang w:eastAsia="zh-CN"/>
        </w:rPr>
        <w:t xml:space="preserve">if there </w:t>
      </w:r>
      <w:r w:rsidR="00070788" w:rsidRPr="000D3CFB">
        <w:rPr>
          <w:rFonts w:eastAsia="SimSun"/>
          <w:lang w:eastAsia="zh-CN"/>
        </w:rPr>
        <w:t xml:space="preserve">is </w:t>
      </w:r>
      <w:r w:rsidR="0085224E" w:rsidRPr="000D3CFB">
        <w:rPr>
          <w:rFonts w:eastAsia="SimSun" w:hint="eastAsia"/>
          <w:lang w:eastAsia="zh-CN"/>
        </w:rPr>
        <w:t xml:space="preserve">no scheduling request bit in the subframe and </w:t>
      </w:r>
      <w:r>
        <w:rPr>
          <w:position w:val="-6"/>
        </w:rPr>
        <w:pict w14:anchorId="7A2830E9">
          <v:shape id="_x0000_i1221" type="#_x0000_t75" style="width:36pt;height:14.25pt">
            <v:imagedata r:id="rId265" o:title=""/>
          </v:shape>
        </w:pict>
      </w:r>
      <w:r w:rsidR="0085224E" w:rsidRPr="000D3CFB">
        <w:rPr>
          <w:rFonts w:eastAsia="SimSun" w:hint="eastAsia"/>
          <w:lang w:eastAsia="zh-CN"/>
        </w:rPr>
        <w:t xml:space="preserve"> otherwise</w:t>
      </w:r>
    </w:p>
    <w:p w14:paraId="68F4A122" w14:textId="77777777" w:rsidR="00070788" w:rsidRPr="000D3CFB" w:rsidRDefault="00F84091" w:rsidP="00154F62">
      <w:pPr>
        <w:numPr>
          <w:ilvl w:val="2"/>
          <w:numId w:val="13"/>
        </w:numPr>
        <w:rPr>
          <w:lang w:val="en-US" w:eastAsia="zh-CN"/>
        </w:rPr>
      </w:pPr>
      <w:r>
        <w:rPr>
          <w:position w:val="-12"/>
        </w:rPr>
        <w:pict w14:anchorId="72E94617">
          <v:shape id="_x0000_i1222" type="#_x0000_t75" style="width:21.75pt;height:14.25pt">
            <v:imagedata r:id="rId266" o:title=""/>
          </v:shape>
        </w:pict>
      </w:r>
      <w:r w:rsidR="0085224E" w:rsidRPr="000D3CFB">
        <w:rPr>
          <w:rFonts w:eastAsia="SimSun" w:hint="eastAsia"/>
          <w:lang w:eastAsia="zh-CN"/>
        </w:rPr>
        <w:t xml:space="preserve"> is the total number of CSI report bits in the subframe;</w:t>
      </w:r>
      <w:r w:rsidR="00070788" w:rsidRPr="000D3CFB">
        <w:rPr>
          <w:lang w:val="en-US" w:eastAsia="zh-CN"/>
        </w:rPr>
        <w:t xml:space="preserve"> </w:t>
      </w:r>
    </w:p>
    <w:p w14:paraId="0BD674F7" w14:textId="77777777" w:rsidR="0085224E" w:rsidRPr="000D3CFB" w:rsidRDefault="00F84091" w:rsidP="00154F62">
      <w:pPr>
        <w:numPr>
          <w:ilvl w:val="2"/>
          <w:numId w:val="13"/>
        </w:numPr>
        <w:rPr>
          <w:rFonts w:eastAsia="SimSun"/>
          <w:lang w:val="en-US" w:eastAsia="zh-CN"/>
        </w:rPr>
      </w:pPr>
      <w:r>
        <w:rPr>
          <w:position w:val="-12"/>
        </w:rPr>
        <w:pict w14:anchorId="7A32CC79">
          <v:shape id="_x0000_i1223" type="#_x0000_t75" style="width:21.75pt;height:14.25pt">
            <v:imagedata r:id="rId267" o:title=""/>
          </v:shape>
        </w:pict>
      </w:r>
      <w:r w:rsidR="00070788" w:rsidRPr="000D3CFB">
        <w:t xml:space="preserve"> is the number of CRC bits;</w:t>
      </w:r>
    </w:p>
    <w:p w14:paraId="3D51D284" w14:textId="77777777" w:rsidR="0085224E" w:rsidRPr="000D3CFB" w:rsidRDefault="00F84091" w:rsidP="00154F62">
      <w:pPr>
        <w:numPr>
          <w:ilvl w:val="2"/>
          <w:numId w:val="13"/>
        </w:numPr>
        <w:rPr>
          <w:rFonts w:eastAsia="SimSun"/>
          <w:lang w:val="en-US" w:eastAsia="zh-CN"/>
        </w:rPr>
      </w:pPr>
      <w:r>
        <w:rPr>
          <w:position w:val="-12"/>
        </w:rPr>
        <w:pict w14:anchorId="09DB425C">
          <v:shape id="_x0000_i1224" type="#_x0000_t75" style="width:36pt;height:14.25pt">
            <v:imagedata r:id="rId262" o:title=""/>
          </v:shape>
        </w:pict>
      </w:r>
      <w:r w:rsidR="0085224E" w:rsidRPr="000D3CFB">
        <w:rPr>
          <w:rFonts w:eastAsia="SimSun" w:hint="eastAsia"/>
          <w:lang w:eastAsia="zh-CN"/>
        </w:rPr>
        <w:t xml:space="preserve">, </w:t>
      </w:r>
      <w:r>
        <w:rPr>
          <w:position w:val="-10"/>
        </w:rPr>
        <w:pict w14:anchorId="3B8D7566">
          <v:shape id="_x0000_i1225" type="#_x0000_t75" style="width:28.45pt;height:14.25pt">
            <v:imagedata r:id="rId268" o:title=""/>
          </v:shape>
        </w:pict>
      </w:r>
      <w:r w:rsidR="0085224E" w:rsidRPr="000D3CFB">
        <w:rPr>
          <w:rFonts w:eastAsia="SimSun" w:hint="eastAsia"/>
          <w:lang w:eastAsia="zh-CN"/>
        </w:rPr>
        <w:t xml:space="preserve">, is the number of PRBs for </w:t>
      </w:r>
      <w:r>
        <w:rPr>
          <w:position w:val="-12"/>
        </w:rPr>
        <w:pict w14:anchorId="3CDDA9D0">
          <v:shape id="_x0000_i1226" type="#_x0000_t75" style="width:28.45pt;height:14.25pt">
            <v:imagedata r:id="rId259" o:title=""/>
          </v:shape>
        </w:pict>
      </w:r>
      <w:r w:rsidR="0085224E" w:rsidRPr="000D3CFB">
        <w:rPr>
          <w:rFonts w:eastAsia="SimSun" w:hint="eastAsia"/>
          <w:lang w:eastAsia="zh-CN"/>
        </w:rPr>
        <w:t xml:space="preserve"> and </w:t>
      </w:r>
      <w:r>
        <w:rPr>
          <w:position w:val="-12"/>
        </w:rPr>
        <w:pict w14:anchorId="1EC86FA6">
          <v:shape id="_x0000_i1227" type="#_x0000_t75" style="width:28.45pt;height:14.25pt">
            <v:imagedata r:id="rId260" o:title=""/>
          </v:shape>
        </w:pict>
      </w:r>
      <w:r w:rsidR="00070788" w:rsidRPr="000D3CFB">
        <w:t xml:space="preserve"> </w:t>
      </w:r>
      <w:r w:rsidR="0085224E" w:rsidRPr="000D3CFB">
        <w:rPr>
          <w:rFonts w:eastAsia="SimSun" w:hint="eastAsia"/>
          <w:lang w:eastAsia="zh-CN"/>
        </w:rPr>
        <w:t xml:space="preserve">respectively, according to higher layer parameter </w:t>
      </w:r>
      <w:r w:rsidR="0085224E" w:rsidRPr="000D3CFB">
        <w:rPr>
          <w:i/>
        </w:rPr>
        <w:t>numberOfPRB-format4-r13</w:t>
      </w:r>
      <w:r w:rsidR="0085224E" w:rsidRPr="000D3CFB">
        <w:rPr>
          <w:rFonts w:eastAsia="SimSun" w:hint="eastAsia"/>
          <w:lang w:eastAsia="zh-CN"/>
        </w:rPr>
        <w:t xml:space="preserve"> according to Table 10.1.1-2;</w:t>
      </w:r>
    </w:p>
    <w:p w14:paraId="0705E0EE" w14:textId="77777777" w:rsidR="0085224E" w:rsidRPr="000D3CFB" w:rsidRDefault="00F84091" w:rsidP="00154F62">
      <w:pPr>
        <w:numPr>
          <w:ilvl w:val="2"/>
          <w:numId w:val="13"/>
        </w:numPr>
        <w:rPr>
          <w:rFonts w:eastAsia="SimSun"/>
          <w:lang w:val="en-US" w:eastAsia="zh-CN"/>
        </w:rPr>
      </w:pPr>
      <w:r>
        <w:rPr>
          <w:position w:val="-14"/>
        </w:rPr>
        <w:pict w14:anchorId="0A6FFA0A">
          <v:shape id="_x0000_i1228" type="#_x0000_t75" style="width:93.75pt;height:14.25pt">
            <v:imagedata r:id="rId269" o:title=""/>
          </v:shape>
        </w:pict>
      </w:r>
      <w:r w:rsidR="0085224E" w:rsidRPr="000D3CFB">
        <w:rPr>
          <w:rFonts w:eastAsia="SimSun" w:hint="eastAsia"/>
          <w:lang w:eastAsia="zh-CN"/>
        </w:rPr>
        <w:t xml:space="preserve"> if shortened PUCCH format 4 is used in the subframe and </w:t>
      </w:r>
      <w:r>
        <w:rPr>
          <w:position w:val="-14"/>
        </w:rPr>
        <w:pict w14:anchorId="04D81718">
          <v:shape id="_x0000_i1229" type="#_x0000_t75" style="width:86.25pt;height:14.25pt">
            <v:imagedata r:id="rId270" o:title=""/>
          </v:shape>
        </w:pict>
      </w:r>
      <w:r w:rsidR="0085224E" w:rsidRPr="000D3CFB">
        <w:rPr>
          <w:rFonts w:eastAsia="SimSun" w:hint="eastAsia"/>
          <w:lang w:eastAsia="zh-CN"/>
        </w:rPr>
        <w:t xml:space="preserve"> otherwise; and</w:t>
      </w:r>
    </w:p>
    <w:p w14:paraId="0792CF2D" w14:textId="77777777" w:rsidR="00967EAA" w:rsidRPr="000D3CFB" w:rsidRDefault="00F84091" w:rsidP="00154F62">
      <w:pPr>
        <w:numPr>
          <w:ilvl w:val="2"/>
          <w:numId w:val="13"/>
        </w:numPr>
        <w:rPr>
          <w:lang w:val="en-US" w:eastAsia="zh-CN"/>
        </w:rPr>
      </w:pPr>
      <w:r>
        <w:rPr>
          <w:position w:val="-4"/>
        </w:rPr>
        <w:pict w14:anchorId="70FAB5CE">
          <v:shape id="_x0000_i1230" type="#_x0000_t75" style="width:7.55pt;height:14.25pt">
            <v:imagedata r:id="rId271" o:title=""/>
          </v:shape>
        </w:pict>
      </w:r>
      <w:r w:rsidR="0085224E" w:rsidRPr="000D3CFB">
        <w:rPr>
          <w:rFonts w:eastAsia="SimSun" w:hint="eastAsia"/>
          <w:lang w:eastAsia="zh-CN"/>
        </w:rPr>
        <w:t xml:space="preserve"> is the code rate given by higher layer parameter </w:t>
      </w:r>
      <w:r w:rsidR="0085224E" w:rsidRPr="000D3CFB">
        <w:rPr>
          <w:i/>
        </w:rPr>
        <w:t>maximumPayloadCoderate-r13</w:t>
      </w:r>
      <w:r w:rsidR="0085224E" w:rsidRPr="000D3CFB">
        <w:rPr>
          <w:rFonts w:eastAsia="SimSun" w:hint="eastAsia"/>
          <w:lang w:eastAsia="zh-CN"/>
        </w:rPr>
        <w:t xml:space="preserve"> according to Table 10.1.1-1</w:t>
      </w:r>
      <w:r w:rsidR="0085224E" w:rsidRPr="000D3CFB">
        <w:rPr>
          <w:rFonts w:eastAsia="SimSun" w:hint="eastAsia"/>
          <w:i/>
          <w:lang w:eastAsia="zh-CN"/>
        </w:rPr>
        <w:t>.</w:t>
      </w:r>
      <w:r w:rsidR="00967EAA" w:rsidRPr="000D3CFB">
        <w:rPr>
          <w:lang w:val="en-US" w:eastAsia="zh-CN"/>
        </w:rPr>
        <w:t xml:space="preserve"> </w:t>
      </w:r>
    </w:p>
    <w:p w14:paraId="2622941E" w14:textId="77777777" w:rsidR="0085224E" w:rsidRPr="000D3CFB" w:rsidRDefault="00967EAA" w:rsidP="00154F62">
      <w:pPr>
        <w:numPr>
          <w:ilvl w:val="1"/>
          <w:numId w:val="13"/>
        </w:numPr>
        <w:rPr>
          <w:rFonts w:eastAsia="SimSun"/>
          <w:lang w:val="en-US" w:eastAsia="zh-CN"/>
        </w:rPr>
      </w:pPr>
      <w:r w:rsidRPr="000D3CFB">
        <w:rPr>
          <w:lang w:eastAsia="zh-CN"/>
        </w:rPr>
        <w:t>otherwise, the UE shall drop the periodic CSI reports and transmit only HARQ-ACK/SR.</w:t>
      </w:r>
    </w:p>
    <w:p w14:paraId="1799012B" w14:textId="224379F0"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9D67ED">
        <w:rPr>
          <w:rFonts w:eastAsia="SimSun" w:hint="eastAsia"/>
          <w:lang w:eastAsia="zh-CN"/>
        </w:rPr>
        <w:t>Clause</w:t>
      </w:r>
      <w:r w:rsidRPr="000D3CFB">
        <w:rPr>
          <w:rFonts w:eastAsia="SimSun" w:hint="eastAsia"/>
          <w:lang w:eastAsia="zh-CN"/>
        </w:rPr>
        <w:t xml:space="preserve"> 10.1.3.2.3 and there is no PUCCH format </w:t>
      </w:r>
      <w:r w:rsidR="00ED5660" w:rsidRPr="000D3CFB">
        <w:rPr>
          <w:rFonts w:hint="eastAsia"/>
          <w:lang w:eastAsia="zh-CN"/>
        </w:rPr>
        <w:t xml:space="preserve">3 or </w:t>
      </w:r>
      <w:r w:rsidRPr="000D3CFB">
        <w:rPr>
          <w:rFonts w:eastAsia="SimSun" w:hint="eastAsia"/>
          <w:lang w:eastAsia="zh-CN"/>
        </w:rPr>
        <w:t xml:space="preserve">5 determined to transmit the HARQ-ACK/SR according to </w:t>
      </w:r>
      <w:r w:rsidR="009D67ED">
        <w:rPr>
          <w:rFonts w:eastAsia="SimSun" w:hint="eastAsia"/>
          <w:lang w:eastAsia="zh-CN"/>
        </w:rPr>
        <w:t>Clause</w:t>
      </w:r>
      <w:r w:rsidRPr="000D3CFB">
        <w:rPr>
          <w:rFonts w:eastAsia="SimSun" w:hint="eastAsia"/>
          <w:lang w:eastAsia="zh-CN"/>
        </w:rPr>
        <w:t xml:space="preserve"> 10.1.3.2.4 and there </w:t>
      </w:r>
      <w:r w:rsidR="00967EAA" w:rsidRPr="000D3CFB">
        <w:rPr>
          <w:rFonts w:eastAsia="SimSun"/>
          <w:lang w:eastAsia="zh-CN"/>
        </w:rPr>
        <w:t>is</w:t>
      </w:r>
      <w:r w:rsidR="00967EAA" w:rsidRPr="000D3CFB">
        <w:rPr>
          <w:rFonts w:eastAsia="SimSun" w:hint="eastAsia"/>
          <w:lang w:eastAsia="zh-CN"/>
        </w:rPr>
        <w:t xml:space="preserve"> </w:t>
      </w:r>
      <w:r w:rsidRPr="000D3CFB">
        <w:rPr>
          <w:rFonts w:eastAsia="SimSun" w:hint="eastAsia"/>
          <w:lang w:eastAsia="zh-CN"/>
        </w:rPr>
        <w:t>only one periodic CSI report in the subframe,</w:t>
      </w:r>
    </w:p>
    <w:p w14:paraId="63CE7FEC" w14:textId="77777777" w:rsidR="0085224E" w:rsidRPr="000D3CFB" w:rsidRDefault="0085224E" w:rsidP="00154F62">
      <w:pPr>
        <w:numPr>
          <w:ilvl w:val="1"/>
          <w:numId w:val="13"/>
        </w:numPr>
      </w:pPr>
      <w:r w:rsidRPr="000D3CFB">
        <w:rPr>
          <w:rFonts w:hint="eastAsia"/>
        </w:rPr>
        <w:t xml:space="preserve">if </w:t>
      </w:r>
      <w:r w:rsidR="00ED5660" w:rsidRPr="000D3CFB">
        <w:rPr>
          <w:rFonts w:hint="eastAsia"/>
          <w:lang w:eastAsia="zh-CN"/>
        </w:rPr>
        <w:t>there is no positive SR and</w:t>
      </w:r>
      <w:r w:rsidR="00ED5660" w:rsidRPr="000D3CFB">
        <w:rPr>
          <w:rFonts w:hint="eastAsia"/>
        </w:rPr>
        <w:t xml:space="preserve"> </w:t>
      </w:r>
      <w:r w:rsidRPr="000D3CFB">
        <w:rPr>
          <w:rFonts w:hint="eastAsia"/>
        </w:rPr>
        <w:t xml:space="preserve">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14:paraId="040E6E82" w14:textId="358415BB" w:rsidR="0085224E" w:rsidRPr="000D3CFB" w:rsidRDefault="0085224E" w:rsidP="00154F62">
      <w:pPr>
        <w:numPr>
          <w:ilvl w:val="2"/>
          <w:numId w:val="13"/>
        </w:numPr>
        <w:rPr>
          <w:lang w:eastAsia="zh-CN"/>
        </w:rPr>
      </w:pPr>
      <w:r w:rsidRPr="000D3CFB">
        <w:rPr>
          <w:lang w:eastAsia="zh-CN"/>
        </w:rPr>
        <w:t>a single PDSCH transmission only on the primary cell indicated by the detection of a corresponding PDCCH</w:t>
      </w:r>
      <w:r w:rsidRPr="000D3CFB">
        <w:t>/EPDCCH in subframe</w:t>
      </w:r>
      <w:r w:rsidRPr="000D3CFB" w:rsidDel="00EC3A98">
        <w:t xml:space="preserve"> </w:t>
      </w:r>
      <w:r w:rsidR="00664FED" w:rsidRPr="000D3CFB">
        <w:rPr>
          <w:noProof/>
          <w:position w:val="-12"/>
        </w:rPr>
        <w:drawing>
          <wp:inline distT="0" distB="0" distL="0" distR="0" wp14:anchorId="5D1D819E" wp14:editId="500265E3">
            <wp:extent cx="342900" cy="1905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070B86FE" wp14:editId="6046635C">
            <wp:extent cx="390525"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in subframe </w:t>
      </w:r>
      <w:r w:rsidR="00664FED" w:rsidRPr="000D3CFB">
        <w:rPr>
          <w:noProof/>
          <w:position w:val="-12"/>
        </w:rPr>
        <w:drawing>
          <wp:inline distT="0" distB="0" distL="0" distR="0" wp14:anchorId="075EBD42" wp14:editId="588F319E">
            <wp:extent cx="342900" cy="1905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086F4D6C" wp14:editId="30F9E59A">
            <wp:extent cx="390525" cy="1905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eastAsia="zh-CN"/>
        </w:rPr>
        <w:t>, or</w:t>
      </w:r>
    </w:p>
    <w:p w14:paraId="38B228AD" w14:textId="3A4800A6" w:rsidR="0085224E" w:rsidRPr="000D3CFB" w:rsidRDefault="0085224E" w:rsidP="00154F62">
      <w:pPr>
        <w:numPr>
          <w:ilvl w:val="2"/>
          <w:numId w:val="13"/>
        </w:numPr>
        <w:rPr>
          <w:lang w:eastAsia="zh-CN"/>
        </w:rPr>
      </w:pPr>
      <w:r w:rsidRPr="000D3CFB">
        <w:t xml:space="preserve">a single PDSCH transmission only on the primary cell where there is not a corresponding PDCCH/EPDCCH detected within subframe(s) </w:t>
      </w:r>
      <w:r w:rsidR="00664FED" w:rsidRPr="000D3CFB">
        <w:rPr>
          <w:noProof/>
          <w:position w:val="-6"/>
        </w:rPr>
        <w:drawing>
          <wp:inline distT="0" distB="0" distL="0" distR="0" wp14:anchorId="7DEA15B7" wp14:editId="18500658">
            <wp:extent cx="285750" cy="17145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11010FF" wp14:editId="7068D4DC">
            <wp:extent cx="342900" cy="17145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within subframe(s) </w:t>
      </w:r>
      <w:r w:rsidR="00664FED" w:rsidRPr="000D3CFB">
        <w:rPr>
          <w:noProof/>
          <w:position w:val="-6"/>
        </w:rPr>
        <w:drawing>
          <wp:inline distT="0" distB="0" distL="0" distR="0" wp14:anchorId="00BAEE0B" wp14:editId="1E4AC1B0">
            <wp:extent cx="285750" cy="17145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4F53E6D" wp14:editId="3F68B77F">
            <wp:extent cx="342900" cy="17145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25CF3836" w14:textId="7C7D8884" w:rsidR="0085224E" w:rsidRPr="000D3CFB" w:rsidRDefault="0085224E" w:rsidP="0085224E">
      <w:pPr>
        <w:ind w:left="1624"/>
        <w:rPr>
          <w:rFonts w:eastAsia="SimSun"/>
          <w:lang w:eastAsia="zh-CN"/>
        </w:rPr>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sidR="009D67ED">
        <w:rPr>
          <w:rFonts w:eastAsia="SimSun"/>
          <w:lang w:val="en-US" w:eastAsia="zh-CN"/>
        </w:rPr>
        <w:t>Clause</w:t>
      </w:r>
      <w:r w:rsidRPr="000D3CFB">
        <w:rPr>
          <w:rFonts w:eastAsia="SimSun"/>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p>
    <w:p w14:paraId="19AC2E69" w14:textId="77777777" w:rsidR="0085224E" w:rsidRPr="000D3CFB" w:rsidRDefault="0085224E" w:rsidP="00154F62">
      <w:pPr>
        <w:numPr>
          <w:ilvl w:val="1"/>
          <w:numId w:val="13"/>
        </w:numPr>
      </w:pPr>
      <w:r w:rsidRPr="000D3CFB">
        <w:rPr>
          <w:rFonts w:eastAsia="SimSun"/>
          <w:lang w:eastAsia="zh-CN"/>
        </w:rPr>
        <w:t>else</w:t>
      </w:r>
      <w:r w:rsidRPr="000D3CFB">
        <w:rPr>
          <w:rFonts w:eastAsia="SimSun" w:hint="eastAsia"/>
          <w:lang w:eastAsia="zh-CN"/>
        </w:rPr>
        <w:t>,</w:t>
      </w:r>
      <w:r w:rsidRPr="000D3CFB">
        <w:t xml:space="preserve"> </w:t>
      </w:r>
    </w:p>
    <w:p w14:paraId="7D7D2DDC" w14:textId="34D4A09C" w:rsidR="0085224E" w:rsidRPr="000D3CFB" w:rsidRDefault="0085224E" w:rsidP="0085224E">
      <w:pPr>
        <w:ind w:left="1624"/>
        <w:rPr>
          <w:rFonts w:eastAsia="SimSun"/>
          <w:lang w:val="en-US" w:eastAsia="zh-CN"/>
        </w:rPr>
      </w:pPr>
      <w:r w:rsidRPr="000D3CFB">
        <w:t xml:space="preserve">the UE shall drop the CSI and transmit the HARQ-ACK according to </w:t>
      </w:r>
      <w:r w:rsidR="009D67ED">
        <w:t>Clause</w:t>
      </w:r>
      <w:r w:rsidRPr="000D3CFB">
        <w:t xml:space="preserve"> 10.1.3</w:t>
      </w:r>
      <w:r w:rsidRPr="000D3CFB">
        <w:rPr>
          <w:rFonts w:eastAsia="SimSun" w:hint="eastAsia"/>
          <w:lang w:eastAsia="zh-CN"/>
        </w:rPr>
        <w:t>.2.3 or 10.1.3.2.4</w:t>
      </w:r>
      <w:r w:rsidR="00ED5660" w:rsidRPr="000D3CFB">
        <w:rPr>
          <w:rFonts w:hint="eastAsia"/>
          <w:lang w:eastAsia="zh-CN"/>
        </w:rPr>
        <w:t xml:space="preserve"> when </w:t>
      </w:r>
      <w:r w:rsidR="00ED5660" w:rsidRPr="000D3CFB">
        <w:rPr>
          <w:lang w:eastAsia="zh-CN"/>
        </w:rPr>
        <w:t>UE shall transmit</w:t>
      </w:r>
      <w:r w:rsidR="00EA4E3A" w:rsidRPr="000D3CFB">
        <w:rPr>
          <w:lang w:eastAsia="zh-CN"/>
        </w:rPr>
        <w:t xml:space="preserve"> </w:t>
      </w:r>
      <w:r w:rsidR="00ED5660" w:rsidRPr="000D3CFB">
        <w:rPr>
          <w:rFonts w:hint="eastAsia"/>
          <w:lang w:eastAsia="zh-CN"/>
        </w:rPr>
        <w:t xml:space="preserve">HARQ-ACK </w:t>
      </w:r>
      <w:r w:rsidR="00ED5660" w:rsidRPr="000D3CFB">
        <w:rPr>
          <w:lang w:eastAsia="zh-CN"/>
        </w:rPr>
        <w:t xml:space="preserve">only </w:t>
      </w:r>
      <w:r w:rsidR="00ED5660" w:rsidRPr="000D3CFB">
        <w:rPr>
          <w:rFonts w:hint="eastAsia"/>
          <w:lang w:eastAsia="zh-CN"/>
        </w:rPr>
        <w:t xml:space="preserve">or </w:t>
      </w:r>
      <w:r w:rsidR="00ED5660" w:rsidRPr="000D3CFB">
        <w:t xml:space="preserve">UE shall drop the CSI and transmit the HARQ-ACK and </w:t>
      </w:r>
      <w:r w:rsidR="00ED5660" w:rsidRPr="000D3CFB">
        <w:rPr>
          <w:rFonts w:hint="eastAsia"/>
          <w:lang w:eastAsia="zh-CN"/>
        </w:rPr>
        <w:t>SR</w:t>
      </w:r>
      <w:r w:rsidR="00ED5660" w:rsidRPr="000D3CFB">
        <w:t xml:space="preserve"> according to the procedure for PUCCH format 1b with channel selection in TDD</w:t>
      </w:r>
      <w:r w:rsidR="00ED5660" w:rsidRPr="000D3CFB">
        <w:rPr>
          <w:rFonts w:hint="eastAsia"/>
          <w:lang w:eastAsia="zh-CN"/>
        </w:rPr>
        <w:t xml:space="preserve"> when there is positive SR</w:t>
      </w:r>
      <w:r w:rsidRPr="000D3CFB">
        <w:t>.</w:t>
      </w:r>
    </w:p>
    <w:p w14:paraId="46554835" w14:textId="77777777"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a UE transmits HARQ-ACK/SR and </w:t>
      </w:r>
      <w:r w:rsidRPr="000D3CFB">
        <w:rPr>
          <w:rFonts w:eastAsia="SimSun"/>
          <w:lang w:eastAsia="zh-CN"/>
        </w:rPr>
        <w:t>periodic</w:t>
      </w:r>
      <w:r w:rsidRPr="000D3CFB">
        <w:rPr>
          <w:rFonts w:eastAsia="SimSun" w:hint="eastAsia"/>
          <w:lang w:eastAsia="zh-CN"/>
        </w:rPr>
        <w:t xml:space="preserve"> CSI report(s) using either a PUCCH format 4 </w:t>
      </w:r>
      <w:r w:rsidR="00F84091">
        <w:rPr>
          <w:position w:val="-12"/>
        </w:rPr>
        <w:pict w14:anchorId="2F5467CE">
          <v:shape id="_x0000_i1231" type="#_x0000_t75" style="width:28.45pt;height:14.25pt">
            <v:imagedata r:id="rId256" o:title=""/>
          </v:shape>
        </w:pict>
      </w:r>
      <w:r w:rsidRPr="000D3CFB">
        <w:rPr>
          <w:rFonts w:eastAsia="SimSun" w:hint="eastAsia"/>
          <w:lang w:eastAsia="zh-CN"/>
        </w:rPr>
        <w:t xml:space="preserve"> or PUCCH format 5 </w:t>
      </w:r>
      <w:r w:rsidR="00F84091">
        <w:rPr>
          <w:position w:val="-12"/>
        </w:rPr>
        <w:pict w14:anchorId="541F11C4">
          <v:shape id="_x0000_i1232" type="#_x0000_t75" style="width:28.45pt;height:14.25pt">
            <v:imagedata r:id="rId257" o:title=""/>
          </v:shape>
        </w:pict>
      </w:r>
      <w:r w:rsidRPr="000D3CFB">
        <w:rPr>
          <w:rFonts w:eastAsia="SimSun" w:hint="eastAsia"/>
          <w:lang w:eastAsia="zh-CN"/>
        </w:rPr>
        <w:t xml:space="preserve">in a subframe </w:t>
      </w:r>
    </w:p>
    <w:p w14:paraId="50BFF9B0" w14:textId="77777777" w:rsidR="0085224E" w:rsidRPr="000D3CFB" w:rsidRDefault="0085224E" w:rsidP="00154F62">
      <w:pPr>
        <w:numPr>
          <w:ilvl w:val="1"/>
          <w:numId w:val="12"/>
        </w:numPr>
        <w:tabs>
          <w:tab w:val="clear" w:pos="1440"/>
          <w:tab w:val="num" w:pos="1724"/>
        </w:tabs>
        <w:ind w:left="1724"/>
      </w:pPr>
      <w:r w:rsidRPr="000D3CFB">
        <w:rPr>
          <w:rFonts w:hint="eastAsia"/>
        </w:rPr>
        <w:lastRenderedPageBreak/>
        <w:t>if</w:t>
      </w:r>
      <w:r w:rsidRPr="000D3CFB">
        <w:rPr>
          <w:rFonts w:eastAsia="SimSun" w:hint="eastAsia"/>
          <w:lang w:eastAsia="zh-CN"/>
        </w:rPr>
        <w:t xml:space="preserve"> </w:t>
      </w:r>
      <w:r w:rsidR="00F84091">
        <w:rPr>
          <w:position w:val="-12"/>
        </w:rPr>
        <w:pict w14:anchorId="46F9746E">
          <v:shape id="_x0000_i1233" type="#_x0000_t75" style="width:194.25pt;height:21.75pt">
            <v:imagedata r:id="rId272" o:title=""/>
          </v:shape>
        </w:pict>
      </w:r>
      <w:r w:rsidRPr="000D3CFB">
        <w:rPr>
          <w:rFonts w:eastAsia="SimSun" w:hint="eastAsia"/>
          <w:lang w:eastAsia="zh-CN"/>
        </w:rPr>
        <w:t xml:space="preserve">, the UE shall transmit the HARQ-ACK/SR and periodic CSI bits using the PUCCH format 4 </w:t>
      </w:r>
      <w:r w:rsidR="00F84091">
        <w:rPr>
          <w:position w:val="-12"/>
        </w:rPr>
        <w:pict w14:anchorId="6AF46CD6">
          <v:shape id="_x0000_i1234" type="#_x0000_t75" style="width:28.45pt;height:14.25pt">
            <v:imagedata r:id="rId256" o:title=""/>
          </v:shape>
        </w:pict>
      </w:r>
      <w:r w:rsidRPr="000D3CFB">
        <w:rPr>
          <w:rFonts w:eastAsia="SimSun" w:hint="eastAsia"/>
          <w:lang w:eastAsia="zh-CN"/>
        </w:rPr>
        <w:t xml:space="preserve"> or the PUCCH format 5 </w:t>
      </w:r>
      <w:r w:rsidR="00F84091">
        <w:rPr>
          <w:position w:val="-12"/>
        </w:rPr>
        <w:pict w14:anchorId="3E003585">
          <v:shape id="_x0000_i1235" type="#_x0000_t75" style="width:28.45pt;height:14.25pt">
            <v:imagedata r:id="rId257" o:title=""/>
          </v:shape>
        </w:pict>
      </w:r>
      <w:r w:rsidRPr="000D3CFB">
        <w:rPr>
          <w:rFonts w:eastAsia="SimSun" w:hint="eastAsia"/>
          <w:lang w:eastAsia="zh-CN"/>
        </w:rPr>
        <w:t xml:space="preserve"> ;</w:t>
      </w:r>
    </w:p>
    <w:p w14:paraId="6FDAA602" w14:textId="2D1F6374" w:rsidR="0085224E" w:rsidRPr="000D3CFB" w:rsidRDefault="0085224E" w:rsidP="00154F62">
      <w:pPr>
        <w:numPr>
          <w:ilvl w:val="1"/>
          <w:numId w:val="12"/>
        </w:numPr>
        <w:tabs>
          <w:tab w:val="clear" w:pos="1440"/>
          <w:tab w:val="num" w:pos="1724"/>
        </w:tabs>
        <w:ind w:left="1724"/>
      </w:pPr>
      <w:r w:rsidRPr="000D3CFB">
        <w:rPr>
          <w:rFonts w:hint="eastAsia"/>
        </w:rPr>
        <w:t>if</w:t>
      </w:r>
      <w:r w:rsidRPr="000D3CFB">
        <w:rPr>
          <w:rFonts w:eastAsia="SimSun" w:hint="eastAsia"/>
          <w:lang w:eastAsia="zh-CN"/>
        </w:rPr>
        <w:t xml:space="preserve"> </w:t>
      </w:r>
      <w:r w:rsidR="00F84091">
        <w:rPr>
          <w:position w:val="-12"/>
        </w:rPr>
        <w:pict w14:anchorId="2911F8D3">
          <v:shape id="_x0000_i1236" type="#_x0000_t75" style="width:194.25pt;height:21.75pt">
            <v:imagedata r:id="rId273" o:title=""/>
          </v:shape>
        </w:pict>
      </w:r>
      <w:r w:rsidRPr="000D3CFB">
        <w:rPr>
          <w:rFonts w:eastAsia="SimSun" w:hint="eastAsia"/>
          <w:lang w:eastAsia="zh-CN"/>
        </w:rPr>
        <w:t xml:space="preserve">, the UE shall select </w:t>
      </w:r>
      <w:r w:rsidR="00F84091">
        <w:rPr>
          <w:position w:val="-14"/>
        </w:rPr>
        <w:pict w14:anchorId="31837166">
          <v:shape id="_x0000_i1237" type="#_x0000_t75" style="width:50.25pt;height:21.75pt">
            <v:imagedata r:id="rId274" o:title=""/>
          </v:shape>
        </w:pict>
      </w:r>
      <w:r w:rsidRPr="000D3CFB">
        <w:rPr>
          <w:rFonts w:eastAsia="SimSun" w:hint="eastAsia"/>
          <w:lang w:eastAsia="zh-CN"/>
        </w:rPr>
        <w:t xml:space="preserve"> CSI report(s) for transmission together with HARQ-ACK/SR in ascending order of </w:t>
      </w:r>
      <w:r w:rsidR="00F84091">
        <w:rPr>
          <w:position w:val="-12"/>
        </w:rPr>
        <w:pict w14:anchorId="1AA2191E">
          <v:shape id="_x0000_i1238" type="#_x0000_t75" style="width:1in;height:21.75pt">
            <v:imagedata r:id="rId275" o:title=""/>
          </v:shape>
        </w:pict>
      </w:r>
      <w:r w:rsidRPr="000D3CFB">
        <w:rPr>
          <w:rFonts w:eastAsia="SimSun" w:hint="eastAsia"/>
          <w:lang w:eastAsia="zh-CN"/>
        </w:rPr>
        <w:t xml:space="preserve">, where </w:t>
      </w:r>
      <w:r w:rsidR="00F84091">
        <w:rPr>
          <w:position w:val="-12"/>
        </w:rPr>
        <w:pict w14:anchorId="57AA5D2D">
          <v:shape id="_x0000_i1239" type="#_x0000_t75" style="width:1in;height:21.75pt">
            <v:imagedata r:id="rId275" o:title=""/>
          </v:shape>
        </w:pict>
      </w:r>
      <w:r w:rsidRPr="000D3CFB">
        <w:rPr>
          <w:rFonts w:eastAsia="SimSun" w:hint="eastAsia"/>
          <w:lang w:eastAsia="zh-CN"/>
        </w:rPr>
        <w:t xml:space="preserve">, </w:t>
      </w:r>
      <w:r w:rsidR="00F84091">
        <w:rPr>
          <w:position w:val="-10"/>
        </w:rPr>
        <w:pict w14:anchorId="3DC579EA">
          <v:shape id="_x0000_i1240" type="#_x0000_t75" style="width:21.75pt;height:14.25pt">
            <v:imagedata r:id="rId276" o:title=""/>
          </v:shape>
        </w:pict>
      </w:r>
      <w:r w:rsidRPr="000D3CFB">
        <w:rPr>
          <w:rFonts w:eastAsia="SimSun" w:hint="eastAsia"/>
          <w:lang w:eastAsia="zh-CN"/>
        </w:rPr>
        <w:t xml:space="preserve"> and </w:t>
      </w:r>
      <w:r w:rsidR="00F84091">
        <w:rPr>
          <w:position w:val="-4"/>
        </w:rPr>
        <w:pict w14:anchorId="5BE2D56E">
          <v:shape id="_x0000_i1241" type="#_x0000_t75" style="width:7.55pt;height:14.25pt">
            <v:imagedata r:id="rId277" o:title=""/>
          </v:shape>
        </w:pict>
      </w:r>
      <w:r w:rsidRPr="000D3CFB">
        <w:rPr>
          <w:rFonts w:eastAsia="SimSun" w:hint="eastAsia"/>
          <w:lang w:eastAsia="zh-CN"/>
        </w:rPr>
        <w:t xml:space="preserve">are determined according to </w:t>
      </w:r>
      <w:r w:rsidR="009D67ED">
        <w:rPr>
          <w:rFonts w:eastAsia="SimSun" w:hint="eastAsia"/>
          <w:lang w:eastAsia="zh-CN"/>
        </w:rPr>
        <w:t>Clause</w:t>
      </w:r>
      <w:r w:rsidRPr="000D3CFB">
        <w:rPr>
          <w:rFonts w:eastAsia="SimSun" w:hint="eastAsia"/>
          <w:lang w:eastAsia="zh-CN"/>
        </w:rPr>
        <w:t xml:space="preserve"> 7.2.2; the value of </w:t>
      </w:r>
      <w:r w:rsidR="00F84091">
        <w:rPr>
          <w:position w:val="-14"/>
        </w:rPr>
        <w:pict w14:anchorId="2822CB7B">
          <v:shape id="_x0000_i1242" type="#_x0000_t75" style="width:50.25pt;height:21.75pt">
            <v:imagedata r:id="rId274" o:title=""/>
          </v:shape>
        </w:pict>
      </w:r>
      <w:r w:rsidRPr="000D3CFB">
        <w:rPr>
          <w:rFonts w:eastAsia="SimSun" w:hint="eastAsia"/>
          <w:lang w:eastAsia="zh-CN"/>
        </w:rPr>
        <w:t xml:space="preserve"> satisfies </w:t>
      </w:r>
      <w:r w:rsidR="00F84091">
        <w:rPr>
          <w:position w:val="-34"/>
        </w:rPr>
        <w:pict w14:anchorId="59E50473">
          <v:shape id="_x0000_i1243" type="#_x0000_t75" style="width:230.25pt;height:36pt">
            <v:imagedata r:id="rId278" o:title=""/>
          </v:shape>
        </w:pict>
      </w:r>
      <w:r w:rsidRPr="000D3CFB">
        <w:rPr>
          <w:rFonts w:eastAsia="SimSun" w:hint="eastAsia"/>
          <w:lang w:eastAsia="zh-CN"/>
        </w:rPr>
        <w:t xml:space="preserve"> and</w:t>
      </w:r>
      <w:r w:rsidR="00EA4E3A" w:rsidRPr="000D3CFB">
        <w:rPr>
          <w:rFonts w:eastAsia="SimSun" w:hint="eastAsia"/>
          <w:lang w:eastAsia="zh-CN"/>
        </w:rPr>
        <w:t xml:space="preserve"> </w:t>
      </w:r>
      <w:r w:rsidR="00F84091">
        <w:rPr>
          <w:position w:val="-34"/>
        </w:rPr>
        <w:pict w14:anchorId="41E896A7">
          <v:shape id="_x0000_i1244" type="#_x0000_t75" style="width:237.75pt;height:36pt">
            <v:imagedata r:id="rId279" o:title=""/>
          </v:shape>
        </w:pict>
      </w:r>
      <w:r w:rsidRPr="000D3CFB">
        <w:rPr>
          <w:rFonts w:eastAsia="SimSun" w:hint="eastAsia"/>
          <w:lang w:eastAsia="zh-CN"/>
        </w:rPr>
        <w:t xml:space="preserve">, and </w:t>
      </w:r>
      <w:r w:rsidR="00F84091">
        <w:rPr>
          <w:position w:val="-14"/>
        </w:rPr>
        <w:pict w14:anchorId="12E86D92">
          <v:shape id="_x0000_i1245" type="#_x0000_t75" style="width:36pt;height:21.75pt">
            <v:imagedata r:id="rId280"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F84091">
        <w:rPr>
          <w:position w:val="-12"/>
        </w:rPr>
        <w:pict w14:anchorId="79C038E7">
          <v:shape id="_x0000_i1246" type="#_x0000_t75" style="width:1in;height:21.75pt">
            <v:imagedata r:id="rId275" o:title=""/>
          </v:shape>
        </w:pict>
      </w:r>
      <w:r w:rsidRPr="000D3CFB">
        <w:rPr>
          <w:rFonts w:eastAsia="SimSun" w:hint="eastAsia"/>
          <w:lang w:eastAsia="zh-CN"/>
        </w:rPr>
        <w:t>.</w:t>
      </w:r>
    </w:p>
    <w:p w14:paraId="5CC2390C" w14:textId="77777777" w:rsidR="00737257" w:rsidRDefault="00570F12" w:rsidP="00737257">
      <w:pPr>
        <w:rPr>
          <w:rFonts w:eastAsia="SimSun"/>
          <w:lang w:eastAsia="zh-CN"/>
        </w:rPr>
      </w:pPr>
      <w:r w:rsidRPr="000D3CFB">
        <w:rPr>
          <w:rFonts w:eastAsia="SimSun" w:hint="eastAsia"/>
          <w:lang w:eastAsia="zh-CN"/>
        </w:rPr>
        <w:t xml:space="preserve">For TDD and a BL/CE UE, </w:t>
      </w:r>
    </w:p>
    <w:p w14:paraId="221375F3" w14:textId="77777777" w:rsidR="00737257" w:rsidRDefault="00737257" w:rsidP="004E26E6">
      <w:pPr>
        <w:pStyle w:val="B1"/>
        <w:rPr>
          <w:rFonts w:eastAsia="SimSun"/>
          <w:lang w:eastAsia="zh-CN"/>
        </w:rPr>
      </w:pPr>
      <w:r>
        <w:rPr>
          <w:rFonts w:eastAsia="SimSun"/>
          <w:lang w:eastAsia="zh-CN"/>
        </w:rPr>
        <w:t>-</w:t>
      </w:r>
      <w:r>
        <w:rPr>
          <w:rFonts w:eastAsia="SimSun"/>
          <w:lang w:eastAsia="zh-CN"/>
        </w:rPr>
        <w:tab/>
        <w:t xml:space="preserve">if the UE is configured with </w:t>
      </w:r>
      <w:r>
        <w:rPr>
          <w:bCs/>
          <w:i/>
          <w:iCs/>
        </w:rPr>
        <w:t>ce-PDSCH-MultiTB-Config</w:t>
      </w:r>
      <w:r>
        <w:rPr>
          <w:rFonts w:eastAsia="SimSun"/>
          <w:lang w:eastAsia="zh-CN"/>
        </w:rPr>
        <w:t>, and multiple TBs are scheduled by a single DCI</w:t>
      </w:r>
    </w:p>
    <w:p w14:paraId="5FA0B707" w14:textId="65B4BAFF" w:rsidR="00737257" w:rsidRDefault="00737257" w:rsidP="004E26E6">
      <w:pPr>
        <w:pStyle w:val="B2"/>
        <w:rPr>
          <w:rFonts w:eastAsia="SimSun"/>
          <w:lang w:eastAsia="zh-CN"/>
        </w:rPr>
      </w:pPr>
      <w:r>
        <w:rPr>
          <w:rFonts w:eastAsia="SimSun"/>
          <w:lang w:eastAsia="zh-CN"/>
        </w:rPr>
        <w:t>-</w:t>
      </w:r>
      <w:r>
        <w:rPr>
          <w:rFonts w:eastAsia="SimSun"/>
          <w:lang w:eastAsia="zh-CN"/>
        </w:rPr>
        <w:tab/>
        <w:t xml:space="preserve">the UE is not expected to receive any other PDSCH transmission(s) or MPDCCH indicating downlink SPS release, corresponding to which the UE shall report HARQ-ACK in any subframe(s) in which HARQ-ACKs are reported for the multiple TBs scheduled by the single DCI, according to </w:t>
      </w:r>
      <w:r w:rsidR="009D67ED">
        <w:rPr>
          <w:rFonts w:eastAsia="SimSun"/>
          <w:lang w:eastAsia="zh-CN"/>
        </w:rPr>
        <w:t>clause</w:t>
      </w:r>
      <w:r>
        <w:rPr>
          <w:rFonts w:eastAsia="SimSun"/>
          <w:lang w:eastAsia="zh-CN"/>
        </w:rPr>
        <w:t xml:space="preserve"> 10.2</w:t>
      </w:r>
    </w:p>
    <w:p w14:paraId="339A79E2" w14:textId="77777777" w:rsidR="00737257" w:rsidRDefault="00737257" w:rsidP="004E26E6">
      <w:pPr>
        <w:pStyle w:val="B2"/>
      </w:pPr>
      <w:r>
        <w:rPr>
          <w:rFonts w:eastAsia="SimSun"/>
          <w:lang w:eastAsia="zh-CN"/>
        </w:rPr>
        <w:t>-</w:t>
      </w:r>
      <w:r>
        <w:rPr>
          <w:rFonts w:eastAsia="SimSun"/>
          <w:lang w:eastAsia="zh-CN"/>
        </w:rPr>
        <w:tab/>
        <w:t xml:space="preserve">the </w:t>
      </w:r>
      <w:r>
        <w:t>UE behaviour for HARQ-ACK reporting is the same as that of a BL/CE UE with FDD, except:</w:t>
      </w:r>
    </w:p>
    <w:p w14:paraId="4842B3FC" w14:textId="21439CF9" w:rsidR="00737257" w:rsidRDefault="00737257" w:rsidP="00487935">
      <w:pPr>
        <w:pStyle w:val="B3"/>
      </w:pPr>
      <w:r>
        <w:rPr>
          <w:rFonts w:eastAsia="SimSun"/>
          <w:lang w:eastAsia="zh-CN"/>
        </w:rPr>
        <w:t>-</w:t>
      </w:r>
      <w:r>
        <w:rPr>
          <w:rFonts w:eastAsia="SimSun"/>
          <w:lang w:eastAsia="zh-CN"/>
        </w:rPr>
        <w:tab/>
        <w:t>P</w:t>
      </w:r>
      <w:r>
        <w:t xml:space="preserve">UCCH resource(s) is (are) determined according to </w:t>
      </w:r>
      <w:r w:rsidR="009D67ED">
        <w:t>Clause</w:t>
      </w:r>
      <w:r>
        <w:t xml:space="preserve"> 10.1.3.1; and</w:t>
      </w:r>
    </w:p>
    <w:p w14:paraId="321F8919" w14:textId="5A0B7C13" w:rsidR="00570F12" w:rsidRPr="000D3CFB" w:rsidRDefault="00737257" w:rsidP="00487935">
      <w:pPr>
        <w:pStyle w:val="B3"/>
        <w:rPr>
          <w:rFonts w:eastAsia="SimSun"/>
          <w:lang w:eastAsia="zh-CN"/>
        </w:rPr>
      </w:pPr>
      <w:r>
        <w:t>-</w:t>
      </w:r>
      <w:r>
        <w:tab/>
        <w:t>PU</w:t>
      </w:r>
      <w:r>
        <w:rPr>
          <w:rFonts w:eastAsia="SimSun"/>
        </w:rPr>
        <w:t xml:space="preserve">CCH(s) is (are) transmitted in a set of BL/CE UL subframe(s) according to </w:t>
      </w:r>
      <w:r w:rsidR="009D67ED">
        <w:rPr>
          <w:rFonts w:eastAsia="SimSun"/>
        </w:rPr>
        <w:t>Clause</w:t>
      </w:r>
      <w:r>
        <w:rPr>
          <w:rFonts w:eastAsia="SimSun"/>
        </w:rPr>
        <w:t xml:space="preserve"> 10.2 for TDD and BL/CE U</w:t>
      </w:r>
      <w:r w:rsidR="00487935">
        <w:rPr>
          <w:rFonts w:eastAsia="SimSun"/>
        </w:rPr>
        <w:t>E</w:t>
      </w:r>
      <w:r>
        <w:rPr>
          <w:rFonts w:eastAsia="SimSun"/>
        </w:rPr>
        <w:t>s</w:t>
      </w:r>
      <w:r w:rsidR="00AC7C07">
        <w:rPr>
          <w:rFonts w:eastAsia="SimSun"/>
        </w:rPr>
        <w:t>;</w:t>
      </w:r>
    </w:p>
    <w:p w14:paraId="7EDB4CFC" w14:textId="3A173A03" w:rsidR="00570F12" w:rsidRPr="000D3CFB" w:rsidRDefault="00570F12" w:rsidP="00D650A3">
      <w:pPr>
        <w:pStyle w:val="B1"/>
        <w:rPr>
          <w:rFonts w:eastAsia="SimSun"/>
          <w:lang w:eastAsia="zh-CN"/>
        </w:rPr>
      </w:pPr>
      <w:r w:rsidRPr="000D3CFB">
        <w:rPr>
          <w:rFonts w:eastAsia="SimSun"/>
          <w:lang w:eastAsia="zh-CN"/>
        </w:rPr>
        <w:t>-</w:t>
      </w:r>
      <w:r w:rsidRPr="000D3CFB">
        <w:rPr>
          <w:rFonts w:eastAsia="SimSun"/>
          <w:lang w:eastAsia="zh-CN"/>
        </w:rPr>
        <w:tab/>
      </w:r>
      <w:r w:rsidR="00AC7C07">
        <w:rPr>
          <w:rFonts w:eastAsia="SimSun"/>
          <w:lang w:eastAsia="zh-CN"/>
        </w:rPr>
        <w:t xml:space="preserve">else </w:t>
      </w:r>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14:paraId="3E2555A2" w14:textId="77777777" w:rsidR="00570F12" w:rsidRPr="000D3CFB" w:rsidRDefault="00570F12" w:rsidP="00D650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14:paraId="39530BE2"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14:paraId="41FBA362"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14:paraId="6DB7CEF9" w14:textId="77777777" w:rsidR="00570F12" w:rsidRPr="000D3CFB" w:rsidRDefault="00570F12" w:rsidP="00D650A3">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14:paraId="3F8C27A2" w14:textId="77887D4B"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009D67ED">
        <w:rPr>
          <w:rFonts w:eastAsia="SimSun"/>
          <w:lang w:eastAsia="zh-CN"/>
        </w:rPr>
        <w:t>Clause</w:t>
      </w:r>
      <w:r w:rsidRPr="000D3CFB">
        <w:rPr>
          <w:rFonts w:eastAsia="SimSun" w:hint="eastAsia"/>
          <w:lang w:eastAsia="zh-CN"/>
        </w:rPr>
        <w:t xml:space="preserve"> 10.2 for TDD and BL/CE UEs;</w:t>
      </w:r>
    </w:p>
    <w:p w14:paraId="7ED95162" w14:textId="77777777" w:rsidR="00570F12" w:rsidRPr="000D3CFB" w:rsidRDefault="00570F12" w:rsidP="00D650A3">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72140D24" w14:textId="095BEC62" w:rsidR="00570F12" w:rsidRPr="000D3CFB" w:rsidRDefault="00570F12" w:rsidP="00D650A3">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del w:id="248" w:author="MM2" w:date="2021-11-29T01:21:00Z">
        <w:r w:rsidR="00664FED" w:rsidRPr="000D3CFB" w:rsidDel="00577981">
          <w:rPr>
            <w:noProof/>
            <w:position w:val="-6"/>
          </w:rPr>
          <w:drawing>
            <wp:inline distT="0" distB="0" distL="0" distR="0" wp14:anchorId="5E53DEF7" wp14:editId="14AF6132">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w:bookmarkStart w:id="249" w:name="_Hlk86632701"/>
      <m:oMath>
        <m:r>
          <w:ins w:id="250" w:author="MM2" w:date="2021-11-29T01:21:00Z">
            <w:rPr>
              <w:rFonts w:ascii="Cambria Math"/>
            </w:rPr>
            <m:t xml:space="preserve"> n</m:t>
          </w:ins>
        </m:r>
        <m:r>
          <w:ins w:id="251" w:author="MM2" w:date="2021-11-29T01:21:00Z">
            <w:rPr>
              <w:rFonts w:ascii="Cambria Math"/>
            </w:rPr>
            <m:t>- </m:t>
          </w:ins>
        </m:r>
        <m:r>
          <w:ins w:id="252" w:author="MM2" w:date="2021-11-29T01:21:00Z">
            <w:rPr>
              <w:rFonts w:ascii="Cambria Math"/>
            </w:rPr>
            <m:t>k</m:t>
          </w:ins>
        </m:r>
        <m:r>
          <w:ins w:id="253" w:author="MM2" w:date="2021-11-29T01:21:00Z">
            <w:rPr>
              <w:rFonts w:ascii="Cambria Math"/>
            </w:rPr>
            <m:t>-</m:t>
          </w:ins>
        </m:r>
        <m:sSub>
          <m:sSubPr>
            <m:ctrlPr>
              <w:ins w:id="254" w:author="MM2" w:date="2021-11-29T01:21:00Z">
                <w:rPr>
                  <w:rFonts w:ascii="Cambria Math" w:eastAsia="MS Mincho" w:hAnsi="Cambria Math"/>
                  <w:i/>
                  <w:kern w:val="2"/>
                </w:rPr>
              </w:ins>
            </m:ctrlPr>
          </m:sSubPr>
          <m:e>
            <m:r>
              <w:ins w:id="255" w:author="MM2" w:date="2021-11-29T01:21:00Z">
                <w:rPr>
                  <w:rFonts w:ascii="Cambria Math" w:eastAsia="MS Mincho" w:hAnsi="Cambria Math"/>
                  <w:kern w:val="2"/>
                </w:rPr>
                <m:t>K</m:t>
              </w:ins>
            </m:r>
          </m:e>
          <m:sub>
            <m:r>
              <w:ins w:id="256" w:author="MM2" w:date="2021-11-29T01:21:00Z">
                <m:rPr>
                  <m:sty m:val="p"/>
                </m:rPr>
                <w:rPr>
                  <w:rFonts w:ascii="Cambria Math" w:eastAsia="MS Mincho" w:hAnsi="Cambria Math"/>
                  <w:kern w:val="2"/>
                </w:rPr>
                <m:t>offset</m:t>
              </w:ins>
            </m:r>
          </m:sub>
        </m:sSub>
      </m:oMath>
      <w:bookmarkEnd w:id="249"/>
      <w:r w:rsidRPr="000D3CFB">
        <w:t xml:space="preserve">, where </w:t>
      </w:r>
      <w:r w:rsidR="00664FED" w:rsidRPr="000D3CFB">
        <w:rPr>
          <w:noProof/>
          <w:position w:val="-6"/>
        </w:rPr>
        <w:drawing>
          <wp:inline distT="0" distB="0" distL="0" distR="0" wp14:anchorId="039E9DBE" wp14:editId="77164754">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00664FED" w:rsidRPr="000D3CFB">
        <w:rPr>
          <w:noProof/>
          <w:position w:val="-4"/>
        </w:rPr>
        <w:drawing>
          <wp:inline distT="0" distB="0" distL="0" distR="0" wp14:anchorId="2CBB6265" wp14:editId="2BBA805A">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14:paraId="064917B1" w14:textId="77777777" w:rsidR="00570F12" w:rsidRPr="000D3CFB" w:rsidRDefault="00570F12" w:rsidP="00570F12">
      <w:pPr>
        <w:pStyle w:val="B2"/>
        <w:rPr>
          <w:rFonts w:eastAsia="SimSun"/>
          <w:lang w:val="en-US" w:eastAsia="zh-CN"/>
        </w:rPr>
      </w:pPr>
      <w:r w:rsidRPr="000D3CFB">
        <w:t>-</w:t>
      </w:r>
      <w:r w:rsidRPr="000D3CFB">
        <w:tab/>
        <w:t>The UE behavior for HARQ-ACK reporting is th</w:t>
      </w:r>
      <w:r w:rsidR="005E07A3" w:rsidRPr="000D3CFB">
        <w:t>e</w:t>
      </w:r>
      <w:r w:rsidRPr="000D3CFB">
        <w:t xml:space="preserve"> same as that of a BL/CE UE with FDD, except:</w:t>
      </w:r>
    </w:p>
    <w:p w14:paraId="3D1E8D49" w14:textId="6CB563CC" w:rsidR="00570F12" w:rsidRPr="000D3CFB" w:rsidRDefault="00570F12" w:rsidP="00D650A3">
      <w:pPr>
        <w:pStyle w:val="B3"/>
        <w:rPr>
          <w:rFonts w:eastAsia="SimSun"/>
          <w:lang w:val="en-US" w:eastAsia="zh-CN"/>
        </w:rPr>
      </w:pPr>
      <w:r w:rsidRPr="000D3CFB">
        <w:t>-</w:t>
      </w:r>
      <w:r w:rsidRPr="000D3CFB">
        <w:tab/>
        <w:t xml:space="preserve">PUCCH resource is determined according to </w:t>
      </w:r>
      <w:r w:rsidR="009D67ED">
        <w:t>Clause</w:t>
      </w:r>
      <w:r w:rsidRPr="000D3CFB">
        <w:t xml:space="preserve"> 10.1.3.1; and</w:t>
      </w:r>
    </w:p>
    <w:p w14:paraId="581EF4E5" w14:textId="135CB0EA" w:rsidR="00570F12" w:rsidRPr="000D3CFB" w:rsidRDefault="00570F12" w:rsidP="00D650A3">
      <w:pPr>
        <w:pStyle w:val="B3"/>
        <w:rPr>
          <w:rFonts w:eastAsia="SimSun"/>
          <w:lang w:val="en-US" w:eastAsia="zh-CN"/>
        </w:rPr>
      </w:pPr>
      <w:r w:rsidRPr="000D3CFB">
        <w:t>-</w:t>
      </w:r>
      <w:r w:rsidRPr="000D3CFB">
        <w:tab/>
        <w:t xml:space="preserve">PUCCH is transmitted in a set of BL/CE UL subframe(s) according to </w:t>
      </w:r>
      <w:r w:rsidR="009D67ED">
        <w:t>Clause</w:t>
      </w:r>
      <w:r w:rsidRPr="000D3CFB">
        <w:t xml:space="preserve"> 10.2 for TDD and BL/CE UEs.</w:t>
      </w:r>
    </w:p>
    <w:p w14:paraId="36A5EB0E" w14:textId="63AAFD97" w:rsidR="00570F12" w:rsidRDefault="00570F12" w:rsidP="00570F12">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14:paraId="31CF6891" w14:textId="69DDBFBE" w:rsidR="00FE26BE" w:rsidRPr="00FE26BE" w:rsidRDefault="00FE26BE" w:rsidP="00FE26BE">
      <w:pPr>
        <w:jc w:val="center"/>
      </w:pPr>
      <w:r>
        <w:rPr>
          <w:color w:val="FF0000"/>
          <w:sz w:val="36"/>
          <w:szCs w:val="36"/>
        </w:rPr>
        <w:t>&lt;Unchanged parts are omitted&gt;</w:t>
      </w:r>
    </w:p>
    <w:sectPr w:rsidR="00FE26BE" w:rsidRPr="00FE26BE" w:rsidSect="004E26E6">
      <w:footerReference w:type="default" r:id="rId281"/>
      <w:footnotePr>
        <w:numRestart w:val="eachSect"/>
      </w:footnotePr>
      <w:pgSz w:w="11907" w:h="16840" w:code="9"/>
      <w:pgMar w:top="1416" w:right="1133" w:bottom="1133" w:left="1133" w:header="850" w:footer="340" w:gutter="0"/>
      <w:pgNumType w:start="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A736F" w14:textId="77777777" w:rsidR="00F84091" w:rsidRDefault="00F84091">
      <w:r>
        <w:separator/>
      </w:r>
    </w:p>
  </w:endnote>
  <w:endnote w:type="continuationSeparator" w:id="0">
    <w:p w14:paraId="71757F5D" w14:textId="77777777" w:rsidR="00F84091" w:rsidRDefault="00F8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565CC" w14:textId="77777777" w:rsidR="00787045" w:rsidRDefault="007870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EBE89" w14:textId="77777777" w:rsidR="00F84091" w:rsidRDefault="00F84091">
      <w:r>
        <w:separator/>
      </w:r>
    </w:p>
  </w:footnote>
  <w:footnote w:type="continuationSeparator" w:id="0">
    <w:p w14:paraId="4207509D" w14:textId="77777777" w:rsidR="00F84091" w:rsidRDefault="00F84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 w:numId="3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55259"/>
    <w:rsid w:val="0007033F"/>
    <w:rsid w:val="00070788"/>
    <w:rsid w:val="000728D7"/>
    <w:rsid w:val="00077104"/>
    <w:rsid w:val="00077B48"/>
    <w:rsid w:val="000809FA"/>
    <w:rsid w:val="000810EE"/>
    <w:rsid w:val="00081B16"/>
    <w:rsid w:val="00084B0C"/>
    <w:rsid w:val="00086548"/>
    <w:rsid w:val="000875B6"/>
    <w:rsid w:val="00087FD5"/>
    <w:rsid w:val="00092222"/>
    <w:rsid w:val="000962DD"/>
    <w:rsid w:val="00096E64"/>
    <w:rsid w:val="000977F8"/>
    <w:rsid w:val="00097BB3"/>
    <w:rsid w:val="000A13D9"/>
    <w:rsid w:val="000A26F5"/>
    <w:rsid w:val="000A357B"/>
    <w:rsid w:val="000A3B09"/>
    <w:rsid w:val="000A3FF6"/>
    <w:rsid w:val="000A42BA"/>
    <w:rsid w:val="000A6A6C"/>
    <w:rsid w:val="000A6F3D"/>
    <w:rsid w:val="000A714E"/>
    <w:rsid w:val="000B0B4B"/>
    <w:rsid w:val="000B1712"/>
    <w:rsid w:val="000B2917"/>
    <w:rsid w:val="000B365F"/>
    <w:rsid w:val="000B404B"/>
    <w:rsid w:val="000B4511"/>
    <w:rsid w:val="000B5357"/>
    <w:rsid w:val="000B6073"/>
    <w:rsid w:val="000C10BB"/>
    <w:rsid w:val="000C1356"/>
    <w:rsid w:val="000C62C0"/>
    <w:rsid w:val="000C62F0"/>
    <w:rsid w:val="000D33E2"/>
    <w:rsid w:val="000D3CFB"/>
    <w:rsid w:val="000D496D"/>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5219"/>
    <w:rsid w:val="00116D79"/>
    <w:rsid w:val="00117817"/>
    <w:rsid w:val="00121E64"/>
    <w:rsid w:val="0012267E"/>
    <w:rsid w:val="0012646E"/>
    <w:rsid w:val="0013200F"/>
    <w:rsid w:val="00132115"/>
    <w:rsid w:val="001369CA"/>
    <w:rsid w:val="00137FD6"/>
    <w:rsid w:val="0014262D"/>
    <w:rsid w:val="00144CE4"/>
    <w:rsid w:val="001470A2"/>
    <w:rsid w:val="0014725D"/>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153E"/>
    <w:rsid w:val="00172141"/>
    <w:rsid w:val="00172C0A"/>
    <w:rsid w:val="0017663A"/>
    <w:rsid w:val="00180424"/>
    <w:rsid w:val="001809F6"/>
    <w:rsid w:val="00181762"/>
    <w:rsid w:val="001859B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0230"/>
    <w:rsid w:val="002116C3"/>
    <w:rsid w:val="00212627"/>
    <w:rsid w:val="0021409C"/>
    <w:rsid w:val="002140E2"/>
    <w:rsid w:val="00215F3A"/>
    <w:rsid w:val="00216E80"/>
    <w:rsid w:val="00216FDD"/>
    <w:rsid w:val="00217C61"/>
    <w:rsid w:val="00220DF8"/>
    <w:rsid w:val="00220FD4"/>
    <w:rsid w:val="002215FA"/>
    <w:rsid w:val="00223B9F"/>
    <w:rsid w:val="00234F88"/>
    <w:rsid w:val="002355B6"/>
    <w:rsid w:val="00237597"/>
    <w:rsid w:val="00237DF5"/>
    <w:rsid w:val="00240067"/>
    <w:rsid w:val="00243070"/>
    <w:rsid w:val="00244002"/>
    <w:rsid w:val="00244D80"/>
    <w:rsid w:val="00244EE0"/>
    <w:rsid w:val="00250BF5"/>
    <w:rsid w:val="0025130A"/>
    <w:rsid w:val="00251846"/>
    <w:rsid w:val="00251E6C"/>
    <w:rsid w:val="00255BDA"/>
    <w:rsid w:val="00256BD8"/>
    <w:rsid w:val="00257E65"/>
    <w:rsid w:val="002603B7"/>
    <w:rsid w:val="0026051E"/>
    <w:rsid w:val="00260655"/>
    <w:rsid w:val="00260EC9"/>
    <w:rsid w:val="00264BB3"/>
    <w:rsid w:val="0026707D"/>
    <w:rsid w:val="00273870"/>
    <w:rsid w:val="00273D3A"/>
    <w:rsid w:val="0027494F"/>
    <w:rsid w:val="00276639"/>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424"/>
    <w:rsid w:val="002B4BE9"/>
    <w:rsid w:val="002B50EC"/>
    <w:rsid w:val="002B7268"/>
    <w:rsid w:val="002C167C"/>
    <w:rsid w:val="002C7A81"/>
    <w:rsid w:val="002D3F00"/>
    <w:rsid w:val="002D4419"/>
    <w:rsid w:val="002D51EF"/>
    <w:rsid w:val="002D5CFD"/>
    <w:rsid w:val="002D6FD8"/>
    <w:rsid w:val="002E1B5B"/>
    <w:rsid w:val="002E3652"/>
    <w:rsid w:val="002E60D0"/>
    <w:rsid w:val="002F1A86"/>
    <w:rsid w:val="002F4EBE"/>
    <w:rsid w:val="002F5088"/>
    <w:rsid w:val="002F509A"/>
    <w:rsid w:val="002F66AE"/>
    <w:rsid w:val="002F7C30"/>
    <w:rsid w:val="00302EC5"/>
    <w:rsid w:val="00305899"/>
    <w:rsid w:val="00310DA9"/>
    <w:rsid w:val="0031196A"/>
    <w:rsid w:val="00311D3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7723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061"/>
    <w:rsid w:val="003A3F7F"/>
    <w:rsid w:val="003A3FA5"/>
    <w:rsid w:val="003A56E2"/>
    <w:rsid w:val="003B1316"/>
    <w:rsid w:val="003B1851"/>
    <w:rsid w:val="003B3318"/>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D64"/>
    <w:rsid w:val="00401E62"/>
    <w:rsid w:val="004020FA"/>
    <w:rsid w:val="00402DF0"/>
    <w:rsid w:val="00402E1E"/>
    <w:rsid w:val="00404119"/>
    <w:rsid w:val="00405B33"/>
    <w:rsid w:val="00407AEC"/>
    <w:rsid w:val="00407D60"/>
    <w:rsid w:val="0041168C"/>
    <w:rsid w:val="00411BA6"/>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7097"/>
    <w:rsid w:val="00477D4E"/>
    <w:rsid w:val="004815CB"/>
    <w:rsid w:val="004820C4"/>
    <w:rsid w:val="00485690"/>
    <w:rsid w:val="0048584F"/>
    <w:rsid w:val="00487935"/>
    <w:rsid w:val="004908DB"/>
    <w:rsid w:val="00491979"/>
    <w:rsid w:val="004963AC"/>
    <w:rsid w:val="004A0E35"/>
    <w:rsid w:val="004A16A5"/>
    <w:rsid w:val="004A1EEF"/>
    <w:rsid w:val="004A2C6E"/>
    <w:rsid w:val="004A3813"/>
    <w:rsid w:val="004A54E3"/>
    <w:rsid w:val="004A6CFD"/>
    <w:rsid w:val="004B0BC8"/>
    <w:rsid w:val="004B1C92"/>
    <w:rsid w:val="004B2192"/>
    <w:rsid w:val="004B28D4"/>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26E6"/>
    <w:rsid w:val="004E3963"/>
    <w:rsid w:val="004E3FBB"/>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409E3"/>
    <w:rsid w:val="00541D1A"/>
    <w:rsid w:val="00542B9E"/>
    <w:rsid w:val="00547755"/>
    <w:rsid w:val="00552D50"/>
    <w:rsid w:val="00552E44"/>
    <w:rsid w:val="0055438A"/>
    <w:rsid w:val="00554949"/>
    <w:rsid w:val="00556E45"/>
    <w:rsid w:val="0055715A"/>
    <w:rsid w:val="005573DE"/>
    <w:rsid w:val="00557420"/>
    <w:rsid w:val="0056186B"/>
    <w:rsid w:val="0056276D"/>
    <w:rsid w:val="00562A61"/>
    <w:rsid w:val="00564321"/>
    <w:rsid w:val="00565392"/>
    <w:rsid w:val="00566988"/>
    <w:rsid w:val="005669E7"/>
    <w:rsid w:val="00570A04"/>
    <w:rsid w:val="00570BF9"/>
    <w:rsid w:val="00570F12"/>
    <w:rsid w:val="005733EF"/>
    <w:rsid w:val="005734B4"/>
    <w:rsid w:val="00573B04"/>
    <w:rsid w:val="00574772"/>
    <w:rsid w:val="00576853"/>
    <w:rsid w:val="00576AC5"/>
    <w:rsid w:val="00577981"/>
    <w:rsid w:val="00580AAB"/>
    <w:rsid w:val="0058123C"/>
    <w:rsid w:val="00581C7A"/>
    <w:rsid w:val="0058403A"/>
    <w:rsid w:val="0058579F"/>
    <w:rsid w:val="00585CB7"/>
    <w:rsid w:val="00586471"/>
    <w:rsid w:val="005872D2"/>
    <w:rsid w:val="00592B11"/>
    <w:rsid w:val="00596820"/>
    <w:rsid w:val="005A29E2"/>
    <w:rsid w:val="005A2E0A"/>
    <w:rsid w:val="005A4152"/>
    <w:rsid w:val="005A5586"/>
    <w:rsid w:val="005A6022"/>
    <w:rsid w:val="005A65C0"/>
    <w:rsid w:val="005A7AFA"/>
    <w:rsid w:val="005B0B53"/>
    <w:rsid w:val="005B1DC9"/>
    <w:rsid w:val="005B4392"/>
    <w:rsid w:val="005C035D"/>
    <w:rsid w:val="005C1734"/>
    <w:rsid w:val="005C31DD"/>
    <w:rsid w:val="005C6C8C"/>
    <w:rsid w:val="005D0CD0"/>
    <w:rsid w:val="005D335F"/>
    <w:rsid w:val="005D40C6"/>
    <w:rsid w:val="005D702D"/>
    <w:rsid w:val="005E07A3"/>
    <w:rsid w:val="005E11AD"/>
    <w:rsid w:val="005E141F"/>
    <w:rsid w:val="005E418A"/>
    <w:rsid w:val="005E53DE"/>
    <w:rsid w:val="005E6C79"/>
    <w:rsid w:val="005E7321"/>
    <w:rsid w:val="005F0655"/>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C68"/>
    <w:rsid w:val="00615D8C"/>
    <w:rsid w:val="0061689F"/>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595"/>
    <w:rsid w:val="00642FE2"/>
    <w:rsid w:val="00643A1E"/>
    <w:rsid w:val="006467FB"/>
    <w:rsid w:val="006513C3"/>
    <w:rsid w:val="00651F8B"/>
    <w:rsid w:val="00651FB3"/>
    <w:rsid w:val="0065285C"/>
    <w:rsid w:val="00652E4A"/>
    <w:rsid w:val="00652EE5"/>
    <w:rsid w:val="00653E55"/>
    <w:rsid w:val="00654F6A"/>
    <w:rsid w:val="006616FE"/>
    <w:rsid w:val="006624E1"/>
    <w:rsid w:val="00664FED"/>
    <w:rsid w:val="00665D92"/>
    <w:rsid w:val="00666089"/>
    <w:rsid w:val="006660A6"/>
    <w:rsid w:val="00667560"/>
    <w:rsid w:val="00672F29"/>
    <w:rsid w:val="00676667"/>
    <w:rsid w:val="00677CC8"/>
    <w:rsid w:val="00681195"/>
    <w:rsid w:val="00681585"/>
    <w:rsid w:val="00684A02"/>
    <w:rsid w:val="00685BA3"/>
    <w:rsid w:val="00686007"/>
    <w:rsid w:val="0068747A"/>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C5C"/>
    <w:rsid w:val="006B285B"/>
    <w:rsid w:val="006B5580"/>
    <w:rsid w:val="006B6D2E"/>
    <w:rsid w:val="006C1DDF"/>
    <w:rsid w:val="006C58C9"/>
    <w:rsid w:val="006C668E"/>
    <w:rsid w:val="006C6EB9"/>
    <w:rsid w:val="006D2DC5"/>
    <w:rsid w:val="006D34DA"/>
    <w:rsid w:val="006D4714"/>
    <w:rsid w:val="006D6109"/>
    <w:rsid w:val="006D6F60"/>
    <w:rsid w:val="006D7A77"/>
    <w:rsid w:val="006D7A9E"/>
    <w:rsid w:val="006D7CEE"/>
    <w:rsid w:val="006E38C5"/>
    <w:rsid w:val="006E6BEF"/>
    <w:rsid w:val="006F0281"/>
    <w:rsid w:val="006F0709"/>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3C9"/>
    <w:rsid w:val="00725590"/>
    <w:rsid w:val="00726B70"/>
    <w:rsid w:val="007274D2"/>
    <w:rsid w:val="00730190"/>
    <w:rsid w:val="00731758"/>
    <w:rsid w:val="007320D2"/>
    <w:rsid w:val="00734AB7"/>
    <w:rsid w:val="0073503D"/>
    <w:rsid w:val="00735738"/>
    <w:rsid w:val="00736D84"/>
    <w:rsid w:val="00737257"/>
    <w:rsid w:val="00745394"/>
    <w:rsid w:val="00746C34"/>
    <w:rsid w:val="00752D0A"/>
    <w:rsid w:val="00753BA9"/>
    <w:rsid w:val="0075471B"/>
    <w:rsid w:val="00756737"/>
    <w:rsid w:val="0075678D"/>
    <w:rsid w:val="00756C14"/>
    <w:rsid w:val="00761334"/>
    <w:rsid w:val="007618DB"/>
    <w:rsid w:val="00762533"/>
    <w:rsid w:val="007628E1"/>
    <w:rsid w:val="007629F4"/>
    <w:rsid w:val="0076334A"/>
    <w:rsid w:val="00763D06"/>
    <w:rsid w:val="007649D1"/>
    <w:rsid w:val="00765294"/>
    <w:rsid w:val="00766254"/>
    <w:rsid w:val="00766665"/>
    <w:rsid w:val="007678D0"/>
    <w:rsid w:val="00770A5A"/>
    <w:rsid w:val="007755BA"/>
    <w:rsid w:val="00775D52"/>
    <w:rsid w:val="007764B9"/>
    <w:rsid w:val="0078091E"/>
    <w:rsid w:val="00782C98"/>
    <w:rsid w:val="00784491"/>
    <w:rsid w:val="00785A8D"/>
    <w:rsid w:val="00787045"/>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1F42"/>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5F89"/>
    <w:rsid w:val="008068CF"/>
    <w:rsid w:val="00807992"/>
    <w:rsid w:val="00807E20"/>
    <w:rsid w:val="00814183"/>
    <w:rsid w:val="00814FBB"/>
    <w:rsid w:val="008158EB"/>
    <w:rsid w:val="00816C21"/>
    <w:rsid w:val="00816DD5"/>
    <w:rsid w:val="00816E8E"/>
    <w:rsid w:val="00817235"/>
    <w:rsid w:val="00817DF7"/>
    <w:rsid w:val="008202B0"/>
    <w:rsid w:val="008218ED"/>
    <w:rsid w:val="0082211E"/>
    <w:rsid w:val="00822F10"/>
    <w:rsid w:val="008230B9"/>
    <w:rsid w:val="00824372"/>
    <w:rsid w:val="008248EA"/>
    <w:rsid w:val="008260B9"/>
    <w:rsid w:val="0082697E"/>
    <w:rsid w:val="00826EA6"/>
    <w:rsid w:val="008301C2"/>
    <w:rsid w:val="00836354"/>
    <w:rsid w:val="00836994"/>
    <w:rsid w:val="00836B80"/>
    <w:rsid w:val="00836F18"/>
    <w:rsid w:val="0083743F"/>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7478A"/>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2A5"/>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17E75"/>
    <w:rsid w:val="009217FB"/>
    <w:rsid w:val="0092306D"/>
    <w:rsid w:val="0092541A"/>
    <w:rsid w:val="009300AE"/>
    <w:rsid w:val="00930912"/>
    <w:rsid w:val="0093125E"/>
    <w:rsid w:val="009315EF"/>
    <w:rsid w:val="00931A2E"/>
    <w:rsid w:val="0093274D"/>
    <w:rsid w:val="009328A7"/>
    <w:rsid w:val="00933DB6"/>
    <w:rsid w:val="00936A9A"/>
    <w:rsid w:val="009373C2"/>
    <w:rsid w:val="00940271"/>
    <w:rsid w:val="00940B84"/>
    <w:rsid w:val="009414E3"/>
    <w:rsid w:val="00943B0F"/>
    <w:rsid w:val="00944FBA"/>
    <w:rsid w:val="00945303"/>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C94"/>
    <w:rsid w:val="009A0EE6"/>
    <w:rsid w:val="009A2F19"/>
    <w:rsid w:val="009A4063"/>
    <w:rsid w:val="009A5026"/>
    <w:rsid w:val="009A5EC7"/>
    <w:rsid w:val="009A66FA"/>
    <w:rsid w:val="009A700C"/>
    <w:rsid w:val="009A748A"/>
    <w:rsid w:val="009B0818"/>
    <w:rsid w:val="009B45EC"/>
    <w:rsid w:val="009B7099"/>
    <w:rsid w:val="009B7AA2"/>
    <w:rsid w:val="009C0169"/>
    <w:rsid w:val="009C25C3"/>
    <w:rsid w:val="009C3CCA"/>
    <w:rsid w:val="009C704F"/>
    <w:rsid w:val="009C79EB"/>
    <w:rsid w:val="009C7A27"/>
    <w:rsid w:val="009D286D"/>
    <w:rsid w:val="009D34BF"/>
    <w:rsid w:val="009D5B86"/>
    <w:rsid w:val="009D67ED"/>
    <w:rsid w:val="009D6F2E"/>
    <w:rsid w:val="009D727B"/>
    <w:rsid w:val="009D7681"/>
    <w:rsid w:val="009D7FFC"/>
    <w:rsid w:val="009E0607"/>
    <w:rsid w:val="009E6234"/>
    <w:rsid w:val="009E62EE"/>
    <w:rsid w:val="009E632C"/>
    <w:rsid w:val="009F077D"/>
    <w:rsid w:val="009F33E3"/>
    <w:rsid w:val="009F43A6"/>
    <w:rsid w:val="009F464F"/>
    <w:rsid w:val="009F4A36"/>
    <w:rsid w:val="009F51A5"/>
    <w:rsid w:val="009F5EF7"/>
    <w:rsid w:val="009F687D"/>
    <w:rsid w:val="00A00E01"/>
    <w:rsid w:val="00A010C9"/>
    <w:rsid w:val="00A055F5"/>
    <w:rsid w:val="00A0669B"/>
    <w:rsid w:val="00A075D1"/>
    <w:rsid w:val="00A113EC"/>
    <w:rsid w:val="00A12345"/>
    <w:rsid w:val="00A1381C"/>
    <w:rsid w:val="00A14406"/>
    <w:rsid w:val="00A15DD6"/>
    <w:rsid w:val="00A16FEE"/>
    <w:rsid w:val="00A234A4"/>
    <w:rsid w:val="00A242D5"/>
    <w:rsid w:val="00A2546E"/>
    <w:rsid w:val="00A321F9"/>
    <w:rsid w:val="00A330A7"/>
    <w:rsid w:val="00A336F5"/>
    <w:rsid w:val="00A34287"/>
    <w:rsid w:val="00A427F3"/>
    <w:rsid w:val="00A44231"/>
    <w:rsid w:val="00A462AE"/>
    <w:rsid w:val="00A47A9D"/>
    <w:rsid w:val="00A51D6F"/>
    <w:rsid w:val="00A52348"/>
    <w:rsid w:val="00A52786"/>
    <w:rsid w:val="00A56D4A"/>
    <w:rsid w:val="00A57EAF"/>
    <w:rsid w:val="00A61E75"/>
    <w:rsid w:val="00A61F75"/>
    <w:rsid w:val="00A63668"/>
    <w:rsid w:val="00A6380E"/>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A94"/>
    <w:rsid w:val="00A84D82"/>
    <w:rsid w:val="00A84DB7"/>
    <w:rsid w:val="00A84FBF"/>
    <w:rsid w:val="00A85786"/>
    <w:rsid w:val="00A866E4"/>
    <w:rsid w:val="00A8716F"/>
    <w:rsid w:val="00A940FE"/>
    <w:rsid w:val="00A955C2"/>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6AD2"/>
    <w:rsid w:val="00AC7B25"/>
    <w:rsid w:val="00AC7C07"/>
    <w:rsid w:val="00AD024C"/>
    <w:rsid w:val="00AD1842"/>
    <w:rsid w:val="00AD2370"/>
    <w:rsid w:val="00AD2F3E"/>
    <w:rsid w:val="00AD3C4F"/>
    <w:rsid w:val="00AD4307"/>
    <w:rsid w:val="00AD5D26"/>
    <w:rsid w:val="00AD5E2A"/>
    <w:rsid w:val="00AE16AD"/>
    <w:rsid w:val="00AE27B4"/>
    <w:rsid w:val="00AE27F6"/>
    <w:rsid w:val="00AE3003"/>
    <w:rsid w:val="00AE3C2D"/>
    <w:rsid w:val="00AE5864"/>
    <w:rsid w:val="00AE7A54"/>
    <w:rsid w:val="00AF0667"/>
    <w:rsid w:val="00AF0853"/>
    <w:rsid w:val="00AF1A7F"/>
    <w:rsid w:val="00AF384E"/>
    <w:rsid w:val="00AF38CC"/>
    <w:rsid w:val="00AF4D64"/>
    <w:rsid w:val="00AF5072"/>
    <w:rsid w:val="00AF6A36"/>
    <w:rsid w:val="00B00DF6"/>
    <w:rsid w:val="00B01ED7"/>
    <w:rsid w:val="00B023B2"/>
    <w:rsid w:val="00B0268E"/>
    <w:rsid w:val="00B039C8"/>
    <w:rsid w:val="00B03B33"/>
    <w:rsid w:val="00B03C64"/>
    <w:rsid w:val="00B03DAA"/>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21B27"/>
    <w:rsid w:val="00B22629"/>
    <w:rsid w:val="00B2320B"/>
    <w:rsid w:val="00B23D51"/>
    <w:rsid w:val="00B244EE"/>
    <w:rsid w:val="00B249DD"/>
    <w:rsid w:val="00B30147"/>
    <w:rsid w:val="00B3044D"/>
    <w:rsid w:val="00B3067B"/>
    <w:rsid w:val="00B3106E"/>
    <w:rsid w:val="00B3161B"/>
    <w:rsid w:val="00B3332B"/>
    <w:rsid w:val="00B33680"/>
    <w:rsid w:val="00B3390A"/>
    <w:rsid w:val="00B33C26"/>
    <w:rsid w:val="00B34523"/>
    <w:rsid w:val="00B35147"/>
    <w:rsid w:val="00B355E2"/>
    <w:rsid w:val="00B40E74"/>
    <w:rsid w:val="00B45C5C"/>
    <w:rsid w:val="00B53758"/>
    <w:rsid w:val="00B55C3C"/>
    <w:rsid w:val="00B57A13"/>
    <w:rsid w:val="00B60377"/>
    <w:rsid w:val="00B611E2"/>
    <w:rsid w:val="00B624F6"/>
    <w:rsid w:val="00B645EB"/>
    <w:rsid w:val="00B6690C"/>
    <w:rsid w:val="00B67656"/>
    <w:rsid w:val="00B67B37"/>
    <w:rsid w:val="00B706D1"/>
    <w:rsid w:val="00B7080A"/>
    <w:rsid w:val="00B7349C"/>
    <w:rsid w:val="00B73983"/>
    <w:rsid w:val="00B75049"/>
    <w:rsid w:val="00B75F3E"/>
    <w:rsid w:val="00B763E7"/>
    <w:rsid w:val="00B820DA"/>
    <w:rsid w:val="00B82BA5"/>
    <w:rsid w:val="00B84698"/>
    <w:rsid w:val="00B859A0"/>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2FD1"/>
    <w:rsid w:val="00BC3DAA"/>
    <w:rsid w:val="00BD0E39"/>
    <w:rsid w:val="00BD296A"/>
    <w:rsid w:val="00BE1403"/>
    <w:rsid w:val="00BE1755"/>
    <w:rsid w:val="00BE2ACE"/>
    <w:rsid w:val="00BE2BA8"/>
    <w:rsid w:val="00BE2FB4"/>
    <w:rsid w:val="00BE56D6"/>
    <w:rsid w:val="00BE6BAD"/>
    <w:rsid w:val="00BF016C"/>
    <w:rsid w:val="00BF1CA0"/>
    <w:rsid w:val="00BF24BB"/>
    <w:rsid w:val="00BF3577"/>
    <w:rsid w:val="00BF5300"/>
    <w:rsid w:val="00BF5877"/>
    <w:rsid w:val="00BF6FE5"/>
    <w:rsid w:val="00BF79E4"/>
    <w:rsid w:val="00C0419D"/>
    <w:rsid w:val="00C04FCF"/>
    <w:rsid w:val="00C0642A"/>
    <w:rsid w:val="00C06DDE"/>
    <w:rsid w:val="00C1336F"/>
    <w:rsid w:val="00C134F8"/>
    <w:rsid w:val="00C13C2E"/>
    <w:rsid w:val="00C14453"/>
    <w:rsid w:val="00C14BD0"/>
    <w:rsid w:val="00C15B88"/>
    <w:rsid w:val="00C15EE1"/>
    <w:rsid w:val="00C16A74"/>
    <w:rsid w:val="00C16E07"/>
    <w:rsid w:val="00C27199"/>
    <w:rsid w:val="00C27F03"/>
    <w:rsid w:val="00C315FF"/>
    <w:rsid w:val="00C32F29"/>
    <w:rsid w:val="00C340E2"/>
    <w:rsid w:val="00C3523B"/>
    <w:rsid w:val="00C370D8"/>
    <w:rsid w:val="00C40948"/>
    <w:rsid w:val="00C43456"/>
    <w:rsid w:val="00C43E33"/>
    <w:rsid w:val="00C44640"/>
    <w:rsid w:val="00C44D31"/>
    <w:rsid w:val="00C454F7"/>
    <w:rsid w:val="00C45F80"/>
    <w:rsid w:val="00C45FF6"/>
    <w:rsid w:val="00C5200B"/>
    <w:rsid w:val="00C52A88"/>
    <w:rsid w:val="00C5310B"/>
    <w:rsid w:val="00C5509E"/>
    <w:rsid w:val="00C55159"/>
    <w:rsid w:val="00C55D82"/>
    <w:rsid w:val="00C56B0C"/>
    <w:rsid w:val="00C61B99"/>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B320E"/>
    <w:rsid w:val="00CC132B"/>
    <w:rsid w:val="00CC2815"/>
    <w:rsid w:val="00CC5BCE"/>
    <w:rsid w:val="00CC6677"/>
    <w:rsid w:val="00CD15CC"/>
    <w:rsid w:val="00CD54DA"/>
    <w:rsid w:val="00CD57C6"/>
    <w:rsid w:val="00CD6A2C"/>
    <w:rsid w:val="00CD70F7"/>
    <w:rsid w:val="00CD7B8D"/>
    <w:rsid w:val="00CE0670"/>
    <w:rsid w:val="00CE2A9B"/>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65A1"/>
    <w:rsid w:val="00D27D2A"/>
    <w:rsid w:val="00D32920"/>
    <w:rsid w:val="00D331DC"/>
    <w:rsid w:val="00D3486C"/>
    <w:rsid w:val="00D355B3"/>
    <w:rsid w:val="00D418B4"/>
    <w:rsid w:val="00D43204"/>
    <w:rsid w:val="00D433AE"/>
    <w:rsid w:val="00D440A8"/>
    <w:rsid w:val="00D44BA7"/>
    <w:rsid w:val="00D4641E"/>
    <w:rsid w:val="00D47087"/>
    <w:rsid w:val="00D47369"/>
    <w:rsid w:val="00D47AAD"/>
    <w:rsid w:val="00D50197"/>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1119"/>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207"/>
    <w:rsid w:val="00DD2489"/>
    <w:rsid w:val="00DD2E99"/>
    <w:rsid w:val="00DD69EE"/>
    <w:rsid w:val="00DE0364"/>
    <w:rsid w:val="00DE3E36"/>
    <w:rsid w:val="00DE64B1"/>
    <w:rsid w:val="00DE78B1"/>
    <w:rsid w:val="00DE7B85"/>
    <w:rsid w:val="00DF2F42"/>
    <w:rsid w:val="00DF3E25"/>
    <w:rsid w:val="00DF50F1"/>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4E2"/>
    <w:rsid w:val="00E374F5"/>
    <w:rsid w:val="00E37509"/>
    <w:rsid w:val="00E44F43"/>
    <w:rsid w:val="00E471FE"/>
    <w:rsid w:val="00E522F7"/>
    <w:rsid w:val="00E52617"/>
    <w:rsid w:val="00E55DA0"/>
    <w:rsid w:val="00E5733E"/>
    <w:rsid w:val="00E62972"/>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569F"/>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53B1"/>
    <w:rsid w:val="00F167B7"/>
    <w:rsid w:val="00F20521"/>
    <w:rsid w:val="00F205B5"/>
    <w:rsid w:val="00F2569F"/>
    <w:rsid w:val="00F258F1"/>
    <w:rsid w:val="00F266A4"/>
    <w:rsid w:val="00F273E1"/>
    <w:rsid w:val="00F278F6"/>
    <w:rsid w:val="00F27A90"/>
    <w:rsid w:val="00F27B76"/>
    <w:rsid w:val="00F34CD4"/>
    <w:rsid w:val="00F3737A"/>
    <w:rsid w:val="00F37BD0"/>
    <w:rsid w:val="00F43F49"/>
    <w:rsid w:val="00F44EC9"/>
    <w:rsid w:val="00F44ECC"/>
    <w:rsid w:val="00F51218"/>
    <w:rsid w:val="00F51D67"/>
    <w:rsid w:val="00F52187"/>
    <w:rsid w:val="00F5304D"/>
    <w:rsid w:val="00F540A0"/>
    <w:rsid w:val="00F548E9"/>
    <w:rsid w:val="00F56B7F"/>
    <w:rsid w:val="00F57984"/>
    <w:rsid w:val="00F61B5C"/>
    <w:rsid w:val="00F63B73"/>
    <w:rsid w:val="00F66B41"/>
    <w:rsid w:val="00F6744E"/>
    <w:rsid w:val="00F70BCA"/>
    <w:rsid w:val="00F77496"/>
    <w:rsid w:val="00F7771F"/>
    <w:rsid w:val="00F77FA3"/>
    <w:rsid w:val="00F804C8"/>
    <w:rsid w:val="00F80A3C"/>
    <w:rsid w:val="00F8170C"/>
    <w:rsid w:val="00F820B1"/>
    <w:rsid w:val="00F8405A"/>
    <w:rsid w:val="00F84091"/>
    <w:rsid w:val="00F85859"/>
    <w:rsid w:val="00F91941"/>
    <w:rsid w:val="00F91CCE"/>
    <w:rsid w:val="00F929A6"/>
    <w:rsid w:val="00F95585"/>
    <w:rsid w:val="00F965B6"/>
    <w:rsid w:val="00F9725E"/>
    <w:rsid w:val="00FA0AA2"/>
    <w:rsid w:val="00FA0FD6"/>
    <w:rsid w:val="00FA1077"/>
    <w:rsid w:val="00FA18F6"/>
    <w:rsid w:val="00FA2BC5"/>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26BE"/>
    <w:rsid w:val="00FE34F8"/>
    <w:rsid w:val="00FE48A8"/>
    <w:rsid w:val="00FE7197"/>
    <w:rsid w:val="00FE7392"/>
    <w:rsid w:val="00FE7B77"/>
    <w:rsid w:val="00FE7EF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6B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D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D67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D67ED"/>
    <w:pPr>
      <w:spacing w:before="120"/>
      <w:outlineLvl w:val="2"/>
    </w:pPr>
    <w:rPr>
      <w:sz w:val="28"/>
    </w:rPr>
  </w:style>
  <w:style w:type="paragraph" w:styleId="Heading4">
    <w:name w:val="heading 4"/>
    <w:aliases w:val="h4"/>
    <w:basedOn w:val="Heading3"/>
    <w:next w:val="Normal"/>
    <w:link w:val="Heading4Char"/>
    <w:qFormat/>
    <w:rsid w:val="009D67ED"/>
    <w:pPr>
      <w:ind w:left="1418" w:hanging="1418"/>
      <w:outlineLvl w:val="3"/>
    </w:pPr>
    <w:rPr>
      <w:sz w:val="24"/>
    </w:rPr>
  </w:style>
  <w:style w:type="paragraph" w:styleId="Heading5">
    <w:name w:val="heading 5"/>
    <w:aliases w:val="h5,Heading5"/>
    <w:basedOn w:val="Heading4"/>
    <w:next w:val="Normal"/>
    <w:link w:val="Heading5Char"/>
    <w:qFormat/>
    <w:rsid w:val="009D67ED"/>
    <w:pPr>
      <w:ind w:left="1701" w:hanging="1701"/>
      <w:outlineLvl w:val="4"/>
    </w:pPr>
    <w:rPr>
      <w:sz w:val="22"/>
    </w:rPr>
  </w:style>
  <w:style w:type="paragraph" w:styleId="Heading6">
    <w:name w:val="heading 6"/>
    <w:basedOn w:val="H6"/>
    <w:next w:val="Normal"/>
    <w:link w:val="Heading6Char"/>
    <w:qFormat/>
    <w:rsid w:val="009D67ED"/>
    <w:pPr>
      <w:outlineLvl w:val="5"/>
    </w:pPr>
  </w:style>
  <w:style w:type="paragraph" w:styleId="Heading7">
    <w:name w:val="heading 7"/>
    <w:basedOn w:val="H6"/>
    <w:next w:val="Normal"/>
    <w:link w:val="Heading7Char"/>
    <w:qFormat/>
    <w:rsid w:val="009D67ED"/>
    <w:pPr>
      <w:outlineLvl w:val="6"/>
    </w:pPr>
  </w:style>
  <w:style w:type="paragraph" w:styleId="Heading8">
    <w:name w:val="heading 8"/>
    <w:basedOn w:val="Heading1"/>
    <w:next w:val="Normal"/>
    <w:link w:val="Heading8Char"/>
    <w:qFormat/>
    <w:rsid w:val="009D67ED"/>
    <w:pPr>
      <w:ind w:left="0" w:firstLine="0"/>
      <w:outlineLvl w:val="7"/>
    </w:pPr>
  </w:style>
  <w:style w:type="paragraph" w:styleId="Heading9">
    <w:name w:val="heading 9"/>
    <w:basedOn w:val="Heading8"/>
    <w:next w:val="Normal"/>
    <w:link w:val="Heading9Char"/>
    <w:qFormat/>
    <w:rsid w:val="009D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67ED"/>
    <w:pPr>
      <w:ind w:left="1985" w:hanging="1985"/>
      <w:outlineLvl w:val="9"/>
    </w:pPr>
    <w:rPr>
      <w:sz w:val="20"/>
    </w:rPr>
  </w:style>
  <w:style w:type="paragraph" w:styleId="TOC9">
    <w:name w:val="toc 9"/>
    <w:basedOn w:val="TOC8"/>
    <w:rsid w:val="009D67ED"/>
    <w:pPr>
      <w:ind w:left="1418" w:hanging="1418"/>
    </w:pPr>
  </w:style>
  <w:style w:type="paragraph" w:styleId="TOC8">
    <w:name w:val="toc 8"/>
    <w:basedOn w:val="TOC1"/>
    <w:rsid w:val="009D67ED"/>
    <w:pPr>
      <w:spacing w:before="180"/>
      <w:ind w:left="2693" w:hanging="2693"/>
    </w:pPr>
    <w:rPr>
      <w:b/>
    </w:rPr>
  </w:style>
  <w:style w:type="paragraph" w:styleId="TOC1">
    <w:name w:val="toc 1"/>
    <w:rsid w:val="009D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67ED"/>
    <w:pPr>
      <w:keepLines/>
      <w:tabs>
        <w:tab w:val="center" w:pos="4536"/>
        <w:tab w:val="right" w:pos="9072"/>
      </w:tabs>
    </w:pPr>
    <w:rPr>
      <w:noProof/>
    </w:rPr>
  </w:style>
  <w:style w:type="character" w:customStyle="1" w:styleId="ZGSM">
    <w:name w:val="ZGSM"/>
    <w:rsid w:val="009D67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67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D67ED"/>
    <w:pPr>
      <w:ind w:left="1701" w:hanging="1701"/>
    </w:pPr>
  </w:style>
  <w:style w:type="paragraph" w:styleId="TOC4">
    <w:name w:val="toc 4"/>
    <w:basedOn w:val="TOC3"/>
    <w:rsid w:val="009D67ED"/>
    <w:pPr>
      <w:ind w:left="1418" w:hanging="1418"/>
    </w:pPr>
  </w:style>
  <w:style w:type="paragraph" w:styleId="TOC3">
    <w:name w:val="toc 3"/>
    <w:basedOn w:val="TOC2"/>
    <w:rsid w:val="009D67ED"/>
    <w:pPr>
      <w:ind w:left="1134" w:hanging="1134"/>
    </w:pPr>
  </w:style>
  <w:style w:type="paragraph" w:styleId="TOC2">
    <w:name w:val="toc 2"/>
    <w:basedOn w:val="TOC1"/>
    <w:rsid w:val="009D67ED"/>
    <w:pPr>
      <w:keepNext w:val="0"/>
      <w:spacing w:before="0"/>
      <w:ind w:left="851" w:hanging="851"/>
    </w:pPr>
    <w:rPr>
      <w:sz w:val="20"/>
    </w:rPr>
  </w:style>
  <w:style w:type="paragraph" w:styleId="Index1">
    <w:name w:val="index 1"/>
    <w:basedOn w:val="Normal"/>
    <w:semiHidden/>
    <w:rsid w:val="009D67ED"/>
    <w:pPr>
      <w:keepLines/>
      <w:spacing w:after="0"/>
    </w:pPr>
  </w:style>
  <w:style w:type="paragraph" w:styleId="Index2">
    <w:name w:val="index 2"/>
    <w:basedOn w:val="Index1"/>
    <w:semiHidden/>
    <w:rsid w:val="009D67ED"/>
    <w:pPr>
      <w:ind w:left="284"/>
    </w:pPr>
  </w:style>
  <w:style w:type="paragraph" w:customStyle="1" w:styleId="TT">
    <w:name w:val="TT"/>
    <w:basedOn w:val="Heading1"/>
    <w:next w:val="Normal"/>
    <w:rsid w:val="009D67ED"/>
    <w:pPr>
      <w:outlineLvl w:val="9"/>
    </w:pPr>
  </w:style>
  <w:style w:type="paragraph" w:styleId="Footer">
    <w:name w:val="footer"/>
    <w:basedOn w:val="Header"/>
    <w:link w:val="FooterChar"/>
    <w:rsid w:val="009D67ED"/>
    <w:pPr>
      <w:jc w:val="center"/>
    </w:pPr>
    <w:rPr>
      <w:i/>
    </w:rPr>
  </w:style>
  <w:style w:type="character" w:styleId="FootnoteReference">
    <w:name w:val="footnote reference"/>
    <w:semiHidden/>
    <w:rsid w:val="009D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67ED"/>
    <w:pPr>
      <w:keepLines/>
      <w:spacing w:after="0"/>
      <w:ind w:left="454" w:hanging="454"/>
    </w:pPr>
    <w:rPr>
      <w:sz w:val="16"/>
    </w:rPr>
  </w:style>
  <w:style w:type="paragraph" w:customStyle="1" w:styleId="NF">
    <w:name w:val="NF"/>
    <w:basedOn w:val="NO"/>
    <w:rsid w:val="009D67ED"/>
    <w:pPr>
      <w:keepNext/>
      <w:spacing w:after="0"/>
    </w:pPr>
    <w:rPr>
      <w:rFonts w:ascii="Arial" w:hAnsi="Arial"/>
      <w:sz w:val="18"/>
    </w:rPr>
  </w:style>
  <w:style w:type="paragraph" w:customStyle="1" w:styleId="NO">
    <w:name w:val="NO"/>
    <w:basedOn w:val="Normal"/>
    <w:rsid w:val="009D67ED"/>
    <w:pPr>
      <w:keepLines/>
      <w:ind w:left="1135" w:hanging="851"/>
    </w:pPr>
  </w:style>
  <w:style w:type="paragraph" w:customStyle="1" w:styleId="PL">
    <w:name w:val="PL"/>
    <w:link w:val="PLChar"/>
    <w:rsid w:val="009D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67ED"/>
    <w:pPr>
      <w:jc w:val="right"/>
    </w:pPr>
  </w:style>
  <w:style w:type="paragraph" w:customStyle="1" w:styleId="TAL">
    <w:name w:val="TAL"/>
    <w:basedOn w:val="Normal"/>
    <w:link w:val="TALChar"/>
    <w:rsid w:val="009D67ED"/>
    <w:pPr>
      <w:keepNext/>
      <w:keepLines/>
      <w:spacing w:after="0"/>
    </w:pPr>
    <w:rPr>
      <w:rFonts w:ascii="Arial" w:hAnsi="Arial"/>
      <w:sz w:val="18"/>
    </w:rPr>
  </w:style>
  <w:style w:type="paragraph" w:styleId="ListNumber2">
    <w:name w:val="List Number 2"/>
    <w:basedOn w:val="ListNumber"/>
    <w:rsid w:val="009D67ED"/>
    <w:pPr>
      <w:ind w:left="851"/>
    </w:pPr>
  </w:style>
  <w:style w:type="paragraph" w:styleId="ListNumber">
    <w:name w:val="List Number"/>
    <w:basedOn w:val="List"/>
    <w:rsid w:val="009D67ED"/>
  </w:style>
  <w:style w:type="paragraph" w:styleId="List">
    <w:name w:val="List"/>
    <w:basedOn w:val="Normal"/>
    <w:link w:val="ListChar"/>
    <w:rsid w:val="009D67ED"/>
    <w:pPr>
      <w:ind w:left="568" w:hanging="284"/>
    </w:pPr>
  </w:style>
  <w:style w:type="paragraph" w:customStyle="1" w:styleId="TAH">
    <w:name w:val="TAH"/>
    <w:basedOn w:val="TAC"/>
    <w:link w:val="TAHCar"/>
    <w:rsid w:val="009D67ED"/>
    <w:rPr>
      <w:b/>
    </w:rPr>
  </w:style>
  <w:style w:type="paragraph" w:customStyle="1" w:styleId="TAC">
    <w:name w:val="TAC"/>
    <w:basedOn w:val="TAL"/>
    <w:link w:val="TACChar"/>
    <w:rsid w:val="009D67ED"/>
    <w:pPr>
      <w:jc w:val="center"/>
    </w:pPr>
  </w:style>
  <w:style w:type="paragraph" w:customStyle="1" w:styleId="LD">
    <w:name w:val="LD"/>
    <w:rsid w:val="009D67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D67ED"/>
    <w:pPr>
      <w:keepLines/>
      <w:ind w:left="1702" w:hanging="1418"/>
    </w:pPr>
  </w:style>
  <w:style w:type="paragraph" w:customStyle="1" w:styleId="FP">
    <w:name w:val="FP"/>
    <w:basedOn w:val="Normal"/>
    <w:rsid w:val="009D67ED"/>
    <w:pPr>
      <w:spacing w:after="0"/>
    </w:pPr>
  </w:style>
  <w:style w:type="paragraph" w:customStyle="1" w:styleId="NW">
    <w:name w:val="NW"/>
    <w:basedOn w:val="NO"/>
    <w:rsid w:val="009D67ED"/>
    <w:pPr>
      <w:spacing w:after="0"/>
    </w:pPr>
  </w:style>
  <w:style w:type="paragraph" w:customStyle="1" w:styleId="EW">
    <w:name w:val="EW"/>
    <w:basedOn w:val="EX"/>
    <w:rsid w:val="009D67ED"/>
    <w:pPr>
      <w:spacing w:after="0"/>
    </w:pPr>
  </w:style>
  <w:style w:type="paragraph" w:customStyle="1" w:styleId="B1">
    <w:name w:val="B1"/>
    <w:basedOn w:val="List"/>
    <w:link w:val="B1Char1"/>
    <w:qFormat/>
    <w:rsid w:val="009D67ED"/>
  </w:style>
  <w:style w:type="character" w:customStyle="1" w:styleId="B1Char1">
    <w:name w:val="B1 Char1"/>
    <w:link w:val="B1"/>
    <w:qFormat/>
    <w:rsid w:val="00E152C3"/>
    <w:rPr>
      <w:rFonts w:eastAsia="Times New Roman"/>
    </w:rPr>
  </w:style>
  <w:style w:type="paragraph" w:styleId="TOC6">
    <w:name w:val="toc 6"/>
    <w:basedOn w:val="TOC5"/>
    <w:next w:val="Normal"/>
    <w:rsid w:val="009D67ED"/>
    <w:pPr>
      <w:ind w:left="1985" w:hanging="1985"/>
    </w:pPr>
  </w:style>
  <w:style w:type="paragraph" w:styleId="TOC7">
    <w:name w:val="toc 7"/>
    <w:basedOn w:val="TOC6"/>
    <w:next w:val="Normal"/>
    <w:rsid w:val="009D67ED"/>
    <w:pPr>
      <w:ind w:left="2268" w:hanging="2268"/>
    </w:pPr>
  </w:style>
  <w:style w:type="paragraph" w:styleId="ListBullet2">
    <w:name w:val="List Bullet 2"/>
    <w:basedOn w:val="ListBullet"/>
    <w:rsid w:val="009D67ED"/>
    <w:pPr>
      <w:ind w:left="851"/>
    </w:pPr>
  </w:style>
  <w:style w:type="paragraph" w:styleId="ListBullet">
    <w:name w:val="List Bullet"/>
    <w:basedOn w:val="List"/>
    <w:rsid w:val="009D67ED"/>
  </w:style>
  <w:style w:type="paragraph" w:customStyle="1" w:styleId="EditorsNote">
    <w:name w:val="Editor's Note"/>
    <w:basedOn w:val="NO"/>
    <w:rsid w:val="009D67ED"/>
    <w:rPr>
      <w:color w:val="FF0000"/>
    </w:rPr>
  </w:style>
  <w:style w:type="paragraph" w:customStyle="1" w:styleId="TH">
    <w:name w:val="TH"/>
    <w:basedOn w:val="Normal"/>
    <w:link w:val="THChar"/>
    <w:rsid w:val="009D67E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D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67ED"/>
    <w:pPr>
      <w:ind w:left="851" w:hanging="851"/>
    </w:pPr>
  </w:style>
  <w:style w:type="paragraph" w:customStyle="1" w:styleId="ZH">
    <w:name w:val="ZH"/>
    <w:rsid w:val="009D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D67ED"/>
    <w:pPr>
      <w:keepNext w:val="0"/>
      <w:spacing w:before="0" w:after="240"/>
    </w:pPr>
  </w:style>
  <w:style w:type="paragraph" w:customStyle="1" w:styleId="ZG">
    <w:name w:val="ZG"/>
    <w:rsid w:val="009D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D67ED"/>
    <w:pPr>
      <w:ind w:left="1135"/>
    </w:pPr>
  </w:style>
  <w:style w:type="paragraph" w:styleId="List2">
    <w:name w:val="List 2"/>
    <w:basedOn w:val="List"/>
    <w:link w:val="List2Char"/>
    <w:rsid w:val="009D67ED"/>
    <w:pPr>
      <w:ind w:left="851"/>
    </w:pPr>
  </w:style>
  <w:style w:type="paragraph" w:styleId="List3">
    <w:name w:val="List 3"/>
    <w:basedOn w:val="List2"/>
    <w:link w:val="List3Char"/>
    <w:rsid w:val="009D67ED"/>
    <w:pPr>
      <w:ind w:left="1135"/>
    </w:pPr>
  </w:style>
  <w:style w:type="paragraph" w:styleId="List4">
    <w:name w:val="List 4"/>
    <w:basedOn w:val="List3"/>
    <w:rsid w:val="009D67ED"/>
    <w:pPr>
      <w:ind w:left="1418"/>
    </w:pPr>
  </w:style>
  <w:style w:type="paragraph" w:styleId="List5">
    <w:name w:val="List 5"/>
    <w:basedOn w:val="List4"/>
    <w:rsid w:val="009D67ED"/>
    <w:pPr>
      <w:ind w:left="1702"/>
    </w:pPr>
  </w:style>
  <w:style w:type="paragraph" w:styleId="ListBullet4">
    <w:name w:val="List Bullet 4"/>
    <w:basedOn w:val="ListBullet3"/>
    <w:rsid w:val="009D67ED"/>
    <w:pPr>
      <w:ind w:left="1418"/>
    </w:pPr>
  </w:style>
  <w:style w:type="paragraph" w:styleId="ListBullet5">
    <w:name w:val="List Bullet 5"/>
    <w:basedOn w:val="ListBullet4"/>
    <w:rsid w:val="009D67ED"/>
    <w:pPr>
      <w:ind w:left="1702"/>
    </w:pPr>
  </w:style>
  <w:style w:type="paragraph" w:customStyle="1" w:styleId="B2">
    <w:name w:val="B2"/>
    <w:basedOn w:val="List2"/>
    <w:link w:val="B2Char"/>
    <w:qFormat/>
    <w:rsid w:val="009D67ED"/>
  </w:style>
  <w:style w:type="paragraph" w:customStyle="1" w:styleId="B3">
    <w:name w:val="B3"/>
    <w:basedOn w:val="List3"/>
    <w:link w:val="B3Char"/>
    <w:rsid w:val="009D67ED"/>
  </w:style>
  <w:style w:type="paragraph" w:customStyle="1" w:styleId="B4">
    <w:name w:val="B4"/>
    <w:basedOn w:val="List4"/>
    <w:link w:val="B4Char"/>
    <w:rsid w:val="009D67ED"/>
  </w:style>
  <w:style w:type="paragraph" w:customStyle="1" w:styleId="B5">
    <w:name w:val="B5"/>
    <w:basedOn w:val="List5"/>
    <w:link w:val="B5Char"/>
    <w:rsid w:val="009D67ED"/>
  </w:style>
  <w:style w:type="paragraph" w:customStyle="1" w:styleId="ZTD">
    <w:name w:val="ZTD"/>
    <w:basedOn w:val="ZB"/>
    <w:rsid w:val="009D67ED"/>
    <w:pPr>
      <w:framePr w:hRule="auto" w:wrap="notBeside" w:y="852"/>
    </w:pPr>
    <w:rPr>
      <w:i w:val="0"/>
      <w:sz w:val="40"/>
    </w:rPr>
  </w:style>
  <w:style w:type="paragraph" w:customStyle="1" w:styleId="ZV">
    <w:name w:val="ZV"/>
    <w:basedOn w:val="ZU"/>
    <w:rsid w:val="009D67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qFormat/>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qFormat/>
    <w:locked/>
    <w:rsid w:val="00C1336F"/>
    <w:rPr>
      <w:rFonts w:ascii="Times New Roman" w:hAnsi="Times New Roman"/>
      <w:lang w:val="en-GB" w:eastAsia="en-US"/>
    </w:rPr>
  </w:style>
  <w:style w:type="character" w:customStyle="1" w:styleId="TALCar">
    <w:name w:val="TAL Car"/>
    <w:qFormat/>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qFormat/>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 w:type="character" w:customStyle="1" w:styleId="B4Char">
    <w:name w:val="B4 Char"/>
    <w:link w:val="B4"/>
    <w:locked/>
    <w:rsid w:val="00C27199"/>
    <w:rPr>
      <w:rFonts w:eastAsia="Times New Roman"/>
    </w:rPr>
  </w:style>
  <w:style w:type="character" w:customStyle="1" w:styleId="B5Char">
    <w:name w:val="B5 Char"/>
    <w:link w:val="B5"/>
    <w:locked/>
    <w:rsid w:val="00C27199"/>
    <w:rPr>
      <w:rFonts w:eastAsia="Times New Roman"/>
    </w:rPr>
  </w:style>
  <w:style w:type="character" w:customStyle="1" w:styleId="TAHChar">
    <w:name w:val="TAH Char"/>
    <w:qFormat/>
    <w:locked/>
    <w:rsid w:val="00F965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7451">
      <w:bodyDiv w:val="1"/>
      <w:marLeft w:val="0"/>
      <w:marRight w:val="0"/>
      <w:marTop w:val="0"/>
      <w:marBottom w:val="0"/>
      <w:divBdr>
        <w:top w:val="none" w:sz="0" w:space="0" w:color="auto"/>
        <w:left w:val="none" w:sz="0" w:space="0" w:color="auto"/>
        <w:bottom w:val="none" w:sz="0" w:space="0" w:color="auto"/>
        <w:right w:val="none" w:sz="0" w:space="0" w:color="auto"/>
      </w:divBdr>
    </w:div>
    <w:div w:id="52241709">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7202564">
      <w:bodyDiv w:val="1"/>
      <w:marLeft w:val="0"/>
      <w:marRight w:val="0"/>
      <w:marTop w:val="0"/>
      <w:marBottom w:val="0"/>
      <w:divBdr>
        <w:top w:val="none" w:sz="0" w:space="0" w:color="auto"/>
        <w:left w:val="none" w:sz="0" w:space="0" w:color="auto"/>
        <w:bottom w:val="none" w:sz="0" w:space="0" w:color="auto"/>
        <w:right w:val="none" w:sz="0" w:space="0" w:color="auto"/>
      </w:divBdr>
    </w:div>
    <w:div w:id="1043403345">
      <w:bodyDiv w:val="1"/>
      <w:marLeft w:val="0"/>
      <w:marRight w:val="0"/>
      <w:marTop w:val="0"/>
      <w:marBottom w:val="0"/>
      <w:divBdr>
        <w:top w:val="none" w:sz="0" w:space="0" w:color="auto"/>
        <w:left w:val="none" w:sz="0" w:space="0" w:color="auto"/>
        <w:bottom w:val="none" w:sz="0" w:space="0" w:color="auto"/>
        <w:right w:val="none" w:sz="0" w:space="0" w:color="auto"/>
      </w:divBdr>
    </w:div>
    <w:div w:id="1292246553">
      <w:bodyDiv w:val="1"/>
      <w:marLeft w:val="0"/>
      <w:marRight w:val="0"/>
      <w:marTop w:val="0"/>
      <w:marBottom w:val="0"/>
      <w:divBdr>
        <w:top w:val="none" w:sz="0" w:space="0" w:color="auto"/>
        <w:left w:val="none" w:sz="0" w:space="0" w:color="auto"/>
        <w:bottom w:val="none" w:sz="0" w:space="0" w:color="auto"/>
        <w:right w:val="none" w:sz="0" w:space="0" w:color="auto"/>
      </w:divBdr>
    </w:div>
    <w:div w:id="142502937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2402573">
      <w:bodyDiv w:val="1"/>
      <w:marLeft w:val="0"/>
      <w:marRight w:val="0"/>
      <w:marTop w:val="0"/>
      <w:marBottom w:val="0"/>
      <w:divBdr>
        <w:top w:val="none" w:sz="0" w:space="0" w:color="auto"/>
        <w:left w:val="none" w:sz="0" w:space="0" w:color="auto"/>
        <w:bottom w:val="none" w:sz="0" w:space="0" w:color="auto"/>
        <w:right w:val="none" w:sz="0" w:space="0" w:color="auto"/>
      </w:divBdr>
    </w:div>
    <w:div w:id="1851214798">
      <w:bodyDiv w:val="1"/>
      <w:marLeft w:val="0"/>
      <w:marRight w:val="0"/>
      <w:marTop w:val="0"/>
      <w:marBottom w:val="0"/>
      <w:divBdr>
        <w:top w:val="none" w:sz="0" w:space="0" w:color="auto"/>
        <w:left w:val="none" w:sz="0" w:space="0" w:color="auto"/>
        <w:bottom w:val="none" w:sz="0" w:space="0" w:color="auto"/>
        <w:right w:val="none" w:sz="0" w:space="0" w:color="auto"/>
      </w:divBdr>
    </w:div>
    <w:div w:id="1988822474">
      <w:bodyDiv w:val="1"/>
      <w:marLeft w:val="0"/>
      <w:marRight w:val="0"/>
      <w:marTop w:val="0"/>
      <w:marBottom w:val="0"/>
      <w:divBdr>
        <w:top w:val="none" w:sz="0" w:space="0" w:color="auto"/>
        <w:left w:val="none" w:sz="0" w:space="0" w:color="auto"/>
        <w:bottom w:val="none" w:sz="0" w:space="0" w:color="auto"/>
        <w:right w:val="none" w:sz="0" w:space="0" w:color="auto"/>
      </w:divBdr>
    </w:div>
    <w:div w:id="21178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1" Type="http://schemas.openxmlformats.org/officeDocument/2006/relationships/image" Target="media/image9.wmf"/><Relationship Id="rId42" Type="http://schemas.openxmlformats.org/officeDocument/2006/relationships/image" Target="media/image30.wmf"/><Relationship Id="rId63" Type="http://schemas.openxmlformats.org/officeDocument/2006/relationships/image" Target="media/image51.wmf"/><Relationship Id="rId84" Type="http://schemas.openxmlformats.org/officeDocument/2006/relationships/image" Target="media/image72.wmf"/><Relationship Id="rId138" Type="http://schemas.openxmlformats.org/officeDocument/2006/relationships/image" Target="media/image125.wmf"/><Relationship Id="rId159" Type="http://schemas.openxmlformats.org/officeDocument/2006/relationships/image" Target="media/image146.wmf"/><Relationship Id="rId170" Type="http://schemas.openxmlformats.org/officeDocument/2006/relationships/image" Target="media/image157.wmf"/><Relationship Id="rId191" Type="http://schemas.openxmlformats.org/officeDocument/2006/relationships/image" Target="media/image178.wmf"/><Relationship Id="rId205" Type="http://schemas.openxmlformats.org/officeDocument/2006/relationships/image" Target="media/image192.wmf"/><Relationship Id="rId226" Type="http://schemas.openxmlformats.org/officeDocument/2006/relationships/image" Target="media/image213.wmf"/><Relationship Id="rId247" Type="http://schemas.openxmlformats.org/officeDocument/2006/relationships/image" Target="media/image234.wmf"/><Relationship Id="rId107" Type="http://schemas.openxmlformats.org/officeDocument/2006/relationships/image" Target="media/image94.wmf"/><Relationship Id="rId268" Type="http://schemas.openxmlformats.org/officeDocument/2006/relationships/image" Target="media/image255.wmf"/><Relationship Id="rId11" Type="http://schemas.openxmlformats.org/officeDocument/2006/relationships/image" Target="media/image1.wmf"/><Relationship Id="rId32" Type="http://schemas.openxmlformats.org/officeDocument/2006/relationships/image" Target="media/image20.wmf"/><Relationship Id="rId53" Type="http://schemas.openxmlformats.org/officeDocument/2006/relationships/image" Target="media/image41.wmf"/><Relationship Id="rId74" Type="http://schemas.openxmlformats.org/officeDocument/2006/relationships/image" Target="media/image62.wmf"/><Relationship Id="rId128" Type="http://schemas.openxmlformats.org/officeDocument/2006/relationships/image" Target="media/image115.wmf"/><Relationship Id="rId149" Type="http://schemas.openxmlformats.org/officeDocument/2006/relationships/image" Target="media/image136.wmf"/><Relationship Id="rId5" Type="http://schemas.openxmlformats.org/officeDocument/2006/relationships/webSettings" Target="webSettings.xml"/><Relationship Id="rId95" Type="http://schemas.openxmlformats.org/officeDocument/2006/relationships/image" Target="media/image82.wmf"/><Relationship Id="rId160" Type="http://schemas.openxmlformats.org/officeDocument/2006/relationships/image" Target="media/image147.wmf"/><Relationship Id="rId181" Type="http://schemas.openxmlformats.org/officeDocument/2006/relationships/image" Target="media/image168.wmf"/><Relationship Id="rId216" Type="http://schemas.openxmlformats.org/officeDocument/2006/relationships/image" Target="media/image203.wmf"/><Relationship Id="rId237" Type="http://schemas.openxmlformats.org/officeDocument/2006/relationships/image" Target="media/image224.wmf"/><Relationship Id="rId258" Type="http://schemas.openxmlformats.org/officeDocument/2006/relationships/image" Target="media/image245.wmf"/><Relationship Id="rId279" Type="http://schemas.openxmlformats.org/officeDocument/2006/relationships/image" Target="media/image266.wmf"/><Relationship Id="rId22" Type="http://schemas.openxmlformats.org/officeDocument/2006/relationships/image" Target="media/image10.wmf"/><Relationship Id="rId43" Type="http://schemas.openxmlformats.org/officeDocument/2006/relationships/image" Target="media/image31.wmf"/><Relationship Id="rId64" Type="http://schemas.openxmlformats.org/officeDocument/2006/relationships/image" Target="media/image52.wmf"/><Relationship Id="rId118" Type="http://schemas.openxmlformats.org/officeDocument/2006/relationships/image" Target="media/image105.wmf"/><Relationship Id="rId139" Type="http://schemas.openxmlformats.org/officeDocument/2006/relationships/image" Target="media/image126.wmf"/><Relationship Id="rId85" Type="http://schemas.openxmlformats.org/officeDocument/2006/relationships/image" Target="media/image73.wmf"/><Relationship Id="rId150" Type="http://schemas.openxmlformats.org/officeDocument/2006/relationships/image" Target="media/image137.wmf"/><Relationship Id="rId171" Type="http://schemas.openxmlformats.org/officeDocument/2006/relationships/image" Target="media/image158.wmf"/><Relationship Id="rId192" Type="http://schemas.openxmlformats.org/officeDocument/2006/relationships/image" Target="media/image179.wmf"/><Relationship Id="rId206" Type="http://schemas.openxmlformats.org/officeDocument/2006/relationships/image" Target="media/image193.wmf"/><Relationship Id="rId227" Type="http://schemas.openxmlformats.org/officeDocument/2006/relationships/image" Target="media/image214.wmf"/><Relationship Id="rId248" Type="http://schemas.openxmlformats.org/officeDocument/2006/relationships/image" Target="media/image235.wmf"/><Relationship Id="rId269" Type="http://schemas.openxmlformats.org/officeDocument/2006/relationships/image" Target="media/image256.wmf"/><Relationship Id="rId12" Type="http://schemas.openxmlformats.org/officeDocument/2006/relationships/image" Target="media/image2.wmf"/><Relationship Id="rId33" Type="http://schemas.openxmlformats.org/officeDocument/2006/relationships/image" Target="media/image21.wmf"/><Relationship Id="rId108" Type="http://schemas.openxmlformats.org/officeDocument/2006/relationships/image" Target="media/image95.wmf"/><Relationship Id="rId129" Type="http://schemas.openxmlformats.org/officeDocument/2006/relationships/image" Target="media/image116.wmf"/><Relationship Id="rId280" Type="http://schemas.openxmlformats.org/officeDocument/2006/relationships/image" Target="media/image267.wmf"/><Relationship Id="rId54" Type="http://schemas.openxmlformats.org/officeDocument/2006/relationships/image" Target="media/image42.wmf"/><Relationship Id="rId75" Type="http://schemas.openxmlformats.org/officeDocument/2006/relationships/image" Target="media/image63.wmf"/><Relationship Id="rId96" Type="http://schemas.openxmlformats.org/officeDocument/2006/relationships/image" Target="media/image83.wmf"/><Relationship Id="rId140" Type="http://schemas.openxmlformats.org/officeDocument/2006/relationships/image" Target="media/image127.wmf"/><Relationship Id="rId161" Type="http://schemas.openxmlformats.org/officeDocument/2006/relationships/image" Target="media/image148.wmf"/><Relationship Id="rId182" Type="http://schemas.openxmlformats.org/officeDocument/2006/relationships/image" Target="media/image169.wmf"/><Relationship Id="rId217" Type="http://schemas.openxmlformats.org/officeDocument/2006/relationships/image" Target="media/image204.wmf"/><Relationship Id="rId6" Type="http://schemas.openxmlformats.org/officeDocument/2006/relationships/footnotes" Target="footnotes.xml"/><Relationship Id="rId238" Type="http://schemas.openxmlformats.org/officeDocument/2006/relationships/image" Target="media/image225.wmf"/><Relationship Id="rId259" Type="http://schemas.openxmlformats.org/officeDocument/2006/relationships/image" Target="media/image246.wmf"/><Relationship Id="rId23" Type="http://schemas.openxmlformats.org/officeDocument/2006/relationships/image" Target="media/image11.wmf"/><Relationship Id="rId119" Type="http://schemas.openxmlformats.org/officeDocument/2006/relationships/image" Target="media/image106.wmf"/><Relationship Id="rId270" Type="http://schemas.openxmlformats.org/officeDocument/2006/relationships/image" Target="media/image257.wmf"/><Relationship Id="rId44" Type="http://schemas.openxmlformats.org/officeDocument/2006/relationships/image" Target="media/image32.wmf"/><Relationship Id="rId65" Type="http://schemas.openxmlformats.org/officeDocument/2006/relationships/image" Target="media/image53.wmf"/><Relationship Id="rId86" Type="http://schemas.openxmlformats.org/officeDocument/2006/relationships/image" Target="media/image74.wmf"/><Relationship Id="rId130" Type="http://schemas.openxmlformats.org/officeDocument/2006/relationships/image" Target="media/image117.wmf"/><Relationship Id="rId151" Type="http://schemas.openxmlformats.org/officeDocument/2006/relationships/image" Target="media/image138.wmf"/><Relationship Id="rId172" Type="http://schemas.openxmlformats.org/officeDocument/2006/relationships/image" Target="media/image159.wmf"/><Relationship Id="rId193" Type="http://schemas.openxmlformats.org/officeDocument/2006/relationships/image" Target="media/image180.wmf"/><Relationship Id="rId207" Type="http://schemas.openxmlformats.org/officeDocument/2006/relationships/image" Target="media/image194.wmf"/><Relationship Id="rId228" Type="http://schemas.openxmlformats.org/officeDocument/2006/relationships/image" Target="media/image215.wmf"/><Relationship Id="rId249" Type="http://schemas.openxmlformats.org/officeDocument/2006/relationships/image" Target="media/image236.wmf"/><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image" Target="media/image96.wmf"/><Relationship Id="rId260" Type="http://schemas.openxmlformats.org/officeDocument/2006/relationships/image" Target="media/image247.wmf"/><Relationship Id="rId265" Type="http://schemas.openxmlformats.org/officeDocument/2006/relationships/image" Target="media/image252.wmf"/><Relationship Id="rId281" Type="http://schemas.openxmlformats.org/officeDocument/2006/relationships/footer" Target="footer1.xml"/><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image" Target="media/image84.wmf"/><Relationship Id="rId104" Type="http://schemas.openxmlformats.org/officeDocument/2006/relationships/image" Target="media/image91.wmf"/><Relationship Id="rId120" Type="http://schemas.openxmlformats.org/officeDocument/2006/relationships/image" Target="media/image107.wmf"/><Relationship Id="rId125" Type="http://schemas.openxmlformats.org/officeDocument/2006/relationships/image" Target="media/image112.wmf"/><Relationship Id="rId141" Type="http://schemas.openxmlformats.org/officeDocument/2006/relationships/image" Target="media/image128.wmf"/><Relationship Id="rId146" Type="http://schemas.openxmlformats.org/officeDocument/2006/relationships/image" Target="media/image133.wmf"/><Relationship Id="rId167" Type="http://schemas.openxmlformats.org/officeDocument/2006/relationships/image" Target="media/image154.wmf"/><Relationship Id="rId188" Type="http://schemas.openxmlformats.org/officeDocument/2006/relationships/image" Target="media/image175.wmf"/><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79.wmf"/><Relationship Id="rId162" Type="http://schemas.openxmlformats.org/officeDocument/2006/relationships/image" Target="media/image149.wmf"/><Relationship Id="rId183" Type="http://schemas.openxmlformats.org/officeDocument/2006/relationships/image" Target="media/image170.wmf"/><Relationship Id="rId213" Type="http://schemas.openxmlformats.org/officeDocument/2006/relationships/image" Target="media/image200.wmf"/><Relationship Id="rId218" Type="http://schemas.openxmlformats.org/officeDocument/2006/relationships/image" Target="media/image205.wmf"/><Relationship Id="rId234" Type="http://schemas.openxmlformats.org/officeDocument/2006/relationships/image" Target="media/image221.wmf"/><Relationship Id="rId239" Type="http://schemas.openxmlformats.org/officeDocument/2006/relationships/image" Target="media/image226.wmf"/><Relationship Id="rId2" Type="http://schemas.openxmlformats.org/officeDocument/2006/relationships/numbering" Target="numbering.xml"/><Relationship Id="rId29" Type="http://schemas.openxmlformats.org/officeDocument/2006/relationships/image" Target="media/image17.wmf"/><Relationship Id="rId250" Type="http://schemas.openxmlformats.org/officeDocument/2006/relationships/image" Target="media/image237.wmf"/><Relationship Id="rId255" Type="http://schemas.openxmlformats.org/officeDocument/2006/relationships/image" Target="media/image242.wmf"/><Relationship Id="rId271" Type="http://schemas.openxmlformats.org/officeDocument/2006/relationships/image" Target="media/image258.wmf"/><Relationship Id="rId276" Type="http://schemas.openxmlformats.org/officeDocument/2006/relationships/image" Target="media/image263.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110" Type="http://schemas.openxmlformats.org/officeDocument/2006/relationships/image" Target="media/image97.wmf"/><Relationship Id="rId115" Type="http://schemas.openxmlformats.org/officeDocument/2006/relationships/image" Target="media/image102.wmf"/><Relationship Id="rId131" Type="http://schemas.openxmlformats.org/officeDocument/2006/relationships/image" Target="media/image118.wmf"/><Relationship Id="rId136" Type="http://schemas.openxmlformats.org/officeDocument/2006/relationships/image" Target="media/image123.wmf"/><Relationship Id="rId157" Type="http://schemas.openxmlformats.org/officeDocument/2006/relationships/image" Target="media/image144.wmf"/><Relationship Id="rId178" Type="http://schemas.openxmlformats.org/officeDocument/2006/relationships/image" Target="media/image165.wmf"/><Relationship Id="rId61" Type="http://schemas.openxmlformats.org/officeDocument/2006/relationships/image" Target="media/image49.wmf"/><Relationship Id="rId82" Type="http://schemas.openxmlformats.org/officeDocument/2006/relationships/image" Target="media/image70.wmf"/><Relationship Id="rId152" Type="http://schemas.openxmlformats.org/officeDocument/2006/relationships/image" Target="media/image139.wmf"/><Relationship Id="rId173" Type="http://schemas.openxmlformats.org/officeDocument/2006/relationships/image" Target="media/image160.wmf"/><Relationship Id="rId194" Type="http://schemas.openxmlformats.org/officeDocument/2006/relationships/image" Target="media/image181.wmf"/><Relationship Id="rId199" Type="http://schemas.openxmlformats.org/officeDocument/2006/relationships/image" Target="media/image186.wmf"/><Relationship Id="rId203" Type="http://schemas.openxmlformats.org/officeDocument/2006/relationships/image" Target="media/image190.wmf"/><Relationship Id="rId208" Type="http://schemas.openxmlformats.org/officeDocument/2006/relationships/image" Target="media/image195.wmf"/><Relationship Id="rId229" Type="http://schemas.openxmlformats.org/officeDocument/2006/relationships/image" Target="media/image216.wmf"/><Relationship Id="rId19" Type="http://schemas.openxmlformats.org/officeDocument/2006/relationships/image" Target="media/image7.wmf"/><Relationship Id="rId224" Type="http://schemas.openxmlformats.org/officeDocument/2006/relationships/image" Target="media/image211.wmf"/><Relationship Id="rId240" Type="http://schemas.openxmlformats.org/officeDocument/2006/relationships/image" Target="media/image227.wmf"/><Relationship Id="rId245" Type="http://schemas.openxmlformats.org/officeDocument/2006/relationships/image" Target="media/image232.wmf"/><Relationship Id="rId261" Type="http://schemas.openxmlformats.org/officeDocument/2006/relationships/image" Target="media/image248.wmf"/><Relationship Id="rId266" Type="http://schemas.openxmlformats.org/officeDocument/2006/relationships/image" Target="media/image253.wmf"/><Relationship Id="rId14" Type="http://schemas.openxmlformats.org/officeDocument/2006/relationships/image" Target="media/image3.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100" Type="http://schemas.openxmlformats.org/officeDocument/2006/relationships/image" Target="media/image87.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34.wmf"/><Relationship Id="rId168" Type="http://schemas.openxmlformats.org/officeDocument/2006/relationships/image" Target="media/image155.wmf"/><Relationship Id="rId282"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0.wmf"/><Relationship Id="rId98" Type="http://schemas.openxmlformats.org/officeDocument/2006/relationships/image" Target="media/image85.wmf"/><Relationship Id="rId121" Type="http://schemas.openxmlformats.org/officeDocument/2006/relationships/image" Target="media/image108.wmf"/><Relationship Id="rId142" Type="http://schemas.openxmlformats.org/officeDocument/2006/relationships/image" Target="media/image129.wmf"/><Relationship Id="rId163" Type="http://schemas.openxmlformats.org/officeDocument/2006/relationships/image" Target="media/image150.wmf"/><Relationship Id="rId184" Type="http://schemas.openxmlformats.org/officeDocument/2006/relationships/image" Target="media/image171.wmf"/><Relationship Id="rId189" Type="http://schemas.openxmlformats.org/officeDocument/2006/relationships/image" Target="media/image176.wmf"/><Relationship Id="rId219" Type="http://schemas.openxmlformats.org/officeDocument/2006/relationships/image" Target="media/image206.wmf"/><Relationship Id="rId3" Type="http://schemas.openxmlformats.org/officeDocument/2006/relationships/styles" Target="styles.xml"/><Relationship Id="rId214" Type="http://schemas.openxmlformats.org/officeDocument/2006/relationships/image" Target="media/image201.wmf"/><Relationship Id="rId230" Type="http://schemas.openxmlformats.org/officeDocument/2006/relationships/image" Target="media/image217.wmf"/><Relationship Id="rId235" Type="http://schemas.openxmlformats.org/officeDocument/2006/relationships/image" Target="media/image222.wmf"/><Relationship Id="rId251" Type="http://schemas.openxmlformats.org/officeDocument/2006/relationships/image" Target="media/image238.wmf"/><Relationship Id="rId256" Type="http://schemas.openxmlformats.org/officeDocument/2006/relationships/image" Target="media/image243.wmf"/><Relationship Id="rId277" Type="http://schemas.openxmlformats.org/officeDocument/2006/relationships/image" Target="media/image264.wmf"/><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 Id="rId116" Type="http://schemas.openxmlformats.org/officeDocument/2006/relationships/image" Target="media/image103.wmf"/><Relationship Id="rId137" Type="http://schemas.openxmlformats.org/officeDocument/2006/relationships/image" Target="media/image124.wmf"/><Relationship Id="rId158" Type="http://schemas.openxmlformats.org/officeDocument/2006/relationships/image" Target="media/image145.wmf"/><Relationship Id="rId272" Type="http://schemas.openxmlformats.org/officeDocument/2006/relationships/image" Target="media/image259.wmf"/><Relationship Id="rId20" Type="http://schemas.openxmlformats.org/officeDocument/2006/relationships/image" Target="media/image8.wmf"/><Relationship Id="rId41" Type="http://schemas.openxmlformats.org/officeDocument/2006/relationships/image" Target="media/image29.wmf"/><Relationship Id="rId62" Type="http://schemas.openxmlformats.org/officeDocument/2006/relationships/image" Target="media/image50.wmf"/><Relationship Id="rId83" Type="http://schemas.openxmlformats.org/officeDocument/2006/relationships/image" Target="media/image71.wmf"/><Relationship Id="rId88" Type="http://schemas.openxmlformats.org/officeDocument/2006/relationships/image" Target="media/image76.wmf"/><Relationship Id="rId111" Type="http://schemas.openxmlformats.org/officeDocument/2006/relationships/image" Target="media/image98.wmf"/><Relationship Id="rId132" Type="http://schemas.openxmlformats.org/officeDocument/2006/relationships/image" Target="media/image119.wmf"/><Relationship Id="rId153" Type="http://schemas.openxmlformats.org/officeDocument/2006/relationships/image" Target="media/image140.wmf"/><Relationship Id="rId174" Type="http://schemas.openxmlformats.org/officeDocument/2006/relationships/image" Target="media/image161.wmf"/><Relationship Id="rId179" Type="http://schemas.openxmlformats.org/officeDocument/2006/relationships/image" Target="media/image166.wmf"/><Relationship Id="rId195" Type="http://schemas.openxmlformats.org/officeDocument/2006/relationships/image" Target="media/image182.wmf"/><Relationship Id="rId209" Type="http://schemas.openxmlformats.org/officeDocument/2006/relationships/image" Target="media/image196.wmf"/><Relationship Id="rId190" Type="http://schemas.openxmlformats.org/officeDocument/2006/relationships/image" Target="media/image177.wmf"/><Relationship Id="rId204" Type="http://schemas.openxmlformats.org/officeDocument/2006/relationships/image" Target="media/image191.wmf"/><Relationship Id="rId220" Type="http://schemas.openxmlformats.org/officeDocument/2006/relationships/image" Target="media/image207.wmf"/><Relationship Id="rId225" Type="http://schemas.openxmlformats.org/officeDocument/2006/relationships/image" Target="media/image212.wmf"/><Relationship Id="rId241" Type="http://schemas.openxmlformats.org/officeDocument/2006/relationships/image" Target="media/image228.wmf"/><Relationship Id="rId246" Type="http://schemas.openxmlformats.org/officeDocument/2006/relationships/image" Target="media/image233.wmf"/><Relationship Id="rId267" Type="http://schemas.openxmlformats.org/officeDocument/2006/relationships/image" Target="media/image254.wmf"/><Relationship Id="rId15" Type="http://schemas.openxmlformats.org/officeDocument/2006/relationships/oleObject" Target="embeddings/oleObject2.bin"/><Relationship Id="rId36" Type="http://schemas.openxmlformats.org/officeDocument/2006/relationships/image" Target="media/image24.wmf"/><Relationship Id="rId57" Type="http://schemas.openxmlformats.org/officeDocument/2006/relationships/image" Target="media/image45.wmf"/><Relationship Id="rId106" Type="http://schemas.openxmlformats.org/officeDocument/2006/relationships/image" Target="media/image93.wmf"/><Relationship Id="rId127" Type="http://schemas.openxmlformats.org/officeDocument/2006/relationships/image" Target="media/image114.wmf"/><Relationship Id="rId262" Type="http://schemas.openxmlformats.org/officeDocument/2006/relationships/image" Target="media/image249.wmf"/><Relationship Id="rId283" Type="http://schemas.microsoft.com/office/2011/relationships/people" Target="people.xml"/><Relationship Id="rId10" Type="http://schemas.openxmlformats.org/officeDocument/2006/relationships/hyperlink" Target="http://www.3gpp.org/ftp/Specs/html-info/21900.htm" TargetMode="External"/><Relationship Id="rId31" Type="http://schemas.openxmlformats.org/officeDocument/2006/relationships/image" Target="media/image19.wmf"/><Relationship Id="rId52" Type="http://schemas.openxmlformats.org/officeDocument/2006/relationships/image" Target="media/image40.wmf"/><Relationship Id="rId73" Type="http://schemas.openxmlformats.org/officeDocument/2006/relationships/image" Target="media/image61.wmf"/><Relationship Id="rId78" Type="http://schemas.openxmlformats.org/officeDocument/2006/relationships/image" Target="media/image66.wmf"/><Relationship Id="rId94" Type="http://schemas.openxmlformats.org/officeDocument/2006/relationships/image" Target="media/image81.wmf"/><Relationship Id="rId99" Type="http://schemas.openxmlformats.org/officeDocument/2006/relationships/image" Target="media/image86.wmf"/><Relationship Id="rId101" Type="http://schemas.openxmlformats.org/officeDocument/2006/relationships/image" Target="media/image88.wmf"/><Relationship Id="rId122" Type="http://schemas.openxmlformats.org/officeDocument/2006/relationships/image" Target="media/image109.wmf"/><Relationship Id="rId143" Type="http://schemas.openxmlformats.org/officeDocument/2006/relationships/image" Target="media/image130.wmf"/><Relationship Id="rId148" Type="http://schemas.openxmlformats.org/officeDocument/2006/relationships/image" Target="media/image135.wmf"/><Relationship Id="rId164" Type="http://schemas.openxmlformats.org/officeDocument/2006/relationships/image" Target="media/image151.wmf"/><Relationship Id="rId169" Type="http://schemas.openxmlformats.org/officeDocument/2006/relationships/image" Target="media/image156.wmf"/><Relationship Id="rId185" Type="http://schemas.openxmlformats.org/officeDocument/2006/relationships/image" Target="media/image172.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67.wmf"/><Relationship Id="rId210" Type="http://schemas.openxmlformats.org/officeDocument/2006/relationships/image" Target="media/image197.wmf"/><Relationship Id="rId215" Type="http://schemas.openxmlformats.org/officeDocument/2006/relationships/image" Target="media/image202.wmf"/><Relationship Id="rId236" Type="http://schemas.openxmlformats.org/officeDocument/2006/relationships/image" Target="media/image223.wmf"/><Relationship Id="rId257" Type="http://schemas.openxmlformats.org/officeDocument/2006/relationships/image" Target="media/image244.wmf"/><Relationship Id="rId278" Type="http://schemas.openxmlformats.org/officeDocument/2006/relationships/image" Target="media/image265.wmf"/><Relationship Id="rId26" Type="http://schemas.openxmlformats.org/officeDocument/2006/relationships/image" Target="media/image14.wmf"/><Relationship Id="rId231" Type="http://schemas.openxmlformats.org/officeDocument/2006/relationships/image" Target="media/image218.wmf"/><Relationship Id="rId252" Type="http://schemas.openxmlformats.org/officeDocument/2006/relationships/image" Target="media/image239.wmf"/><Relationship Id="rId273" Type="http://schemas.openxmlformats.org/officeDocument/2006/relationships/image" Target="media/image260.wmf"/><Relationship Id="rId47" Type="http://schemas.openxmlformats.org/officeDocument/2006/relationships/image" Target="media/image35.wmf"/><Relationship Id="rId68" Type="http://schemas.openxmlformats.org/officeDocument/2006/relationships/image" Target="media/image56.wmf"/><Relationship Id="rId89" Type="http://schemas.openxmlformats.org/officeDocument/2006/relationships/oleObject" Target="embeddings/oleObject3.bin"/><Relationship Id="rId112" Type="http://schemas.openxmlformats.org/officeDocument/2006/relationships/image" Target="media/image99.wmf"/><Relationship Id="rId133" Type="http://schemas.openxmlformats.org/officeDocument/2006/relationships/image" Target="media/image120.wmf"/><Relationship Id="rId154" Type="http://schemas.openxmlformats.org/officeDocument/2006/relationships/image" Target="media/image141.wmf"/><Relationship Id="rId175" Type="http://schemas.openxmlformats.org/officeDocument/2006/relationships/image" Target="media/image162.wmf"/><Relationship Id="rId196" Type="http://schemas.openxmlformats.org/officeDocument/2006/relationships/image" Target="media/image183.wmf"/><Relationship Id="rId200" Type="http://schemas.openxmlformats.org/officeDocument/2006/relationships/image" Target="media/image187.wmf"/><Relationship Id="rId16" Type="http://schemas.openxmlformats.org/officeDocument/2006/relationships/image" Target="media/image4.wmf"/><Relationship Id="rId221" Type="http://schemas.openxmlformats.org/officeDocument/2006/relationships/image" Target="media/image208.wmf"/><Relationship Id="rId242" Type="http://schemas.openxmlformats.org/officeDocument/2006/relationships/image" Target="media/image229.wmf"/><Relationship Id="rId263" Type="http://schemas.openxmlformats.org/officeDocument/2006/relationships/image" Target="media/image250.wmf"/><Relationship Id="rId284" Type="http://schemas.openxmlformats.org/officeDocument/2006/relationships/theme" Target="theme/theme1.xml"/><Relationship Id="rId37" Type="http://schemas.openxmlformats.org/officeDocument/2006/relationships/image" Target="media/image25.wmf"/><Relationship Id="rId58" Type="http://schemas.openxmlformats.org/officeDocument/2006/relationships/image" Target="media/image46.wmf"/><Relationship Id="rId79" Type="http://schemas.openxmlformats.org/officeDocument/2006/relationships/image" Target="media/image67.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image" Target="media/image131.wmf"/><Relationship Id="rId90" Type="http://schemas.openxmlformats.org/officeDocument/2006/relationships/image" Target="media/image77.wmf"/><Relationship Id="rId165" Type="http://schemas.openxmlformats.org/officeDocument/2006/relationships/image" Target="media/image152.wmf"/><Relationship Id="rId186" Type="http://schemas.openxmlformats.org/officeDocument/2006/relationships/image" Target="media/image173.wmf"/><Relationship Id="rId211" Type="http://schemas.openxmlformats.org/officeDocument/2006/relationships/image" Target="media/image198.wmf"/><Relationship Id="rId232" Type="http://schemas.openxmlformats.org/officeDocument/2006/relationships/image" Target="media/image219.wmf"/><Relationship Id="rId253" Type="http://schemas.openxmlformats.org/officeDocument/2006/relationships/image" Target="media/image240.wmf"/><Relationship Id="rId274" Type="http://schemas.openxmlformats.org/officeDocument/2006/relationships/image" Target="media/image261.wmf"/><Relationship Id="rId27" Type="http://schemas.openxmlformats.org/officeDocument/2006/relationships/image" Target="media/image15.wmf"/><Relationship Id="rId48" Type="http://schemas.openxmlformats.org/officeDocument/2006/relationships/image" Target="media/image36.wmf"/><Relationship Id="rId69" Type="http://schemas.openxmlformats.org/officeDocument/2006/relationships/image" Target="media/image57.wmf"/><Relationship Id="rId113" Type="http://schemas.openxmlformats.org/officeDocument/2006/relationships/image" Target="media/image100.wmf"/><Relationship Id="rId134" Type="http://schemas.openxmlformats.org/officeDocument/2006/relationships/image" Target="media/image121.wmf"/><Relationship Id="rId80" Type="http://schemas.openxmlformats.org/officeDocument/2006/relationships/image" Target="media/image68.wmf"/><Relationship Id="rId155" Type="http://schemas.openxmlformats.org/officeDocument/2006/relationships/image" Target="media/image142.wmf"/><Relationship Id="rId176" Type="http://schemas.openxmlformats.org/officeDocument/2006/relationships/image" Target="media/image163.wmf"/><Relationship Id="rId197" Type="http://schemas.openxmlformats.org/officeDocument/2006/relationships/image" Target="media/image184.wmf"/><Relationship Id="rId201" Type="http://schemas.openxmlformats.org/officeDocument/2006/relationships/image" Target="media/image188.wmf"/><Relationship Id="rId222" Type="http://schemas.openxmlformats.org/officeDocument/2006/relationships/image" Target="media/image209.wmf"/><Relationship Id="rId243" Type="http://schemas.openxmlformats.org/officeDocument/2006/relationships/image" Target="media/image230.wmf"/><Relationship Id="rId264" Type="http://schemas.openxmlformats.org/officeDocument/2006/relationships/image" Target="media/image251.wmf"/><Relationship Id="rId17" Type="http://schemas.openxmlformats.org/officeDocument/2006/relationships/image" Target="media/image5.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70" Type="http://schemas.openxmlformats.org/officeDocument/2006/relationships/image" Target="media/image58.wmf"/><Relationship Id="rId91" Type="http://schemas.openxmlformats.org/officeDocument/2006/relationships/image" Target="media/image78.wmf"/><Relationship Id="rId145" Type="http://schemas.openxmlformats.org/officeDocument/2006/relationships/image" Target="media/image132.wmf"/><Relationship Id="rId166" Type="http://schemas.openxmlformats.org/officeDocument/2006/relationships/image" Target="media/image153.wmf"/><Relationship Id="rId187" Type="http://schemas.openxmlformats.org/officeDocument/2006/relationships/image" Target="media/image174.wmf"/><Relationship Id="rId1" Type="http://schemas.openxmlformats.org/officeDocument/2006/relationships/customXml" Target="../customXml/item1.xml"/><Relationship Id="rId212" Type="http://schemas.openxmlformats.org/officeDocument/2006/relationships/image" Target="media/image199.wmf"/><Relationship Id="rId233" Type="http://schemas.openxmlformats.org/officeDocument/2006/relationships/image" Target="media/image220.wmf"/><Relationship Id="rId254" Type="http://schemas.openxmlformats.org/officeDocument/2006/relationships/image" Target="media/image241.wmf"/><Relationship Id="rId28" Type="http://schemas.openxmlformats.org/officeDocument/2006/relationships/image" Target="media/image16.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62.wmf"/><Relationship Id="rId60" Type="http://schemas.openxmlformats.org/officeDocument/2006/relationships/image" Target="media/image48.wmf"/><Relationship Id="rId81" Type="http://schemas.openxmlformats.org/officeDocument/2006/relationships/image" Target="media/image69.wmf"/><Relationship Id="rId135" Type="http://schemas.openxmlformats.org/officeDocument/2006/relationships/image" Target="media/image122.wmf"/><Relationship Id="rId156" Type="http://schemas.openxmlformats.org/officeDocument/2006/relationships/image" Target="media/image143.wmf"/><Relationship Id="rId177" Type="http://schemas.openxmlformats.org/officeDocument/2006/relationships/image" Target="media/image164.wmf"/><Relationship Id="rId198" Type="http://schemas.openxmlformats.org/officeDocument/2006/relationships/image" Target="media/image185.wmf"/><Relationship Id="rId202" Type="http://schemas.openxmlformats.org/officeDocument/2006/relationships/image" Target="media/image189.wmf"/><Relationship Id="rId223" Type="http://schemas.openxmlformats.org/officeDocument/2006/relationships/image" Target="media/image210.wmf"/><Relationship Id="rId244" Type="http://schemas.openxmlformats.org/officeDocument/2006/relationships/image" Target="media/image2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DFE6-D952-4F47-8508-7D9EAE1A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42</Pages>
  <Words>18528</Words>
  <Characters>105613</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123894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CR0215</cp:lastModifiedBy>
  <cp:revision>43</cp:revision>
  <cp:lastPrinted>2007-03-03T11:31:00Z</cp:lastPrinted>
  <dcterms:created xsi:type="dcterms:W3CDTF">2021-06-22T07:21:00Z</dcterms:created>
  <dcterms:modified xsi:type="dcterms:W3CDTF">2021-12-08T17:28:00Z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