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380CEC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3729C">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RP-21</w:t>
      </w:r>
      <w:r w:rsidR="0023729C">
        <w:rPr>
          <w:rFonts w:ascii="Arial" w:hAnsi="Arial" w:cs="Arial"/>
          <w:b/>
          <w:sz w:val="24"/>
          <w:szCs w:val="24"/>
        </w:rPr>
        <w:t>1683</w:t>
      </w:r>
    </w:p>
    <w:p w14:paraId="74D3B354" w14:textId="40C0E2E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3729C">
        <w:rPr>
          <w:rFonts w:ascii="Arial" w:hAnsi="Arial" w:cs="Arial"/>
          <w:b/>
          <w:sz w:val="24"/>
        </w:rPr>
        <w:t>September</w:t>
      </w:r>
      <w:r w:rsidR="00AD51D1">
        <w:rPr>
          <w:rFonts w:ascii="Arial" w:hAnsi="Arial" w:cs="Arial"/>
          <w:b/>
          <w:sz w:val="24"/>
        </w:rPr>
        <w:t xml:space="preserve"> 1</w:t>
      </w:r>
      <w:r w:rsidR="008524D5">
        <w:rPr>
          <w:rFonts w:ascii="Arial" w:hAnsi="Arial" w:cs="Arial"/>
          <w:b/>
          <w:sz w:val="24"/>
        </w:rPr>
        <w:t>3</w:t>
      </w:r>
      <w:r w:rsidR="00AD51D1">
        <w:rPr>
          <w:rFonts w:ascii="Arial" w:hAnsi="Arial" w:cs="Arial"/>
          <w:b/>
          <w:sz w:val="24"/>
        </w:rPr>
        <w:t>-</w:t>
      </w:r>
      <w:r w:rsidR="0082777E">
        <w:rPr>
          <w:rFonts w:ascii="Arial" w:hAnsi="Arial" w:cs="Arial"/>
          <w:b/>
          <w:sz w:val="24"/>
        </w:rPr>
        <w:t>1</w:t>
      </w:r>
      <w:r w:rsidR="008524D5">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sidRPr="00282FF8">
        <w:t>(revision of RP-21</w:t>
      </w:r>
      <w:r w:rsidR="00DD182C">
        <w:t>xxxxx</w:t>
      </w:r>
      <w:r w:rsidR="00282FF8" w:rsidRPr="00282FF8">
        <w:t>)</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B176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4539D3">
        <w:rPr>
          <w:rFonts w:ascii="Arial" w:hAnsi="Arial" w:cs="Arial"/>
          <w:color w:val="000000" w:themeColor="text1"/>
          <w:kern w:val="2"/>
          <w:sz w:val="21"/>
          <w:szCs w:val="22"/>
          <w:lang w:val="en-US" w:eastAsia="ja-JP"/>
        </w:rPr>
        <w:t>9.</w:t>
      </w:r>
      <w:r w:rsidR="004539D3" w:rsidRPr="004539D3">
        <w:rPr>
          <w:rFonts w:ascii="Arial" w:hAnsi="Arial" w:cs="Arial"/>
          <w:color w:val="000000" w:themeColor="text1"/>
          <w:kern w:val="2"/>
          <w:sz w:val="21"/>
          <w:szCs w:val="22"/>
          <w:lang w:val="en-US" w:eastAsia="ja-JP"/>
        </w:rPr>
        <w:t>4.</w:t>
      </w:r>
      <w:r w:rsidR="007A7379" w:rsidRPr="004539D3">
        <w:rPr>
          <w:rFonts w:ascii="Arial" w:hAnsi="Arial" w:cs="Arial"/>
          <w:color w:val="000000" w:themeColor="text1"/>
          <w:kern w:val="2"/>
          <w:sz w:val="21"/>
          <w:szCs w:val="22"/>
          <w:lang w:val="en-US" w:eastAsia="ja-JP"/>
        </w:rPr>
        <w:t>1.</w:t>
      </w:r>
      <w:r w:rsidR="004539D3" w:rsidRPr="004539D3">
        <w:rPr>
          <w:rFonts w:ascii="Arial" w:hAnsi="Arial" w:cs="Arial"/>
          <w:color w:val="000000" w:themeColor="text1"/>
          <w:kern w:val="2"/>
          <w:sz w:val="21"/>
          <w:szCs w:val="22"/>
          <w:lang w:val="en-US"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198861F" w:rsidR="00593315" w:rsidRPr="008836AC" w:rsidRDefault="007A7379" w:rsidP="001A248F">
            <w:pPr>
              <w:tabs>
                <w:tab w:val="left" w:pos="567"/>
              </w:tabs>
              <w:spacing w:after="0"/>
              <w:rPr>
                <w:rFonts w:ascii="Arial" w:hAnsi="Arial" w:cs="Arial"/>
              </w:rPr>
            </w:pPr>
            <w:r w:rsidRPr="007A7379">
              <w:rPr>
                <w:rFonts w:ascii="Arial" w:hAnsi="Arial" w:cs="Arial"/>
              </w:rPr>
              <w:t>Introduction_of_900_MHz_spectrum_to_5G_NR_applicable_for_Rail_Mobile_Radio_in_EU</w:t>
            </w:r>
            <w:r w:rsidR="000E2676">
              <w:rPr>
                <w:rFonts w:ascii="Arial" w:hAnsi="Arial" w:cs="Arial"/>
              </w:rPr>
              <w:t xml:space="preserve"> </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2F3B00"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21</w:t>
            </w:r>
            <w:r w:rsidR="00147AC4" w:rsidRPr="00147AC4">
              <w:rPr>
                <w:rFonts w:ascii="Arial" w:hAnsi="Arial" w:cs="Arial"/>
                <w:lang w:val="en-US" w:eastAsia="ja-JP"/>
              </w:rPr>
              <w:t>1</w:t>
            </w:r>
            <w:r w:rsidR="00397799">
              <w:rPr>
                <w:rFonts w:ascii="Arial" w:hAnsi="Arial" w:cs="Arial"/>
                <w:lang w:val="en-US" w:eastAsia="ja-JP"/>
              </w:rPr>
              <w:t>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5DBA4F00" w:rsidR="00963150" w:rsidRPr="00EF63E9" w:rsidRDefault="00DE5CC7" w:rsidP="00963150">
            <w:pPr>
              <w:tabs>
                <w:tab w:val="left" w:pos="567"/>
              </w:tabs>
              <w:spacing w:after="0"/>
              <w:rPr>
                <w:rFonts w:ascii="Arial" w:hAnsi="Arial" w:cs="Arial"/>
                <w:color w:val="000000" w:themeColor="text1"/>
                <w:lang w:eastAsia="ja-JP"/>
              </w:rPr>
            </w:pPr>
            <w:r>
              <w:rPr>
                <w:rFonts w:ascii="Arial" w:hAnsi="Arial" w:cs="Arial"/>
                <w:color w:val="00B050"/>
                <w:lang w:eastAsia="ja-JP"/>
              </w:rPr>
              <w:t>25</w:t>
            </w:r>
            <w:r w:rsidR="00EF63E9" w:rsidRPr="00EF63E9">
              <w:rPr>
                <w:rFonts w:ascii="Arial" w:hAnsi="Arial" w:cs="Arial"/>
                <w:color w:val="00B050"/>
                <w:lang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2C773556" w:rsidR="00F42744" w:rsidRPr="00F42744"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13FE1606"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159F9D94"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Core requirements, considering reuse of the existing NR core requirements, and necessary new requirements for RMR;</w:t>
      </w:r>
    </w:p>
    <w:p w14:paraId="276CEF7D" w14:textId="77777777" w:rsidR="00B856F1" w:rsidRDefault="00B856F1" w:rsidP="00B856F1">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192C5525" w14:textId="1FC74A8D" w:rsidR="00B856F1" w:rsidRDefault="00B856F1" w:rsidP="00B856F1">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p>
    <w:p w14:paraId="54CB31E6" w14:textId="7C631992"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channel raster aspects;</w:t>
      </w:r>
    </w:p>
    <w:p w14:paraId="12462D02"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applicable Base Stations classes for RMR deployments;</w:t>
      </w:r>
    </w:p>
    <w:p w14:paraId="04346F8A" w14:textId="4AE7AAC4" w:rsidR="00B856F1" w:rsidRP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342A7F">
      <w:pPr>
        <w:pStyle w:val="FP"/>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741BD233" w14:textId="77777777" w:rsidR="00342A7F" w:rsidRPr="002B3324"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2B3324">
      <w:pPr>
        <w:spacing w:after="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1D9F3103" w14:textId="0BA6BC92" w:rsidR="002B3324" w:rsidRPr="002B3324" w:rsidRDefault="002B3324" w:rsidP="002B3324">
      <w:pPr>
        <w:rPr>
          <w:sz w:val="14"/>
          <w:szCs w:val="14"/>
          <w:lang w:eastAsia="ja-JP"/>
        </w:rPr>
      </w:pP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53659">
      <w:pPr>
        <w:pStyle w:val="FP"/>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315AD1E7" w14:textId="33749410"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D17BC"/>
    <w:rsid w:val="000D2186"/>
    <w:rsid w:val="000E2676"/>
    <w:rsid w:val="000E4F35"/>
    <w:rsid w:val="000F6C1C"/>
    <w:rsid w:val="00116F4B"/>
    <w:rsid w:val="001229F4"/>
    <w:rsid w:val="00137471"/>
    <w:rsid w:val="00147AC4"/>
    <w:rsid w:val="00150FD3"/>
    <w:rsid w:val="00171FE6"/>
    <w:rsid w:val="00180FED"/>
    <w:rsid w:val="00184428"/>
    <w:rsid w:val="00184B41"/>
    <w:rsid w:val="0018613C"/>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3729C"/>
    <w:rsid w:val="00243A99"/>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79A"/>
    <w:rsid w:val="00382589"/>
    <w:rsid w:val="0039390A"/>
    <w:rsid w:val="00394AB0"/>
    <w:rsid w:val="00396252"/>
    <w:rsid w:val="00397799"/>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37C44"/>
    <w:rsid w:val="0055346F"/>
    <w:rsid w:val="005579FF"/>
    <w:rsid w:val="005745E0"/>
    <w:rsid w:val="005776DD"/>
    <w:rsid w:val="00582117"/>
    <w:rsid w:val="0058478F"/>
    <w:rsid w:val="00593315"/>
    <w:rsid w:val="005A170D"/>
    <w:rsid w:val="005A6C96"/>
    <w:rsid w:val="005B72A8"/>
    <w:rsid w:val="005D0418"/>
    <w:rsid w:val="005E1D58"/>
    <w:rsid w:val="005F4E6E"/>
    <w:rsid w:val="00610E37"/>
    <w:rsid w:val="006207ED"/>
    <w:rsid w:val="00621787"/>
    <w:rsid w:val="00626BC9"/>
    <w:rsid w:val="006458DF"/>
    <w:rsid w:val="006466D2"/>
    <w:rsid w:val="00650D52"/>
    <w:rsid w:val="006615B2"/>
    <w:rsid w:val="00662313"/>
    <w:rsid w:val="00671FEB"/>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048C2"/>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24D5"/>
    <w:rsid w:val="008546E5"/>
    <w:rsid w:val="00865EA8"/>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5025E"/>
    <w:rsid w:val="00955C4C"/>
    <w:rsid w:val="00963150"/>
    <w:rsid w:val="00973BAF"/>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2B45"/>
    <w:rsid w:val="00B445ED"/>
    <w:rsid w:val="00B62A49"/>
    <w:rsid w:val="00B6300F"/>
    <w:rsid w:val="00B70389"/>
    <w:rsid w:val="00B84623"/>
    <w:rsid w:val="00B856F1"/>
    <w:rsid w:val="00B86DBC"/>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3659"/>
    <w:rsid w:val="00C62F2C"/>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D182C"/>
    <w:rsid w:val="00DE2A08"/>
    <w:rsid w:val="00DE2B4D"/>
    <w:rsid w:val="00DE3A11"/>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42744"/>
    <w:rsid w:val="00F44341"/>
    <w:rsid w:val="00F549A3"/>
    <w:rsid w:val="00F55CBF"/>
    <w:rsid w:val="00F72B10"/>
    <w:rsid w:val="00F76E2E"/>
    <w:rsid w:val="00F77359"/>
    <w:rsid w:val="00F86A73"/>
    <w:rsid w:val="00FA2CBA"/>
    <w:rsid w:val="00FA58DA"/>
    <w:rsid w:val="00FC345B"/>
    <w:rsid w:val="00FC539B"/>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755</Words>
  <Characters>4758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 03.09.2021</cp:lastModifiedBy>
  <cp:revision>2</cp:revision>
  <dcterms:created xsi:type="dcterms:W3CDTF">2021-09-06T04:48:00Z</dcterms:created>
  <dcterms:modified xsi:type="dcterms:W3CDTF">2021-09-06T04:48:00Z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