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6621">
        <w:fldChar w:fldCharType="begin"/>
      </w:r>
      <w:r w:rsidR="00406621">
        <w:instrText xml:space="preserve"> DOCPROPERTY  TSG/WGRef  \* MERGEFORMAT </w:instrText>
      </w:r>
      <w:r w:rsidR="00406621">
        <w:fldChar w:fldCharType="separate"/>
      </w:r>
      <w:r w:rsidR="003609EF">
        <w:rPr>
          <w:b/>
          <w:noProof/>
          <w:sz w:val="24"/>
        </w:rPr>
        <w:t>RAN4</w:t>
      </w:r>
      <w:r w:rsidR="004066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6621">
        <w:fldChar w:fldCharType="begin"/>
      </w:r>
      <w:r w:rsidR="00406621">
        <w:instrText xml:space="preserve"> DOCPROPERTY  MtgSeq  \* MERGEFORMAT </w:instrText>
      </w:r>
      <w:r w:rsidR="00406621">
        <w:fldChar w:fldCharType="separate"/>
      </w:r>
      <w:r w:rsidR="00EB09B7" w:rsidRPr="00EB09B7">
        <w:rPr>
          <w:b/>
          <w:noProof/>
          <w:sz w:val="24"/>
        </w:rPr>
        <w:t>99</w:t>
      </w:r>
      <w:r w:rsidR="00406621">
        <w:rPr>
          <w:b/>
          <w:noProof/>
          <w:sz w:val="24"/>
        </w:rPr>
        <w:fldChar w:fldCharType="end"/>
      </w:r>
      <w:r w:rsidR="00406621">
        <w:fldChar w:fldCharType="begin"/>
      </w:r>
      <w:r w:rsidR="00406621">
        <w:instrText xml:space="preserve"> DOCPROPERTY  MtgTitle  \* MERGEFORMAT </w:instrText>
      </w:r>
      <w:r w:rsidR="00406621">
        <w:fldChar w:fldCharType="separate"/>
      </w:r>
      <w:r w:rsidR="00EB09B7">
        <w:rPr>
          <w:b/>
          <w:noProof/>
          <w:sz w:val="24"/>
        </w:rPr>
        <w:t>-e</w:t>
      </w:r>
      <w:r w:rsidR="004066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6621">
        <w:fldChar w:fldCharType="begin"/>
      </w:r>
      <w:r w:rsidR="00406621">
        <w:instrText xml:space="preserve"> DOCPROPERTY  Tdoc#  \* MERGEFORMAT </w:instrText>
      </w:r>
      <w:r w:rsidR="00406621">
        <w:fldChar w:fldCharType="separate"/>
      </w:r>
      <w:r w:rsidR="00E13F3D" w:rsidRPr="00E13F3D">
        <w:rPr>
          <w:b/>
          <w:i/>
          <w:noProof/>
          <w:sz w:val="28"/>
        </w:rPr>
        <w:t>R4-2108925</w:t>
      </w:r>
      <w:r w:rsidR="00406621">
        <w:rPr>
          <w:b/>
          <w:i/>
          <w:noProof/>
          <w:sz w:val="28"/>
        </w:rPr>
        <w:fldChar w:fldCharType="end"/>
      </w:r>
    </w:p>
    <w:p w14:paraId="7CB45193" w14:textId="77777777" w:rsidR="001E41F3" w:rsidRDefault="004066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66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66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66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6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A0BDBF" w:rsidR="00F25D98" w:rsidRDefault="004066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6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correction to DC_7A-20A_n3A MSD test point R17 CATA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6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24425C" w:rsidR="001E41F3" w:rsidRDefault="004066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6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6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6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6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6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6621" w:rsidRDefault="00406621" w:rsidP="00406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3B4DC" w:rsidR="00406621" w:rsidRDefault="00406621" w:rsidP="00406621">
            <w:pPr>
              <w:pStyle w:val="CRCoverPage"/>
              <w:spacing w:after="0"/>
              <w:ind w:left="100"/>
              <w:rPr>
                <w:noProof/>
              </w:rPr>
            </w:pPr>
            <w:r w:rsidRPr="00C50893">
              <w:rPr>
                <w:noProof/>
              </w:rPr>
              <w:t>DC_7A-20A_n3A</w:t>
            </w:r>
            <w:r>
              <w:rPr>
                <w:noProof/>
              </w:rPr>
              <w:t xml:space="preserve"> has wrong test point frequency for band 20. Current test frequency is out of band.</w:t>
            </w:r>
          </w:p>
        </w:tc>
      </w:tr>
      <w:tr w:rsidR="004066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6621" w:rsidRDefault="00406621" w:rsidP="00406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6621" w:rsidRDefault="00406621" w:rsidP="00406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6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6621" w:rsidRDefault="00406621" w:rsidP="00406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E04D5" w:rsidR="00406621" w:rsidRDefault="00406621" w:rsidP="00406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is corrected</w:t>
            </w:r>
          </w:p>
        </w:tc>
      </w:tr>
      <w:tr w:rsidR="004066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6621" w:rsidRDefault="00406621" w:rsidP="00406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6621" w:rsidRDefault="00406621" w:rsidP="00406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6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6621" w:rsidRDefault="00406621" w:rsidP="00406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C3FF6" w:rsidR="00406621" w:rsidRDefault="00406621" w:rsidP="00406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is untestable</w:t>
            </w:r>
          </w:p>
        </w:tc>
      </w:tr>
      <w:tr w:rsidR="00406621" w14:paraId="034AF533" w14:textId="77777777" w:rsidTr="00547111">
        <w:tc>
          <w:tcPr>
            <w:tcW w:w="2694" w:type="dxa"/>
            <w:gridSpan w:val="2"/>
          </w:tcPr>
          <w:p w14:paraId="39D9EB5B" w14:textId="77777777" w:rsidR="00406621" w:rsidRDefault="00406621" w:rsidP="00406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6621" w:rsidRDefault="00406621" w:rsidP="00406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6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6621" w:rsidRDefault="00406621" w:rsidP="00406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E9F61" w:rsidR="00406621" w:rsidRDefault="00406621" w:rsidP="00406621">
            <w:pPr>
              <w:pStyle w:val="CRCoverPage"/>
              <w:spacing w:after="0"/>
              <w:ind w:left="100"/>
              <w:rPr>
                <w:noProof/>
              </w:rPr>
            </w:pPr>
            <w:r w:rsidRPr="00E062F1">
              <w:t>7.3B.2.3.5.2</w:t>
            </w:r>
          </w:p>
        </w:tc>
      </w:tr>
      <w:tr w:rsidR="004066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6621" w:rsidRDefault="00406621" w:rsidP="00406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6621" w:rsidRDefault="00406621" w:rsidP="00406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6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6621" w:rsidRDefault="00406621" w:rsidP="00406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6621" w:rsidRDefault="00406621" w:rsidP="00406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6621" w:rsidRDefault="00406621" w:rsidP="00406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6621" w:rsidRDefault="00406621" w:rsidP="00406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6621" w:rsidRDefault="00406621" w:rsidP="00406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6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6621" w:rsidRDefault="00406621" w:rsidP="00406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6621" w:rsidRDefault="00406621" w:rsidP="00406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1B280" w:rsidR="00406621" w:rsidRDefault="00406621" w:rsidP="00406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6621" w:rsidRDefault="00406621" w:rsidP="00406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6621" w:rsidRDefault="00406621" w:rsidP="004066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66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6621" w:rsidRDefault="00406621" w:rsidP="00406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799EC9" w:rsidR="00406621" w:rsidRDefault="00406621" w:rsidP="00406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6621" w:rsidRDefault="00406621" w:rsidP="00406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06621" w:rsidRDefault="00406621" w:rsidP="00406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6621" w:rsidRDefault="00406621" w:rsidP="004066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66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6621" w:rsidRDefault="00406621" w:rsidP="00406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6621" w:rsidRDefault="00406621" w:rsidP="00406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D4707" w:rsidR="00406621" w:rsidRDefault="00406621" w:rsidP="00406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6621" w:rsidRDefault="00406621" w:rsidP="00406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6621" w:rsidRDefault="00406621" w:rsidP="004066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66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6621" w:rsidRDefault="00406621" w:rsidP="004066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6621" w:rsidRDefault="00406621" w:rsidP="00406621">
            <w:pPr>
              <w:pStyle w:val="CRCoverPage"/>
              <w:spacing w:after="0"/>
              <w:rPr>
                <w:noProof/>
              </w:rPr>
            </w:pPr>
          </w:p>
        </w:tc>
      </w:tr>
      <w:tr w:rsidR="004066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6621" w:rsidRDefault="00406621" w:rsidP="00406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6621" w:rsidRDefault="00406621" w:rsidP="00406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66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6621" w:rsidRPr="008863B9" w:rsidRDefault="00406621" w:rsidP="00406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6621" w:rsidRPr="008863B9" w:rsidRDefault="00406621" w:rsidP="004066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66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6621" w:rsidRDefault="00406621" w:rsidP="00406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6621" w:rsidRDefault="00406621" w:rsidP="00406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DC86E" w14:textId="77777777" w:rsidR="00406621" w:rsidRDefault="004066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EA3E3" w14:textId="77777777" w:rsidR="00406621" w:rsidRDefault="004066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84EC0" w14:textId="77777777" w:rsidR="00406621" w:rsidRDefault="004066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8EA60" w14:textId="77777777" w:rsidR="00406621" w:rsidRDefault="004066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45087" w14:textId="77777777" w:rsidR="00406621" w:rsidRDefault="004066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662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223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2021-05-11T07:34:00Z</dcterms:created>
  <dcterms:modified xsi:type="dcterms:W3CDTF">2021-05-11T07:34:00Z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R4-2108925</vt:lpwstr>
  </property>
  <property fmtid="{D5CDD505-2E9C-101B-9397-08002B2CF9AE}" pid="10" name="Spec#">
    <vt:lpwstr>38.101-3</vt:lpwstr>
  </property>
  <property fmtid="{D5CDD505-2E9C-101B-9397-08002B2CF9AE}" pid="11" name="Cr#">
    <vt:lpwstr>0521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correction to DC_7A-20A_n3A MSD test point R17 CATA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