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4709D622" w:rsidR="00EB7F49" w:rsidRPr="003B5397" w:rsidRDefault="00EB7F49" w:rsidP="00EB7F49">
      <w:pPr>
        <w:pStyle w:val="CRCoverPage"/>
        <w:tabs>
          <w:tab w:val="right" w:pos="9639"/>
        </w:tabs>
        <w:spacing w:after="0"/>
        <w:rPr>
          <w:b/>
          <w:i/>
          <w:noProof/>
          <w:sz w:val="28"/>
        </w:rPr>
      </w:pPr>
      <w:bookmarkStart w:id="0" w:name="_Hlk57792886"/>
      <w:r w:rsidRPr="003B5397">
        <w:rPr>
          <w:b/>
          <w:noProof/>
          <w:sz w:val="24"/>
        </w:rPr>
        <w:t>3GPP TSG-</w:t>
      </w:r>
      <w:r w:rsidR="00C50DC0">
        <w:fldChar w:fldCharType="begin"/>
      </w:r>
      <w:r w:rsidR="00C50DC0">
        <w:instrText xml:space="preserve"> DOCPROPERTY  TSG/WGRef  \* MERGEFORMAT </w:instrText>
      </w:r>
      <w:r w:rsidR="00C50DC0">
        <w:fldChar w:fldCharType="separate"/>
      </w:r>
      <w:r w:rsidR="00EE5394">
        <w:rPr>
          <w:b/>
          <w:noProof/>
          <w:sz w:val="24"/>
        </w:rPr>
        <w:t>RAN5</w:t>
      </w:r>
      <w:r w:rsidR="00C50DC0">
        <w:rPr>
          <w:b/>
          <w:noProof/>
          <w:sz w:val="24"/>
        </w:rPr>
        <w:fldChar w:fldCharType="end"/>
      </w:r>
      <w:r w:rsidRPr="003B5397">
        <w:rPr>
          <w:b/>
          <w:noProof/>
          <w:sz w:val="24"/>
        </w:rPr>
        <w:t xml:space="preserve"> Meeting #90-e</w:t>
      </w:r>
      <w:r w:rsidRPr="003B5397">
        <w:rPr>
          <w:b/>
          <w:i/>
          <w:noProof/>
          <w:sz w:val="28"/>
        </w:rPr>
        <w:tab/>
      </w:r>
      <w:r w:rsidR="00C50DC0">
        <w:fldChar w:fldCharType="begin"/>
      </w:r>
      <w:r w:rsidR="00C50DC0">
        <w:instrText xml:space="preserve"> DOCPROPERTY  Tdoc#  \* MERGEFORMAT </w:instrText>
      </w:r>
      <w:r w:rsidR="00C50DC0">
        <w:fldChar w:fldCharType="separate"/>
      </w:r>
      <w:r w:rsidRPr="003B5397">
        <w:rPr>
          <w:b/>
          <w:i/>
          <w:noProof/>
          <w:sz w:val="28"/>
        </w:rPr>
        <w:t>R5-2</w:t>
      </w:r>
      <w:r w:rsidR="00C50DC0">
        <w:rPr>
          <w:b/>
          <w:i/>
          <w:noProof/>
          <w:sz w:val="28"/>
        </w:rPr>
        <w:fldChar w:fldCharType="end"/>
      </w:r>
      <w:r w:rsidR="00982C0F">
        <w:rPr>
          <w:b/>
          <w:i/>
          <w:noProof/>
          <w:sz w:val="28"/>
        </w:rPr>
        <w:t>10211</w:t>
      </w:r>
    </w:p>
    <w:p w14:paraId="4B731AE3" w14:textId="218D03B8" w:rsidR="00EB7F49" w:rsidRPr="003B5397" w:rsidRDefault="00EB7F49" w:rsidP="00EB7F49">
      <w:pPr>
        <w:tabs>
          <w:tab w:val="left" w:pos="567"/>
        </w:tabs>
        <w:rPr>
          <w:rFonts w:ascii="Arial" w:hAnsi="Arial" w:cs="Arial"/>
          <w:b/>
          <w:sz w:val="24"/>
        </w:rPr>
      </w:pPr>
      <w:r w:rsidRPr="003B5397">
        <w:rPr>
          <w:rFonts w:ascii="Arial" w:hAnsi="Arial" w:cs="Arial"/>
          <w:b/>
          <w:sz w:val="24"/>
        </w:rPr>
        <w:t xml:space="preserve">Electronic Meeting, </w:t>
      </w:r>
      <w:r w:rsidR="00982C0F" w:rsidRPr="00982C0F">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3B5397" w14:paraId="1048139F" w14:textId="77777777" w:rsidTr="0035368D">
        <w:tc>
          <w:tcPr>
            <w:tcW w:w="9641" w:type="dxa"/>
            <w:gridSpan w:val="9"/>
            <w:tcBorders>
              <w:top w:val="single" w:sz="4" w:space="0" w:color="auto"/>
              <w:left w:val="single" w:sz="4" w:space="0" w:color="auto"/>
              <w:right w:val="single" w:sz="4" w:space="0" w:color="auto"/>
            </w:tcBorders>
          </w:tcPr>
          <w:p w14:paraId="19DB61EA" w14:textId="77777777" w:rsidR="00EB7F49" w:rsidRPr="003B5397" w:rsidRDefault="00EB7F49" w:rsidP="0035368D">
            <w:pPr>
              <w:pStyle w:val="CRCoverPage"/>
              <w:spacing w:after="0"/>
              <w:jc w:val="right"/>
              <w:rPr>
                <w:i/>
                <w:noProof/>
              </w:rPr>
            </w:pPr>
            <w:r w:rsidRPr="003B5397">
              <w:rPr>
                <w:i/>
                <w:noProof/>
                <w:sz w:val="14"/>
              </w:rPr>
              <w:t>CR-Form-v12.1</w:t>
            </w:r>
          </w:p>
        </w:tc>
      </w:tr>
      <w:tr w:rsidR="00EB7F49" w:rsidRPr="003B5397" w14:paraId="0D8A5CC7" w14:textId="77777777" w:rsidTr="0035368D">
        <w:tc>
          <w:tcPr>
            <w:tcW w:w="9641" w:type="dxa"/>
            <w:gridSpan w:val="9"/>
            <w:tcBorders>
              <w:left w:val="single" w:sz="4" w:space="0" w:color="auto"/>
              <w:right w:val="single" w:sz="4" w:space="0" w:color="auto"/>
            </w:tcBorders>
          </w:tcPr>
          <w:p w14:paraId="3825646C" w14:textId="77777777" w:rsidR="00EB7F49" w:rsidRPr="003B5397" w:rsidRDefault="00EB7F49" w:rsidP="0035368D">
            <w:pPr>
              <w:pStyle w:val="CRCoverPage"/>
              <w:spacing w:after="0"/>
              <w:jc w:val="center"/>
              <w:rPr>
                <w:noProof/>
              </w:rPr>
            </w:pPr>
            <w:r w:rsidRPr="003B5397">
              <w:rPr>
                <w:b/>
                <w:noProof/>
                <w:sz w:val="32"/>
              </w:rPr>
              <w:t>CHANGE REQUEST</w:t>
            </w:r>
          </w:p>
        </w:tc>
      </w:tr>
      <w:tr w:rsidR="00EB7F49" w:rsidRPr="003B5397" w14:paraId="3542003B" w14:textId="77777777" w:rsidTr="0035368D">
        <w:tc>
          <w:tcPr>
            <w:tcW w:w="9641" w:type="dxa"/>
            <w:gridSpan w:val="9"/>
            <w:tcBorders>
              <w:left w:val="single" w:sz="4" w:space="0" w:color="auto"/>
              <w:right w:val="single" w:sz="4" w:space="0" w:color="auto"/>
            </w:tcBorders>
          </w:tcPr>
          <w:p w14:paraId="1015F418" w14:textId="77777777" w:rsidR="00EB7F49" w:rsidRPr="003B5397" w:rsidRDefault="00EB7F49" w:rsidP="0035368D">
            <w:pPr>
              <w:pStyle w:val="CRCoverPage"/>
              <w:spacing w:after="0"/>
              <w:rPr>
                <w:noProof/>
                <w:sz w:val="8"/>
                <w:szCs w:val="8"/>
              </w:rPr>
            </w:pPr>
          </w:p>
        </w:tc>
      </w:tr>
      <w:tr w:rsidR="00EB7F49" w:rsidRPr="003B5397" w14:paraId="3B51C716" w14:textId="77777777" w:rsidTr="0035368D">
        <w:tc>
          <w:tcPr>
            <w:tcW w:w="142" w:type="dxa"/>
            <w:tcBorders>
              <w:left w:val="single" w:sz="4" w:space="0" w:color="auto"/>
            </w:tcBorders>
          </w:tcPr>
          <w:p w14:paraId="400FA429" w14:textId="77777777" w:rsidR="00EB7F49" w:rsidRPr="003B5397" w:rsidRDefault="00EB7F49" w:rsidP="0035368D">
            <w:pPr>
              <w:pStyle w:val="CRCoverPage"/>
              <w:spacing w:after="0"/>
              <w:jc w:val="right"/>
              <w:rPr>
                <w:noProof/>
              </w:rPr>
            </w:pPr>
          </w:p>
        </w:tc>
        <w:tc>
          <w:tcPr>
            <w:tcW w:w="1559" w:type="dxa"/>
            <w:shd w:val="pct30" w:color="FFFF00" w:fill="auto"/>
          </w:tcPr>
          <w:p w14:paraId="331992BC" w14:textId="77777777" w:rsidR="00EB7F49" w:rsidRPr="003B5397" w:rsidRDefault="00EB7F49" w:rsidP="0035368D">
            <w:pPr>
              <w:pStyle w:val="CRCoverPage"/>
              <w:spacing w:after="0"/>
              <w:jc w:val="right"/>
              <w:rPr>
                <w:b/>
                <w:noProof/>
                <w:sz w:val="28"/>
              </w:rPr>
            </w:pPr>
            <w:r w:rsidRPr="003B5397">
              <w:rPr>
                <w:b/>
                <w:noProof/>
                <w:sz w:val="28"/>
              </w:rPr>
              <w:fldChar w:fldCharType="begin"/>
            </w:r>
            <w:r w:rsidRPr="003B5397">
              <w:rPr>
                <w:b/>
                <w:noProof/>
                <w:sz w:val="28"/>
              </w:rPr>
              <w:instrText xml:space="preserve"> DOCPROPERTY  Spec#  \* MERGEFORMAT </w:instrText>
            </w:r>
            <w:r w:rsidRPr="003B5397">
              <w:rPr>
                <w:b/>
                <w:noProof/>
                <w:sz w:val="28"/>
              </w:rPr>
              <w:fldChar w:fldCharType="separate"/>
            </w:r>
            <w:r w:rsidRPr="003B5397">
              <w:rPr>
                <w:b/>
                <w:noProof/>
                <w:sz w:val="28"/>
              </w:rPr>
              <w:t>36.579-</w:t>
            </w:r>
            <w:r w:rsidRPr="003B5397">
              <w:rPr>
                <w:b/>
                <w:noProof/>
                <w:sz w:val="28"/>
              </w:rPr>
              <w:fldChar w:fldCharType="end"/>
            </w:r>
            <w:r w:rsidRPr="003B5397">
              <w:rPr>
                <w:b/>
                <w:noProof/>
                <w:sz w:val="28"/>
              </w:rPr>
              <w:t>1</w:t>
            </w:r>
          </w:p>
        </w:tc>
        <w:tc>
          <w:tcPr>
            <w:tcW w:w="709" w:type="dxa"/>
          </w:tcPr>
          <w:p w14:paraId="771F07F7" w14:textId="77777777" w:rsidR="00EB7F49" w:rsidRPr="003B5397" w:rsidRDefault="00EB7F49" w:rsidP="0035368D">
            <w:pPr>
              <w:pStyle w:val="CRCoverPage"/>
              <w:spacing w:after="0"/>
              <w:jc w:val="center"/>
              <w:rPr>
                <w:noProof/>
              </w:rPr>
            </w:pPr>
            <w:r w:rsidRPr="003B5397">
              <w:rPr>
                <w:b/>
                <w:noProof/>
                <w:sz w:val="28"/>
              </w:rPr>
              <w:t>CR</w:t>
            </w:r>
          </w:p>
        </w:tc>
        <w:tc>
          <w:tcPr>
            <w:tcW w:w="1276" w:type="dxa"/>
            <w:shd w:val="pct30" w:color="FFFF00" w:fill="auto"/>
          </w:tcPr>
          <w:p w14:paraId="7C818E7B" w14:textId="69A1E9F0" w:rsidR="00EB7F49" w:rsidRPr="003B5397" w:rsidRDefault="00C50DC0" w:rsidP="0035368D">
            <w:pPr>
              <w:pStyle w:val="CRCoverPage"/>
              <w:spacing w:after="0"/>
              <w:rPr>
                <w:noProof/>
              </w:rPr>
            </w:pPr>
            <w:r>
              <w:fldChar w:fldCharType="begin"/>
            </w:r>
            <w:r>
              <w:instrText xml:space="preserve"> DOCPROPERTY  Cr#  \* MERGEFORMAT </w:instrText>
            </w:r>
            <w:r>
              <w:fldChar w:fldCharType="separate"/>
            </w:r>
            <w:r w:rsidR="00EB7F49" w:rsidRPr="003B5397">
              <w:rPr>
                <w:b/>
                <w:noProof/>
                <w:sz w:val="28"/>
              </w:rPr>
              <w:t>0</w:t>
            </w:r>
            <w:r w:rsidR="00982C0F">
              <w:rPr>
                <w:b/>
                <w:noProof/>
                <w:sz w:val="28"/>
              </w:rPr>
              <w:t>107</w:t>
            </w:r>
            <w:r>
              <w:rPr>
                <w:b/>
                <w:noProof/>
                <w:sz w:val="28"/>
              </w:rPr>
              <w:fldChar w:fldCharType="end"/>
            </w:r>
          </w:p>
        </w:tc>
        <w:tc>
          <w:tcPr>
            <w:tcW w:w="709" w:type="dxa"/>
          </w:tcPr>
          <w:p w14:paraId="1143F95A" w14:textId="77777777" w:rsidR="00EB7F49" w:rsidRPr="003B5397" w:rsidRDefault="00EB7F49" w:rsidP="0035368D">
            <w:pPr>
              <w:pStyle w:val="CRCoverPage"/>
              <w:tabs>
                <w:tab w:val="right" w:pos="625"/>
              </w:tabs>
              <w:spacing w:after="0"/>
              <w:jc w:val="center"/>
              <w:rPr>
                <w:noProof/>
              </w:rPr>
            </w:pPr>
            <w:r w:rsidRPr="003B5397">
              <w:rPr>
                <w:b/>
                <w:bCs/>
                <w:noProof/>
                <w:sz w:val="28"/>
              </w:rPr>
              <w:t>rev</w:t>
            </w:r>
          </w:p>
        </w:tc>
        <w:tc>
          <w:tcPr>
            <w:tcW w:w="992" w:type="dxa"/>
            <w:shd w:val="pct30" w:color="FFFF00" w:fill="auto"/>
          </w:tcPr>
          <w:p w14:paraId="77C19E20" w14:textId="77777777" w:rsidR="00EB7F49" w:rsidRPr="003B5397" w:rsidRDefault="00C50DC0" w:rsidP="0035368D">
            <w:pPr>
              <w:pStyle w:val="CRCoverPage"/>
              <w:spacing w:after="0"/>
              <w:jc w:val="center"/>
              <w:rPr>
                <w:b/>
                <w:noProof/>
              </w:rPr>
            </w:pPr>
            <w:r>
              <w:fldChar w:fldCharType="begin"/>
            </w:r>
            <w:r>
              <w:instrText xml:space="preserve"> DOCPROPERTY  Revision  \* MERGEFORMAT </w:instrText>
            </w:r>
            <w:r>
              <w:fldChar w:fldCharType="separate"/>
            </w:r>
            <w:r w:rsidR="00EB7F49" w:rsidRPr="003B5397">
              <w:rPr>
                <w:b/>
                <w:noProof/>
                <w:sz w:val="28"/>
              </w:rPr>
              <w:t>-</w:t>
            </w:r>
            <w:r>
              <w:rPr>
                <w:b/>
                <w:noProof/>
                <w:sz w:val="28"/>
              </w:rPr>
              <w:fldChar w:fldCharType="end"/>
            </w:r>
          </w:p>
        </w:tc>
        <w:tc>
          <w:tcPr>
            <w:tcW w:w="2410" w:type="dxa"/>
          </w:tcPr>
          <w:p w14:paraId="59DC26D0" w14:textId="77777777" w:rsidR="00EB7F49" w:rsidRPr="003B5397" w:rsidRDefault="00EB7F49" w:rsidP="0035368D">
            <w:pPr>
              <w:pStyle w:val="CRCoverPage"/>
              <w:tabs>
                <w:tab w:val="right" w:pos="1825"/>
              </w:tabs>
              <w:spacing w:after="0"/>
              <w:jc w:val="center"/>
              <w:rPr>
                <w:noProof/>
              </w:rPr>
            </w:pPr>
            <w:r w:rsidRPr="003B5397">
              <w:rPr>
                <w:b/>
                <w:noProof/>
                <w:sz w:val="28"/>
                <w:szCs w:val="28"/>
              </w:rPr>
              <w:t>Current version:</w:t>
            </w:r>
          </w:p>
        </w:tc>
        <w:tc>
          <w:tcPr>
            <w:tcW w:w="1701" w:type="dxa"/>
            <w:shd w:val="pct30" w:color="FFFF00" w:fill="auto"/>
          </w:tcPr>
          <w:p w14:paraId="6DC9D6B2" w14:textId="1A73DF75" w:rsidR="00EB7F49" w:rsidRPr="003B5397" w:rsidRDefault="00C50DC0" w:rsidP="0035368D">
            <w:pPr>
              <w:pStyle w:val="CRCoverPage"/>
              <w:spacing w:after="0"/>
              <w:jc w:val="center"/>
              <w:rPr>
                <w:noProof/>
                <w:sz w:val="28"/>
              </w:rPr>
            </w:pPr>
            <w:r>
              <w:fldChar w:fldCharType="begin"/>
            </w:r>
            <w:r>
              <w:instrText xml:space="preserve"> DOCPROPERTY  Version  \* MERGEFORMAT </w:instrText>
            </w:r>
            <w:r>
              <w:fldChar w:fldCharType="separate"/>
            </w:r>
            <w:r w:rsidR="00EB7F49" w:rsidRPr="003B5397">
              <w:rPr>
                <w:b/>
                <w:noProof/>
                <w:sz w:val="28"/>
              </w:rPr>
              <w:fldChar w:fldCharType="begin"/>
            </w:r>
            <w:r w:rsidR="00EB7F49" w:rsidRPr="003B5397">
              <w:rPr>
                <w:b/>
                <w:noProof/>
                <w:sz w:val="28"/>
              </w:rPr>
              <w:instrText xml:space="preserve"> DOCPROPERTY  Version  \* MERGEFORMAT </w:instrText>
            </w:r>
            <w:r w:rsidR="00EB7F49" w:rsidRPr="003B5397">
              <w:rPr>
                <w:b/>
                <w:noProof/>
                <w:sz w:val="28"/>
              </w:rPr>
              <w:fldChar w:fldCharType="separate"/>
            </w:r>
            <w:r w:rsidR="00EB7F49" w:rsidRPr="003B5397">
              <w:rPr>
                <w:b/>
                <w:noProof/>
                <w:sz w:val="28"/>
              </w:rPr>
              <w:t>1</w:t>
            </w:r>
            <w:r w:rsidR="00982C0F">
              <w:rPr>
                <w:b/>
                <w:noProof/>
                <w:sz w:val="28"/>
              </w:rPr>
              <w:t>5.0</w:t>
            </w:r>
            <w:r w:rsidR="00EB7F49" w:rsidRPr="003B5397">
              <w:rPr>
                <w:b/>
                <w:noProof/>
                <w:sz w:val="28"/>
              </w:rPr>
              <w:t>.0</w:t>
            </w:r>
            <w:r w:rsidR="00EB7F49" w:rsidRPr="003B5397">
              <w:rPr>
                <w:b/>
                <w:noProof/>
                <w:sz w:val="28"/>
              </w:rPr>
              <w:fldChar w:fldCharType="end"/>
            </w:r>
            <w:r>
              <w:rPr>
                <w:b/>
                <w:noProof/>
                <w:sz w:val="28"/>
              </w:rPr>
              <w:fldChar w:fldCharType="end"/>
            </w:r>
          </w:p>
        </w:tc>
        <w:tc>
          <w:tcPr>
            <w:tcW w:w="143" w:type="dxa"/>
            <w:tcBorders>
              <w:right w:val="single" w:sz="4" w:space="0" w:color="auto"/>
            </w:tcBorders>
          </w:tcPr>
          <w:p w14:paraId="733E6266" w14:textId="77777777" w:rsidR="00EB7F49" w:rsidRPr="003B5397" w:rsidRDefault="00EB7F49" w:rsidP="0035368D">
            <w:pPr>
              <w:pStyle w:val="CRCoverPage"/>
              <w:spacing w:after="0"/>
              <w:rPr>
                <w:noProof/>
              </w:rPr>
            </w:pPr>
          </w:p>
        </w:tc>
      </w:tr>
      <w:tr w:rsidR="00EB7F49" w:rsidRPr="003B5397" w14:paraId="3EBD0EAD" w14:textId="77777777" w:rsidTr="0035368D">
        <w:tc>
          <w:tcPr>
            <w:tcW w:w="9641" w:type="dxa"/>
            <w:gridSpan w:val="9"/>
            <w:tcBorders>
              <w:left w:val="single" w:sz="4" w:space="0" w:color="auto"/>
              <w:right w:val="single" w:sz="4" w:space="0" w:color="auto"/>
            </w:tcBorders>
          </w:tcPr>
          <w:p w14:paraId="4B4F5D59" w14:textId="77777777" w:rsidR="00EB7F49" w:rsidRPr="003B5397" w:rsidRDefault="00EB7F49" w:rsidP="0035368D">
            <w:pPr>
              <w:pStyle w:val="CRCoverPage"/>
              <w:spacing w:after="0"/>
              <w:rPr>
                <w:noProof/>
              </w:rPr>
            </w:pPr>
          </w:p>
        </w:tc>
      </w:tr>
      <w:tr w:rsidR="00EB7F49" w:rsidRPr="003B5397" w14:paraId="00EE630C" w14:textId="77777777" w:rsidTr="0035368D">
        <w:tc>
          <w:tcPr>
            <w:tcW w:w="9641" w:type="dxa"/>
            <w:gridSpan w:val="9"/>
            <w:tcBorders>
              <w:top w:val="single" w:sz="4" w:space="0" w:color="auto"/>
            </w:tcBorders>
          </w:tcPr>
          <w:p w14:paraId="75E8D989" w14:textId="77777777" w:rsidR="00EB7F49" w:rsidRPr="003B5397" w:rsidRDefault="00EB7F49" w:rsidP="0035368D">
            <w:pPr>
              <w:pStyle w:val="CRCoverPage"/>
              <w:spacing w:after="0"/>
              <w:jc w:val="center"/>
              <w:rPr>
                <w:rFonts w:cs="Arial"/>
                <w:i/>
                <w:noProof/>
              </w:rPr>
            </w:pPr>
            <w:r w:rsidRPr="003B5397">
              <w:rPr>
                <w:rFonts w:cs="Arial"/>
                <w:i/>
                <w:noProof/>
              </w:rPr>
              <w:t xml:space="preserve">For </w:t>
            </w:r>
            <w:hyperlink r:id="rId9" w:anchor="_blank" w:history="1">
              <w:r w:rsidRPr="003B5397">
                <w:rPr>
                  <w:rStyle w:val="Hyperlink"/>
                  <w:rFonts w:cs="Arial"/>
                  <w:b/>
                  <w:i/>
                  <w:noProof/>
                  <w:color w:val="FF0000"/>
                </w:rPr>
                <w:t>HE</w:t>
              </w:r>
              <w:bookmarkStart w:id="1" w:name="_Hlt497126619"/>
              <w:r w:rsidRPr="003B5397">
                <w:rPr>
                  <w:rStyle w:val="Hyperlink"/>
                  <w:rFonts w:cs="Arial"/>
                  <w:b/>
                  <w:i/>
                  <w:noProof/>
                  <w:color w:val="FF0000"/>
                </w:rPr>
                <w:t>L</w:t>
              </w:r>
              <w:bookmarkEnd w:id="1"/>
              <w:r w:rsidRPr="003B5397">
                <w:rPr>
                  <w:rStyle w:val="Hyperlink"/>
                  <w:rFonts w:cs="Arial"/>
                  <w:b/>
                  <w:i/>
                  <w:noProof/>
                  <w:color w:val="FF0000"/>
                </w:rPr>
                <w:t>P</w:t>
              </w:r>
            </w:hyperlink>
            <w:r w:rsidRPr="003B5397">
              <w:rPr>
                <w:rFonts w:cs="Arial"/>
                <w:b/>
                <w:i/>
                <w:noProof/>
                <w:color w:val="FF0000"/>
              </w:rPr>
              <w:t xml:space="preserve"> </w:t>
            </w:r>
            <w:r w:rsidRPr="003B5397">
              <w:rPr>
                <w:rFonts w:cs="Arial"/>
                <w:i/>
                <w:noProof/>
              </w:rPr>
              <w:t xml:space="preserve">on using this form: comprehensive instructions can be found at </w:t>
            </w:r>
            <w:r w:rsidRPr="003B5397">
              <w:rPr>
                <w:rFonts w:cs="Arial"/>
                <w:i/>
                <w:noProof/>
              </w:rPr>
              <w:br/>
            </w:r>
            <w:hyperlink r:id="rId10" w:history="1">
              <w:r w:rsidRPr="003B5397">
                <w:rPr>
                  <w:rStyle w:val="Hyperlink"/>
                  <w:rFonts w:cs="Arial"/>
                  <w:i/>
                  <w:noProof/>
                </w:rPr>
                <w:t>http://www.3gpp.org/Change-Requests</w:t>
              </w:r>
            </w:hyperlink>
            <w:r w:rsidRPr="003B5397">
              <w:rPr>
                <w:rFonts w:cs="Arial"/>
                <w:i/>
                <w:noProof/>
              </w:rPr>
              <w:t>.</w:t>
            </w:r>
          </w:p>
        </w:tc>
      </w:tr>
      <w:tr w:rsidR="00EB7F49" w:rsidRPr="003B5397" w14:paraId="2AADE286" w14:textId="77777777" w:rsidTr="0035368D">
        <w:tc>
          <w:tcPr>
            <w:tcW w:w="9641" w:type="dxa"/>
            <w:gridSpan w:val="9"/>
          </w:tcPr>
          <w:p w14:paraId="545A63A7" w14:textId="77777777" w:rsidR="00EB7F49" w:rsidRPr="003B5397" w:rsidRDefault="00EB7F49" w:rsidP="0035368D">
            <w:pPr>
              <w:pStyle w:val="CRCoverPage"/>
              <w:spacing w:after="0"/>
              <w:rPr>
                <w:noProof/>
                <w:sz w:val="8"/>
                <w:szCs w:val="8"/>
              </w:rPr>
            </w:pPr>
          </w:p>
        </w:tc>
      </w:tr>
    </w:tbl>
    <w:p w14:paraId="6BD80059" w14:textId="77777777" w:rsidR="00EB7F49" w:rsidRPr="003B5397"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3B5397" w14:paraId="1E6E9257" w14:textId="77777777" w:rsidTr="0035368D">
        <w:tc>
          <w:tcPr>
            <w:tcW w:w="2835" w:type="dxa"/>
          </w:tcPr>
          <w:p w14:paraId="58925615" w14:textId="77777777" w:rsidR="00EB7F49" w:rsidRPr="003B5397" w:rsidRDefault="00EB7F49" w:rsidP="0035368D">
            <w:pPr>
              <w:pStyle w:val="CRCoverPage"/>
              <w:tabs>
                <w:tab w:val="right" w:pos="2751"/>
              </w:tabs>
              <w:spacing w:after="0"/>
              <w:rPr>
                <w:b/>
                <w:i/>
                <w:noProof/>
              </w:rPr>
            </w:pPr>
            <w:r w:rsidRPr="003B5397">
              <w:rPr>
                <w:b/>
                <w:i/>
                <w:noProof/>
              </w:rPr>
              <w:t>Proposed change affects:</w:t>
            </w:r>
          </w:p>
        </w:tc>
        <w:tc>
          <w:tcPr>
            <w:tcW w:w="1418" w:type="dxa"/>
          </w:tcPr>
          <w:p w14:paraId="00FD584C" w14:textId="77777777" w:rsidR="00EB7F49" w:rsidRPr="003B5397" w:rsidRDefault="00EB7F49" w:rsidP="0035368D">
            <w:pPr>
              <w:pStyle w:val="CRCoverPage"/>
              <w:spacing w:after="0"/>
              <w:jc w:val="right"/>
              <w:rPr>
                <w:noProof/>
              </w:rPr>
            </w:pPr>
            <w:r w:rsidRPr="003B53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3B5397" w:rsidRDefault="00EB7F49" w:rsidP="0035368D">
            <w:pPr>
              <w:pStyle w:val="CRCoverPage"/>
              <w:spacing w:after="0"/>
              <w:jc w:val="center"/>
              <w:rPr>
                <w:b/>
                <w:caps/>
                <w:noProof/>
              </w:rPr>
            </w:pPr>
          </w:p>
        </w:tc>
        <w:tc>
          <w:tcPr>
            <w:tcW w:w="709" w:type="dxa"/>
            <w:tcBorders>
              <w:left w:val="single" w:sz="4" w:space="0" w:color="auto"/>
            </w:tcBorders>
          </w:tcPr>
          <w:p w14:paraId="7E0B7CF3" w14:textId="77777777" w:rsidR="00EB7F49" w:rsidRPr="003B5397" w:rsidRDefault="00EB7F49" w:rsidP="0035368D">
            <w:pPr>
              <w:pStyle w:val="CRCoverPage"/>
              <w:spacing w:after="0"/>
              <w:jc w:val="right"/>
              <w:rPr>
                <w:noProof/>
                <w:u w:val="single"/>
              </w:rPr>
            </w:pPr>
            <w:r w:rsidRPr="003B53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3B5397" w:rsidRDefault="00EB7F49" w:rsidP="0035368D">
            <w:pPr>
              <w:pStyle w:val="CRCoverPage"/>
              <w:spacing w:after="0"/>
              <w:jc w:val="center"/>
              <w:rPr>
                <w:b/>
                <w:caps/>
                <w:noProof/>
              </w:rPr>
            </w:pPr>
          </w:p>
        </w:tc>
        <w:tc>
          <w:tcPr>
            <w:tcW w:w="2126" w:type="dxa"/>
          </w:tcPr>
          <w:p w14:paraId="44752FF4" w14:textId="77777777" w:rsidR="00EB7F49" w:rsidRPr="003B5397" w:rsidRDefault="00EB7F49" w:rsidP="0035368D">
            <w:pPr>
              <w:pStyle w:val="CRCoverPage"/>
              <w:spacing w:after="0"/>
              <w:jc w:val="right"/>
              <w:rPr>
                <w:noProof/>
                <w:u w:val="single"/>
              </w:rPr>
            </w:pPr>
            <w:r w:rsidRPr="003B53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3B5397" w:rsidRDefault="00EB7F49" w:rsidP="0035368D">
            <w:pPr>
              <w:pStyle w:val="CRCoverPage"/>
              <w:spacing w:after="0"/>
              <w:jc w:val="center"/>
              <w:rPr>
                <w:b/>
                <w:caps/>
                <w:noProof/>
              </w:rPr>
            </w:pPr>
          </w:p>
        </w:tc>
        <w:tc>
          <w:tcPr>
            <w:tcW w:w="1418" w:type="dxa"/>
            <w:tcBorders>
              <w:left w:val="nil"/>
            </w:tcBorders>
          </w:tcPr>
          <w:p w14:paraId="26418C55" w14:textId="77777777" w:rsidR="00EB7F49" w:rsidRPr="003B5397" w:rsidRDefault="00EB7F49" w:rsidP="0035368D">
            <w:pPr>
              <w:pStyle w:val="CRCoverPage"/>
              <w:spacing w:after="0"/>
              <w:jc w:val="right"/>
              <w:rPr>
                <w:noProof/>
              </w:rPr>
            </w:pPr>
            <w:r w:rsidRPr="003B53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3B5397" w:rsidRDefault="00EB7F49" w:rsidP="0035368D">
            <w:pPr>
              <w:pStyle w:val="CRCoverPage"/>
              <w:spacing w:after="0"/>
              <w:jc w:val="center"/>
              <w:rPr>
                <w:b/>
                <w:bCs/>
                <w:caps/>
                <w:noProof/>
              </w:rPr>
            </w:pPr>
          </w:p>
        </w:tc>
      </w:tr>
    </w:tbl>
    <w:p w14:paraId="12F0E3A2" w14:textId="77777777" w:rsidR="00EB7F49" w:rsidRPr="003B5397"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3B5397" w14:paraId="0851F5B5" w14:textId="77777777" w:rsidTr="0035368D">
        <w:tc>
          <w:tcPr>
            <w:tcW w:w="9640" w:type="dxa"/>
            <w:gridSpan w:val="11"/>
          </w:tcPr>
          <w:p w14:paraId="3E597107" w14:textId="77777777" w:rsidR="00EB7F49" w:rsidRPr="003B5397" w:rsidRDefault="00EB7F49" w:rsidP="0035368D">
            <w:pPr>
              <w:pStyle w:val="CRCoverPage"/>
              <w:spacing w:after="0"/>
              <w:rPr>
                <w:noProof/>
                <w:sz w:val="8"/>
                <w:szCs w:val="8"/>
              </w:rPr>
            </w:pPr>
          </w:p>
        </w:tc>
      </w:tr>
      <w:tr w:rsidR="00EB7F49" w:rsidRPr="003B5397" w14:paraId="1DEF42CD" w14:textId="77777777" w:rsidTr="0035368D">
        <w:tc>
          <w:tcPr>
            <w:tcW w:w="1843" w:type="dxa"/>
            <w:tcBorders>
              <w:top w:val="single" w:sz="4" w:space="0" w:color="auto"/>
              <w:left w:val="single" w:sz="4" w:space="0" w:color="auto"/>
            </w:tcBorders>
          </w:tcPr>
          <w:p w14:paraId="4B4BE444" w14:textId="77777777" w:rsidR="00EB7F49" w:rsidRPr="003B5397" w:rsidRDefault="00EB7F49" w:rsidP="0035368D">
            <w:pPr>
              <w:pStyle w:val="CRCoverPage"/>
              <w:tabs>
                <w:tab w:val="right" w:pos="1759"/>
              </w:tabs>
              <w:spacing w:after="0"/>
              <w:rPr>
                <w:b/>
                <w:i/>
                <w:noProof/>
              </w:rPr>
            </w:pPr>
            <w:r w:rsidRPr="003B5397">
              <w:rPr>
                <w:b/>
                <w:i/>
                <w:noProof/>
              </w:rPr>
              <w:t>Title:</w:t>
            </w:r>
            <w:r w:rsidRPr="003B5397">
              <w:rPr>
                <w:b/>
                <w:i/>
                <w:noProof/>
              </w:rPr>
              <w:tab/>
            </w:r>
          </w:p>
        </w:tc>
        <w:tc>
          <w:tcPr>
            <w:tcW w:w="7797" w:type="dxa"/>
            <w:gridSpan w:val="10"/>
            <w:tcBorders>
              <w:top w:val="single" w:sz="4" w:space="0" w:color="auto"/>
              <w:right w:val="single" w:sz="4" w:space="0" w:color="auto"/>
            </w:tcBorders>
            <w:shd w:val="pct30" w:color="FFFF00" w:fill="auto"/>
          </w:tcPr>
          <w:p w14:paraId="3980D16E" w14:textId="77E09910" w:rsidR="00EB7F49" w:rsidRPr="003B5397" w:rsidRDefault="00982C0F" w:rsidP="0035368D">
            <w:pPr>
              <w:pStyle w:val="CRCoverPage"/>
              <w:spacing w:after="0"/>
              <w:ind w:left="100"/>
              <w:rPr>
                <w:noProof/>
              </w:rPr>
            </w:pPr>
            <w:r w:rsidRPr="00982C0F">
              <w:rPr>
                <w:noProof/>
              </w:rPr>
              <w:t>Update to Default Message Content - Pidf</w:t>
            </w:r>
          </w:p>
        </w:tc>
      </w:tr>
      <w:tr w:rsidR="00EB7F49" w:rsidRPr="003B5397" w14:paraId="0300B1AF" w14:textId="77777777" w:rsidTr="0035368D">
        <w:tc>
          <w:tcPr>
            <w:tcW w:w="1843" w:type="dxa"/>
            <w:tcBorders>
              <w:left w:val="single" w:sz="4" w:space="0" w:color="auto"/>
            </w:tcBorders>
          </w:tcPr>
          <w:p w14:paraId="7EE28424"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3B5397" w:rsidRDefault="00EB7F49" w:rsidP="0035368D">
            <w:pPr>
              <w:pStyle w:val="CRCoverPage"/>
              <w:spacing w:after="0"/>
              <w:rPr>
                <w:noProof/>
                <w:sz w:val="8"/>
                <w:szCs w:val="8"/>
              </w:rPr>
            </w:pPr>
          </w:p>
        </w:tc>
      </w:tr>
      <w:tr w:rsidR="00EB7F49" w:rsidRPr="003B5397" w14:paraId="12448579" w14:textId="77777777" w:rsidTr="0035368D">
        <w:tc>
          <w:tcPr>
            <w:tcW w:w="1843" w:type="dxa"/>
            <w:tcBorders>
              <w:left w:val="single" w:sz="4" w:space="0" w:color="auto"/>
            </w:tcBorders>
          </w:tcPr>
          <w:p w14:paraId="4CAD32EE" w14:textId="77777777" w:rsidR="00EB7F49" w:rsidRPr="003B5397" w:rsidRDefault="00EB7F49" w:rsidP="0035368D">
            <w:pPr>
              <w:pStyle w:val="CRCoverPage"/>
              <w:tabs>
                <w:tab w:val="right" w:pos="1759"/>
              </w:tabs>
              <w:spacing w:after="0"/>
              <w:rPr>
                <w:b/>
                <w:i/>
                <w:noProof/>
              </w:rPr>
            </w:pPr>
            <w:r w:rsidRPr="003B5397">
              <w:rPr>
                <w:b/>
                <w:i/>
                <w:noProof/>
              </w:rPr>
              <w:t>Source to WG:</w:t>
            </w:r>
          </w:p>
        </w:tc>
        <w:tc>
          <w:tcPr>
            <w:tcW w:w="7797" w:type="dxa"/>
            <w:gridSpan w:val="10"/>
            <w:tcBorders>
              <w:right w:val="single" w:sz="4" w:space="0" w:color="auto"/>
            </w:tcBorders>
            <w:shd w:val="pct30" w:color="FFFF00" w:fill="auto"/>
          </w:tcPr>
          <w:p w14:paraId="2B87C2AF" w14:textId="77777777" w:rsidR="00EB7F49" w:rsidRPr="003B5397" w:rsidRDefault="00EB7F49" w:rsidP="0035368D">
            <w:pPr>
              <w:pStyle w:val="CRCoverPage"/>
              <w:spacing w:after="0"/>
              <w:ind w:left="100"/>
              <w:rPr>
                <w:noProof/>
              </w:rPr>
            </w:pPr>
            <w:r w:rsidRPr="003B5397">
              <w:rPr>
                <w:noProof/>
              </w:rPr>
              <w:t>MCC TF160</w:t>
            </w:r>
          </w:p>
        </w:tc>
      </w:tr>
      <w:tr w:rsidR="00EB7F49" w:rsidRPr="003B5397" w14:paraId="68C3992D" w14:textId="77777777" w:rsidTr="0035368D">
        <w:tc>
          <w:tcPr>
            <w:tcW w:w="1843" w:type="dxa"/>
            <w:tcBorders>
              <w:left w:val="single" w:sz="4" w:space="0" w:color="auto"/>
            </w:tcBorders>
          </w:tcPr>
          <w:p w14:paraId="69C13AE3" w14:textId="77777777" w:rsidR="00EB7F49" w:rsidRPr="003B5397" w:rsidRDefault="00EB7F49" w:rsidP="0035368D">
            <w:pPr>
              <w:pStyle w:val="CRCoverPage"/>
              <w:tabs>
                <w:tab w:val="right" w:pos="1759"/>
              </w:tabs>
              <w:spacing w:after="0"/>
              <w:rPr>
                <w:b/>
                <w:i/>
                <w:noProof/>
              </w:rPr>
            </w:pPr>
            <w:r w:rsidRPr="003B5397">
              <w:rPr>
                <w:b/>
                <w:i/>
                <w:noProof/>
              </w:rPr>
              <w:t>Source to TSG:</w:t>
            </w:r>
          </w:p>
        </w:tc>
        <w:tc>
          <w:tcPr>
            <w:tcW w:w="7797" w:type="dxa"/>
            <w:gridSpan w:val="10"/>
            <w:tcBorders>
              <w:right w:val="single" w:sz="4" w:space="0" w:color="auto"/>
            </w:tcBorders>
            <w:shd w:val="pct30" w:color="FFFF00" w:fill="auto"/>
          </w:tcPr>
          <w:p w14:paraId="34FCFEB1" w14:textId="77777777" w:rsidR="00EB7F49" w:rsidRPr="003B5397" w:rsidRDefault="00EB7F49" w:rsidP="0035368D">
            <w:pPr>
              <w:pStyle w:val="CRCoverPage"/>
              <w:spacing w:after="0"/>
              <w:ind w:left="100"/>
              <w:rPr>
                <w:noProof/>
              </w:rPr>
            </w:pPr>
            <w:r w:rsidRPr="003B5397">
              <w:t>R5</w:t>
            </w:r>
            <w:r w:rsidRPr="003B5397">
              <w:fldChar w:fldCharType="begin"/>
            </w:r>
            <w:r w:rsidRPr="003B5397">
              <w:instrText xml:space="preserve"> DOCPROPERTY  SourceIfTsg  \* MERGEFORMAT </w:instrText>
            </w:r>
            <w:r w:rsidRPr="003B5397">
              <w:fldChar w:fldCharType="end"/>
            </w:r>
          </w:p>
        </w:tc>
      </w:tr>
      <w:tr w:rsidR="00EB7F49" w:rsidRPr="003B5397" w14:paraId="20E5673A" w14:textId="77777777" w:rsidTr="0035368D">
        <w:tc>
          <w:tcPr>
            <w:tcW w:w="1843" w:type="dxa"/>
            <w:tcBorders>
              <w:left w:val="single" w:sz="4" w:space="0" w:color="auto"/>
            </w:tcBorders>
          </w:tcPr>
          <w:p w14:paraId="32D83B20"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3B5397" w:rsidRDefault="00EB7F49" w:rsidP="0035368D">
            <w:pPr>
              <w:pStyle w:val="CRCoverPage"/>
              <w:spacing w:after="0"/>
              <w:rPr>
                <w:noProof/>
                <w:sz w:val="8"/>
                <w:szCs w:val="8"/>
              </w:rPr>
            </w:pPr>
          </w:p>
        </w:tc>
      </w:tr>
      <w:tr w:rsidR="00EB7F49" w:rsidRPr="003B5397" w14:paraId="074EA629" w14:textId="77777777" w:rsidTr="0035368D">
        <w:tc>
          <w:tcPr>
            <w:tcW w:w="1843" w:type="dxa"/>
            <w:tcBorders>
              <w:left w:val="single" w:sz="4" w:space="0" w:color="auto"/>
            </w:tcBorders>
          </w:tcPr>
          <w:p w14:paraId="1BB5E341" w14:textId="77777777" w:rsidR="00EB7F49" w:rsidRPr="003B5397" w:rsidRDefault="00EB7F49" w:rsidP="0035368D">
            <w:pPr>
              <w:pStyle w:val="CRCoverPage"/>
              <w:tabs>
                <w:tab w:val="right" w:pos="1759"/>
              </w:tabs>
              <w:spacing w:after="0"/>
              <w:rPr>
                <w:b/>
                <w:i/>
                <w:noProof/>
              </w:rPr>
            </w:pPr>
            <w:r w:rsidRPr="003B5397">
              <w:rPr>
                <w:b/>
                <w:i/>
                <w:noProof/>
              </w:rPr>
              <w:t>Work item code:</w:t>
            </w:r>
          </w:p>
        </w:tc>
        <w:tc>
          <w:tcPr>
            <w:tcW w:w="3686" w:type="dxa"/>
            <w:gridSpan w:val="5"/>
            <w:shd w:val="pct30" w:color="FFFF00" w:fill="auto"/>
          </w:tcPr>
          <w:p w14:paraId="2BDBFD85" w14:textId="77777777" w:rsidR="00EB7F49" w:rsidRPr="003B5397" w:rsidRDefault="00EB7F49" w:rsidP="0035368D">
            <w:pPr>
              <w:pStyle w:val="CRCoverPage"/>
              <w:spacing w:after="0"/>
              <w:ind w:left="100"/>
              <w:rPr>
                <w:noProof/>
              </w:rPr>
            </w:pPr>
            <w:r w:rsidRPr="003B5397">
              <w:rPr>
                <w:noProof/>
              </w:rPr>
              <w:t>TEI14_Test, MCPTT-ConTest</w:t>
            </w:r>
          </w:p>
        </w:tc>
        <w:tc>
          <w:tcPr>
            <w:tcW w:w="567" w:type="dxa"/>
            <w:tcBorders>
              <w:left w:val="nil"/>
            </w:tcBorders>
          </w:tcPr>
          <w:p w14:paraId="3199A70B" w14:textId="77777777" w:rsidR="00EB7F49" w:rsidRPr="003B5397" w:rsidRDefault="00EB7F49" w:rsidP="0035368D">
            <w:pPr>
              <w:pStyle w:val="CRCoverPage"/>
              <w:spacing w:after="0"/>
              <w:ind w:right="100"/>
              <w:rPr>
                <w:noProof/>
              </w:rPr>
            </w:pPr>
          </w:p>
        </w:tc>
        <w:tc>
          <w:tcPr>
            <w:tcW w:w="1417" w:type="dxa"/>
            <w:gridSpan w:val="3"/>
            <w:tcBorders>
              <w:left w:val="nil"/>
            </w:tcBorders>
          </w:tcPr>
          <w:p w14:paraId="6EAA0EA9" w14:textId="77777777" w:rsidR="00EB7F49" w:rsidRPr="003B5397" w:rsidRDefault="00EB7F49" w:rsidP="0035368D">
            <w:pPr>
              <w:pStyle w:val="CRCoverPage"/>
              <w:spacing w:after="0"/>
              <w:jc w:val="right"/>
              <w:rPr>
                <w:noProof/>
              </w:rPr>
            </w:pPr>
            <w:r w:rsidRPr="003B5397">
              <w:rPr>
                <w:b/>
                <w:i/>
                <w:noProof/>
              </w:rPr>
              <w:t>Date:</w:t>
            </w:r>
          </w:p>
        </w:tc>
        <w:tc>
          <w:tcPr>
            <w:tcW w:w="2127" w:type="dxa"/>
            <w:tcBorders>
              <w:right w:val="single" w:sz="4" w:space="0" w:color="auto"/>
            </w:tcBorders>
            <w:shd w:val="pct30" w:color="FFFF00" w:fill="auto"/>
          </w:tcPr>
          <w:p w14:paraId="0D01560B" w14:textId="77777777" w:rsidR="00EB7F49" w:rsidRPr="003B5397" w:rsidRDefault="00EB7F49" w:rsidP="0035368D">
            <w:pPr>
              <w:pStyle w:val="CRCoverPage"/>
              <w:spacing w:after="0"/>
              <w:ind w:left="100"/>
              <w:rPr>
                <w:noProof/>
              </w:rPr>
            </w:pPr>
            <w:r w:rsidRPr="003B5397">
              <w:t>2021-02-05</w:t>
            </w:r>
          </w:p>
        </w:tc>
      </w:tr>
      <w:tr w:rsidR="00EB7F49" w:rsidRPr="003B5397" w14:paraId="1A9E918A" w14:textId="77777777" w:rsidTr="0035368D">
        <w:tc>
          <w:tcPr>
            <w:tcW w:w="1843" w:type="dxa"/>
            <w:tcBorders>
              <w:left w:val="single" w:sz="4" w:space="0" w:color="auto"/>
            </w:tcBorders>
          </w:tcPr>
          <w:p w14:paraId="6F493547" w14:textId="77777777" w:rsidR="00EB7F49" w:rsidRPr="003B5397" w:rsidRDefault="00EB7F49" w:rsidP="0035368D">
            <w:pPr>
              <w:pStyle w:val="CRCoverPage"/>
              <w:spacing w:after="0"/>
              <w:rPr>
                <w:b/>
                <w:i/>
                <w:noProof/>
                <w:sz w:val="8"/>
                <w:szCs w:val="8"/>
              </w:rPr>
            </w:pPr>
          </w:p>
        </w:tc>
        <w:tc>
          <w:tcPr>
            <w:tcW w:w="1986" w:type="dxa"/>
            <w:gridSpan w:val="4"/>
          </w:tcPr>
          <w:p w14:paraId="668DE272" w14:textId="77777777" w:rsidR="00EB7F49" w:rsidRPr="003B5397" w:rsidRDefault="00EB7F49" w:rsidP="0035368D">
            <w:pPr>
              <w:pStyle w:val="CRCoverPage"/>
              <w:spacing w:after="0"/>
              <w:rPr>
                <w:noProof/>
                <w:sz w:val="8"/>
                <w:szCs w:val="8"/>
              </w:rPr>
            </w:pPr>
          </w:p>
        </w:tc>
        <w:tc>
          <w:tcPr>
            <w:tcW w:w="2267" w:type="dxa"/>
            <w:gridSpan w:val="2"/>
          </w:tcPr>
          <w:p w14:paraId="6C3520C7" w14:textId="77777777" w:rsidR="00EB7F49" w:rsidRPr="003B5397" w:rsidRDefault="00EB7F49" w:rsidP="0035368D">
            <w:pPr>
              <w:pStyle w:val="CRCoverPage"/>
              <w:spacing w:after="0"/>
              <w:rPr>
                <w:noProof/>
                <w:sz w:val="8"/>
                <w:szCs w:val="8"/>
              </w:rPr>
            </w:pPr>
          </w:p>
        </w:tc>
        <w:tc>
          <w:tcPr>
            <w:tcW w:w="1417" w:type="dxa"/>
            <w:gridSpan w:val="3"/>
          </w:tcPr>
          <w:p w14:paraId="4D376BAD" w14:textId="77777777" w:rsidR="00EB7F49" w:rsidRPr="003B5397" w:rsidRDefault="00EB7F49" w:rsidP="0035368D">
            <w:pPr>
              <w:pStyle w:val="CRCoverPage"/>
              <w:spacing w:after="0"/>
              <w:rPr>
                <w:noProof/>
                <w:sz w:val="8"/>
                <w:szCs w:val="8"/>
              </w:rPr>
            </w:pPr>
          </w:p>
        </w:tc>
        <w:tc>
          <w:tcPr>
            <w:tcW w:w="2127" w:type="dxa"/>
            <w:tcBorders>
              <w:right w:val="single" w:sz="4" w:space="0" w:color="auto"/>
            </w:tcBorders>
          </w:tcPr>
          <w:p w14:paraId="622AAF93" w14:textId="77777777" w:rsidR="00EB7F49" w:rsidRPr="003B5397" w:rsidRDefault="00EB7F49" w:rsidP="0035368D">
            <w:pPr>
              <w:pStyle w:val="CRCoverPage"/>
              <w:spacing w:after="0"/>
              <w:rPr>
                <w:noProof/>
                <w:sz w:val="8"/>
                <w:szCs w:val="8"/>
              </w:rPr>
            </w:pPr>
          </w:p>
        </w:tc>
      </w:tr>
      <w:tr w:rsidR="00EB7F49" w:rsidRPr="003B5397" w14:paraId="4CA63EB1" w14:textId="77777777" w:rsidTr="0035368D">
        <w:trPr>
          <w:cantSplit/>
        </w:trPr>
        <w:tc>
          <w:tcPr>
            <w:tcW w:w="1843" w:type="dxa"/>
            <w:tcBorders>
              <w:left w:val="single" w:sz="4" w:space="0" w:color="auto"/>
            </w:tcBorders>
          </w:tcPr>
          <w:p w14:paraId="50422DA1" w14:textId="77777777" w:rsidR="00EB7F49" w:rsidRPr="003B5397" w:rsidRDefault="00EB7F49" w:rsidP="0035368D">
            <w:pPr>
              <w:pStyle w:val="CRCoverPage"/>
              <w:tabs>
                <w:tab w:val="right" w:pos="1759"/>
              </w:tabs>
              <w:spacing w:after="0"/>
              <w:rPr>
                <w:b/>
                <w:i/>
                <w:noProof/>
              </w:rPr>
            </w:pPr>
            <w:r w:rsidRPr="003B5397">
              <w:rPr>
                <w:b/>
                <w:i/>
                <w:noProof/>
              </w:rPr>
              <w:t>Category:</w:t>
            </w:r>
          </w:p>
        </w:tc>
        <w:tc>
          <w:tcPr>
            <w:tcW w:w="851" w:type="dxa"/>
            <w:shd w:val="pct30" w:color="FFFF00" w:fill="auto"/>
          </w:tcPr>
          <w:p w14:paraId="15DD52CE" w14:textId="77777777" w:rsidR="00EB7F49" w:rsidRPr="003B5397" w:rsidRDefault="00EB7F49" w:rsidP="0035368D">
            <w:pPr>
              <w:pStyle w:val="CRCoverPage"/>
              <w:spacing w:after="0"/>
              <w:ind w:left="100" w:right="-609"/>
              <w:rPr>
                <w:b/>
                <w:noProof/>
              </w:rPr>
            </w:pPr>
            <w:r w:rsidRPr="003B5397">
              <w:rPr>
                <w:b/>
                <w:bCs/>
              </w:rPr>
              <w:t>F</w:t>
            </w:r>
          </w:p>
        </w:tc>
        <w:tc>
          <w:tcPr>
            <w:tcW w:w="3402" w:type="dxa"/>
            <w:gridSpan w:val="5"/>
            <w:tcBorders>
              <w:left w:val="nil"/>
            </w:tcBorders>
          </w:tcPr>
          <w:p w14:paraId="66BE7017" w14:textId="77777777" w:rsidR="00EB7F49" w:rsidRPr="003B5397" w:rsidRDefault="00EB7F49" w:rsidP="0035368D">
            <w:pPr>
              <w:pStyle w:val="CRCoverPage"/>
              <w:spacing w:after="0"/>
              <w:rPr>
                <w:noProof/>
              </w:rPr>
            </w:pPr>
          </w:p>
        </w:tc>
        <w:tc>
          <w:tcPr>
            <w:tcW w:w="1417" w:type="dxa"/>
            <w:gridSpan w:val="3"/>
            <w:tcBorders>
              <w:left w:val="nil"/>
            </w:tcBorders>
          </w:tcPr>
          <w:p w14:paraId="32DF1898" w14:textId="77777777" w:rsidR="00EB7F49" w:rsidRPr="003B5397" w:rsidRDefault="00EB7F49" w:rsidP="0035368D">
            <w:pPr>
              <w:pStyle w:val="CRCoverPage"/>
              <w:spacing w:after="0"/>
              <w:jc w:val="right"/>
              <w:rPr>
                <w:b/>
                <w:i/>
                <w:noProof/>
              </w:rPr>
            </w:pPr>
            <w:r w:rsidRPr="003B5397">
              <w:rPr>
                <w:b/>
                <w:i/>
                <w:noProof/>
              </w:rPr>
              <w:t>Release:</w:t>
            </w:r>
          </w:p>
        </w:tc>
        <w:tc>
          <w:tcPr>
            <w:tcW w:w="2127" w:type="dxa"/>
            <w:tcBorders>
              <w:right w:val="single" w:sz="4" w:space="0" w:color="auto"/>
            </w:tcBorders>
            <w:shd w:val="pct30" w:color="FFFF00" w:fill="auto"/>
          </w:tcPr>
          <w:p w14:paraId="33BF4AD3" w14:textId="104A1ECA" w:rsidR="00EB7F49" w:rsidRPr="003B5397" w:rsidRDefault="00EB7F49" w:rsidP="0035368D">
            <w:pPr>
              <w:pStyle w:val="CRCoverPage"/>
              <w:spacing w:after="0"/>
              <w:ind w:left="100"/>
              <w:rPr>
                <w:noProof/>
              </w:rPr>
            </w:pPr>
            <w:r w:rsidRPr="003B5397">
              <w:rPr>
                <w:noProof/>
              </w:rPr>
              <w:fldChar w:fldCharType="begin"/>
            </w:r>
            <w:r w:rsidRPr="003B5397">
              <w:rPr>
                <w:noProof/>
              </w:rPr>
              <w:instrText xml:space="preserve"> DOCPROPERTY  Release  \* MERGEFORMAT </w:instrText>
            </w:r>
            <w:r w:rsidRPr="003B5397">
              <w:rPr>
                <w:noProof/>
              </w:rPr>
              <w:fldChar w:fldCharType="separate"/>
            </w:r>
            <w:r w:rsidRPr="003B5397">
              <w:rPr>
                <w:noProof/>
              </w:rPr>
              <w:t>Rel-</w:t>
            </w:r>
            <w:r w:rsidRPr="003B5397">
              <w:rPr>
                <w:noProof/>
              </w:rPr>
              <w:fldChar w:fldCharType="end"/>
            </w:r>
            <w:r w:rsidRPr="003B5397">
              <w:rPr>
                <w:noProof/>
              </w:rPr>
              <w:t>1</w:t>
            </w:r>
            <w:r w:rsidR="00982C0F">
              <w:rPr>
                <w:noProof/>
              </w:rPr>
              <w:t>5</w:t>
            </w:r>
          </w:p>
        </w:tc>
      </w:tr>
      <w:tr w:rsidR="00EB7F49" w:rsidRPr="003B5397" w14:paraId="11462D3D" w14:textId="77777777" w:rsidTr="0035368D">
        <w:tc>
          <w:tcPr>
            <w:tcW w:w="1843" w:type="dxa"/>
            <w:tcBorders>
              <w:left w:val="single" w:sz="4" w:space="0" w:color="auto"/>
              <w:bottom w:val="single" w:sz="4" w:space="0" w:color="auto"/>
            </w:tcBorders>
          </w:tcPr>
          <w:p w14:paraId="20BFF56D" w14:textId="77777777" w:rsidR="00EB7F49" w:rsidRPr="003B5397" w:rsidRDefault="00EB7F49" w:rsidP="0035368D">
            <w:pPr>
              <w:pStyle w:val="CRCoverPage"/>
              <w:spacing w:after="0"/>
              <w:rPr>
                <w:b/>
                <w:i/>
                <w:noProof/>
              </w:rPr>
            </w:pPr>
          </w:p>
        </w:tc>
        <w:tc>
          <w:tcPr>
            <w:tcW w:w="4677" w:type="dxa"/>
            <w:gridSpan w:val="8"/>
            <w:tcBorders>
              <w:bottom w:val="single" w:sz="4" w:space="0" w:color="auto"/>
            </w:tcBorders>
          </w:tcPr>
          <w:p w14:paraId="7F372A5D" w14:textId="77777777" w:rsidR="00EB7F49" w:rsidRPr="003B5397" w:rsidRDefault="00EB7F49" w:rsidP="0035368D">
            <w:pPr>
              <w:pStyle w:val="CRCoverPage"/>
              <w:spacing w:after="0"/>
              <w:ind w:left="383" w:hanging="383"/>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categories:</w:t>
            </w:r>
            <w:r w:rsidRPr="003B5397">
              <w:rPr>
                <w:b/>
                <w:i/>
                <w:noProof/>
                <w:sz w:val="18"/>
              </w:rPr>
              <w:br/>
              <w:t>F</w:t>
            </w:r>
            <w:r w:rsidRPr="003B5397">
              <w:rPr>
                <w:i/>
                <w:noProof/>
                <w:sz w:val="18"/>
              </w:rPr>
              <w:t xml:space="preserve">  (correction)</w:t>
            </w:r>
            <w:r w:rsidRPr="003B5397">
              <w:rPr>
                <w:i/>
                <w:noProof/>
                <w:sz w:val="18"/>
              </w:rPr>
              <w:br/>
            </w:r>
            <w:r w:rsidRPr="003B5397">
              <w:rPr>
                <w:b/>
                <w:i/>
                <w:noProof/>
                <w:sz w:val="18"/>
              </w:rPr>
              <w:t>A</w:t>
            </w:r>
            <w:r w:rsidRPr="003B5397">
              <w:rPr>
                <w:i/>
                <w:noProof/>
                <w:sz w:val="18"/>
              </w:rPr>
              <w:t xml:space="preserve">  (mirror corresponding to a change in an earlier </w:t>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t>release)</w:t>
            </w:r>
            <w:r w:rsidRPr="003B5397">
              <w:rPr>
                <w:i/>
                <w:noProof/>
                <w:sz w:val="18"/>
              </w:rPr>
              <w:br/>
            </w:r>
            <w:r w:rsidRPr="003B5397">
              <w:rPr>
                <w:b/>
                <w:i/>
                <w:noProof/>
                <w:sz w:val="18"/>
              </w:rPr>
              <w:t>B</w:t>
            </w:r>
            <w:r w:rsidRPr="003B5397">
              <w:rPr>
                <w:i/>
                <w:noProof/>
                <w:sz w:val="18"/>
              </w:rPr>
              <w:t xml:space="preserve">  (addition of feature), </w:t>
            </w:r>
            <w:r w:rsidRPr="003B5397">
              <w:rPr>
                <w:i/>
                <w:noProof/>
                <w:sz w:val="18"/>
              </w:rPr>
              <w:br/>
            </w:r>
            <w:r w:rsidRPr="003B5397">
              <w:rPr>
                <w:b/>
                <w:i/>
                <w:noProof/>
                <w:sz w:val="18"/>
              </w:rPr>
              <w:t>C</w:t>
            </w:r>
            <w:r w:rsidRPr="003B5397">
              <w:rPr>
                <w:i/>
                <w:noProof/>
                <w:sz w:val="18"/>
              </w:rPr>
              <w:t xml:space="preserve">  (functional modification of feature)</w:t>
            </w:r>
            <w:r w:rsidRPr="003B5397">
              <w:rPr>
                <w:i/>
                <w:noProof/>
                <w:sz w:val="18"/>
              </w:rPr>
              <w:br/>
            </w:r>
            <w:r w:rsidRPr="003B5397">
              <w:rPr>
                <w:b/>
                <w:i/>
                <w:noProof/>
                <w:sz w:val="18"/>
              </w:rPr>
              <w:t>D</w:t>
            </w:r>
            <w:r w:rsidRPr="003B5397">
              <w:rPr>
                <w:i/>
                <w:noProof/>
                <w:sz w:val="18"/>
              </w:rPr>
              <w:t xml:space="preserve">  (editorial modification)</w:t>
            </w:r>
          </w:p>
          <w:p w14:paraId="026134D7" w14:textId="77777777" w:rsidR="00EB7F49" w:rsidRPr="003B5397" w:rsidRDefault="00EB7F49" w:rsidP="0035368D">
            <w:pPr>
              <w:pStyle w:val="CRCoverPage"/>
              <w:rPr>
                <w:noProof/>
              </w:rPr>
            </w:pPr>
            <w:r w:rsidRPr="003B5397">
              <w:rPr>
                <w:noProof/>
                <w:sz w:val="18"/>
              </w:rPr>
              <w:t>Detailed explanations of the above categories can</w:t>
            </w:r>
            <w:r w:rsidRPr="003B5397">
              <w:rPr>
                <w:noProof/>
                <w:sz w:val="18"/>
              </w:rPr>
              <w:br/>
              <w:t xml:space="preserve">be found in 3GPP </w:t>
            </w:r>
            <w:hyperlink r:id="rId11" w:history="1">
              <w:r w:rsidRPr="003B5397">
                <w:rPr>
                  <w:rStyle w:val="Hyperlink"/>
                  <w:noProof/>
                  <w:sz w:val="18"/>
                </w:rPr>
                <w:t>TR 21.900</w:t>
              </w:r>
            </w:hyperlink>
            <w:r w:rsidRPr="003B5397">
              <w:rPr>
                <w:noProof/>
                <w:sz w:val="18"/>
              </w:rPr>
              <w:t>.</w:t>
            </w:r>
          </w:p>
        </w:tc>
        <w:tc>
          <w:tcPr>
            <w:tcW w:w="3120" w:type="dxa"/>
            <w:gridSpan w:val="2"/>
            <w:tcBorders>
              <w:bottom w:val="single" w:sz="4" w:space="0" w:color="auto"/>
              <w:right w:val="single" w:sz="4" w:space="0" w:color="auto"/>
            </w:tcBorders>
          </w:tcPr>
          <w:p w14:paraId="6634C3BE" w14:textId="77777777" w:rsidR="00EB7F49" w:rsidRPr="003B5397" w:rsidRDefault="00EB7F49" w:rsidP="0035368D">
            <w:pPr>
              <w:pStyle w:val="CRCoverPage"/>
              <w:tabs>
                <w:tab w:val="left" w:pos="950"/>
              </w:tabs>
              <w:spacing w:after="0"/>
              <w:ind w:left="241" w:hanging="241"/>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releases:</w:t>
            </w:r>
            <w:r w:rsidRPr="003B5397">
              <w:rPr>
                <w:i/>
                <w:noProof/>
                <w:sz w:val="18"/>
              </w:rPr>
              <w:br/>
              <w:t>Rel-8</w:t>
            </w:r>
            <w:r w:rsidRPr="003B5397">
              <w:rPr>
                <w:i/>
                <w:noProof/>
                <w:sz w:val="18"/>
              </w:rPr>
              <w:tab/>
              <w:t>(Release 8)</w:t>
            </w:r>
            <w:r w:rsidRPr="003B5397">
              <w:rPr>
                <w:i/>
                <w:noProof/>
                <w:sz w:val="18"/>
              </w:rPr>
              <w:br/>
              <w:t>Rel-9</w:t>
            </w:r>
            <w:r w:rsidRPr="003B5397">
              <w:rPr>
                <w:i/>
                <w:noProof/>
                <w:sz w:val="18"/>
              </w:rPr>
              <w:tab/>
              <w:t>(Release 9)</w:t>
            </w:r>
            <w:r w:rsidRPr="003B5397">
              <w:rPr>
                <w:i/>
                <w:noProof/>
                <w:sz w:val="18"/>
              </w:rPr>
              <w:br/>
              <w:t>Rel-10</w:t>
            </w:r>
            <w:r w:rsidRPr="003B5397">
              <w:rPr>
                <w:i/>
                <w:noProof/>
                <w:sz w:val="18"/>
              </w:rPr>
              <w:tab/>
              <w:t>(Release 10)</w:t>
            </w:r>
            <w:r w:rsidRPr="003B5397">
              <w:rPr>
                <w:i/>
                <w:noProof/>
                <w:sz w:val="18"/>
              </w:rPr>
              <w:br/>
              <w:t>Rel-11</w:t>
            </w:r>
            <w:r w:rsidRPr="003B5397">
              <w:rPr>
                <w:i/>
                <w:noProof/>
                <w:sz w:val="18"/>
              </w:rPr>
              <w:tab/>
              <w:t>(Release 11)</w:t>
            </w:r>
            <w:r w:rsidRPr="003B5397">
              <w:rPr>
                <w:i/>
                <w:noProof/>
                <w:sz w:val="18"/>
              </w:rPr>
              <w:br/>
              <w:t>…</w:t>
            </w:r>
            <w:r w:rsidRPr="003B5397">
              <w:rPr>
                <w:i/>
                <w:noProof/>
                <w:sz w:val="18"/>
              </w:rPr>
              <w:br/>
              <w:t>Rel-15</w:t>
            </w:r>
            <w:r w:rsidRPr="003B5397">
              <w:rPr>
                <w:i/>
                <w:noProof/>
                <w:sz w:val="18"/>
              </w:rPr>
              <w:tab/>
              <w:t>(Release 15)</w:t>
            </w:r>
            <w:r w:rsidRPr="003B5397">
              <w:rPr>
                <w:i/>
                <w:noProof/>
                <w:sz w:val="18"/>
              </w:rPr>
              <w:br/>
              <w:t>Rel-16</w:t>
            </w:r>
            <w:r w:rsidRPr="003B5397">
              <w:rPr>
                <w:i/>
                <w:noProof/>
                <w:sz w:val="18"/>
              </w:rPr>
              <w:tab/>
              <w:t>(Release 16)</w:t>
            </w:r>
            <w:r w:rsidRPr="003B5397">
              <w:rPr>
                <w:i/>
                <w:noProof/>
                <w:sz w:val="18"/>
              </w:rPr>
              <w:br/>
              <w:t>Rel-17</w:t>
            </w:r>
            <w:r w:rsidRPr="003B5397">
              <w:rPr>
                <w:i/>
                <w:noProof/>
                <w:sz w:val="18"/>
              </w:rPr>
              <w:tab/>
              <w:t>(Release 17)</w:t>
            </w:r>
            <w:r w:rsidRPr="003B5397">
              <w:rPr>
                <w:i/>
                <w:noProof/>
                <w:sz w:val="18"/>
              </w:rPr>
              <w:br/>
              <w:t>Rel-18</w:t>
            </w:r>
            <w:r w:rsidRPr="003B5397">
              <w:rPr>
                <w:i/>
                <w:noProof/>
                <w:sz w:val="18"/>
              </w:rPr>
              <w:tab/>
              <w:t>(Release 18)</w:t>
            </w:r>
          </w:p>
        </w:tc>
      </w:tr>
      <w:tr w:rsidR="00EB7F49" w:rsidRPr="003B5397" w14:paraId="2D42CA7A" w14:textId="77777777" w:rsidTr="0035368D">
        <w:tc>
          <w:tcPr>
            <w:tcW w:w="1843" w:type="dxa"/>
          </w:tcPr>
          <w:p w14:paraId="4C424624" w14:textId="77777777" w:rsidR="00EB7F49" w:rsidRPr="003B5397" w:rsidRDefault="00EB7F49" w:rsidP="0035368D">
            <w:pPr>
              <w:pStyle w:val="CRCoverPage"/>
              <w:spacing w:after="0"/>
              <w:rPr>
                <w:b/>
                <w:i/>
                <w:noProof/>
                <w:sz w:val="8"/>
                <w:szCs w:val="8"/>
              </w:rPr>
            </w:pPr>
          </w:p>
        </w:tc>
        <w:tc>
          <w:tcPr>
            <w:tcW w:w="7797" w:type="dxa"/>
            <w:gridSpan w:val="10"/>
          </w:tcPr>
          <w:p w14:paraId="2589A9C6" w14:textId="77777777" w:rsidR="00EB7F49" w:rsidRPr="003B5397" w:rsidRDefault="00EB7F49" w:rsidP="0035368D">
            <w:pPr>
              <w:pStyle w:val="CRCoverPage"/>
              <w:spacing w:after="0"/>
              <w:rPr>
                <w:noProof/>
                <w:sz w:val="8"/>
                <w:szCs w:val="8"/>
              </w:rPr>
            </w:pPr>
          </w:p>
        </w:tc>
      </w:tr>
      <w:tr w:rsidR="00EB7F49" w:rsidRPr="003B5397" w14:paraId="0AC6643D" w14:textId="77777777" w:rsidTr="0035368D">
        <w:tc>
          <w:tcPr>
            <w:tcW w:w="2694" w:type="dxa"/>
            <w:gridSpan w:val="2"/>
            <w:tcBorders>
              <w:top w:val="single" w:sz="4" w:space="0" w:color="auto"/>
              <w:left w:val="single" w:sz="4" w:space="0" w:color="auto"/>
            </w:tcBorders>
          </w:tcPr>
          <w:p w14:paraId="765E70FA" w14:textId="77777777" w:rsidR="00EB7F49" w:rsidRPr="003B5397" w:rsidRDefault="00EB7F49" w:rsidP="0035368D">
            <w:pPr>
              <w:pStyle w:val="CRCoverPage"/>
              <w:tabs>
                <w:tab w:val="right" w:pos="2184"/>
              </w:tabs>
              <w:spacing w:after="0"/>
              <w:rPr>
                <w:b/>
                <w:i/>
                <w:noProof/>
              </w:rPr>
            </w:pPr>
            <w:r w:rsidRPr="003B5397">
              <w:rPr>
                <w:b/>
                <w:i/>
                <w:noProof/>
              </w:rPr>
              <w:t>Reason for change:</w:t>
            </w:r>
          </w:p>
        </w:tc>
        <w:tc>
          <w:tcPr>
            <w:tcW w:w="6946" w:type="dxa"/>
            <w:gridSpan w:val="9"/>
            <w:tcBorders>
              <w:top w:val="single" w:sz="4" w:space="0" w:color="auto"/>
              <w:right w:val="single" w:sz="4" w:space="0" w:color="auto"/>
            </w:tcBorders>
            <w:shd w:val="pct30" w:color="FFFF00" w:fill="auto"/>
          </w:tcPr>
          <w:p w14:paraId="3AD25B64" w14:textId="77777777" w:rsidR="00EB7F49" w:rsidRDefault="00EB7F49" w:rsidP="00EE5394">
            <w:pPr>
              <w:overflowPunct/>
              <w:autoSpaceDE/>
              <w:autoSpaceDN/>
              <w:adjustRightInd/>
              <w:spacing w:after="0"/>
              <w:textAlignment w:val="auto"/>
              <w:rPr>
                <w:rFonts w:ascii="Arial" w:hAnsi="Arial"/>
                <w:noProof/>
                <w:lang w:eastAsia="en-US"/>
              </w:rPr>
            </w:pPr>
            <w:r w:rsidRPr="003B5397">
              <w:rPr>
                <w:rFonts w:ascii="Arial" w:hAnsi="Arial"/>
                <w:noProof/>
                <w:lang w:eastAsia="en-US"/>
              </w:rPr>
              <w:t xml:space="preserve">Incorrect structure and parameters PIDF, p-id optional in some SIP Messages acc. to TS 24.379 </w:t>
            </w:r>
            <w:r w:rsidR="007333FE" w:rsidRPr="003B5397">
              <w:rPr>
                <w:rFonts w:ascii="Arial" w:hAnsi="Arial"/>
                <w:noProof/>
                <w:lang w:eastAsia="en-US"/>
              </w:rPr>
              <w:t xml:space="preserve">clause </w:t>
            </w:r>
            <w:r w:rsidRPr="003B5397">
              <w:rPr>
                <w:rFonts w:ascii="Arial" w:hAnsi="Arial"/>
                <w:noProof/>
                <w:lang w:eastAsia="en-US"/>
              </w:rPr>
              <w:t>9.3.1</w:t>
            </w:r>
            <w:r w:rsidR="00EE5394">
              <w:rPr>
                <w:rFonts w:ascii="Arial" w:hAnsi="Arial"/>
                <w:noProof/>
                <w:lang w:eastAsia="en-US"/>
              </w:rPr>
              <w:t>.</w:t>
            </w:r>
          </w:p>
          <w:p w14:paraId="2EC9B235" w14:textId="3EDCE1E1" w:rsidR="00EE5394" w:rsidRPr="003B5397" w:rsidRDefault="00EE5394" w:rsidP="00EE5394">
            <w:pPr>
              <w:overflowPunct/>
              <w:autoSpaceDE/>
              <w:autoSpaceDN/>
              <w:adjustRightInd/>
              <w:spacing w:after="0"/>
              <w:textAlignment w:val="auto"/>
              <w:rPr>
                <w:rFonts w:ascii="Arial" w:hAnsi="Arial"/>
                <w:noProof/>
                <w:lang w:eastAsia="en-US"/>
              </w:rPr>
            </w:pPr>
          </w:p>
        </w:tc>
      </w:tr>
      <w:tr w:rsidR="00EB7F49" w:rsidRPr="003B5397" w14:paraId="543DC772" w14:textId="77777777" w:rsidTr="0035368D">
        <w:tc>
          <w:tcPr>
            <w:tcW w:w="2694" w:type="dxa"/>
            <w:gridSpan w:val="2"/>
            <w:tcBorders>
              <w:left w:val="single" w:sz="4" w:space="0" w:color="auto"/>
            </w:tcBorders>
          </w:tcPr>
          <w:p w14:paraId="7800287C"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3B5397" w:rsidRDefault="00EB7F49" w:rsidP="0035368D">
            <w:pPr>
              <w:pStyle w:val="CRCoverPage"/>
              <w:spacing w:after="0"/>
              <w:rPr>
                <w:noProof/>
              </w:rPr>
            </w:pPr>
          </w:p>
        </w:tc>
      </w:tr>
      <w:tr w:rsidR="00EB7F49" w:rsidRPr="003B5397" w14:paraId="659334AD" w14:textId="77777777" w:rsidTr="0035368D">
        <w:tc>
          <w:tcPr>
            <w:tcW w:w="2694" w:type="dxa"/>
            <w:gridSpan w:val="2"/>
            <w:tcBorders>
              <w:left w:val="single" w:sz="4" w:space="0" w:color="auto"/>
            </w:tcBorders>
          </w:tcPr>
          <w:p w14:paraId="61194544" w14:textId="77777777" w:rsidR="00EB7F49" w:rsidRPr="003B5397" w:rsidRDefault="00EB7F49" w:rsidP="0035368D">
            <w:pPr>
              <w:pStyle w:val="CRCoverPage"/>
              <w:tabs>
                <w:tab w:val="right" w:pos="2184"/>
              </w:tabs>
              <w:spacing w:after="0"/>
              <w:rPr>
                <w:b/>
                <w:i/>
                <w:noProof/>
              </w:rPr>
            </w:pPr>
            <w:r w:rsidRPr="003B5397">
              <w:rPr>
                <w:b/>
                <w:i/>
                <w:noProof/>
              </w:rPr>
              <w:t>Summary of change:</w:t>
            </w:r>
          </w:p>
        </w:tc>
        <w:tc>
          <w:tcPr>
            <w:tcW w:w="6946" w:type="dxa"/>
            <w:gridSpan w:val="9"/>
            <w:tcBorders>
              <w:right w:val="single" w:sz="4" w:space="0" w:color="auto"/>
            </w:tcBorders>
            <w:shd w:val="pct30" w:color="FFFF00" w:fill="auto"/>
          </w:tcPr>
          <w:p w14:paraId="6F587B34" w14:textId="77777777" w:rsidR="00EB7F49" w:rsidRDefault="00EB7F49" w:rsidP="00EE5394">
            <w:pPr>
              <w:pStyle w:val="CRCoverPage"/>
              <w:spacing w:after="0"/>
              <w:rPr>
                <w:noProof/>
              </w:rPr>
            </w:pPr>
            <w:r w:rsidRPr="003B5397">
              <w:rPr>
                <w:noProof/>
              </w:rPr>
              <w:t>Parameters in PIDF corrected, split of tables into UL and DL</w:t>
            </w:r>
            <w:r w:rsidR="00EE5394">
              <w:rPr>
                <w:noProof/>
              </w:rPr>
              <w:t>.</w:t>
            </w:r>
          </w:p>
          <w:p w14:paraId="409314D6" w14:textId="4E27FE6D" w:rsidR="00EE5394" w:rsidRPr="003B5397" w:rsidRDefault="00EE5394" w:rsidP="00EE5394">
            <w:pPr>
              <w:pStyle w:val="CRCoverPage"/>
              <w:spacing w:after="0"/>
              <w:rPr>
                <w:noProof/>
              </w:rPr>
            </w:pPr>
          </w:p>
        </w:tc>
      </w:tr>
      <w:tr w:rsidR="00EB7F49" w:rsidRPr="003B5397" w14:paraId="634DDF4C" w14:textId="77777777" w:rsidTr="0035368D">
        <w:tc>
          <w:tcPr>
            <w:tcW w:w="2694" w:type="dxa"/>
            <w:gridSpan w:val="2"/>
            <w:tcBorders>
              <w:left w:val="single" w:sz="4" w:space="0" w:color="auto"/>
            </w:tcBorders>
          </w:tcPr>
          <w:p w14:paraId="5B58B001"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3B5397" w:rsidRDefault="00EB7F49" w:rsidP="0035368D">
            <w:pPr>
              <w:pStyle w:val="CRCoverPage"/>
              <w:spacing w:after="0"/>
              <w:rPr>
                <w:noProof/>
                <w:sz w:val="8"/>
                <w:szCs w:val="8"/>
              </w:rPr>
            </w:pPr>
          </w:p>
        </w:tc>
      </w:tr>
      <w:tr w:rsidR="00EB7F49" w:rsidRPr="003B5397" w14:paraId="53C7C84C" w14:textId="77777777" w:rsidTr="0035368D">
        <w:tc>
          <w:tcPr>
            <w:tcW w:w="2694" w:type="dxa"/>
            <w:gridSpan w:val="2"/>
            <w:tcBorders>
              <w:left w:val="single" w:sz="4" w:space="0" w:color="auto"/>
              <w:bottom w:val="single" w:sz="4" w:space="0" w:color="auto"/>
            </w:tcBorders>
          </w:tcPr>
          <w:p w14:paraId="3D7C4F6F" w14:textId="77777777" w:rsidR="00EB7F49" w:rsidRPr="003B5397" w:rsidRDefault="00EB7F49" w:rsidP="0035368D">
            <w:pPr>
              <w:pStyle w:val="CRCoverPage"/>
              <w:tabs>
                <w:tab w:val="right" w:pos="2184"/>
              </w:tabs>
              <w:spacing w:after="0"/>
              <w:rPr>
                <w:b/>
                <w:i/>
                <w:noProof/>
              </w:rPr>
            </w:pPr>
            <w:r w:rsidRPr="003B53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E0646" w14:textId="77777777" w:rsidR="00EB7F49" w:rsidRDefault="00EB7F49" w:rsidP="0035368D">
            <w:pPr>
              <w:pStyle w:val="CRCoverPage"/>
              <w:spacing w:after="0"/>
              <w:ind w:left="100"/>
              <w:rPr>
                <w:noProof/>
              </w:rPr>
            </w:pPr>
            <w:r w:rsidRPr="003B5397">
              <w:rPr>
                <w:noProof/>
              </w:rPr>
              <w:t>Wrong message content results in incorrect MCPTT test case implementation and test case verification not possible</w:t>
            </w:r>
            <w:r w:rsidR="00EE5394">
              <w:rPr>
                <w:noProof/>
              </w:rPr>
              <w:t>.</w:t>
            </w:r>
          </w:p>
          <w:p w14:paraId="65003395" w14:textId="0ABA4B79" w:rsidR="00EE5394" w:rsidRPr="003B5397" w:rsidRDefault="00EE5394" w:rsidP="0035368D">
            <w:pPr>
              <w:pStyle w:val="CRCoverPage"/>
              <w:spacing w:after="0"/>
              <w:ind w:left="100"/>
              <w:rPr>
                <w:noProof/>
              </w:rPr>
            </w:pPr>
          </w:p>
        </w:tc>
      </w:tr>
      <w:tr w:rsidR="00EB7F49" w:rsidRPr="003B5397" w14:paraId="19C658C3" w14:textId="77777777" w:rsidTr="0035368D">
        <w:tc>
          <w:tcPr>
            <w:tcW w:w="2694" w:type="dxa"/>
            <w:gridSpan w:val="2"/>
          </w:tcPr>
          <w:p w14:paraId="325BFE67" w14:textId="77777777" w:rsidR="00EB7F49" w:rsidRPr="003B5397" w:rsidRDefault="00EB7F49" w:rsidP="0035368D">
            <w:pPr>
              <w:pStyle w:val="CRCoverPage"/>
              <w:spacing w:after="0"/>
              <w:rPr>
                <w:b/>
                <w:i/>
                <w:noProof/>
                <w:sz w:val="8"/>
                <w:szCs w:val="8"/>
              </w:rPr>
            </w:pPr>
          </w:p>
        </w:tc>
        <w:tc>
          <w:tcPr>
            <w:tcW w:w="6946" w:type="dxa"/>
            <w:gridSpan w:val="9"/>
          </w:tcPr>
          <w:p w14:paraId="0E3B7363" w14:textId="77777777" w:rsidR="00EB7F49" w:rsidRPr="003B5397" w:rsidRDefault="00EB7F49" w:rsidP="0035368D">
            <w:pPr>
              <w:pStyle w:val="CRCoverPage"/>
              <w:spacing w:after="0"/>
              <w:rPr>
                <w:noProof/>
                <w:sz w:val="8"/>
                <w:szCs w:val="8"/>
              </w:rPr>
            </w:pPr>
          </w:p>
        </w:tc>
      </w:tr>
      <w:tr w:rsidR="00EB7F49" w:rsidRPr="003B5397" w14:paraId="4D1EDC50" w14:textId="77777777" w:rsidTr="0035368D">
        <w:tc>
          <w:tcPr>
            <w:tcW w:w="2694" w:type="dxa"/>
            <w:gridSpan w:val="2"/>
            <w:tcBorders>
              <w:top w:val="single" w:sz="4" w:space="0" w:color="auto"/>
              <w:left w:val="single" w:sz="4" w:space="0" w:color="auto"/>
            </w:tcBorders>
          </w:tcPr>
          <w:p w14:paraId="6947E25E" w14:textId="77777777" w:rsidR="00EB7F49" w:rsidRPr="003B5397" w:rsidRDefault="00EB7F49" w:rsidP="0035368D">
            <w:pPr>
              <w:pStyle w:val="CRCoverPage"/>
              <w:tabs>
                <w:tab w:val="right" w:pos="2184"/>
              </w:tabs>
              <w:spacing w:after="0"/>
              <w:rPr>
                <w:b/>
                <w:i/>
                <w:noProof/>
              </w:rPr>
            </w:pPr>
            <w:r w:rsidRPr="003B5397">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59EA1E22" w:rsidR="00EB7F49" w:rsidRPr="003B5397" w:rsidRDefault="00EB7F49" w:rsidP="0035368D">
            <w:pPr>
              <w:pStyle w:val="CRCoverPage"/>
              <w:spacing w:after="0"/>
              <w:ind w:left="100"/>
              <w:rPr>
                <w:noProof/>
              </w:rPr>
            </w:pPr>
            <w:r w:rsidRPr="003B5397">
              <w:rPr>
                <w:noProof/>
              </w:rPr>
              <w:t>5.5.3.5</w:t>
            </w:r>
          </w:p>
        </w:tc>
      </w:tr>
      <w:tr w:rsidR="00EB7F49" w:rsidRPr="003B5397" w14:paraId="0641046E" w14:textId="77777777" w:rsidTr="0035368D">
        <w:tc>
          <w:tcPr>
            <w:tcW w:w="2694" w:type="dxa"/>
            <w:gridSpan w:val="2"/>
            <w:tcBorders>
              <w:left w:val="single" w:sz="4" w:space="0" w:color="auto"/>
            </w:tcBorders>
          </w:tcPr>
          <w:p w14:paraId="33F6D3E9"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1F2C6C3C" w14:textId="77777777" w:rsidR="00EB7F49" w:rsidRPr="003B5397" w:rsidRDefault="00EB7F49" w:rsidP="0035368D">
            <w:pPr>
              <w:pStyle w:val="CRCoverPage"/>
              <w:spacing w:after="0"/>
              <w:rPr>
                <w:noProof/>
                <w:sz w:val="8"/>
                <w:szCs w:val="8"/>
              </w:rPr>
            </w:pPr>
          </w:p>
        </w:tc>
      </w:tr>
      <w:tr w:rsidR="00EB7F49" w:rsidRPr="003B5397" w14:paraId="265D1AD0" w14:textId="77777777" w:rsidTr="0035368D">
        <w:tc>
          <w:tcPr>
            <w:tcW w:w="2694" w:type="dxa"/>
            <w:gridSpan w:val="2"/>
            <w:tcBorders>
              <w:left w:val="single" w:sz="4" w:space="0" w:color="auto"/>
            </w:tcBorders>
          </w:tcPr>
          <w:p w14:paraId="0753A025" w14:textId="77777777" w:rsidR="00EB7F49" w:rsidRPr="003B5397" w:rsidRDefault="00EB7F49"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EB7F49" w:rsidRPr="003B5397" w:rsidRDefault="00EB7F49" w:rsidP="0035368D">
            <w:pPr>
              <w:pStyle w:val="CRCoverPage"/>
              <w:spacing w:after="0"/>
              <w:jc w:val="center"/>
              <w:rPr>
                <w:b/>
                <w:caps/>
                <w:noProof/>
              </w:rPr>
            </w:pPr>
            <w:r w:rsidRPr="003B5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EB7F49" w:rsidRPr="003B5397" w:rsidRDefault="00EB7F49" w:rsidP="0035368D">
            <w:pPr>
              <w:pStyle w:val="CRCoverPage"/>
              <w:spacing w:after="0"/>
              <w:jc w:val="center"/>
              <w:rPr>
                <w:b/>
                <w:caps/>
                <w:noProof/>
              </w:rPr>
            </w:pPr>
            <w:r w:rsidRPr="003B5397">
              <w:rPr>
                <w:b/>
                <w:caps/>
                <w:noProof/>
              </w:rPr>
              <w:t>N</w:t>
            </w:r>
          </w:p>
        </w:tc>
        <w:tc>
          <w:tcPr>
            <w:tcW w:w="2977" w:type="dxa"/>
            <w:gridSpan w:val="4"/>
          </w:tcPr>
          <w:p w14:paraId="36B123DE" w14:textId="77777777" w:rsidR="00EB7F49" w:rsidRPr="003B5397" w:rsidRDefault="00EB7F49"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EB7F49" w:rsidRPr="003B5397" w:rsidRDefault="00EB7F49" w:rsidP="0035368D">
            <w:pPr>
              <w:pStyle w:val="CRCoverPage"/>
              <w:spacing w:after="0"/>
              <w:ind w:left="99"/>
              <w:rPr>
                <w:noProof/>
              </w:rPr>
            </w:pPr>
          </w:p>
        </w:tc>
      </w:tr>
      <w:tr w:rsidR="00EB7F49" w:rsidRPr="003B5397" w14:paraId="712937FE" w14:textId="77777777" w:rsidTr="0035368D">
        <w:tc>
          <w:tcPr>
            <w:tcW w:w="2694" w:type="dxa"/>
            <w:gridSpan w:val="2"/>
            <w:tcBorders>
              <w:left w:val="single" w:sz="4" w:space="0" w:color="auto"/>
            </w:tcBorders>
          </w:tcPr>
          <w:p w14:paraId="5CDA6FAF" w14:textId="77777777" w:rsidR="00EB7F49" w:rsidRPr="003B5397" w:rsidRDefault="00EB7F49" w:rsidP="0035368D">
            <w:pPr>
              <w:pStyle w:val="CRCoverPage"/>
              <w:tabs>
                <w:tab w:val="right" w:pos="2184"/>
              </w:tabs>
              <w:spacing w:after="0"/>
              <w:rPr>
                <w:b/>
                <w:i/>
                <w:noProof/>
              </w:rPr>
            </w:pPr>
            <w:r w:rsidRPr="003B53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EB7F49" w:rsidRPr="003B5397" w:rsidRDefault="00EE5394" w:rsidP="0035368D">
            <w:pPr>
              <w:pStyle w:val="CRCoverPage"/>
              <w:spacing w:after="0"/>
              <w:jc w:val="center"/>
              <w:rPr>
                <w:b/>
                <w:caps/>
                <w:noProof/>
              </w:rPr>
            </w:pPr>
            <w:r>
              <w:rPr>
                <w:b/>
                <w:caps/>
                <w:noProof/>
              </w:rPr>
              <w:t>X</w:t>
            </w:r>
          </w:p>
        </w:tc>
        <w:tc>
          <w:tcPr>
            <w:tcW w:w="2977" w:type="dxa"/>
            <w:gridSpan w:val="4"/>
          </w:tcPr>
          <w:p w14:paraId="3DEAC3BA" w14:textId="77777777" w:rsidR="00EB7F49" w:rsidRPr="003B5397" w:rsidRDefault="00EB7F49" w:rsidP="0035368D">
            <w:pPr>
              <w:pStyle w:val="CRCoverPage"/>
              <w:tabs>
                <w:tab w:val="right" w:pos="2893"/>
              </w:tabs>
              <w:spacing w:after="0"/>
              <w:rPr>
                <w:noProof/>
              </w:rPr>
            </w:pPr>
            <w:r w:rsidRPr="003B5397">
              <w:rPr>
                <w:noProof/>
              </w:rPr>
              <w:t xml:space="preserve"> Other core specifications</w:t>
            </w:r>
            <w:r w:rsidRPr="003B5397">
              <w:rPr>
                <w:noProof/>
              </w:rPr>
              <w:tab/>
            </w:r>
          </w:p>
        </w:tc>
        <w:tc>
          <w:tcPr>
            <w:tcW w:w="3401" w:type="dxa"/>
            <w:gridSpan w:val="3"/>
            <w:tcBorders>
              <w:right w:val="single" w:sz="4" w:space="0" w:color="auto"/>
            </w:tcBorders>
            <w:shd w:val="pct30" w:color="FFFF00" w:fill="auto"/>
          </w:tcPr>
          <w:p w14:paraId="726393C7"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7BF3ECD5" w14:textId="77777777" w:rsidTr="0035368D">
        <w:tc>
          <w:tcPr>
            <w:tcW w:w="2694" w:type="dxa"/>
            <w:gridSpan w:val="2"/>
            <w:tcBorders>
              <w:left w:val="single" w:sz="4" w:space="0" w:color="auto"/>
            </w:tcBorders>
          </w:tcPr>
          <w:p w14:paraId="55561178" w14:textId="77777777" w:rsidR="00EB7F49" w:rsidRPr="003B5397" w:rsidRDefault="00EB7F49" w:rsidP="0035368D">
            <w:pPr>
              <w:pStyle w:val="CRCoverPage"/>
              <w:spacing w:after="0"/>
              <w:rPr>
                <w:b/>
                <w:i/>
                <w:noProof/>
              </w:rPr>
            </w:pPr>
            <w:r w:rsidRPr="003B53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EB7F49" w:rsidRPr="003B5397" w:rsidRDefault="00EE5394" w:rsidP="0035368D">
            <w:pPr>
              <w:pStyle w:val="CRCoverPage"/>
              <w:spacing w:after="0"/>
              <w:jc w:val="center"/>
              <w:rPr>
                <w:b/>
                <w:caps/>
                <w:noProof/>
              </w:rPr>
            </w:pPr>
            <w:r>
              <w:rPr>
                <w:b/>
                <w:caps/>
                <w:noProof/>
              </w:rPr>
              <w:t>X</w:t>
            </w:r>
          </w:p>
        </w:tc>
        <w:tc>
          <w:tcPr>
            <w:tcW w:w="2977" w:type="dxa"/>
            <w:gridSpan w:val="4"/>
          </w:tcPr>
          <w:p w14:paraId="5D803F18" w14:textId="77777777" w:rsidR="00EB7F49" w:rsidRPr="003B5397" w:rsidRDefault="00EB7F49" w:rsidP="0035368D">
            <w:pPr>
              <w:pStyle w:val="CRCoverPage"/>
              <w:spacing w:after="0"/>
              <w:rPr>
                <w:noProof/>
              </w:rPr>
            </w:pPr>
            <w:r w:rsidRPr="003B5397">
              <w:rPr>
                <w:noProof/>
              </w:rPr>
              <w:t xml:space="preserve"> Test specifications</w:t>
            </w:r>
          </w:p>
        </w:tc>
        <w:tc>
          <w:tcPr>
            <w:tcW w:w="3401" w:type="dxa"/>
            <w:gridSpan w:val="3"/>
            <w:tcBorders>
              <w:right w:val="single" w:sz="4" w:space="0" w:color="auto"/>
            </w:tcBorders>
            <w:shd w:val="pct30" w:color="FFFF00" w:fill="auto"/>
          </w:tcPr>
          <w:p w14:paraId="1C016106"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27935B1C" w14:textId="77777777" w:rsidTr="0035368D">
        <w:tc>
          <w:tcPr>
            <w:tcW w:w="2694" w:type="dxa"/>
            <w:gridSpan w:val="2"/>
            <w:tcBorders>
              <w:left w:val="single" w:sz="4" w:space="0" w:color="auto"/>
            </w:tcBorders>
          </w:tcPr>
          <w:p w14:paraId="57D1966C" w14:textId="77777777" w:rsidR="00EB7F49" w:rsidRPr="003B5397" w:rsidRDefault="00EB7F49" w:rsidP="0035368D">
            <w:pPr>
              <w:pStyle w:val="CRCoverPage"/>
              <w:spacing w:after="0"/>
              <w:rPr>
                <w:b/>
                <w:i/>
                <w:noProof/>
              </w:rPr>
            </w:pPr>
            <w:r w:rsidRPr="003B53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EB7F49" w:rsidRPr="003B5397" w:rsidRDefault="00EE5394" w:rsidP="0035368D">
            <w:pPr>
              <w:pStyle w:val="CRCoverPage"/>
              <w:spacing w:after="0"/>
              <w:jc w:val="center"/>
              <w:rPr>
                <w:b/>
                <w:caps/>
                <w:noProof/>
              </w:rPr>
            </w:pPr>
            <w:r>
              <w:rPr>
                <w:b/>
                <w:caps/>
                <w:noProof/>
              </w:rPr>
              <w:t>X</w:t>
            </w:r>
          </w:p>
        </w:tc>
        <w:tc>
          <w:tcPr>
            <w:tcW w:w="2977" w:type="dxa"/>
            <w:gridSpan w:val="4"/>
          </w:tcPr>
          <w:p w14:paraId="5D49FEDB" w14:textId="77777777" w:rsidR="00EB7F49" w:rsidRPr="003B5397" w:rsidRDefault="00EB7F49" w:rsidP="0035368D">
            <w:pPr>
              <w:pStyle w:val="CRCoverPage"/>
              <w:spacing w:after="0"/>
              <w:rPr>
                <w:noProof/>
              </w:rPr>
            </w:pPr>
            <w:r w:rsidRPr="003B5397">
              <w:rPr>
                <w:noProof/>
              </w:rPr>
              <w:t xml:space="preserve"> O&amp;M Specifications</w:t>
            </w:r>
          </w:p>
        </w:tc>
        <w:tc>
          <w:tcPr>
            <w:tcW w:w="3401" w:type="dxa"/>
            <w:gridSpan w:val="3"/>
            <w:tcBorders>
              <w:right w:val="single" w:sz="4" w:space="0" w:color="auto"/>
            </w:tcBorders>
            <w:shd w:val="pct30" w:color="FFFF00" w:fill="auto"/>
          </w:tcPr>
          <w:p w14:paraId="7AC30B3F"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1564152B" w14:textId="77777777" w:rsidTr="0035368D">
        <w:tc>
          <w:tcPr>
            <w:tcW w:w="2694" w:type="dxa"/>
            <w:gridSpan w:val="2"/>
            <w:tcBorders>
              <w:left w:val="single" w:sz="4" w:space="0" w:color="auto"/>
            </w:tcBorders>
          </w:tcPr>
          <w:p w14:paraId="5B1B1850" w14:textId="77777777" w:rsidR="00EB7F49" w:rsidRPr="003B5397" w:rsidRDefault="00EB7F49" w:rsidP="0035368D">
            <w:pPr>
              <w:pStyle w:val="CRCoverPage"/>
              <w:spacing w:after="0"/>
              <w:rPr>
                <w:b/>
                <w:i/>
                <w:noProof/>
              </w:rPr>
            </w:pPr>
          </w:p>
        </w:tc>
        <w:tc>
          <w:tcPr>
            <w:tcW w:w="6946" w:type="dxa"/>
            <w:gridSpan w:val="9"/>
            <w:tcBorders>
              <w:right w:val="single" w:sz="4" w:space="0" w:color="auto"/>
            </w:tcBorders>
          </w:tcPr>
          <w:p w14:paraId="3980986B" w14:textId="77777777" w:rsidR="00EB7F49" w:rsidRPr="003B5397" w:rsidRDefault="00EB7F49" w:rsidP="0035368D">
            <w:pPr>
              <w:pStyle w:val="CRCoverPage"/>
              <w:spacing w:after="0"/>
              <w:rPr>
                <w:noProof/>
              </w:rPr>
            </w:pPr>
          </w:p>
        </w:tc>
      </w:tr>
      <w:tr w:rsidR="00EB7F49" w:rsidRPr="003B5397" w14:paraId="0DF2C227" w14:textId="77777777" w:rsidTr="0035368D">
        <w:tc>
          <w:tcPr>
            <w:tcW w:w="2694" w:type="dxa"/>
            <w:gridSpan w:val="2"/>
            <w:tcBorders>
              <w:left w:val="single" w:sz="4" w:space="0" w:color="auto"/>
              <w:bottom w:val="single" w:sz="4" w:space="0" w:color="auto"/>
            </w:tcBorders>
          </w:tcPr>
          <w:p w14:paraId="3B8CD35C" w14:textId="77777777" w:rsidR="00EB7F49" w:rsidRPr="003B5397" w:rsidRDefault="00EB7F49" w:rsidP="0035368D">
            <w:pPr>
              <w:pStyle w:val="CRCoverPage"/>
              <w:tabs>
                <w:tab w:val="right" w:pos="2184"/>
              </w:tabs>
              <w:spacing w:after="0"/>
              <w:rPr>
                <w:b/>
                <w:i/>
                <w:noProof/>
              </w:rPr>
            </w:pPr>
            <w:r w:rsidRPr="003B5397">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EB7F49" w:rsidRPr="003B5397" w:rsidRDefault="00EB7F49" w:rsidP="0035368D">
            <w:pPr>
              <w:pStyle w:val="CRCoverPage"/>
              <w:spacing w:after="0"/>
              <w:ind w:left="100"/>
              <w:rPr>
                <w:noProof/>
              </w:rPr>
            </w:pPr>
          </w:p>
        </w:tc>
      </w:tr>
      <w:tr w:rsidR="00EB7F49" w:rsidRPr="003B5397" w14:paraId="6CDBF896" w14:textId="77777777" w:rsidTr="0035368D">
        <w:tc>
          <w:tcPr>
            <w:tcW w:w="2694" w:type="dxa"/>
            <w:gridSpan w:val="2"/>
            <w:tcBorders>
              <w:top w:val="single" w:sz="4" w:space="0" w:color="auto"/>
              <w:bottom w:val="single" w:sz="4" w:space="0" w:color="auto"/>
            </w:tcBorders>
          </w:tcPr>
          <w:p w14:paraId="350F15FB" w14:textId="77777777" w:rsidR="00EB7F49" w:rsidRPr="003B5397" w:rsidRDefault="00EB7F49"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EB7F49" w:rsidRPr="003B5397" w:rsidRDefault="00EB7F49" w:rsidP="0035368D">
            <w:pPr>
              <w:pStyle w:val="CRCoverPage"/>
              <w:spacing w:after="0"/>
              <w:ind w:left="100"/>
              <w:rPr>
                <w:noProof/>
                <w:sz w:val="8"/>
                <w:szCs w:val="8"/>
              </w:rPr>
            </w:pPr>
          </w:p>
        </w:tc>
      </w:tr>
      <w:tr w:rsidR="00EB7F49" w:rsidRPr="003B5397" w14:paraId="66AA141A" w14:textId="77777777" w:rsidTr="0035368D">
        <w:tc>
          <w:tcPr>
            <w:tcW w:w="2694" w:type="dxa"/>
            <w:gridSpan w:val="2"/>
            <w:tcBorders>
              <w:top w:val="single" w:sz="4" w:space="0" w:color="auto"/>
              <w:left w:val="single" w:sz="4" w:space="0" w:color="auto"/>
              <w:bottom w:val="single" w:sz="4" w:space="0" w:color="auto"/>
            </w:tcBorders>
          </w:tcPr>
          <w:p w14:paraId="4DDC8C06" w14:textId="77777777" w:rsidR="00EB7F49" w:rsidRPr="003B5397" w:rsidRDefault="00EB7F49" w:rsidP="0035368D">
            <w:pPr>
              <w:pStyle w:val="CRCoverPage"/>
              <w:tabs>
                <w:tab w:val="right" w:pos="2184"/>
              </w:tabs>
              <w:spacing w:after="0"/>
              <w:rPr>
                <w:b/>
                <w:i/>
                <w:noProof/>
              </w:rPr>
            </w:pPr>
            <w:r w:rsidRPr="003B53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7777777" w:rsidR="00EB7F49" w:rsidRPr="003B5397" w:rsidRDefault="00EB7F49" w:rsidP="0035368D">
            <w:pPr>
              <w:pStyle w:val="CRCoverPage"/>
              <w:spacing w:after="0"/>
              <w:ind w:left="100"/>
              <w:rPr>
                <w:noProof/>
              </w:rPr>
            </w:pPr>
          </w:p>
        </w:tc>
      </w:tr>
    </w:tbl>
    <w:p w14:paraId="25D21AD0" w14:textId="77777777" w:rsidR="00EB7F49" w:rsidRPr="003B5397" w:rsidRDefault="00EB7F49" w:rsidP="00EB7F49">
      <w:pPr>
        <w:pStyle w:val="CRCoverPage"/>
        <w:spacing w:after="0"/>
        <w:rPr>
          <w:noProof/>
          <w:sz w:val="8"/>
          <w:szCs w:val="8"/>
        </w:rPr>
      </w:pPr>
    </w:p>
    <w:p w14:paraId="085B7096" w14:textId="77777777" w:rsidR="00EB7F49" w:rsidRPr="003B5397" w:rsidRDefault="00EB7F49" w:rsidP="00EB7F49">
      <w:pPr>
        <w:rPr>
          <w:noProof/>
        </w:rPr>
        <w:sectPr w:rsidR="00EB7F49" w:rsidRPr="003B5397">
          <w:headerReference w:type="even" r:id="rId12"/>
          <w:footnotePr>
            <w:numRestart w:val="eachSect"/>
          </w:footnotePr>
          <w:pgSz w:w="11907" w:h="16840" w:code="9"/>
          <w:pgMar w:top="1418" w:right="1134" w:bottom="1134" w:left="1134" w:header="680" w:footer="567" w:gutter="0"/>
          <w:cols w:space="720"/>
        </w:sectPr>
      </w:pPr>
    </w:p>
    <w:bookmarkEnd w:id="0"/>
    <w:p w14:paraId="137C4CA0" w14:textId="46DF6139" w:rsidR="004D19CC" w:rsidRPr="003B5397" w:rsidRDefault="004D19CC" w:rsidP="004D19CC">
      <w:pPr>
        <w:pageBreakBefore/>
        <w:rPr>
          <w:rFonts w:ascii="Arial" w:hAnsi="Arial" w:cs="Arial"/>
          <w:color w:val="0070C0"/>
          <w:sz w:val="28"/>
          <w:szCs w:val="28"/>
        </w:rPr>
      </w:pPr>
      <w:r w:rsidRPr="003B5397">
        <w:rPr>
          <w:rFonts w:ascii="Arial" w:hAnsi="Arial" w:cs="Arial"/>
          <w:color w:val="0070C0"/>
          <w:sz w:val="28"/>
          <w:szCs w:val="28"/>
        </w:rPr>
        <w:lastRenderedPageBreak/>
        <w:t>&lt;Start of modification&gt;</w:t>
      </w:r>
    </w:p>
    <w:p w14:paraId="0BF91DF8" w14:textId="1F82AFB4" w:rsidR="00EC216A" w:rsidRPr="003B5397" w:rsidRDefault="00EC216A" w:rsidP="00EC216A">
      <w:pPr>
        <w:pStyle w:val="Heading4"/>
        <w:rPr>
          <w:ins w:id="2" w:author="MCC160" w:date="2021-01-13T16:23:00Z"/>
        </w:rPr>
      </w:pPr>
      <w:bookmarkStart w:id="3" w:name="_Toc20908970"/>
      <w:bookmarkStart w:id="4" w:name="_Toc27678095"/>
      <w:bookmarkStart w:id="5" w:name="_Toc36037117"/>
      <w:bookmarkStart w:id="6" w:name="_Toc44398187"/>
      <w:bookmarkStart w:id="7" w:name="_Toc52382372"/>
      <w:bookmarkStart w:id="8" w:name="_Toc60687280"/>
      <w:r w:rsidRPr="003B5397">
        <w:t>5.5.3.5</w:t>
      </w:r>
      <w:r w:rsidRPr="003B5397">
        <w:tab/>
        <w:t>PIDF</w:t>
      </w:r>
      <w:bookmarkEnd w:id="3"/>
      <w:bookmarkEnd w:id="4"/>
      <w:bookmarkEnd w:id="5"/>
      <w:bookmarkEnd w:id="6"/>
      <w:bookmarkEnd w:id="7"/>
      <w:bookmarkEnd w:id="8"/>
    </w:p>
    <w:p w14:paraId="016AD7BC" w14:textId="77777777" w:rsidR="00EC216A" w:rsidRPr="003B5397" w:rsidRDefault="00EC216A" w:rsidP="00EE5394">
      <w:pPr>
        <w:pStyle w:val="Heading5"/>
        <w:rPr>
          <w:ins w:id="9" w:author="MCC160" w:date="2021-01-13T16:23:00Z"/>
        </w:rPr>
      </w:pPr>
      <w:bookmarkStart w:id="10" w:name="_Toc20908961"/>
      <w:bookmarkStart w:id="11" w:name="_Toc27678068"/>
      <w:bookmarkStart w:id="12" w:name="_Toc36037090"/>
      <w:bookmarkStart w:id="13" w:name="_Toc44398160"/>
      <w:bookmarkStart w:id="14" w:name="_Toc52382345"/>
      <w:ins w:id="15" w:author="MCC160" w:date="2021-01-13T16:23:00Z">
        <w:r w:rsidRPr="003B5397">
          <w:t>5.5.3.5.1</w:t>
        </w:r>
        <w:r w:rsidRPr="003B5397">
          <w:tab/>
          <w:t>PIDF from the UE</w:t>
        </w:r>
        <w:bookmarkEnd w:id="10"/>
        <w:bookmarkEnd w:id="11"/>
        <w:bookmarkEnd w:id="12"/>
        <w:bookmarkEnd w:id="13"/>
        <w:bookmarkEnd w:id="14"/>
      </w:ins>
    </w:p>
    <w:p w14:paraId="739B627B" w14:textId="023B29AA" w:rsidR="00EC216A" w:rsidRPr="003B5397" w:rsidDel="00E2660A" w:rsidRDefault="00EC216A">
      <w:pPr>
        <w:rPr>
          <w:del w:id="16" w:author="MCC160" w:date="2021-01-24T13:09:00Z"/>
        </w:rPr>
        <w:pPrChange w:id="17" w:author="MCC160" w:date="2021-01-13T16:23:00Z">
          <w:pPr>
            <w:pStyle w:val="Heading4"/>
          </w:pPr>
        </w:pPrChange>
      </w:pPr>
    </w:p>
    <w:p w14:paraId="6EFF6512" w14:textId="77777777" w:rsidR="00EC216A" w:rsidRPr="003B5397" w:rsidRDefault="00EC216A" w:rsidP="00EC216A">
      <w:pPr>
        <w:pStyle w:val="Heading5"/>
      </w:pPr>
      <w:bookmarkStart w:id="18" w:name="_Toc27678096"/>
      <w:bookmarkStart w:id="19" w:name="_Toc36037118"/>
      <w:bookmarkStart w:id="20" w:name="_Toc44398188"/>
      <w:bookmarkStart w:id="21" w:name="_Toc52382373"/>
      <w:bookmarkStart w:id="22" w:name="_Toc60687281"/>
      <w:r w:rsidRPr="003B5397">
        <w:t>-</w:t>
      </w:r>
      <w:r w:rsidRPr="003B5397">
        <w:tab/>
        <w:t>MCPTT</w:t>
      </w:r>
      <w:bookmarkEnd w:id="18"/>
      <w:bookmarkEnd w:id="19"/>
      <w:bookmarkEnd w:id="20"/>
      <w:bookmarkEnd w:id="21"/>
      <w:bookmarkEnd w:id="22"/>
    </w:p>
    <w:p w14:paraId="56D55A4A" w14:textId="14AD2224" w:rsidR="00EC216A" w:rsidRPr="003B5397" w:rsidRDefault="00EC216A" w:rsidP="00EC216A">
      <w:pPr>
        <w:pStyle w:val="TH"/>
      </w:pPr>
      <w:r w:rsidRPr="003B5397">
        <w:t>Table 5.5.3.5</w:t>
      </w:r>
      <w:ins w:id="23" w:author="MCC160" w:date="2021-01-13T16:23:00Z">
        <w:r w:rsidRPr="003B5397">
          <w:t>.1</w:t>
        </w:r>
      </w:ins>
      <w:r w:rsidRPr="003B5397">
        <w:t>-1: PIDF for MCPTT</w:t>
      </w:r>
      <w:ins w:id="24" w:author="MCC160" w:date="2021-01-13T16:26:00Z">
        <w:r w:rsidRPr="003B5397">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C216A" w:rsidRPr="003B5397" w14:paraId="5A560383" w14:textId="77777777" w:rsidTr="00EC216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1F5B60D" w14:textId="166A50FE" w:rsidR="00EC216A" w:rsidRPr="003B5397" w:rsidRDefault="00EC216A" w:rsidP="00DF2D84">
            <w:pPr>
              <w:pStyle w:val="TAL"/>
            </w:pPr>
            <w:r w:rsidRPr="003B5397">
              <w:t xml:space="preserve">Derivation Path: </w:t>
            </w:r>
            <w:ins w:id="25" w:author="MCC160" w:date="2021-01-19T16:37:00Z">
              <w:r w:rsidR="00C94AA4" w:rsidRPr="003B5397">
                <w:t>RFC 3863 [1</w:t>
              </w:r>
            </w:ins>
            <w:ins w:id="26" w:author="MCC160" w:date="2021-01-24T13:11:00Z">
              <w:r w:rsidR="00E2660A" w:rsidRPr="003B5397">
                <w:t>1</w:t>
              </w:r>
            </w:ins>
            <w:ins w:id="27" w:author="MCC160" w:date="2021-01-19T16:37:00Z">
              <w:r w:rsidR="00C94AA4" w:rsidRPr="003B5397">
                <w:t>4]</w:t>
              </w:r>
            </w:ins>
            <w:del w:id="28" w:author="MCC160" w:date="2021-01-19T16:37:00Z">
              <w:r w:rsidRPr="003B5397" w:rsidDel="00C94AA4">
                <w:delText>TS 24.379 [9] clause 9.3.1</w:delText>
              </w:r>
            </w:del>
          </w:p>
        </w:tc>
      </w:tr>
      <w:tr w:rsidR="00EC216A" w:rsidRPr="003B5397" w14:paraId="71E04DA1"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30D19CEC" w14:textId="77777777" w:rsidR="00EC216A" w:rsidRPr="003B5397" w:rsidRDefault="00EC216A" w:rsidP="00DF2D84">
            <w:pPr>
              <w:pStyle w:val="TAH"/>
              <w:rPr>
                <w:bCs/>
              </w:rPr>
            </w:pPr>
            <w:r w:rsidRPr="003B5397">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47DC586" w14:textId="77777777" w:rsidR="00EC216A" w:rsidRPr="003B5397" w:rsidRDefault="00EC216A" w:rsidP="00DF2D84">
            <w:pPr>
              <w:pStyle w:val="TAH"/>
              <w:rPr>
                <w:bCs/>
              </w:rPr>
            </w:pPr>
            <w:r w:rsidRPr="003B5397">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80FA3F0" w14:textId="77777777" w:rsidR="00EC216A" w:rsidRPr="003B5397" w:rsidRDefault="00EC216A" w:rsidP="00DF2D84">
            <w:pPr>
              <w:pStyle w:val="TAH"/>
              <w:rPr>
                <w:bCs/>
              </w:rPr>
            </w:pPr>
            <w:r w:rsidRPr="003B5397">
              <w:rPr>
                <w:bCs/>
              </w:rPr>
              <w:t>Comment</w:t>
            </w:r>
          </w:p>
        </w:tc>
        <w:tc>
          <w:tcPr>
            <w:tcW w:w="1418" w:type="dxa"/>
            <w:tcBorders>
              <w:top w:val="single" w:sz="4" w:space="0" w:color="auto"/>
              <w:left w:val="single" w:sz="4" w:space="0" w:color="auto"/>
              <w:bottom w:val="single" w:sz="4" w:space="0" w:color="auto"/>
              <w:right w:val="single" w:sz="4" w:space="0" w:color="auto"/>
            </w:tcBorders>
          </w:tcPr>
          <w:p w14:paraId="2B10E436" w14:textId="77777777" w:rsidR="00EC216A" w:rsidRPr="003B5397" w:rsidRDefault="00EC216A" w:rsidP="00DF2D84">
            <w:pPr>
              <w:pStyle w:val="TAH"/>
              <w:rPr>
                <w:bCs/>
              </w:rPr>
            </w:pPr>
            <w:r w:rsidRPr="003B5397">
              <w:rPr>
                <w:bCs/>
              </w:rPr>
              <w:t>Reference</w:t>
            </w:r>
          </w:p>
        </w:tc>
        <w:tc>
          <w:tcPr>
            <w:tcW w:w="1133" w:type="dxa"/>
            <w:tcBorders>
              <w:top w:val="single" w:sz="4" w:space="0" w:color="auto"/>
              <w:left w:val="single" w:sz="4" w:space="0" w:color="auto"/>
              <w:bottom w:val="single" w:sz="4" w:space="0" w:color="auto"/>
              <w:right w:val="single" w:sz="4" w:space="0" w:color="auto"/>
            </w:tcBorders>
          </w:tcPr>
          <w:p w14:paraId="420FC408" w14:textId="77777777" w:rsidR="00EC216A" w:rsidRPr="003B5397" w:rsidRDefault="00EC216A" w:rsidP="00DF2D84">
            <w:pPr>
              <w:pStyle w:val="TAH"/>
              <w:rPr>
                <w:bCs/>
              </w:rPr>
            </w:pPr>
            <w:r w:rsidRPr="003B5397">
              <w:rPr>
                <w:bCs/>
              </w:rPr>
              <w:t>Condition</w:t>
            </w:r>
          </w:p>
        </w:tc>
      </w:tr>
      <w:tr w:rsidR="00EC216A" w:rsidRPr="003B5397" w14:paraId="724F27FC"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450F1AD1" w14:textId="77777777" w:rsidR="00EC216A" w:rsidRPr="003B5397" w:rsidRDefault="00EC216A" w:rsidP="00DF2D84">
            <w:pPr>
              <w:pStyle w:val="TAL"/>
            </w:pPr>
            <w:r w:rsidRPr="003B5397">
              <w:t>presence</w:t>
            </w:r>
          </w:p>
        </w:tc>
        <w:tc>
          <w:tcPr>
            <w:tcW w:w="2126" w:type="dxa"/>
            <w:tcBorders>
              <w:top w:val="single" w:sz="4" w:space="0" w:color="auto"/>
              <w:left w:val="single" w:sz="4" w:space="0" w:color="auto"/>
              <w:bottom w:val="single" w:sz="4" w:space="0" w:color="auto"/>
              <w:right w:val="single" w:sz="4" w:space="0" w:color="auto"/>
            </w:tcBorders>
          </w:tcPr>
          <w:p w14:paraId="6F848B2E" w14:textId="77777777" w:rsidR="00EC216A" w:rsidRPr="003B5397" w:rsidRDefault="00EC216A" w:rsidP="00DF2D84">
            <w:pPr>
              <w:pStyle w:val="TAL"/>
            </w:pPr>
          </w:p>
        </w:tc>
        <w:tc>
          <w:tcPr>
            <w:tcW w:w="2126" w:type="dxa"/>
            <w:tcBorders>
              <w:top w:val="single" w:sz="4" w:space="0" w:color="auto"/>
              <w:left w:val="single" w:sz="4" w:space="0" w:color="auto"/>
              <w:bottom w:val="single" w:sz="4" w:space="0" w:color="auto"/>
              <w:right w:val="single" w:sz="4" w:space="0" w:color="auto"/>
            </w:tcBorders>
          </w:tcPr>
          <w:p w14:paraId="4ADC59F3" w14:textId="77777777" w:rsidR="00EC216A" w:rsidRPr="003B5397" w:rsidRDefault="00EC216A"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02738B09" w14:textId="27F2B29E" w:rsidR="00EC216A" w:rsidRPr="003B5397" w:rsidRDefault="00C94AA4" w:rsidP="00DF2D84">
            <w:pPr>
              <w:pStyle w:val="TAL"/>
            </w:pPr>
            <w:ins w:id="29" w:author="MCC160" w:date="2021-01-19T16:38:00Z">
              <w:r w:rsidRPr="003B5397">
                <w:t>RFC 3863 [1</w:t>
              </w:r>
            </w:ins>
            <w:ins w:id="30" w:author="MCC160" w:date="2021-01-24T13:10:00Z">
              <w:r w:rsidR="00E2660A" w:rsidRPr="003B5397">
                <w:t>1</w:t>
              </w:r>
            </w:ins>
            <w:ins w:id="31" w:author="MCC160" w:date="2021-01-19T16:38:00Z">
              <w:r w:rsidRPr="003B5397">
                <w:t>4]</w:t>
              </w:r>
            </w:ins>
          </w:p>
        </w:tc>
        <w:tc>
          <w:tcPr>
            <w:tcW w:w="1133" w:type="dxa"/>
            <w:tcBorders>
              <w:top w:val="single" w:sz="4" w:space="0" w:color="auto"/>
              <w:left w:val="single" w:sz="4" w:space="0" w:color="auto"/>
              <w:bottom w:val="single" w:sz="4" w:space="0" w:color="auto"/>
              <w:right w:val="single" w:sz="4" w:space="0" w:color="auto"/>
            </w:tcBorders>
          </w:tcPr>
          <w:p w14:paraId="25A97DE3" w14:textId="77777777" w:rsidR="00EC216A" w:rsidRPr="003B5397" w:rsidRDefault="00EC216A" w:rsidP="00DF2D84">
            <w:pPr>
              <w:pStyle w:val="TAL"/>
            </w:pPr>
          </w:p>
        </w:tc>
      </w:tr>
      <w:tr w:rsidR="00EC216A" w:rsidRPr="003B5397" w14:paraId="5467B1F2"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61BDDA11" w14:textId="77777777" w:rsidR="00EC216A" w:rsidRPr="003B5397" w:rsidRDefault="00EC216A" w:rsidP="00DF2D84">
            <w:pPr>
              <w:pStyle w:val="TAL"/>
            </w:pPr>
            <w:r w:rsidRPr="003B5397">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B63B131" w14:textId="77777777" w:rsidR="00EC216A" w:rsidRPr="003B5397" w:rsidRDefault="00EC216A" w:rsidP="00DF2D84">
            <w:pPr>
              <w:pStyle w:val="TAL"/>
            </w:pPr>
            <w:r w:rsidRPr="003B5397">
              <w:t>Encrypted URI (NOTE 1) with value set to px_MCPTT_ID_User_A</w:t>
            </w:r>
          </w:p>
        </w:tc>
        <w:tc>
          <w:tcPr>
            <w:tcW w:w="2126" w:type="dxa"/>
            <w:tcBorders>
              <w:top w:val="single" w:sz="4" w:space="0" w:color="auto"/>
              <w:left w:val="single" w:sz="4" w:space="0" w:color="auto"/>
              <w:bottom w:val="single" w:sz="4" w:space="0" w:color="auto"/>
              <w:right w:val="single" w:sz="4" w:space="0" w:color="auto"/>
            </w:tcBorders>
          </w:tcPr>
          <w:p w14:paraId="4A9177AC" w14:textId="77777777" w:rsidR="00EC216A" w:rsidRPr="003B5397" w:rsidRDefault="00EC216A"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49A8D747" w14:textId="77777777" w:rsidR="00EC216A" w:rsidRPr="003B5397" w:rsidRDefault="00EC216A" w:rsidP="00DF2D84">
            <w:pPr>
              <w:pStyle w:val="TAL"/>
            </w:pPr>
          </w:p>
        </w:tc>
        <w:tc>
          <w:tcPr>
            <w:tcW w:w="1133" w:type="dxa"/>
            <w:tcBorders>
              <w:top w:val="single" w:sz="4" w:space="0" w:color="auto"/>
              <w:left w:val="single" w:sz="4" w:space="0" w:color="auto"/>
              <w:bottom w:val="single" w:sz="4" w:space="0" w:color="auto"/>
              <w:right w:val="single" w:sz="4" w:space="0" w:color="auto"/>
            </w:tcBorders>
          </w:tcPr>
          <w:p w14:paraId="6D5797CE" w14:textId="77777777" w:rsidR="00EC216A" w:rsidRPr="003B5397" w:rsidRDefault="00EC216A" w:rsidP="00DF2D84">
            <w:pPr>
              <w:pStyle w:val="TAL"/>
            </w:pPr>
          </w:p>
        </w:tc>
      </w:tr>
      <w:tr w:rsidR="00EC216A" w:rsidRPr="003B5397" w14:paraId="2BF38573"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9227159" w14:textId="77777777" w:rsidR="00EC216A" w:rsidRPr="003B5397" w:rsidRDefault="00EC216A" w:rsidP="00DF2D84">
            <w:pPr>
              <w:pStyle w:val="TAL"/>
            </w:pPr>
            <w:r w:rsidRPr="003B5397">
              <w:t xml:space="preserve">  tuple</w:t>
            </w:r>
          </w:p>
        </w:tc>
        <w:tc>
          <w:tcPr>
            <w:tcW w:w="2126" w:type="dxa"/>
            <w:tcBorders>
              <w:top w:val="single" w:sz="4" w:space="0" w:color="auto"/>
              <w:left w:val="single" w:sz="4" w:space="0" w:color="auto"/>
              <w:bottom w:val="single" w:sz="4" w:space="0" w:color="auto"/>
              <w:right w:val="single" w:sz="4" w:space="0" w:color="auto"/>
            </w:tcBorders>
          </w:tcPr>
          <w:p w14:paraId="29633468" w14:textId="77777777" w:rsidR="00EC216A" w:rsidRPr="003B5397" w:rsidRDefault="00EC216A" w:rsidP="00DF2D84">
            <w:pPr>
              <w:pStyle w:val="TAL"/>
            </w:pPr>
          </w:p>
        </w:tc>
        <w:tc>
          <w:tcPr>
            <w:tcW w:w="2126" w:type="dxa"/>
            <w:tcBorders>
              <w:top w:val="single" w:sz="4" w:space="0" w:color="auto"/>
              <w:left w:val="single" w:sz="4" w:space="0" w:color="auto"/>
              <w:bottom w:val="single" w:sz="4" w:space="0" w:color="auto"/>
              <w:right w:val="single" w:sz="4" w:space="0" w:color="auto"/>
            </w:tcBorders>
          </w:tcPr>
          <w:p w14:paraId="5DDE41C9" w14:textId="77777777" w:rsidR="00EC216A" w:rsidRPr="003B5397" w:rsidRDefault="00EC216A"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328EAB37" w14:textId="77777777" w:rsidR="00EC216A" w:rsidRPr="003B5397" w:rsidRDefault="00EC216A" w:rsidP="00DF2D84">
            <w:pPr>
              <w:pStyle w:val="TAL"/>
            </w:pPr>
          </w:p>
        </w:tc>
        <w:tc>
          <w:tcPr>
            <w:tcW w:w="1133" w:type="dxa"/>
            <w:tcBorders>
              <w:top w:val="single" w:sz="4" w:space="0" w:color="auto"/>
              <w:left w:val="single" w:sz="4" w:space="0" w:color="auto"/>
              <w:bottom w:val="single" w:sz="4" w:space="0" w:color="auto"/>
              <w:right w:val="single" w:sz="4" w:space="0" w:color="auto"/>
            </w:tcBorders>
          </w:tcPr>
          <w:p w14:paraId="264B25BD" w14:textId="77777777" w:rsidR="00EC216A" w:rsidRPr="003B5397" w:rsidRDefault="00EC216A" w:rsidP="00DF2D84">
            <w:pPr>
              <w:pStyle w:val="TAL"/>
            </w:pPr>
          </w:p>
        </w:tc>
      </w:tr>
      <w:tr w:rsidR="00EC216A" w:rsidRPr="003B5397" w14:paraId="5356E20E"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385352B0" w14:textId="77777777" w:rsidR="00EC216A" w:rsidRPr="003B5397" w:rsidRDefault="00EC216A" w:rsidP="00DF2D84">
            <w:pPr>
              <w:pStyle w:val="TAL"/>
            </w:pPr>
            <w:r w:rsidRPr="003B5397">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F97EF78" w14:textId="0AD0E8AD" w:rsidR="00EC216A" w:rsidRPr="003B5397" w:rsidRDefault="00EC216A" w:rsidP="00DF2D84">
            <w:pPr>
              <w:pStyle w:val="TAL"/>
            </w:pPr>
            <w:r w:rsidRPr="003B5397">
              <w:t xml:space="preserve">Encrypted URI (NOTE 1) with value set to </w:t>
            </w:r>
            <w:ins w:id="32" w:author="MCC160" w:date="2021-01-24T13:10:00Z">
              <w:r w:rsidR="00E2660A" w:rsidRPr="003B5397">
                <w:t>the mcptt-client-id as provided by the UE at registration</w:t>
              </w:r>
            </w:ins>
            <w:del w:id="33" w:author="MCC160" w:date="2021-01-24T13:10:00Z">
              <w:r w:rsidRPr="003B5397" w:rsidDel="00E2660A">
                <w:delText>px_MCPTT_Client_A_ID</w:delText>
              </w:r>
            </w:del>
          </w:p>
        </w:tc>
        <w:tc>
          <w:tcPr>
            <w:tcW w:w="2126" w:type="dxa"/>
            <w:tcBorders>
              <w:top w:val="single" w:sz="4" w:space="0" w:color="auto"/>
              <w:left w:val="single" w:sz="4" w:space="0" w:color="auto"/>
              <w:bottom w:val="single" w:sz="4" w:space="0" w:color="auto"/>
              <w:right w:val="single" w:sz="4" w:space="0" w:color="auto"/>
            </w:tcBorders>
          </w:tcPr>
          <w:p w14:paraId="32CABE03" w14:textId="77777777" w:rsidR="00EC216A" w:rsidRPr="003B5397" w:rsidRDefault="00EC216A"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26E856D4" w14:textId="77777777" w:rsidR="00EC216A" w:rsidRPr="003B5397" w:rsidRDefault="00EC216A" w:rsidP="00DF2D84">
            <w:pPr>
              <w:pStyle w:val="TAL"/>
            </w:pPr>
          </w:p>
        </w:tc>
        <w:tc>
          <w:tcPr>
            <w:tcW w:w="1133" w:type="dxa"/>
            <w:tcBorders>
              <w:top w:val="single" w:sz="4" w:space="0" w:color="auto"/>
              <w:left w:val="single" w:sz="4" w:space="0" w:color="auto"/>
              <w:bottom w:val="single" w:sz="4" w:space="0" w:color="auto"/>
              <w:right w:val="single" w:sz="4" w:space="0" w:color="auto"/>
            </w:tcBorders>
          </w:tcPr>
          <w:p w14:paraId="3A57BF69" w14:textId="77777777" w:rsidR="00EC216A" w:rsidRPr="003B5397" w:rsidRDefault="00EC216A" w:rsidP="00DF2D84">
            <w:pPr>
              <w:pStyle w:val="TAL"/>
            </w:pPr>
          </w:p>
        </w:tc>
      </w:tr>
      <w:tr w:rsidR="00EC216A" w:rsidRPr="003B5397" w14:paraId="05BF498A"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472B14CB" w14:textId="77777777" w:rsidR="00EC216A" w:rsidRPr="003B5397" w:rsidRDefault="00EC216A" w:rsidP="00DF2D84">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5AC98430" w14:textId="77777777" w:rsidR="00EC216A" w:rsidRPr="003B5397" w:rsidRDefault="00EC216A" w:rsidP="00DF2D84">
            <w:pPr>
              <w:pStyle w:val="TAL"/>
            </w:pPr>
          </w:p>
        </w:tc>
        <w:tc>
          <w:tcPr>
            <w:tcW w:w="2126" w:type="dxa"/>
            <w:tcBorders>
              <w:top w:val="single" w:sz="4" w:space="0" w:color="auto"/>
              <w:left w:val="single" w:sz="4" w:space="0" w:color="auto"/>
              <w:bottom w:val="single" w:sz="4" w:space="0" w:color="auto"/>
              <w:right w:val="single" w:sz="4" w:space="0" w:color="auto"/>
            </w:tcBorders>
          </w:tcPr>
          <w:p w14:paraId="7FE11A79" w14:textId="77777777" w:rsidR="00EC216A" w:rsidRPr="003B5397" w:rsidRDefault="00EC216A" w:rsidP="00DF2D84">
            <w:pPr>
              <w:pStyle w:val="TAL"/>
            </w:pPr>
          </w:p>
        </w:tc>
        <w:tc>
          <w:tcPr>
            <w:tcW w:w="1418" w:type="dxa"/>
            <w:tcBorders>
              <w:top w:val="single" w:sz="4" w:space="0" w:color="auto"/>
              <w:left w:val="single" w:sz="4" w:space="0" w:color="auto"/>
              <w:bottom w:val="single" w:sz="4" w:space="0" w:color="auto"/>
              <w:right w:val="single" w:sz="4" w:space="0" w:color="auto"/>
            </w:tcBorders>
          </w:tcPr>
          <w:p w14:paraId="79C18984" w14:textId="77777777" w:rsidR="00EC216A" w:rsidRPr="003B5397" w:rsidRDefault="00EC216A" w:rsidP="00DF2D84">
            <w:pPr>
              <w:pStyle w:val="TAL"/>
            </w:pPr>
          </w:p>
        </w:tc>
        <w:tc>
          <w:tcPr>
            <w:tcW w:w="1133" w:type="dxa"/>
            <w:tcBorders>
              <w:top w:val="single" w:sz="4" w:space="0" w:color="auto"/>
              <w:left w:val="single" w:sz="4" w:space="0" w:color="auto"/>
              <w:bottom w:val="single" w:sz="4" w:space="0" w:color="auto"/>
              <w:right w:val="single" w:sz="4" w:space="0" w:color="auto"/>
            </w:tcBorders>
          </w:tcPr>
          <w:p w14:paraId="10C58D02" w14:textId="77777777" w:rsidR="00EC216A" w:rsidRPr="003B5397" w:rsidRDefault="00EC216A" w:rsidP="00DF2D84">
            <w:pPr>
              <w:pStyle w:val="TAL"/>
            </w:pPr>
          </w:p>
        </w:tc>
      </w:tr>
      <w:tr w:rsidR="00EC216A" w:rsidRPr="003B5397" w14:paraId="11A98000"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1674F55F" w14:textId="77777777" w:rsidR="00EC216A" w:rsidRPr="003B5397" w:rsidRDefault="00EC216A" w:rsidP="00EC216A">
            <w:pPr>
              <w:pStyle w:val="TAL"/>
            </w:pPr>
            <w:r w:rsidRPr="003B5397">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FF606DE" w14:textId="77777777" w:rsidR="00EC216A" w:rsidRPr="003B5397" w:rsidRDefault="00EC216A" w:rsidP="00EC216A">
            <w:pPr>
              <w:pStyle w:val="TAL"/>
            </w:pPr>
          </w:p>
        </w:tc>
        <w:tc>
          <w:tcPr>
            <w:tcW w:w="2126" w:type="dxa"/>
            <w:tcBorders>
              <w:top w:val="single" w:sz="4" w:space="0" w:color="auto"/>
              <w:left w:val="single" w:sz="4" w:space="0" w:color="auto"/>
              <w:bottom w:val="single" w:sz="4" w:space="0" w:color="auto"/>
              <w:right w:val="single" w:sz="4" w:space="0" w:color="auto"/>
            </w:tcBorders>
          </w:tcPr>
          <w:p w14:paraId="3C7245D2" w14:textId="769DD298" w:rsidR="00EC216A" w:rsidRPr="003B5397" w:rsidRDefault="00EC216A" w:rsidP="00EC216A">
            <w:pPr>
              <w:pStyle w:val="TAL"/>
            </w:pPr>
            <w:ins w:id="34" w:author="MCC160" w:date="2021-01-13T16:25:00Z">
              <w:r w:rsidRPr="003B5397">
                <w:t>MCPTT extension</w:t>
              </w:r>
            </w:ins>
          </w:p>
        </w:tc>
        <w:tc>
          <w:tcPr>
            <w:tcW w:w="1418" w:type="dxa"/>
            <w:tcBorders>
              <w:top w:val="single" w:sz="4" w:space="0" w:color="auto"/>
              <w:left w:val="single" w:sz="4" w:space="0" w:color="auto"/>
              <w:bottom w:val="single" w:sz="4" w:space="0" w:color="auto"/>
              <w:right w:val="single" w:sz="4" w:space="0" w:color="auto"/>
            </w:tcBorders>
          </w:tcPr>
          <w:p w14:paraId="06ED5499" w14:textId="44F2F5F0" w:rsidR="00EC216A" w:rsidRPr="003B5397" w:rsidRDefault="00C94AA4" w:rsidP="00EC216A">
            <w:pPr>
              <w:pStyle w:val="TAL"/>
            </w:pPr>
            <w:ins w:id="35" w:author="MCC160" w:date="2021-01-19T16:37:00Z">
              <w:r w:rsidRPr="003B5397">
                <w:t>TS 24.379 [9] clause 9.3.1</w:t>
              </w:r>
            </w:ins>
          </w:p>
        </w:tc>
        <w:tc>
          <w:tcPr>
            <w:tcW w:w="1133" w:type="dxa"/>
            <w:tcBorders>
              <w:top w:val="single" w:sz="4" w:space="0" w:color="auto"/>
              <w:left w:val="single" w:sz="4" w:space="0" w:color="auto"/>
              <w:bottom w:val="single" w:sz="4" w:space="0" w:color="auto"/>
              <w:right w:val="single" w:sz="4" w:space="0" w:color="auto"/>
            </w:tcBorders>
          </w:tcPr>
          <w:p w14:paraId="59D313C0" w14:textId="77777777" w:rsidR="00EC216A" w:rsidRPr="003B5397" w:rsidRDefault="00EC216A" w:rsidP="00EC216A">
            <w:pPr>
              <w:pStyle w:val="TAL"/>
            </w:pPr>
          </w:p>
        </w:tc>
      </w:tr>
      <w:tr w:rsidR="00EC216A" w:rsidRPr="003B5397" w14:paraId="140FAF46"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EA02BE9" w14:textId="77777777" w:rsidR="00EC216A" w:rsidRPr="003B5397" w:rsidRDefault="00EC216A" w:rsidP="00EC216A">
            <w:pPr>
              <w:pStyle w:val="TAL"/>
            </w:pPr>
            <w:r w:rsidRPr="003B5397">
              <w:t xml:space="preserve">        group </w:t>
            </w:r>
          </w:p>
        </w:tc>
        <w:tc>
          <w:tcPr>
            <w:tcW w:w="2126" w:type="dxa"/>
            <w:tcBorders>
              <w:top w:val="single" w:sz="4" w:space="0" w:color="auto"/>
              <w:left w:val="single" w:sz="4" w:space="0" w:color="auto"/>
              <w:bottom w:val="single" w:sz="4" w:space="0" w:color="auto"/>
              <w:right w:val="single" w:sz="4" w:space="0" w:color="auto"/>
            </w:tcBorders>
          </w:tcPr>
          <w:p w14:paraId="51C14E0E" w14:textId="77777777" w:rsidR="00EC216A" w:rsidRPr="003B5397" w:rsidRDefault="00EC216A" w:rsidP="00EC216A">
            <w:pPr>
              <w:pStyle w:val="TAL"/>
            </w:pPr>
            <w:r w:rsidRPr="003B5397">
              <w:t>Encrypted URI (NOTE 1) with value set to px_MCPTT_Group_A_ID</w:t>
            </w:r>
          </w:p>
        </w:tc>
        <w:tc>
          <w:tcPr>
            <w:tcW w:w="2126" w:type="dxa"/>
            <w:tcBorders>
              <w:top w:val="single" w:sz="4" w:space="0" w:color="auto"/>
              <w:left w:val="single" w:sz="4" w:space="0" w:color="auto"/>
              <w:bottom w:val="single" w:sz="4" w:space="0" w:color="auto"/>
              <w:right w:val="single" w:sz="4" w:space="0" w:color="auto"/>
            </w:tcBorders>
          </w:tcPr>
          <w:p w14:paraId="7FDC42B4"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3FF7E881"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249F731C" w14:textId="77777777" w:rsidR="00EC216A" w:rsidRPr="003B5397" w:rsidRDefault="00EC216A" w:rsidP="00EC216A">
            <w:pPr>
              <w:pStyle w:val="TAL"/>
            </w:pPr>
          </w:p>
        </w:tc>
      </w:tr>
      <w:tr w:rsidR="00EC216A" w:rsidRPr="003B5397" w14:paraId="2BB6155E"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38C3C973" w14:textId="77777777" w:rsidR="00EC216A" w:rsidRPr="003B5397" w:rsidRDefault="00EC216A" w:rsidP="00EC216A">
            <w:pPr>
              <w:pStyle w:val="TAL"/>
            </w:pPr>
            <w:r w:rsidRPr="003B5397">
              <w:t xml:space="preserve">        client</w:t>
            </w:r>
          </w:p>
        </w:tc>
        <w:tc>
          <w:tcPr>
            <w:tcW w:w="2126" w:type="dxa"/>
            <w:tcBorders>
              <w:top w:val="single" w:sz="4" w:space="0" w:color="auto"/>
              <w:left w:val="single" w:sz="4" w:space="0" w:color="auto"/>
              <w:bottom w:val="single" w:sz="4" w:space="0" w:color="auto"/>
              <w:right w:val="single" w:sz="4" w:space="0" w:color="auto"/>
            </w:tcBorders>
          </w:tcPr>
          <w:p w14:paraId="4A142362"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019E41F1"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2F547E23"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5777D869" w14:textId="77777777" w:rsidR="00EC216A" w:rsidRPr="003B5397" w:rsidRDefault="00EC216A" w:rsidP="00EC216A">
            <w:pPr>
              <w:pStyle w:val="TAL"/>
            </w:pPr>
          </w:p>
        </w:tc>
      </w:tr>
      <w:tr w:rsidR="00EC216A" w:rsidRPr="003B5397" w14:paraId="272BF39E"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035E7172" w14:textId="77777777" w:rsidR="00EC216A" w:rsidRPr="003B5397" w:rsidRDefault="00EC216A" w:rsidP="00EC216A">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5932E207" w14:textId="0A34D011" w:rsidR="00EC216A" w:rsidRPr="003B5397" w:rsidRDefault="00EC216A" w:rsidP="00EC216A">
            <w:pPr>
              <w:pStyle w:val="TAL"/>
            </w:pPr>
            <w:ins w:id="36" w:author="MCC160" w:date="2021-01-13T16:26:00Z">
              <w:r w:rsidRPr="003B5397">
                <w:t>not present</w:t>
              </w:r>
            </w:ins>
            <w:del w:id="37" w:author="MCC160" w:date="2021-01-13T16:26:00Z">
              <w:r w:rsidRPr="003B5397" w:rsidDel="00EC216A">
                <w:delText>"affiliating"</w:delText>
              </w:r>
            </w:del>
          </w:p>
        </w:tc>
        <w:tc>
          <w:tcPr>
            <w:tcW w:w="2126" w:type="dxa"/>
            <w:tcBorders>
              <w:top w:val="single" w:sz="4" w:space="0" w:color="auto"/>
              <w:left w:val="single" w:sz="4" w:space="0" w:color="auto"/>
              <w:bottom w:val="single" w:sz="4" w:space="0" w:color="auto"/>
              <w:right w:val="single" w:sz="4" w:space="0" w:color="auto"/>
            </w:tcBorders>
          </w:tcPr>
          <w:p w14:paraId="1016088D"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3852D32D"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5C7C49E6" w14:textId="77777777" w:rsidR="00EC216A" w:rsidRPr="003B5397" w:rsidRDefault="00EC216A" w:rsidP="00EC216A">
            <w:pPr>
              <w:pStyle w:val="TAL"/>
            </w:pPr>
          </w:p>
        </w:tc>
      </w:tr>
      <w:tr w:rsidR="00EC216A" w:rsidRPr="003B5397" w14:paraId="7D62C458"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5C2DBFED" w14:textId="77777777" w:rsidR="00EC216A" w:rsidRPr="003B5397" w:rsidRDefault="00EC216A" w:rsidP="00EC216A">
            <w:pPr>
              <w:pStyle w:val="TAL"/>
            </w:pPr>
            <w:r w:rsidRPr="003B5397">
              <w:t xml:space="preserve">        expires</w:t>
            </w:r>
          </w:p>
        </w:tc>
        <w:tc>
          <w:tcPr>
            <w:tcW w:w="2126" w:type="dxa"/>
            <w:tcBorders>
              <w:top w:val="single" w:sz="4" w:space="0" w:color="auto"/>
              <w:left w:val="single" w:sz="4" w:space="0" w:color="auto"/>
              <w:bottom w:val="single" w:sz="4" w:space="0" w:color="auto"/>
              <w:right w:val="single" w:sz="4" w:space="0" w:color="auto"/>
            </w:tcBorders>
          </w:tcPr>
          <w:p w14:paraId="6228C488"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510882A7"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4E891410"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7BD38A04" w14:textId="77777777" w:rsidR="00EC216A" w:rsidRPr="003B5397" w:rsidRDefault="00EC216A" w:rsidP="00EC216A">
            <w:pPr>
              <w:pStyle w:val="TAL"/>
            </w:pPr>
          </w:p>
        </w:tc>
      </w:tr>
      <w:tr w:rsidR="00EC216A" w:rsidRPr="003B5397" w14:paraId="7232DB9F"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51135EC7" w14:textId="77777777" w:rsidR="00EC216A" w:rsidRPr="003B5397" w:rsidRDefault="00EC216A" w:rsidP="00EC216A">
            <w:pPr>
              <w:pStyle w:val="TAL"/>
            </w:pPr>
            <w:r w:rsidRPr="003B5397">
              <w:t xml:space="preserve">    contact</w:t>
            </w:r>
          </w:p>
        </w:tc>
        <w:tc>
          <w:tcPr>
            <w:tcW w:w="2126" w:type="dxa"/>
            <w:tcBorders>
              <w:top w:val="single" w:sz="4" w:space="0" w:color="auto"/>
              <w:left w:val="single" w:sz="4" w:space="0" w:color="auto"/>
              <w:bottom w:val="single" w:sz="4" w:space="0" w:color="auto"/>
              <w:right w:val="single" w:sz="4" w:space="0" w:color="auto"/>
            </w:tcBorders>
          </w:tcPr>
          <w:p w14:paraId="6F27C70A"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640BC729"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32E46BE7"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000C4800" w14:textId="77777777" w:rsidR="00EC216A" w:rsidRPr="003B5397" w:rsidRDefault="00EC216A" w:rsidP="00EC216A">
            <w:pPr>
              <w:pStyle w:val="TAL"/>
            </w:pPr>
          </w:p>
        </w:tc>
      </w:tr>
      <w:tr w:rsidR="00EC216A" w:rsidRPr="003B5397" w14:paraId="1D46C33D"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42068BD" w14:textId="77777777" w:rsidR="00EC216A" w:rsidRPr="003B5397" w:rsidRDefault="00EC216A" w:rsidP="00EC216A">
            <w:pPr>
              <w:pStyle w:val="TAL"/>
            </w:pPr>
            <w:r w:rsidRPr="003B5397">
              <w:t xml:space="preserve">    note</w:t>
            </w:r>
          </w:p>
        </w:tc>
        <w:tc>
          <w:tcPr>
            <w:tcW w:w="2126" w:type="dxa"/>
            <w:tcBorders>
              <w:top w:val="single" w:sz="4" w:space="0" w:color="auto"/>
              <w:left w:val="single" w:sz="4" w:space="0" w:color="auto"/>
              <w:bottom w:val="single" w:sz="4" w:space="0" w:color="auto"/>
              <w:right w:val="single" w:sz="4" w:space="0" w:color="auto"/>
            </w:tcBorders>
          </w:tcPr>
          <w:p w14:paraId="0A5ED33C"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72DA5D97"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3E455DEB"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0630E827" w14:textId="77777777" w:rsidR="00EC216A" w:rsidRPr="003B5397" w:rsidRDefault="00EC216A" w:rsidP="00EC216A">
            <w:pPr>
              <w:pStyle w:val="TAL"/>
            </w:pPr>
          </w:p>
        </w:tc>
      </w:tr>
      <w:tr w:rsidR="00EC216A" w:rsidRPr="003B5397" w14:paraId="39AC6189"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3EBCAEF0" w14:textId="77777777" w:rsidR="00EC216A" w:rsidRPr="003B5397" w:rsidRDefault="00EC216A" w:rsidP="00EC216A">
            <w:pPr>
              <w:pStyle w:val="TAL"/>
            </w:pPr>
            <w:r w:rsidRPr="003B5397">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678FF45E"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189EA96B"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19D63D99"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4B05D43F" w14:textId="77777777" w:rsidR="00EC216A" w:rsidRPr="003B5397" w:rsidRDefault="00EC216A" w:rsidP="00EC216A">
            <w:pPr>
              <w:pStyle w:val="TAL"/>
            </w:pPr>
          </w:p>
        </w:tc>
      </w:tr>
      <w:tr w:rsidR="00EC216A" w:rsidRPr="003B5397" w14:paraId="199DFEEC"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52686C9" w14:textId="77777777" w:rsidR="00EC216A" w:rsidRPr="003B5397" w:rsidRDefault="00EC216A" w:rsidP="00EC216A">
            <w:pPr>
              <w:pStyle w:val="TAL"/>
            </w:pPr>
            <w:r w:rsidRPr="003B5397">
              <w:t xml:space="preserve">  note</w:t>
            </w:r>
          </w:p>
        </w:tc>
        <w:tc>
          <w:tcPr>
            <w:tcW w:w="2126" w:type="dxa"/>
            <w:tcBorders>
              <w:top w:val="single" w:sz="4" w:space="0" w:color="auto"/>
              <w:left w:val="single" w:sz="4" w:space="0" w:color="auto"/>
              <w:bottom w:val="single" w:sz="4" w:space="0" w:color="auto"/>
              <w:right w:val="single" w:sz="4" w:space="0" w:color="auto"/>
            </w:tcBorders>
          </w:tcPr>
          <w:p w14:paraId="520D8178" w14:textId="77777777" w:rsidR="00EC216A" w:rsidRPr="003B5397" w:rsidRDefault="00EC216A" w:rsidP="00EC216A">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6B2CB820" w14:textId="77777777" w:rsidR="00EC216A" w:rsidRPr="003B5397" w:rsidRDefault="00EC216A" w:rsidP="00EC216A">
            <w:pPr>
              <w:pStyle w:val="TAL"/>
            </w:pPr>
          </w:p>
        </w:tc>
        <w:tc>
          <w:tcPr>
            <w:tcW w:w="1418" w:type="dxa"/>
            <w:tcBorders>
              <w:top w:val="single" w:sz="4" w:space="0" w:color="auto"/>
              <w:left w:val="single" w:sz="4" w:space="0" w:color="auto"/>
              <w:bottom w:val="single" w:sz="4" w:space="0" w:color="auto"/>
              <w:right w:val="single" w:sz="4" w:space="0" w:color="auto"/>
            </w:tcBorders>
          </w:tcPr>
          <w:p w14:paraId="2DA0942B" w14:textId="77777777" w:rsidR="00EC216A" w:rsidRPr="003B5397" w:rsidRDefault="00EC216A" w:rsidP="00EC216A">
            <w:pPr>
              <w:pStyle w:val="TAL"/>
            </w:pPr>
          </w:p>
        </w:tc>
        <w:tc>
          <w:tcPr>
            <w:tcW w:w="1133" w:type="dxa"/>
            <w:tcBorders>
              <w:top w:val="single" w:sz="4" w:space="0" w:color="auto"/>
              <w:left w:val="single" w:sz="4" w:space="0" w:color="auto"/>
              <w:bottom w:val="single" w:sz="4" w:space="0" w:color="auto"/>
              <w:right w:val="single" w:sz="4" w:space="0" w:color="auto"/>
            </w:tcBorders>
          </w:tcPr>
          <w:p w14:paraId="046108DF" w14:textId="77777777" w:rsidR="00EC216A" w:rsidRPr="003B5397" w:rsidRDefault="00EC216A" w:rsidP="00EC216A">
            <w:pPr>
              <w:pStyle w:val="TAL"/>
            </w:pPr>
          </w:p>
        </w:tc>
      </w:tr>
      <w:tr w:rsidR="00EC216A" w:rsidRPr="003B5397" w14:paraId="3CAA3E16" w14:textId="77777777" w:rsidTr="00EC216A">
        <w:trPr>
          <w:cantSplit/>
          <w:jc w:val="center"/>
          <w:ins w:id="38" w:author="MCC160" w:date="2021-01-13T16:28:00Z"/>
        </w:trPr>
        <w:tc>
          <w:tcPr>
            <w:tcW w:w="2836" w:type="dxa"/>
            <w:tcBorders>
              <w:top w:val="single" w:sz="4" w:space="0" w:color="auto"/>
              <w:left w:val="single" w:sz="4" w:space="0" w:color="auto"/>
              <w:bottom w:val="single" w:sz="4" w:space="0" w:color="auto"/>
              <w:right w:val="single" w:sz="4" w:space="0" w:color="auto"/>
            </w:tcBorders>
          </w:tcPr>
          <w:p w14:paraId="7E78ED9E" w14:textId="387F6A81" w:rsidR="00EC216A" w:rsidRPr="003B5397" w:rsidRDefault="00EC216A" w:rsidP="00EC216A">
            <w:pPr>
              <w:pStyle w:val="TAL"/>
              <w:rPr>
                <w:ins w:id="39" w:author="MCC160" w:date="2021-01-13T16:28:00Z"/>
              </w:rPr>
            </w:pPr>
            <w:ins w:id="40" w:author="MCC160" w:date="2021-01-13T16:28:00Z">
              <w:r w:rsidRPr="003B5397">
                <w:t xml:space="preserve">  p-id</w:t>
              </w:r>
            </w:ins>
          </w:p>
        </w:tc>
        <w:tc>
          <w:tcPr>
            <w:tcW w:w="2126" w:type="dxa"/>
            <w:tcBorders>
              <w:top w:val="single" w:sz="4" w:space="0" w:color="auto"/>
              <w:left w:val="single" w:sz="4" w:space="0" w:color="auto"/>
              <w:bottom w:val="single" w:sz="4" w:space="0" w:color="auto"/>
              <w:right w:val="single" w:sz="4" w:space="0" w:color="auto"/>
            </w:tcBorders>
          </w:tcPr>
          <w:p w14:paraId="0040C302" w14:textId="04BBE6BA" w:rsidR="00EC216A" w:rsidRPr="003B5397" w:rsidRDefault="00EC216A" w:rsidP="00EC216A">
            <w:pPr>
              <w:pStyle w:val="TAL"/>
              <w:rPr>
                <w:ins w:id="41" w:author="MCC160" w:date="2021-01-13T16:28:00Z"/>
              </w:rPr>
            </w:pPr>
            <w:ins w:id="42" w:author="MCC160" w:date="2021-01-13T16:28:00Z">
              <w:r w:rsidRPr="003B5397">
                <w:t>any allowed value if present</w:t>
              </w:r>
            </w:ins>
          </w:p>
        </w:tc>
        <w:tc>
          <w:tcPr>
            <w:tcW w:w="2126" w:type="dxa"/>
            <w:tcBorders>
              <w:top w:val="single" w:sz="4" w:space="0" w:color="auto"/>
              <w:left w:val="single" w:sz="4" w:space="0" w:color="auto"/>
              <w:bottom w:val="single" w:sz="4" w:space="0" w:color="auto"/>
              <w:right w:val="single" w:sz="4" w:space="0" w:color="auto"/>
            </w:tcBorders>
          </w:tcPr>
          <w:p w14:paraId="4F85D9E6" w14:textId="77777777" w:rsidR="00EC216A" w:rsidRPr="003B5397" w:rsidRDefault="00EC216A" w:rsidP="00EC216A">
            <w:pPr>
              <w:pStyle w:val="TAL"/>
              <w:rPr>
                <w:ins w:id="43" w:author="MCC160" w:date="2021-01-13T16:28:00Z"/>
              </w:rPr>
            </w:pPr>
          </w:p>
        </w:tc>
        <w:tc>
          <w:tcPr>
            <w:tcW w:w="1418" w:type="dxa"/>
            <w:tcBorders>
              <w:top w:val="single" w:sz="4" w:space="0" w:color="auto"/>
              <w:left w:val="single" w:sz="4" w:space="0" w:color="auto"/>
              <w:bottom w:val="single" w:sz="4" w:space="0" w:color="auto"/>
              <w:right w:val="single" w:sz="4" w:space="0" w:color="auto"/>
            </w:tcBorders>
          </w:tcPr>
          <w:p w14:paraId="5D0532E8" w14:textId="701F273D" w:rsidR="00EC216A" w:rsidRPr="003B5397" w:rsidRDefault="00EC216A" w:rsidP="00EC216A">
            <w:pPr>
              <w:pStyle w:val="TAL"/>
              <w:rPr>
                <w:ins w:id="44" w:author="MCC160" w:date="2021-01-13T16:28:00Z"/>
              </w:rPr>
            </w:pPr>
            <w:ins w:id="45" w:author="MCC160" w:date="2021-01-13T16:28:00Z">
              <w:r w:rsidRPr="003B5397">
                <w:t>TS 24.379 [9] cl</w:t>
              </w:r>
            </w:ins>
            <w:ins w:id="46" w:author="MCC160" w:date="2021-01-18T11:53:00Z">
              <w:r w:rsidR="007333FE" w:rsidRPr="003B5397">
                <w:t>ause</w:t>
              </w:r>
            </w:ins>
            <w:ins w:id="47" w:author="MCC160" w:date="2021-01-13T16:28:00Z">
              <w:r w:rsidRPr="003B5397">
                <w:t xml:space="preserve"> 9.3.1</w:t>
              </w:r>
            </w:ins>
          </w:p>
        </w:tc>
        <w:tc>
          <w:tcPr>
            <w:tcW w:w="1133" w:type="dxa"/>
            <w:tcBorders>
              <w:top w:val="single" w:sz="4" w:space="0" w:color="auto"/>
              <w:left w:val="single" w:sz="4" w:space="0" w:color="auto"/>
              <w:bottom w:val="single" w:sz="4" w:space="0" w:color="auto"/>
              <w:right w:val="single" w:sz="4" w:space="0" w:color="auto"/>
            </w:tcBorders>
          </w:tcPr>
          <w:p w14:paraId="2B7EDB27" w14:textId="77777777" w:rsidR="00EC216A" w:rsidRPr="003B5397" w:rsidRDefault="00EC216A" w:rsidP="00EC216A">
            <w:pPr>
              <w:pStyle w:val="TAL"/>
              <w:rPr>
                <w:ins w:id="48" w:author="MCC160" w:date="2021-01-13T16:28:00Z"/>
              </w:rPr>
            </w:pPr>
          </w:p>
        </w:tc>
      </w:tr>
      <w:tr w:rsidR="00EC216A" w:rsidRPr="003B5397" w:rsidDel="00E2660A" w14:paraId="7D486AD9" w14:textId="624F678C" w:rsidTr="00EC216A">
        <w:trPr>
          <w:cantSplit/>
          <w:jc w:val="center"/>
          <w:del w:id="49" w:author="MCC160" w:date="2021-01-24T13:10:00Z"/>
        </w:trPr>
        <w:tc>
          <w:tcPr>
            <w:tcW w:w="2836" w:type="dxa"/>
            <w:tcBorders>
              <w:top w:val="single" w:sz="4" w:space="0" w:color="auto"/>
              <w:left w:val="single" w:sz="4" w:space="0" w:color="auto"/>
              <w:bottom w:val="single" w:sz="4" w:space="0" w:color="auto"/>
              <w:right w:val="single" w:sz="4" w:space="0" w:color="auto"/>
            </w:tcBorders>
          </w:tcPr>
          <w:p w14:paraId="5D496824" w14:textId="146CDEDD" w:rsidR="00EC216A" w:rsidRPr="003B5397" w:rsidDel="00E2660A" w:rsidRDefault="00EC216A" w:rsidP="00EC216A">
            <w:pPr>
              <w:pStyle w:val="TAL"/>
              <w:rPr>
                <w:del w:id="50" w:author="MCC160" w:date="2021-01-24T13:10:00Z"/>
              </w:rPr>
            </w:pPr>
            <w:del w:id="51" w:author="MCC160" w:date="2021-01-24T13:10:00Z">
              <w:r w:rsidRPr="003B5397" w:rsidDel="00E2660A">
                <w:delText xml:space="preserve">  p-id</w:delText>
              </w:r>
            </w:del>
          </w:p>
        </w:tc>
        <w:tc>
          <w:tcPr>
            <w:tcW w:w="2126" w:type="dxa"/>
            <w:tcBorders>
              <w:top w:val="single" w:sz="4" w:space="0" w:color="auto"/>
              <w:left w:val="single" w:sz="4" w:space="0" w:color="auto"/>
              <w:bottom w:val="single" w:sz="4" w:space="0" w:color="auto"/>
              <w:right w:val="single" w:sz="4" w:space="0" w:color="auto"/>
            </w:tcBorders>
          </w:tcPr>
          <w:p w14:paraId="642D270F" w14:textId="56ECBAB4" w:rsidR="00EC216A" w:rsidRPr="003B5397" w:rsidDel="00E2660A" w:rsidRDefault="00EC216A" w:rsidP="00EC216A">
            <w:pPr>
              <w:pStyle w:val="TAL"/>
              <w:rPr>
                <w:del w:id="52" w:author="MCC160" w:date="2021-01-24T13:10:00Z"/>
              </w:rPr>
            </w:pPr>
            <w:del w:id="53" w:author="MCC160" w:date="2021-01-24T13:10:00Z">
              <w:r w:rsidRPr="003B5397" w:rsidDel="00E2660A">
                <w:delText xml:space="preserve">any allowed value </w:delText>
              </w:r>
            </w:del>
            <w:del w:id="54" w:author="MCC160" w:date="2021-01-13T16:27:00Z">
              <w:r w:rsidRPr="003B5397" w:rsidDel="00EC216A">
                <w:delText>when sent by the UE or same value as sent in SIP PUBLISH otherwise</w:delText>
              </w:r>
            </w:del>
          </w:p>
        </w:tc>
        <w:tc>
          <w:tcPr>
            <w:tcW w:w="2126" w:type="dxa"/>
            <w:tcBorders>
              <w:top w:val="single" w:sz="4" w:space="0" w:color="auto"/>
              <w:left w:val="single" w:sz="4" w:space="0" w:color="auto"/>
              <w:bottom w:val="single" w:sz="4" w:space="0" w:color="auto"/>
              <w:right w:val="single" w:sz="4" w:space="0" w:color="auto"/>
            </w:tcBorders>
          </w:tcPr>
          <w:p w14:paraId="33405F90" w14:textId="27968A91" w:rsidR="00EC216A" w:rsidRPr="003B5397" w:rsidDel="00E2660A" w:rsidRDefault="00EC216A" w:rsidP="00EC216A">
            <w:pPr>
              <w:pStyle w:val="TAL"/>
              <w:rPr>
                <w:del w:id="55" w:author="MCC160" w:date="2021-01-24T13:10:00Z"/>
              </w:rPr>
            </w:pPr>
            <w:del w:id="56" w:author="MCC160" w:date="2021-01-13T16:27:00Z">
              <w:r w:rsidRPr="003B5397" w:rsidDel="00EC216A">
                <w:delText xml:space="preserve">set to an </w:delText>
              </w:r>
            </w:del>
            <w:del w:id="57" w:author="MCC160" w:date="2021-01-24T13:10:00Z">
              <w:r w:rsidRPr="003B5397" w:rsidDel="00E2660A">
                <w:delText xml:space="preserve">identifier of </w:delText>
              </w:r>
            </w:del>
            <w:del w:id="58" w:author="MCC160" w:date="2021-01-13T16:27:00Z">
              <w:r w:rsidRPr="003B5397" w:rsidDel="00EC216A">
                <w:delText>a</w:delText>
              </w:r>
            </w:del>
            <w:del w:id="59" w:author="MCC160" w:date="2021-01-24T13:10:00Z">
              <w:r w:rsidRPr="003B5397" w:rsidDel="00E2660A">
                <w:delText xml:space="preserve"> SIP PUBLISH request</w:delText>
              </w:r>
            </w:del>
          </w:p>
        </w:tc>
        <w:tc>
          <w:tcPr>
            <w:tcW w:w="1418" w:type="dxa"/>
            <w:tcBorders>
              <w:top w:val="single" w:sz="4" w:space="0" w:color="auto"/>
              <w:left w:val="single" w:sz="4" w:space="0" w:color="auto"/>
              <w:bottom w:val="single" w:sz="4" w:space="0" w:color="auto"/>
              <w:right w:val="single" w:sz="4" w:space="0" w:color="auto"/>
            </w:tcBorders>
          </w:tcPr>
          <w:p w14:paraId="479EED7B" w14:textId="50894874" w:rsidR="00EC216A" w:rsidRPr="003B5397" w:rsidDel="00E2660A" w:rsidRDefault="00EC216A" w:rsidP="00EC216A">
            <w:pPr>
              <w:pStyle w:val="TAL"/>
              <w:rPr>
                <w:del w:id="60" w:author="MCC160" w:date="2021-01-24T13:10:00Z"/>
              </w:rPr>
            </w:pPr>
          </w:p>
        </w:tc>
        <w:tc>
          <w:tcPr>
            <w:tcW w:w="1133" w:type="dxa"/>
            <w:tcBorders>
              <w:top w:val="single" w:sz="4" w:space="0" w:color="auto"/>
              <w:left w:val="single" w:sz="4" w:space="0" w:color="auto"/>
              <w:bottom w:val="single" w:sz="4" w:space="0" w:color="auto"/>
              <w:right w:val="single" w:sz="4" w:space="0" w:color="auto"/>
            </w:tcBorders>
          </w:tcPr>
          <w:p w14:paraId="37095D2D" w14:textId="41909275" w:rsidR="00EC216A" w:rsidRPr="003B5397" w:rsidDel="00E2660A" w:rsidRDefault="00EC216A" w:rsidP="00EC216A">
            <w:pPr>
              <w:pStyle w:val="TAL"/>
              <w:rPr>
                <w:del w:id="61" w:author="MCC160" w:date="2021-01-24T13:10:00Z"/>
              </w:rPr>
            </w:pPr>
          </w:p>
        </w:tc>
      </w:tr>
      <w:tr w:rsidR="00EC216A" w:rsidRPr="003B5397" w14:paraId="27B4A789" w14:textId="77777777" w:rsidTr="00EC216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E380F6D" w14:textId="77777777" w:rsidR="00EC216A" w:rsidRPr="003B5397" w:rsidRDefault="00EC216A" w:rsidP="00EE5394">
            <w:pPr>
              <w:pStyle w:val="TAN"/>
              <w:pPrChange w:id="62" w:author="MCC TF160" w:date="2021-02-04T16:07:00Z">
                <w:pPr>
                  <w:pStyle w:val="TAL"/>
                </w:pPr>
              </w:pPrChange>
            </w:pPr>
            <w:bookmarkStart w:id="63" w:name="_Hlk62387080"/>
            <w:r w:rsidRPr="003B5397">
              <w:t>NOTE 1:</w:t>
            </w:r>
            <w:r w:rsidRPr="003B5397">
              <w:tab/>
              <w:t>Encrypted attribute as described in Table 5.5.</w:t>
            </w:r>
            <w:del w:id="64" w:author="MCC160" w:date="2021-01-24T13:27:00Z">
              <w:r w:rsidRPr="003B5397" w:rsidDel="00855834">
                <w:delText>3.</w:delText>
              </w:r>
            </w:del>
            <w:r w:rsidRPr="003B5397">
              <w:t>13.3-1</w:t>
            </w:r>
          </w:p>
        </w:tc>
      </w:tr>
      <w:bookmarkEnd w:id="63"/>
    </w:tbl>
    <w:p w14:paraId="588BEB90" w14:textId="77777777" w:rsidR="00EC216A" w:rsidRPr="003B5397" w:rsidRDefault="00EC216A" w:rsidP="00EC216A"/>
    <w:p w14:paraId="0AD8E761" w14:textId="77777777" w:rsidR="00EC216A" w:rsidRPr="003B5397" w:rsidRDefault="00EC216A" w:rsidP="00EC216A">
      <w:pPr>
        <w:pStyle w:val="Heading5"/>
      </w:pPr>
      <w:bookmarkStart w:id="65" w:name="_Toc27678097"/>
      <w:bookmarkStart w:id="66" w:name="_Toc36037119"/>
      <w:bookmarkStart w:id="67" w:name="_Toc44398189"/>
      <w:bookmarkStart w:id="68" w:name="_Toc52382374"/>
      <w:bookmarkStart w:id="69" w:name="_Toc60687282"/>
      <w:r w:rsidRPr="003B5397">
        <w:lastRenderedPageBreak/>
        <w:t>-</w:t>
      </w:r>
      <w:r w:rsidRPr="003B5397">
        <w:tab/>
        <w:t>MCVideo</w:t>
      </w:r>
      <w:bookmarkEnd w:id="65"/>
      <w:bookmarkEnd w:id="66"/>
      <w:bookmarkEnd w:id="67"/>
      <w:bookmarkEnd w:id="68"/>
      <w:bookmarkEnd w:id="69"/>
    </w:p>
    <w:p w14:paraId="3E313594" w14:textId="7D88C5E1" w:rsidR="00EC216A" w:rsidRPr="003B5397" w:rsidRDefault="00EC216A" w:rsidP="00EC216A">
      <w:pPr>
        <w:pStyle w:val="TH"/>
      </w:pPr>
      <w:r w:rsidRPr="003B5397">
        <w:t>Table 5.5.3.5</w:t>
      </w:r>
      <w:ins w:id="70" w:author="MCC160" w:date="2021-01-13T16:31:00Z">
        <w:r w:rsidRPr="003B5397">
          <w:t>.1</w:t>
        </w:r>
      </w:ins>
      <w:r w:rsidRPr="003B5397">
        <w:t>-2: PIDF for MCVideo</w:t>
      </w:r>
      <w:ins w:id="71" w:author="MCC TF160" w:date="2021-02-04T16:05:00Z">
        <w:r w:rsidR="00EE5394">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C216A" w:rsidRPr="003B5397" w14:paraId="5A2A5C54" w14:textId="77777777" w:rsidTr="00EC216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0E1313B" w14:textId="2DA242DA" w:rsidR="00EC216A" w:rsidRPr="003B5397" w:rsidRDefault="00EC216A" w:rsidP="00DF2D84">
            <w:pPr>
              <w:pStyle w:val="TAL"/>
            </w:pPr>
            <w:r w:rsidRPr="003B5397">
              <w:t xml:space="preserve">Derivation Path: </w:t>
            </w:r>
            <w:ins w:id="72" w:author="MCC160" w:date="2021-01-19T16:39:00Z">
              <w:r w:rsidR="00C94AA4" w:rsidRPr="003B5397">
                <w:t>RFC 3863 [1</w:t>
              </w:r>
            </w:ins>
            <w:ins w:id="73" w:author="MCC160" w:date="2021-01-24T13:11:00Z">
              <w:r w:rsidR="00E2660A" w:rsidRPr="003B5397">
                <w:t>1</w:t>
              </w:r>
            </w:ins>
            <w:ins w:id="74" w:author="MCC160" w:date="2021-01-19T16:39:00Z">
              <w:r w:rsidR="00C94AA4" w:rsidRPr="003B5397">
                <w:t>4]</w:t>
              </w:r>
            </w:ins>
            <w:del w:id="75" w:author="MCC160" w:date="2021-01-19T16:39:00Z">
              <w:r w:rsidRPr="003B5397" w:rsidDel="00C94AA4">
                <w:delText>TS 24.281 [86] clause 8.3.1</w:delText>
              </w:r>
            </w:del>
          </w:p>
        </w:tc>
      </w:tr>
      <w:tr w:rsidR="00EC216A" w:rsidRPr="003B5397" w14:paraId="0D58EEB9"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624EFB0" w14:textId="77777777" w:rsidR="00EC216A" w:rsidRPr="003B5397" w:rsidRDefault="00EC216A" w:rsidP="00DF2D84">
            <w:pPr>
              <w:pStyle w:val="TAH"/>
              <w:rPr>
                <w:bCs/>
              </w:rPr>
            </w:pPr>
            <w:r w:rsidRPr="003B5397">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20C0AD3" w14:textId="77777777" w:rsidR="00EC216A" w:rsidRPr="003B5397" w:rsidRDefault="00EC216A" w:rsidP="00DF2D84">
            <w:pPr>
              <w:pStyle w:val="TAH"/>
              <w:rPr>
                <w:bCs/>
              </w:rPr>
            </w:pPr>
            <w:r w:rsidRPr="003B5397">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3084354" w14:textId="77777777" w:rsidR="00EC216A" w:rsidRPr="003B5397" w:rsidRDefault="00EC216A" w:rsidP="00DF2D84">
            <w:pPr>
              <w:pStyle w:val="TAH"/>
              <w:rPr>
                <w:bCs/>
              </w:rPr>
            </w:pPr>
            <w:r w:rsidRPr="003B5397">
              <w:rPr>
                <w:bCs/>
              </w:rPr>
              <w:t>Comment</w:t>
            </w:r>
          </w:p>
        </w:tc>
        <w:tc>
          <w:tcPr>
            <w:tcW w:w="1418" w:type="dxa"/>
            <w:tcBorders>
              <w:top w:val="single" w:sz="4" w:space="0" w:color="auto"/>
              <w:left w:val="single" w:sz="4" w:space="0" w:color="auto"/>
              <w:bottom w:val="single" w:sz="4" w:space="0" w:color="auto"/>
              <w:right w:val="single" w:sz="4" w:space="0" w:color="auto"/>
            </w:tcBorders>
          </w:tcPr>
          <w:p w14:paraId="7F0BBEF6" w14:textId="77777777" w:rsidR="00EC216A" w:rsidRPr="003B5397" w:rsidRDefault="00EC216A" w:rsidP="00DF2D84">
            <w:pPr>
              <w:pStyle w:val="TAH"/>
              <w:rPr>
                <w:bCs/>
              </w:rPr>
            </w:pPr>
            <w:r w:rsidRPr="003B5397">
              <w:rPr>
                <w:bCs/>
              </w:rPr>
              <w:t>Reference</w:t>
            </w:r>
          </w:p>
        </w:tc>
        <w:tc>
          <w:tcPr>
            <w:tcW w:w="1133" w:type="dxa"/>
            <w:tcBorders>
              <w:top w:val="single" w:sz="4" w:space="0" w:color="auto"/>
              <w:left w:val="single" w:sz="4" w:space="0" w:color="auto"/>
              <w:bottom w:val="single" w:sz="4" w:space="0" w:color="auto"/>
              <w:right w:val="single" w:sz="4" w:space="0" w:color="auto"/>
            </w:tcBorders>
          </w:tcPr>
          <w:p w14:paraId="00A9CE38" w14:textId="77777777" w:rsidR="00EC216A" w:rsidRPr="003B5397" w:rsidRDefault="00EC216A" w:rsidP="00DF2D84">
            <w:pPr>
              <w:pStyle w:val="TAH"/>
              <w:rPr>
                <w:bCs/>
              </w:rPr>
            </w:pPr>
            <w:r w:rsidRPr="003B5397">
              <w:rPr>
                <w:bCs/>
              </w:rPr>
              <w:t>Condition</w:t>
            </w:r>
          </w:p>
        </w:tc>
      </w:tr>
      <w:tr w:rsidR="00C94AA4" w:rsidRPr="003B5397" w14:paraId="5CACB6D9"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7CAE169" w14:textId="1A3F6304" w:rsidR="00C94AA4" w:rsidRPr="003B5397" w:rsidRDefault="00C94AA4" w:rsidP="00C94AA4">
            <w:pPr>
              <w:pStyle w:val="TAL"/>
            </w:pPr>
            <w:r w:rsidRPr="003B5397">
              <w:t>presence</w:t>
            </w:r>
            <w:del w:id="76" w:author="MCC160" w:date="2021-01-13T16:28:00Z">
              <w:r w:rsidRPr="003B5397" w:rsidDel="00EC216A">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2D3652F3" w14:textId="62A82B10" w:rsidR="00C94AA4" w:rsidRPr="003B5397" w:rsidDel="00EC216A" w:rsidRDefault="00C94AA4" w:rsidP="00C94AA4">
            <w:pPr>
              <w:pStyle w:val="TAL"/>
              <w:rPr>
                <w:del w:id="77" w:author="MCC160" w:date="2021-01-13T16:29:00Z"/>
              </w:rPr>
            </w:pPr>
            <w:del w:id="78" w:author="MCC160" w:date="2021-01-13T16:29:00Z">
              <w:r w:rsidRPr="003B5397" w:rsidDel="00EC216A">
                <w:delText>Encrypted URI (NOTE 1) with value set to  px_MCVideo_ID_User_A</w:delText>
              </w:r>
            </w:del>
          </w:p>
          <w:p w14:paraId="1818EF49" w14:textId="77777777" w:rsidR="00C94AA4" w:rsidRPr="003B5397" w:rsidRDefault="00C94AA4" w:rsidP="00C94AA4">
            <w:pPr>
              <w:pStyle w:val="TAL"/>
            </w:pPr>
          </w:p>
        </w:tc>
        <w:tc>
          <w:tcPr>
            <w:tcW w:w="2126" w:type="dxa"/>
            <w:tcBorders>
              <w:top w:val="single" w:sz="4" w:space="0" w:color="auto"/>
              <w:left w:val="single" w:sz="4" w:space="0" w:color="auto"/>
              <w:bottom w:val="single" w:sz="4" w:space="0" w:color="auto"/>
              <w:right w:val="single" w:sz="4" w:space="0" w:color="auto"/>
            </w:tcBorders>
          </w:tcPr>
          <w:p w14:paraId="0FA08BCB"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1D1F926C" w14:textId="68456196" w:rsidR="00C94AA4" w:rsidRPr="003B5397" w:rsidRDefault="00C94AA4" w:rsidP="00C94AA4">
            <w:pPr>
              <w:pStyle w:val="TAL"/>
            </w:pPr>
            <w:ins w:id="79" w:author="MCC160" w:date="2021-01-19T16:39:00Z">
              <w:r w:rsidRPr="003B5397">
                <w:rPr>
                  <w:rPrChange w:id="80" w:author="MCC160" w:date="2021-01-20T11:30:00Z">
                    <w:rPr>
                      <w:highlight w:val="yellow"/>
                    </w:rPr>
                  </w:rPrChange>
                </w:rPr>
                <w:t>RFC 3863 [1</w:t>
              </w:r>
            </w:ins>
            <w:ins w:id="81" w:author="MCC160" w:date="2021-01-24T13:11:00Z">
              <w:r w:rsidR="00E2660A" w:rsidRPr="003B5397">
                <w:t>1</w:t>
              </w:r>
            </w:ins>
            <w:ins w:id="82" w:author="MCC160" w:date="2021-01-19T16:39:00Z">
              <w:r w:rsidRPr="003B5397">
                <w:rPr>
                  <w:rPrChange w:id="83" w:author="MCC160" w:date="2021-01-20T11:30:00Z">
                    <w:rPr>
                      <w:highlight w:val="yellow"/>
                    </w:rPr>
                  </w:rPrChange>
                </w:rPr>
                <w:t>4]</w:t>
              </w:r>
            </w:ins>
          </w:p>
        </w:tc>
        <w:tc>
          <w:tcPr>
            <w:tcW w:w="1133" w:type="dxa"/>
            <w:tcBorders>
              <w:top w:val="single" w:sz="4" w:space="0" w:color="auto"/>
              <w:left w:val="single" w:sz="4" w:space="0" w:color="auto"/>
              <w:bottom w:val="single" w:sz="4" w:space="0" w:color="auto"/>
              <w:right w:val="single" w:sz="4" w:space="0" w:color="auto"/>
            </w:tcBorders>
          </w:tcPr>
          <w:p w14:paraId="5F4106BF" w14:textId="77777777" w:rsidR="00C94AA4" w:rsidRPr="003B5397" w:rsidRDefault="00C94AA4" w:rsidP="00C94AA4">
            <w:pPr>
              <w:pStyle w:val="TAL"/>
            </w:pPr>
          </w:p>
        </w:tc>
      </w:tr>
      <w:tr w:rsidR="00C94AA4" w:rsidRPr="003B5397" w14:paraId="18830ACD" w14:textId="77777777" w:rsidTr="00EC216A">
        <w:trPr>
          <w:cantSplit/>
          <w:jc w:val="center"/>
          <w:ins w:id="84" w:author="MCC160" w:date="2021-01-13T16:28:00Z"/>
        </w:trPr>
        <w:tc>
          <w:tcPr>
            <w:tcW w:w="2836" w:type="dxa"/>
            <w:tcBorders>
              <w:top w:val="single" w:sz="4" w:space="0" w:color="auto"/>
              <w:left w:val="single" w:sz="4" w:space="0" w:color="auto"/>
              <w:bottom w:val="single" w:sz="4" w:space="0" w:color="auto"/>
              <w:right w:val="single" w:sz="4" w:space="0" w:color="auto"/>
            </w:tcBorders>
          </w:tcPr>
          <w:p w14:paraId="12352664" w14:textId="000B696D" w:rsidR="00C94AA4" w:rsidRPr="003B5397" w:rsidRDefault="00C94AA4" w:rsidP="00C94AA4">
            <w:pPr>
              <w:pStyle w:val="TAL"/>
              <w:rPr>
                <w:ins w:id="85" w:author="MCC160" w:date="2021-01-13T16:28:00Z"/>
              </w:rPr>
            </w:pPr>
            <w:ins w:id="86" w:author="MCC160" w:date="2021-01-13T16:29:00Z">
              <w:r w:rsidRPr="003B5397">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6888F188" w14:textId="77777777" w:rsidR="00C94AA4" w:rsidRPr="003B5397" w:rsidRDefault="00C94AA4" w:rsidP="00C94AA4">
            <w:pPr>
              <w:pStyle w:val="TAL"/>
              <w:rPr>
                <w:ins w:id="87" w:author="MCC160" w:date="2021-01-13T16:29:00Z"/>
              </w:rPr>
            </w:pPr>
            <w:ins w:id="88" w:author="MCC160" w:date="2021-01-13T16:29:00Z">
              <w:r w:rsidRPr="003B5397">
                <w:t>Encrypted URI (NOTE 1) with value set to  px_MCVideo_ID_User_A</w:t>
              </w:r>
            </w:ins>
          </w:p>
          <w:p w14:paraId="1C0E7D35" w14:textId="77777777" w:rsidR="00C94AA4" w:rsidRPr="003B5397" w:rsidRDefault="00C94AA4" w:rsidP="00C94AA4">
            <w:pPr>
              <w:pStyle w:val="TAL"/>
              <w:rPr>
                <w:ins w:id="89" w:author="MCC160" w:date="2021-01-13T16:28:00Z"/>
              </w:rPr>
            </w:pPr>
          </w:p>
        </w:tc>
        <w:tc>
          <w:tcPr>
            <w:tcW w:w="2126" w:type="dxa"/>
            <w:tcBorders>
              <w:top w:val="single" w:sz="4" w:space="0" w:color="auto"/>
              <w:left w:val="single" w:sz="4" w:space="0" w:color="auto"/>
              <w:bottom w:val="single" w:sz="4" w:space="0" w:color="auto"/>
              <w:right w:val="single" w:sz="4" w:space="0" w:color="auto"/>
            </w:tcBorders>
          </w:tcPr>
          <w:p w14:paraId="72E61A8A" w14:textId="77777777" w:rsidR="00C94AA4" w:rsidRPr="003B5397" w:rsidRDefault="00C94AA4" w:rsidP="00C94AA4">
            <w:pPr>
              <w:pStyle w:val="TAL"/>
              <w:rPr>
                <w:ins w:id="90" w:author="MCC160" w:date="2021-01-13T16:28:00Z"/>
              </w:rPr>
            </w:pPr>
          </w:p>
        </w:tc>
        <w:tc>
          <w:tcPr>
            <w:tcW w:w="1418" w:type="dxa"/>
            <w:tcBorders>
              <w:top w:val="single" w:sz="4" w:space="0" w:color="auto"/>
              <w:left w:val="single" w:sz="4" w:space="0" w:color="auto"/>
              <w:bottom w:val="single" w:sz="4" w:space="0" w:color="auto"/>
              <w:right w:val="single" w:sz="4" w:space="0" w:color="auto"/>
            </w:tcBorders>
          </w:tcPr>
          <w:p w14:paraId="00951A7F" w14:textId="77777777" w:rsidR="00C94AA4" w:rsidRPr="003B5397" w:rsidRDefault="00C94AA4" w:rsidP="00C94AA4">
            <w:pPr>
              <w:pStyle w:val="TAL"/>
              <w:rPr>
                <w:ins w:id="91" w:author="MCC160" w:date="2021-01-13T16:28:00Z"/>
              </w:rPr>
            </w:pPr>
          </w:p>
        </w:tc>
        <w:tc>
          <w:tcPr>
            <w:tcW w:w="1133" w:type="dxa"/>
            <w:tcBorders>
              <w:top w:val="single" w:sz="4" w:space="0" w:color="auto"/>
              <w:left w:val="single" w:sz="4" w:space="0" w:color="auto"/>
              <w:bottom w:val="single" w:sz="4" w:space="0" w:color="auto"/>
              <w:right w:val="single" w:sz="4" w:space="0" w:color="auto"/>
            </w:tcBorders>
          </w:tcPr>
          <w:p w14:paraId="73261F13" w14:textId="77777777" w:rsidR="00C94AA4" w:rsidRPr="003B5397" w:rsidRDefault="00C94AA4" w:rsidP="00C94AA4">
            <w:pPr>
              <w:pStyle w:val="TAL"/>
              <w:rPr>
                <w:ins w:id="92" w:author="MCC160" w:date="2021-01-13T16:28:00Z"/>
              </w:rPr>
            </w:pPr>
          </w:p>
        </w:tc>
      </w:tr>
      <w:tr w:rsidR="00C94AA4" w:rsidRPr="003B5397" w14:paraId="33E3DBA9"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68EF82BD" w14:textId="77777777" w:rsidR="00C94AA4" w:rsidRPr="003B5397" w:rsidRDefault="00C94AA4" w:rsidP="00C94AA4">
            <w:pPr>
              <w:pStyle w:val="TAL"/>
            </w:pPr>
            <w:r w:rsidRPr="003B5397">
              <w:t xml:space="preserve">  tuple</w:t>
            </w:r>
            <w:del w:id="93" w:author="MCC160" w:date="2021-01-13T16:29:00Z">
              <w:r w:rsidRPr="003B5397" w:rsidDel="00EC216A">
                <w:delText xml:space="preserve"> id</w:delText>
              </w:r>
            </w:del>
          </w:p>
        </w:tc>
        <w:tc>
          <w:tcPr>
            <w:tcW w:w="2126" w:type="dxa"/>
            <w:tcBorders>
              <w:top w:val="single" w:sz="4" w:space="0" w:color="auto"/>
              <w:left w:val="single" w:sz="4" w:space="0" w:color="auto"/>
              <w:bottom w:val="single" w:sz="4" w:space="0" w:color="auto"/>
              <w:right w:val="single" w:sz="4" w:space="0" w:color="auto"/>
            </w:tcBorders>
          </w:tcPr>
          <w:p w14:paraId="477779AE" w14:textId="28C09609" w:rsidR="00C94AA4" w:rsidRPr="003B5397" w:rsidRDefault="00C94AA4" w:rsidP="00C94AA4">
            <w:pPr>
              <w:pStyle w:val="TAL"/>
            </w:pPr>
            <w:del w:id="94" w:author="MCC160" w:date="2021-01-13T16:29:00Z">
              <w:r w:rsidRPr="003B5397" w:rsidDel="00EC216A">
                <w:delText>Encrypted URI (NOTE 1) with value set to px_MCVideo_Client_A_ID</w:delText>
              </w:r>
            </w:del>
          </w:p>
        </w:tc>
        <w:tc>
          <w:tcPr>
            <w:tcW w:w="2126" w:type="dxa"/>
            <w:tcBorders>
              <w:top w:val="single" w:sz="4" w:space="0" w:color="auto"/>
              <w:left w:val="single" w:sz="4" w:space="0" w:color="auto"/>
              <w:bottom w:val="single" w:sz="4" w:space="0" w:color="auto"/>
              <w:right w:val="single" w:sz="4" w:space="0" w:color="auto"/>
            </w:tcBorders>
          </w:tcPr>
          <w:p w14:paraId="4D83ED10"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592A6B62"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4B667002" w14:textId="77777777" w:rsidR="00C94AA4" w:rsidRPr="003B5397" w:rsidRDefault="00C94AA4" w:rsidP="00C94AA4">
            <w:pPr>
              <w:pStyle w:val="TAL"/>
            </w:pPr>
          </w:p>
        </w:tc>
      </w:tr>
      <w:tr w:rsidR="00C94AA4" w:rsidRPr="003B5397" w14:paraId="7BF7317B" w14:textId="77777777" w:rsidTr="00EC216A">
        <w:trPr>
          <w:cantSplit/>
          <w:jc w:val="center"/>
          <w:ins w:id="95" w:author="MCC160" w:date="2021-01-13T16:29:00Z"/>
        </w:trPr>
        <w:tc>
          <w:tcPr>
            <w:tcW w:w="2836" w:type="dxa"/>
            <w:tcBorders>
              <w:top w:val="single" w:sz="4" w:space="0" w:color="auto"/>
              <w:left w:val="single" w:sz="4" w:space="0" w:color="auto"/>
              <w:bottom w:val="single" w:sz="4" w:space="0" w:color="auto"/>
              <w:right w:val="single" w:sz="4" w:space="0" w:color="auto"/>
            </w:tcBorders>
          </w:tcPr>
          <w:p w14:paraId="334892DF" w14:textId="67D7AED8" w:rsidR="00C94AA4" w:rsidRPr="003B5397" w:rsidRDefault="00EE5394" w:rsidP="00C94AA4">
            <w:pPr>
              <w:pStyle w:val="TAL"/>
              <w:rPr>
                <w:ins w:id="96" w:author="MCC160" w:date="2021-01-13T16:29:00Z"/>
              </w:rPr>
            </w:pPr>
            <w:ins w:id="97" w:author="MCC TF160" w:date="2021-02-04T16:10:00Z">
              <w:r>
                <w:t xml:space="preserve">    </w:t>
              </w:r>
            </w:ins>
            <w:ins w:id="98" w:author="MCC160" w:date="2021-01-13T16:29:00Z">
              <w:r w:rsidR="00C94AA4" w:rsidRPr="003B5397">
                <w:t>id attribute</w:t>
              </w:r>
            </w:ins>
          </w:p>
        </w:tc>
        <w:tc>
          <w:tcPr>
            <w:tcW w:w="2126" w:type="dxa"/>
            <w:tcBorders>
              <w:top w:val="single" w:sz="4" w:space="0" w:color="auto"/>
              <w:left w:val="single" w:sz="4" w:space="0" w:color="auto"/>
              <w:bottom w:val="single" w:sz="4" w:space="0" w:color="auto"/>
              <w:right w:val="single" w:sz="4" w:space="0" w:color="auto"/>
            </w:tcBorders>
          </w:tcPr>
          <w:p w14:paraId="02373F1F" w14:textId="467583D4" w:rsidR="00C94AA4" w:rsidRPr="003B5397" w:rsidRDefault="00C94AA4" w:rsidP="00C94AA4">
            <w:pPr>
              <w:pStyle w:val="TAL"/>
              <w:rPr>
                <w:ins w:id="99" w:author="MCC160" w:date="2021-01-13T16:29:00Z"/>
              </w:rPr>
            </w:pPr>
            <w:ins w:id="100" w:author="MCC160" w:date="2021-01-13T16:29:00Z">
              <w:r w:rsidRPr="003B5397">
                <w:t xml:space="preserve">Encrypted URI (NOTE 1) with value set to </w:t>
              </w:r>
            </w:ins>
            <w:ins w:id="101" w:author="MCC160" w:date="2021-01-24T13:11:00Z">
              <w:r w:rsidR="00E2660A" w:rsidRPr="003B5397">
                <w:t>the mcptt-client-id as provided by the UE at registration</w:t>
              </w:r>
            </w:ins>
          </w:p>
        </w:tc>
        <w:tc>
          <w:tcPr>
            <w:tcW w:w="2126" w:type="dxa"/>
            <w:tcBorders>
              <w:top w:val="single" w:sz="4" w:space="0" w:color="auto"/>
              <w:left w:val="single" w:sz="4" w:space="0" w:color="auto"/>
              <w:bottom w:val="single" w:sz="4" w:space="0" w:color="auto"/>
              <w:right w:val="single" w:sz="4" w:space="0" w:color="auto"/>
            </w:tcBorders>
          </w:tcPr>
          <w:p w14:paraId="1C7D2E07" w14:textId="77777777" w:rsidR="00C94AA4" w:rsidRPr="003B5397" w:rsidRDefault="00C94AA4" w:rsidP="00C94AA4">
            <w:pPr>
              <w:pStyle w:val="TAL"/>
              <w:rPr>
                <w:ins w:id="102" w:author="MCC160" w:date="2021-01-13T16:29:00Z"/>
              </w:rPr>
            </w:pPr>
          </w:p>
        </w:tc>
        <w:tc>
          <w:tcPr>
            <w:tcW w:w="1418" w:type="dxa"/>
            <w:tcBorders>
              <w:top w:val="single" w:sz="4" w:space="0" w:color="auto"/>
              <w:left w:val="single" w:sz="4" w:space="0" w:color="auto"/>
              <w:bottom w:val="single" w:sz="4" w:space="0" w:color="auto"/>
              <w:right w:val="single" w:sz="4" w:space="0" w:color="auto"/>
            </w:tcBorders>
          </w:tcPr>
          <w:p w14:paraId="095B8B01" w14:textId="77777777" w:rsidR="00C94AA4" w:rsidRPr="003B5397" w:rsidRDefault="00C94AA4" w:rsidP="00C94AA4">
            <w:pPr>
              <w:pStyle w:val="TAL"/>
              <w:rPr>
                <w:ins w:id="103" w:author="MCC160" w:date="2021-01-13T16:29:00Z"/>
              </w:rPr>
            </w:pPr>
          </w:p>
        </w:tc>
        <w:tc>
          <w:tcPr>
            <w:tcW w:w="1133" w:type="dxa"/>
            <w:tcBorders>
              <w:top w:val="single" w:sz="4" w:space="0" w:color="auto"/>
              <w:left w:val="single" w:sz="4" w:space="0" w:color="auto"/>
              <w:bottom w:val="single" w:sz="4" w:space="0" w:color="auto"/>
              <w:right w:val="single" w:sz="4" w:space="0" w:color="auto"/>
            </w:tcBorders>
          </w:tcPr>
          <w:p w14:paraId="17F06248" w14:textId="77777777" w:rsidR="00C94AA4" w:rsidRPr="003B5397" w:rsidRDefault="00C94AA4" w:rsidP="00C94AA4">
            <w:pPr>
              <w:pStyle w:val="TAL"/>
              <w:rPr>
                <w:ins w:id="104" w:author="MCC160" w:date="2021-01-13T16:29:00Z"/>
              </w:rPr>
            </w:pPr>
          </w:p>
        </w:tc>
      </w:tr>
      <w:tr w:rsidR="00C94AA4" w:rsidRPr="003B5397" w14:paraId="1240D6E9"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476EC18E" w14:textId="77777777" w:rsidR="00C94AA4" w:rsidRPr="003B5397" w:rsidRDefault="00C94AA4" w:rsidP="00C94AA4">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7F043248" w14:textId="77777777" w:rsidR="00C94AA4" w:rsidRPr="003B5397" w:rsidRDefault="00C94AA4" w:rsidP="00C94AA4">
            <w:pPr>
              <w:pStyle w:val="TAL"/>
            </w:pPr>
          </w:p>
        </w:tc>
        <w:tc>
          <w:tcPr>
            <w:tcW w:w="2126" w:type="dxa"/>
            <w:tcBorders>
              <w:top w:val="single" w:sz="4" w:space="0" w:color="auto"/>
              <w:left w:val="single" w:sz="4" w:space="0" w:color="auto"/>
              <w:bottom w:val="single" w:sz="4" w:space="0" w:color="auto"/>
              <w:right w:val="single" w:sz="4" w:space="0" w:color="auto"/>
            </w:tcBorders>
          </w:tcPr>
          <w:p w14:paraId="5F0A0238"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1E04072C"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1B93DAE2" w14:textId="77777777" w:rsidR="00C94AA4" w:rsidRPr="003B5397" w:rsidRDefault="00C94AA4" w:rsidP="00C94AA4">
            <w:pPr>
              <w:pStyle w:val="TAL"/>
            </w:pPr>
          </w:p>
        </w:tc>
      </w:tr>
      <w:tr w:rsidR="00C94AA4" w:rsidRPr="003B5397" w14:paraId="0668DD55"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5C817512" w14:textId="77777777" w:rsidR="00C94AA4" w:rsidRPr="003B5397" w:rsidRDefault="00C94AA4" w:rsidP="00C94AA4">
            <w:pPr>
              <w:pStyle w:val="TAL"/>
            </w:pPr>
            <w:r w:rsidRPr="003B5397">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D7517DE" w14:textId="77777777" w:rsidR="00C94AA4" w:rsidRPr="003B5397" w:rsidRDefault="00C94AA4" w:rsidP="00C94AA4">
            <w:pPr>
              <w:pStyle w:val="TAL"/>
            </w:pPr>
          </w:p>
        </w:tc>
        <w:tc>
          <w:tcPr>
            <w:tcW w:w="2126" w:type="dxa"/>
            <w:tcBorders>
              <w:top w:val="single" w:sz="4" w:space="0" w:color="auto"/>
              <w:left w:val="single" w:sz="4" w:space="0" w:color="auto"/>
              <w:bottom w:val="single" w:sz="4" w:space="0" w:color="auto"/>
              <w:right w:val="single" w:sz="4" w:space="0" w:color="auto"/>
            </w:tcBorders>
          </w:tcPr>
          <w:p w14:paraId="402181CE"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607D93E0" w14:textId="789D6544" w:rsidR="00C94AA4" w:rsidRPr="003B5397" w:rsidRDefault="00C94AA4" w:rsidP="00C94AA4">
            <w:pPr>
              <w:pStyle w:val="TAL"/>
            </w:pPr>
            <w:ins w:id="105" w:author="MCC160" w:date="2021-01-19T16:39:00Z">
              <w:r w:rsidRPr="003B5397">
                <w:t>TS 24.281 [86] clause 8.3.1</w:t>
              </w:r>
            </w:ins>
          </w:p>
        </w:tc>
        <w:tc>
          <w:tcPr>
            <w:tcW w:w="1133" w:type="dxa"/>
            <w:tcBorders>
              <w:top w:val="single" w:sz="4" w:space="0" w:color="auto"/>
              <w:left w:val="single" w:sz="4" w:space="0" w:color="auto"/>
              <w:bottom w:val="single" w:sz="4" w:space="0" w:color="auto"/>
              <w:right w:val="single" w:sz="4" w:space="0" w:color="auto"/>
            </w:tcBorders>
          </w:tcPr>
          <w:p w14:paraId="4C9EE29F" w14:textId="77777777" w:rsidR="00C94AA4" w:rsidRPr="003B5397" w:rsidRDefault="00C94AA4" w:rsidP="00C94AA4">
            <w:pPr>
              <w:pStyle w:val="TAL"/>
            </w:pPr>
          </w:p>
        </w:tc>
      </w:tr>
      <w:tr w:rsidR="00C94AA4" w:rsidRPr="003B5397" w14:paraId="4A0BA348"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7FFFCB1C" w14:textId="77777777" w:rsidR="00C94AA4" w:rsidRPr="003B5397" w:rsidRDefault="00C94AA4" w:rsidP="00C94AA4">
            <w:pPr>
              <w:pStyle w:val="TAL"/>
            </w:pPr>
            <w:r w:rsidRPr="003B5397">
              <w:t xml:space="preserve">        group</w:t>
            </w:r>
          </w:p>
        </w:tc>
        <w:tc>
          <w:tcPr>
            <w:tcW w:w="2126" w:type="dxa"/>
            <w:tcBorders>
              <w:top w:val="single" w:sz="4" w:space="0" w:color="auto"/>
              <w:left w:val="single" w:sz="4" w:space="0" w:color="auto"/>
              <w:bottom w:val="single" w:sz="4" w:space="0" w:color="auto"/>
              <w:right w:val="single" w:sz="4" w:space="0" w:color="auto"/>
            </w:tcBorders>
          </w:tcPr>
          <w:p w14:paraId="131FEB15" w14:textId="77777777" w:rsidR="00C94AA4" w:rsidRPr="003B5397" w:rsidRDefault="00C94AA4" w:rsidP="00C94AA4">
            <w:pPr>
              <w:pStyle w:val="TAL"/>
            </w:pPr>
            <w:r w:rsidRPr="003B5397">
              <w:t>Encrypted URI (NOTE 1) with value set to px_MCVideo_Group_A_ID</w:t>
            </w:r>
          </w:p>
        </w:tc>
        <w:tc>
          <w:tcPr>
            <w:tcW w:w="2126" w:type="dxa"/>
            <w:tcBorders>
              <w:top w:val="single" w:sz="4" w:space="0" w:color="auto"/>
              <w:left w:val="single" w:sz="4" w:space="0" w:color="auto"/>
              <w:bottom w:val="single" w:sz="4" w:space="0" w:color="auto"/>
              <w:right w:val="single" w:sz="4" w:space="0" w:color="auto"/>
            </w:tcBorders>
          </w:tcPr>
          <w:p w14:paraId="4A8A4C7C"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36A5124E"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75BC0B55" w14:textId="77777777" w:rsidR="00C94AA4" w:rsidRPr="003B5397" w:rsidRDefault="00C94AA4" w:rsidP="00C94AA4">
            <w:pPr>
              <w:pStyle w:val="TAL"/>
            </w:pPr>
          </w:p>
        </w:tc>
      </w:tr>
      <w:tr w:rsidR="00C94AA4" w:rsidRPr="003B5397" w14:paraId="3EDE032C"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3B83CE1C" w14:textId="77777777" w:rsidR="00C94AA4" w:rsidRPr="003B5397" w:rsidRDefault="00C94AA4" w:rsidP="00C94AA4">
            <w:pPr>
              <w:pStyle w:val="TAL"/>
            </w:pPr>
            <w:r w:rsidRPr="003B5397">
              <w:t xml:space="preserve">        client</w:t>
            </w:r>
          </w:p>
        </w:tc>
        <w:tc>
          <w:tcPr>
            <w:tcW w:w="2126" w:type="dxa"/>
            <w:tcBorders>
              <w:top w:val="single" w:sz="4" w:space="0" w:color="auto"/>
              <w:left w:val="single" w:sz="4" w:space="0" w:color="auto"/>
              <w:bottom w:val="single" w:sz="4" w:space="0" w:color="auto"/>
              <w:right w:val="single" w:sz="4" w:space="0" w:color="auto"/>
            </w:tcBorders>
          </w:tcPr>
          <w:p w14:paraId="4A86D08D" w14:textId="77777777" w:rsidR="00C94AA4" w:rsidRPr="003B5397" w:rsidRDefault="00C94AA4" w:rsidP="00C94AA4">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30FB9CE5"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3FBED7B5"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1765FE6B" w14:textId="77777777" w:rsidR="00C94AA4" w:rsidRPr="003B5397" w:rsidRDefault="00C94AA4" w:rsidP="00C94AA4">
            <w:pPr>
              <w:pStyle w:val="TAL"/>
            </w:pPr>
          </w:p>
        </w:tc>
      </w:tr>
      <w:tr w:rsidR="00C94AA4" w:rsidRPr="003B5397" w14:paraId="1F8AD4A3"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662C8094" w14:textId="77777777" w:rsidR="00C94AA4" w:rsidRPr="003B5397" w:rsidRDefault="00C94AA4" w:rsidP="00C94AA4">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544DA68D" w14:textId="3D64A44C" w:rsidR="00C94AA4" w:rsidRPr="003B5397" w:rsidRDefault="00C94AA4" w:rsidP="00C94AA4">
            <w:pPr>
              <w:pStyle w:val="TAL"/>
            </w:pPr>
            <w:ins w:id="106" w:author="MCC160" w:date="2021-01-13T16:32:00Z">
              <w:r w:rsidRPr="003B5397">
                <w:t>not present</w:t>
              </w:r>
            </w:ins>
          </w:p>
        </w:tc>
        <w:tc>
          <w:tcPr>
            <w:tcW w:w="2126" w:type="dxa"/>
            <w:tcBorders>
              <w:top w:val="single" w:sz="4" w:space="0" w:color="auto"/>
              <w:left w:val="single" w:sz="4" w:space="0" w:color="auto"/>
              <w:bottom w:val="single" w:sz="4" w:space="0" w:color="auto"/>
              <w:right w:val="single" w:sz="4" w:space="0" w:color="auto"/>
            </w:tcBorders>
          </w:tcPr>
          <w:p w14:paraId="41FB4192"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5F0F496A"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68805D5E" w14:textId="77777777" w:rsidR="00C94AA4" w:rsidRPr="003B5397" w:rsidRDefault="00C94AA4" w:rsidP="00C94AA4">
            <w:pPr>
              <w:pStyle w:val="TAL"/>
            </w:pPr>
          </w:p>
        </w:tc>
      </w:tr>
      <w:tr w:rsidR="00C94AA4" w:rsidRPr="003B5397" w:rsidDel="00EC216A" w14:paraId="054D0BD8" w14:textId="6A1F2916" w:rsidTr="00EC216A">
        <w:trPr>
          <w:cantSplit/>
          <w:jc w:val="center"/>
          <w:del w:id="107" w:author="MCC160" w:date="2021-01-13T16:32:00Z"/>
        </w:trPr>
        <w:tc>
          <w:tcPr>
            <w:tcW w:w="2836" w:type="dxa"/>
            <w:tcBorders>
              <w:top w:val="single" w:sz="4" w:space="0" w:color="auto"/>
              <w:left w:val="single" w:sz="4" w:space="0" w:color="auto"/>
              <w:bottom w:val="single" w:sz="4" w:space="0" w:color="auto"/>
              <w:right w:val="single" w:sz="4" w:space="0" w:color="auto"/>
            </w:tcBorders>
          </w:tcPr>
          <w:p w14:paraId="2C0C43DD" w14:textId="6763CDD9" w:rsidR="00C94AA4" w:rsidRPr="003B5397" w:rsidDel="00EC216A" w:rsidRDefault="00C94AA4" w:rsidP="00C94AA4">
            <w:pPr>
              <w:pStyle w:val="TAL"/>
              <w:rPr>
                <w:del w:id="108" w:author="MCC160" w:date="2021-01-13T16:32:00Z"/>
              </w:rPr>
            </w:pPr>
            <w:del w:id="109" w:author="MCC160" w:date="2021-01-13T16:32:00Z">
              <w:r w:rsidRPr="003B5397" w:rsidDel="00EC216A">
                <w:delText xml:space="preserve">          affiliating</w:delText>
              </w:r>
            </w:del>
          </w:p>
        </w:tc>
        <w:tc>
          <w:tcPr>
            <w:tcW w:w="2126" w:type="dxa"/>
            <w:tcBorders>
              <w:top w:val="single" w:sz="4" w:space="0" w:color="auto"/>
              <w:left w:val="single" w:sz="4" w:space="0" w:color="auto"/>
              <w:bottom w:val="single" w:sz="4" w:space="0" w:color="auto"/>
              <w:right w:val="single" w:sz="4" w:space="0" w:color="auto"/>
            </w:tcBorders>
          </w:tcPr>
          <w:p w14:paraId="6D94362C" w14:textId="7ADCDB90" w:rsidR="00C94AA4" w:rsidRPr="003B5397" w:rsidDel="00EC216A" w:rsidRDefault="00C94AA4" w:rsidP="00C94AA4">
            <w:pPr>
              <w:pStyle w:val="TAL"/>
              <w:rPr>
                <w:del w:id="110" w:author="MCC160" w:date="2021-01-13T16:32:00Z"/>
              </w:rPr>
            </w:pPr>
          </w:p>
        </w:tc>
        <w:tc>
          <w:tcPr>
            <w:tcW w:w="2126" w:type="dxa"/>
            <w:tcBorders>
              <w:top w:val="single" w:sz="4" w:space="0" w:color="auto"/>
              <w:left w:val="single" w:sz="4" w:space="0" w:color="auto"/>
              <w:bottom w:val="single" w:sz="4" w:space="0" w:color="auto"/>
              <w:right w:val="single" w:sz="4" w:space="0" w:color="auto"/>
            </w:tcBorders>
          </w:tcPr>
          <w:p w14:paraId="69EF1B5C" w14:textId="05E02C6F" w:rsidR="00C94AA4" w:rsidRPr="003B5397" w:rsidDel="00EC216A" w:rsidRDefault="00C94AA4" w:rsidP="00C94AA4">
            <w:pPr>
              <w:pStyle w:val="TAL"/>
              <w:rPr>
                <w:del w:id="111" w:author="MCC160" w:date="2021-01-13T16:32:00Z"/>
              </w:rPr>
            </w:pPr>
          </w:p>
        </w:tc>
        <w:tc>
          <w:tcPr>
            <w:tcW w:w="1418" w:type="dxa"/>
            <w:tcBorders>
              <w:top w:val="single" w:sz="4" w:space="0" w:color="auto"/>
              <w:left w:val="single" w:sz="4" w:space="0" w:color="auto"/>
              <w:bottom w:val="single" w:sz="4" w:space="0" w:color="auto"/>
              <w:right w:val="single" w:sz="4" w:space="0" w:color="auto"/>
            </w:tcBorders>
          </w:tcPr>
          <w:p w14:paraId="14F98F7C" w14:textId="04156164" w:rsidR="00C94AA4" w:rsidRPr="003B5397" w:rsidDel="00EC216A" w:rsidRDefault="00C94AA4" w:rsidP="00C94AA4">
            <w:pPr>
              <w:pStyle w:val="TAL"/>
              <w:rPr>
                <w:del w:id="112" w:author="MCC160" w:date="2021-01-13T16:32:00Z"/>
              </w:rPr>
            </w:pPr>
          </w:p>
        </w:tc>
        <w:tc>
          <w:tcPr>
            <w:tcW w:w="1133" w:type="dxa"/>
            <w:tcBorders>
              <w:top w:val="single" w:sz="4" w:space="0" w:color="auto"/>
              <w:left w:val="single" w:sz="4" w:space="0" w:color="auto"/>
              <w:bottom w:val="single" w:sz="4" w:space="0" w:color="auto"/>
              <w:right w:val="single" w:sz="4" w:space="0" w:color="auto"/>
            </w:tcBorders>
          </w:tcPr>
          <w:p w14:paraId="45025393" w14:textId="4345DC3F" w:rsidR="00C94AA4" w:rsidRPr="003B5397" w:rsidDel="00EC216A" w:rsidRDefault="00C94AA4" w:rsidP="00C94AA4">
            <w:pPr>
              <w:pStyle w:val="TAL"/>
              <w:rPr>
                <w:del w:id="113" w:author="MCC160" w:date="2021-01-13T16:32:00Z"/>
              </w:rPr>
            </w:pPr>
          </w:p>
        </w:tc>
      </w:tr>
      <w:tr w:rsidR="00C94AA4" w:rsidRPr="003B5397" w:rsidDel="00EC216A" w14:paraId="0E718DEC" w14:textId="3C7AA011" w:rsidTr="00EC216A">
        <w:trPr>
          <w:cantSplit/>
          <w:jc w:val="center"/>
          <w:del w:id="114" w:author="MCC160" w:date="2021-01-13T16:32:00Z"/>
        </w:trPr>
        <w:tc>
          <w:tcPr>
            <w:tcW w:w="2836" w:type="dxa"/>
            <w:tcBorders>
              <w:top w:val="single" w:sz="4" w:space="0" w:color="auto"/>
              <w:left w:val="single" w:sz="4" w:space="0" w:color="auto"/>
              <w:bottom w:val="single" w:sz="4" w:space="0" w:color="auto"/>
              <w:right w:val="single" w:sz="4" w:space="0" w:color="auto"/>
            </w:tcBorders>
          </w:tcPr>
          <w:p w14:paraId="77CBFDFC" w14:textId="44748ED0" w:rsidR="00C94AA4" w:rsidRPr="003B5397" w:rsidDel="00EC216A" w:rsidRDefault="00C94AA4" w:rsidP="00C94AA4">
            <w:pPr>
              <w:pStyle w:val="TAL"/>
              <w:rPr>
                <w:del w:id="115" w:author="MCC160" w:date="2021-01-13T16:32:00Z"/>
              </w:rPr>
            </w:pPr>
            <w:del w:id="116" w:author="MCC160" w:date="2021-01-13T16:32:00Z">
              <w:r w:rsidRPr="003B5397" w:rsidDel="00EC216A">
                <w:delText xml:space="preserve">          affiliated</w:delText>
              </w:r>
            </w:del>
          </w:p>
        </w:tc>
        <w:tc>
          <w:tcPr>
            <w:tcW w:w="2126" w:type="dxa"/>
            <w:tcBorders>
              <w:top w:val="single" w:sz="4" w:space="0" w:color="auto"/>
              <w:left w:val="single" w:sz="4" w:space="0" w:color="auto"/>
              <w:bottom w:val="single" w:sz="4" w:space="0" w:color="auto"/>
              <w:right w:val="single" w:sz="4" w:space="0" w:color="auto"/>
            </w:tcBorders>
          </w:tcPr>
          <w:p w14:paraId="67DBA64E" w14:textId="40BBB564" w:rsidR="00C94AA4" w:rsidRPr="003B5397" w:rsidDel="00EC216A" w:rsidRDefault="00C94AA4" w:rsidP="00C94AA4">
            <w:pPr>
              <w:pStyle w:val="TAL"/>
              <w:rPr>
                <w:del w:id="117" w:author="MCC160" w:date="2021-01-13T16:32:00Z"/>
              </w:rPr>
            </w:pPr>
            <w:del w:id="118" w:author="MCC160" w:date="2021-01-13T16:32:00Z">
              <w:r w:rsidRPr="003B5397" w:rsidDel="00EC216A">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087DE9E" w14:textId="7C2AA639" w:rsidR="00C94AA4" w:rsidRPr="003B5397" w:rsidDel="00EC216A" w:rsidRDefault="00C94AA4" w:rsidP="00C94AA4">
            <w:pPr>
              <w:pStyle w:val="TAL"/>
              <w:rPr>
                <w:del w:id="119" w:author="MCC160" w:date="2021-01-13T16:32:00Z"/>
              </w:rPr>
            </w:pPr>
          </w:p>
        </w:tc>
        <w:tc>
          <w:tcPr>
            <w:tcW w:w="1418" w:type="dxa"/>
            <w:tcBorders>
              <w:top w:val="single" w:sz="4" w:space="0" w:color="auto"/>
              <w:left w:val="single" w:sz="4" w:space="0" w:color="auto"/>
              <w:bottom w:val="single" w:sz="4" w:space="0" w:color="auto"/>
              <w:right w:val="single" w:sz="4" w:space="0" w:color="auto"/>
            </w:tcBorders>
          </w:tcPr>
          <w:p w14:paraId="27743CE6" w14:textId="0B37E44D" w:rsidR="00C94AA4" w:rsidRPr="003B5397" w:rsidDel="00EC216A" w:rsidRDefault="00C94AA4" w:rsidP="00C94AA4">
            <w:pPr>
              <w:pStyle w:val="TAL"/>
              <w:rPr>
                <w:del w:id="120" w:author="MCC160" w:date="2021-01-13T16:32:00Z"/>
              </w:rPr>
            </w:pPr>
          </w:p>
        </w:tc>
        <w:tc>
          <w:tcPr>
            <w:tcW w:w="1133" w:type="dxa"/>
            <w:tcBorders>
              <w:top w:val="single" w:sz="4" w:space="0" w:color="auto"/>
              <w:left w:val="single" w:sz="4" w:space="0" w:color="auto"/>
              <w:bottom w:val="single" w:sz="4" w:space="0" w:color="auto"/>
              <w:right w:val="single" w:sz="4" w:space="0" w:color="auto"/>
            </w:tcBorders>
          </w:tcPr>
          <w:p w14:paraId="315113CE" w14:textId="7A3E20BB" w:rsidR="00C94AA4" w:rsidRPr="003B5397" w:rsidDel="00EC216A" w:rsidRDefault="00C94AA4" w:rsidP="00C94AA4">
            <w:pPr>
              <w:pStyle w:val="TAL"/>
              <w:rPr>
                <w:del w:id="121" w:author="MCC160" w:date="2021-01-13T16:32:00Z"/>
              </w:rPr>
            </w:pPr>
          </w:p>
        </w:tc>
      </w:tr>
      <w:tr w:rsidR="00C94AA4" w:rsidRPr="003B5397" w:rsidDel="00EC216A" w14:paraId="3399B56D" w14:textId="53406CA8" w:rsidTr="00EC216A">
        <w:trPr>
          <w:cantSplit/>
          <w:jc w:val="center"/>
          <w:del w:id="122" w:author="MCC160" w:date="2021-01-13T16:32:00Z"/>
        </w:trPr>
        <w:tc>
          <w:tcPr>
            <w:tcW w:w="2836" w:type="dxa"/>
            <w:tcBorders>
              <w:top w:val="single" w:sz="4" w:space="0" w:color="auto"/>
              <w:left w:val="single" w:sz="4" w:space="0" w:color="auto"/>
              <w:bottom w:val="single" w:sz="4" w:space="0" w:color="auto"/>
              <w:right w:val="single" w:sz="4" w:space="0" w:color="auto"/>
            </w:tcBorders>
          </w:tcPr>
          <w:p w14:paraId="355E402C" w14:textId="1DA413F4" w:rsidR="00C94AA4" w:rsidRPr="003B5397" w:rsidDel="00EC216A" w:rsidRDefault="00C94AA4" w:rsidP="00C94AA4">
            <w:pPr>
              <w:pStyle w:val="TAL"/>
              <w:rPr>
                <w:del w:id="123" w:author="MCC160" w:date="2021-01-13T16:32:00Z"/>
              </w:rPr>
            </w:pPr>
            <w:del w:id="124" w:author="MCC160" w:date="2021-01-13T16:32:00Z">
              <w:r w:rsidRPr="003B5397" w:rsidDel="00EC216A">
                <w:delText xml:space="preserve">          deaffiliating</w:delText>
              </w:r>
            </w:del>
          </w:p>
        </w:tc>
        <w:tc>
          <w:tcPr>
            <w:tcW w:w="2126" w:type="dxa"/>
            <w:tcBorders>
              <w:top w:val="single" w:sz="4" w:space="0" w:color="auto"/>
              <w:left w:val="single" w:sz="4" w:space="0" w:color="auto"/>
              <w:bottom w:val="single" w:sz="4" w:space="0" w:color="auto"/>
              <w:right w:val="single" w:sz="4" w:space="0" w:color="auto"/>
            </w:tcBorders>
          </w:tcPr>
          <w:p w14:paraId="7BD09C9E" w14:textId="64E281C9" w:rsidR="00C94AA4" w:rsidRPr="003B5397" w:rsidDel="00EC216A" w:rsidRDefault="00C94AA4" w:rsidP="00C94AA4">
            <w:pPr>
              <w:pStyle w:val="TAL"/>
              <w:rPr>
                <w:del w:id="125" w:author="MCC160" w:date="2021-01-13T16:32:00Z"/>
              </w:rPr>
            </w:pPr>
            <w:del w:id="126" w:author="MCC160" w:date="2021-01-13T16:32:00Z">
              <w:r w:rsidRPr="003B5397" w:rsidDel="00EC216A">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D1541ED" w14:textId="6099FAB9" w:rsidR="00C94AA4" w:rsidRPr="003B5397" w:rsidDel="00EC216A" w:rsidRDefault="00C94AA4" w:rsidP="00C94AA4">
            <w:pPr>
              <w:pStyle w:val="TAL"/>
              <w:rPr>
                <w:del w:id="127" w:author="MCC160" w:date="2021-01-13T16:32:00Z"/>
              </w:rPr>
            </w:pPr>
          </w:p>
        </w:tc>
        <w:tc>
          <w:tcPr>
            <w:tcW w:w="1418" w:type="dxa"/>
            <w:tcBorders>
              <w:top w:val="single" w:sz="4" w:space="0" w:color="auto"/>
              <w:left w:val="single" w:sz="4" w:space="0" w:color="auto"/>
              <w:bottom w:val="single" w:sz="4" w:space="0" w:color="auto"/>
              <w:right w:val="single" w:sz="4" w:space="0" w:color="auto"/>
            </w:tcBorders>
          </w:tcPr>
          <w:p w14:paraId="038EE390" w14:textId="0E346AF8" w:rsidR="00C94AA4" w:rsidRPr="003B5397" w:rsidDel="00EC216A" w:rsidRDefault="00C94AA4" w:rsidP="00C94AA4">
            <w:pPr>
              <w:pStyle w:val="TAL"/>
              <w:rPr>
                <w:del w:id="128" w:author="MCC160" w:date="2021-01-13T16:32:00Z"/>
              </w:rPr>
            </w:pPr>
          </w:p>
        </w:tc>
        <w:tc>
          <w:tcPr>
            <w:tcW w:w="1133" w:type="dxa"/>
            <w:tcBorders>
              <w:top w:val="single" w:sz="4" w:space="0" w:color="auto"/>
              <w:left w:val="single" w:sz="4" w:space="0" w:color="auto"/>
              <w:bottom w:val="single" w:sz="4" w:space="0" w:color="auto"/>
              <w:right w:val="single" w:sz="4" w:space="0" w:color="auto"/>
            </w:tcBorders>
          </w:tcPr>
          <w:p w14:paraId="1BBCC336" w14:textId="0BF864D1" w:rsidR="00C94AA4" w:rsidRPr="003B5397" w:rsidDel="00EC216A" w:rsidRDefault="00C94AA4" w:rsidP="00C94AA4">
            <w:pPr>
              <w:pStyle w:val="TAL"/>
              <w:rPr>
                <w:del w:id="129" w:author="MCC160" w:date="2021-01-13T16:32:00Z"/>
              </w:rPr>
            </w:pPr>
          </w:p>
        </w:tc>
      </w:tr>
      <w:tr w:rsidR="00C94AA4" w:rsidRPr="003B5397" w14:paraId="6AEBE44F" w14:textId="77777777" w:rsidTr="00EC216A">
        <w:trPr>
          <w:cantSplit/>
          <w:jc w:val="center"/>
        </w:trPr>
        <w:tc>
          <w:tcPr>
            <w:tcW w:w="2836" w:type="dxa"/>
            <w:tcBorders>
              <w:top w:val="single" w:sz="4" w:space="0" w:color="auto"/>
              <w:left w:val="single" w:sz="4" w:space="0" w:color="auto"/>
              <w:bottom w:val="single" w:sz="4" w:space="0" w:color="auto"/>
              <w:right w:val="single" w:sz="4" w:space="0" w:color="auto"/>
            </w:tcBorders>
          </w:tcPr>
          <w:p w14:paraId="2AD1E307" w14:textId="77777777" w:rsidR="00C94AA4" w:rsidRPr="003B5397" w:rsidRDefault="00C94AA4" w:rsidP="00C94AA4">
            <w:pPr>
              <w:pStyle w:val="TAL"/>
            </w:pPr>
            <w:r w:rsidRPr="003B5397">
              <w:t xml:space="preserve">        expires</w:t>
            </w:r>
          </w:p>
        </w:tc>
        <w:tc>
          <w:tcPr>
            <w:tcW w:w="2126" w:type="dxa"/>
            <w:tcBorders>
              <w:top w:val="single" w:sz="4" w:space="0" w:color="auto"/>
              <w:left w:val="single" w:sz="4" w:space="0" w:color="auto"/>
              <w:bottom w:val="single" w:sz="4" w:space="0" w:color="auto"/>
              <w:right w:val="single" w:sz="4" w:space="0" w:color="auto"/>
            </w:tcBorders>
          </w:tcPr>
          <w:p w14:paraId="50FF4182" w14:textId="77777777" w:rsidR="00C94AA4" w:rsidRPr="003B5397" w:rsidRDefault="00C94AA4" w:rsidP="00C94AA4">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6B80FA61"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4E12597E" w14:textId="77777777" w:rsidR="00C94AA4" w:rsidRPr="003B5397" w:rsidRDefault="00C94AA4" w:rsidP="00C94AA4">
            <w:pPr>
              <w:pStyle w:val="TAL"/>
            </w:pPr>
          </w:p>
        </w:tc>
        <w:tc>
          <w:tcPr>
            <w:tcW w:w="1133" w:type="dxa"/>
            <w:tcBorders>
              <w:top w:val="single" w:sz="4" w:space="0" w:color="auto"/>
              <w:left w:val="single" w:sz="4" w:space="0" w:color="auto"/>
              <w:bottom w:val="single" w:sz="4" w:space="0" w:color="auto"/>
              <w:right w:val="single" w:sz="4" w:space="0" w:color="auto"/>
            </w:tcBorders>
          </w:tcPr>
          <w:p w14:paraId="31001329" w14:textId="77777777" w:rsidR="00C94AA4" w:rsidRPr="003B5397" w:rsidRDefault="00C94AA4" w:rsidP="00C94AA4">
            <w:pPr>
              <w:pStyle w:val="TAL"/>
            </w:pPr>
          </w:p>
        </w:tc>
      </w:tr>
      <w:tr w:rsidR="00C94AA4" w:rsidRPr="003B5397" w14:paraId="64F2B26C" w14:textId="77777777" w:rsidTr="00EC216A">
        <w:trPr>
          <w:cantSplit/>
          <w:jc w:val="center"/>
          <w:ins w:id="130" w:author="MCC160" w:date="2021-01-13T16:30:00Z"/>
        </w:trPr>
        <w:tc>
          <w:tcPr>
            <w:tcW w:w="2836" w:type="dxa"/>
            <w:tcBorders>
              <w:top w:val="single" w:sz="4" w:space="0" w:color="auto"/>
              <w:left w:val="single" w:sz="4" w:space="0" w:color="auto"/>
              <w:bottom w:val="single" w:sz="4" w:space="0" w:color="auto"/>
              <w:right w:val="single" w:sz="4" w:space="0" w:color="auto"/>
            </w:tcBorders>
          </w:tcPr>
          <w:p w14:paraId="06226B84" w14:textId="6A74F83D" w:rsidR="00C94AA4" w:rsidRPr="003B5397" w:rsidRDefault="00C94AA4" w:rsidP="00C94AA4">
            <w:pPr>
              <w:pStyle w:val="TAL"/>
              <w:rPr>
                <w:ins w:id="131" w:author="MCC160" w:date="2021-01-13T16:30:00Z"/>
              </w:rPr>
            </w:pPr>
            <w:ins w:id="132" w:author="MCC160" w:date="2021-01-13T16:30:00Z">
              <w:r w:rsidRPr="003B5397">
                <w:t xml:space="preserve">  p-id</w:t>
              </w:r>
            </w:ins>
          </w:p>
        </w:tc>
        <w:tc>
          <w:tcPr>
            <w:tcW w:w="2126" w:type="dxa"/>
            <w:tcBorders>
              <w:top w:val="single" w:sz="4" w:space="0" w:color="auto"/>
              <w:left w:val="single" w:sz="4" w:space="0" w:color="auto"/>
              <w:bottom w:val="single" w:sz="4" w:space="0" w:color="auto"/>
              <w:right w:val="single" w:sz="4" w:space="0" w:color="auto"/>
            </w:tcBorders>
          </w:tcPr>
          <w:p w14:paraId="71835EEC" w14:textId="24642B95" w:rsidR="00C94AA4" w:rsidRPr="003B5397" w:rsidRDefault="00C94AA4" w:rsidP="00C94AA4">
            <w:pPr>
              <w:pStyle w:val="TAL"/>
              <w:rPr>
                <w:ins w:id="133" w:author="MCC160" w:date="2021-01-13T16:30:00Z"/>
              </w:rPr>
            </w:pPr>
            <w:ins w:id="134" w:author="MCC160" w:date="2021-01-13T16:30:00Z">
              <w:r w:rsidRPr="003B5397">
                <w:t>any allowed value if present</w:t>
              </w:r>
            </w:ins>
          </w:p>
        </w:tc>
        <w:tc>
          <w:tcPr>
            <w:tcW w:w="2126" w:type="dxa"/>
            <w:tcBorders>
              <w:top w:val="single" w:sz="4" w:space="0" w:color="auto"/>
              <w:left w:val="single" w:sz="4" w:space="0" w:color="auto"/>
              <w:bottom w:val="single" w:sz="4" w:space="0" w:color="auto"/>
              <w:right w:val="single" w:sz="4" w:space="0" w:color="auto"/>
            </w:tcBorders>
          </w:tcPr>
          <w:p w14:paraId="57DD77DF" w14:textId="77777777" w:rsidR="00C94AA4" w:rsidRPr="003B5397" w:rsidRDefault="00C94AA4" w:rsidP="00C94AA4">
            <w:pPr>
              <w:pStyle w:val="TAL"/>
              <w:rPr>
                <w:ins w:id="135" w:author="MCC160" w:date="2021-01-13T16:30:00Z"/>
              </w:rPr>
            </w:pPr>
          </w:p>
        </w:tc>
        <w:tc>
          <w:tcPr>
            <w:tcW w:w="1418" w:type="dxa"/>
            <w:tcBorders>
              <w:top w:val="single" w:sz="4" w:space="0" w:color="auto"/>
              <w:left w:val="single" w:sz="4" w:space="0" w:color="auto"/>
              <w:bottom w:val="single" w:sz="4" w:space="0" w:color="auto"/>
              <w:right w:val="single" w:sz="4" w:space="0" w:color="auto"/>
            </w:tcBorders>
          </w:tcPr>
          <w:p w14:paraId="664C94D4" w14:textId="77777777" w:rsidR="00C94AA4" w:rsidRPr="003B5397" w:rsidRDefault="00C94AA4" w:rsidP="00C94AA4">
            <w:pPr>
              <w:pStyle w:val="TAL"/>
              <w:rPr>
                <w:ins w:id="136" w:author="MCC160" w:date="2021-01-13T16:30:00Z"/>
              </w:rPr>
            </w:pPr>
          </w:p>
        </w:tc>
        <w:tc>
          <w:tcPr>
            <w:tcW w:w="1133" w:type="dxa"/>
            <w:tcBorders>
              <w:top w:val="single" w:sz="4" w:space="0" w:color="auto"/>
              <w:left w:val="single" w:sz="4" w:space="0" w:color="auto"/>
              <w:bottom w:val="single" w:sz="4" w:space="0" w:color="auto"/>
              <w:right w:val="single" w:sz="4" w:space="0" w:color="auto"/>
            </w:tcBorders>
          </w:tcPr>
          <w:p w14:paraId="22F67BA8" w14:textId="77777777" w:rsidR="00C94AA4" w:rsidRPr="003B5397" w:rsidRDefault="00C94AA4" w:rsidP="00C94AA4">
            <w:pPr>
              <w:pStyle w:val="TAL"/>
              <w:rPr>
                <w:ins w:id="137" w:author="MCC160" w:date="2021-01-13T16:30:00Z"/>
              </w:rPr>
            </w:pPr>
          </w:p>
        </w:tc>
      </w:tr>
      <w:tr w:rsidR="00C94AA4" w:rsidRPr="003B5397" w:rsidDel="00E2660A" w14:paraId="59941C51" w14:textId="53B9559E" w:rsidTr="00EC216A">
        <w:trPr>
          <w:cantSplit/>
          <w:jc w:val="center"/>
          <w:del w:id="138" w:author="MCC160" w:date="2021-01-24T13:12:00Z"/>
        </w:trPr>
        <w:tc>
          <w:tcPr>
            <w:tcW w:w="2836" w:type="dxa"/>
            <w:tcBorders>
              <w:top w:val="single" w:sz="4" w:space="0" w:color="auto"/>
              <w:left w:val="single" w:sz="4" w:space="0" w:color="auto"/>
              <w:bottom w:val="single" w:sz="4" w:space="0" w:color="auto"/>
              <w:right w:val="single" w:sz="4" w:space="0" w:color="auto"/>
            </w:tcBorders>
          </w:tcPr>
          <w:p w14:paraId="76A2916C" w14:textId="4CA7D7D3" w:rsidR="00C94AA4" w:rsidRPr="003B5397" w:rsidDel="00E2660A" w:rsidRDefault="00C94AA4" w:rsidP="00C94AA4">
            <w:pPr>
              <w:pStyle w:val="TAL"/>
              <w:rPr>
                <w:del w:id="139" w:author="MCC160" w:date="2021-01-24T13:12:00Z"/>
              </w:rPr>
            </w:pPr>
            <w:del w:id="140" w:author="MCC160" w:date="2021-01-24T13:12:00Z">
              <w:r w:rsidRPr="003B5397" w:rsidDel="00E2660A">
                <w:delText xml:space="preserve">  p-id</w:delText>
              </w:r>
            </w:del>
          </w:p>
        </w:tc>
        <w:tc>
          <w:tcPr>
            <w:tcW w:w="2126" w:type="dxa"/>
            <w:tcBorders>
              <w:top w:val="single" w:sz="4" w:space="0" w:color="auto"/>
              <w:left w:val="single" w:sz="4" w:space="0" w:color="auto"/>
              <w:bottom w:val="single" w:sz="4" w:space="0" w:color="auto"/>
              <w:right w:val="single" w:sz="4" w:space="0" w:color="auto"/>
            </w:tcBorders>
          </w:tcPr>
          <w:p w14:paraId="55B1DDA2" w14:textId="198858B2" w:rsidR="00C94AA4" w:rsidRPr="003B5397" w:rsidDel="00E2660A" w:rsidRDefault="00C94AA4" w:rsidP="00C94AA4">
            <w:pPr>
              <w:pStyle w:val="TAL"/>
              <w:rPr>
                <w:del w:id="141" w:author="MCC160" w:date="2021-01-24T13:12:00Z"/>
              </w:rPr>
            </w:pPr>
            <w:del w:id="142" w:author="MCC160" w:date="2021-01-24T13:12:00Z">
              <w:r w:rsidRPr="003B5397" w:rsidDel="00E2660A">
                <w:delText>any allowed value</w:delText>
              </w:r>
            </w:del>
            <w:del w:id="143" w:author="MCC160" w:date="2021-01-13T16:31:00Z">
              <w:r w:rsidRPr="003B5397" w:rsidDel="00EC216A">
                <w:delText xml:space="preserve"> or same value as sent in SIP PUBLISH</w:delText>
              </w:r>
            </w:del>
          </w:p>
        </w:tc>
        <w:tc>
          <w:tcPr>
            <w:tcW w:w="2126" w:type="dxa"/>
            <w:tcBorders>
              <w:top w:val="single" w:sz="4" w:space="0" w:color="auto"/>
              <w:left w:val="single" w:sz="4" w:space="0" w:color="auto"/>
              <w:bottom w:val="single" w:sz="4" w:space="0" w:color="auto"/>
              <w:right w:val="single" w:sz="4" w:space="0" w:color="auto"/>
            </w:tcBorders>
          </w:tcPr>
          <w:p w14:paraId="2390845E" w14:textId="2D5D51FC" w:rsidR="00C94AA4" w:rsidRPr="003B5397" w:rsidDel="00E2660A" w:rsidRDefault="00C94AA4" w:rsidP="00C94AA4">
            <w:pPr>
              <w:pStyle w:val="TAL"/>
              <w:rPr>
                <w:del w:id="144" w:author="MCC160" w:date="2021-01-24T13:12:00Z"/>
              </w:rPr>
            </w:pPr>
            <w:del w:id="145" w:author="MCC160" w:date="2021-01-24T13:12:00Z">
              <w:r w:rsidRPr="003B5397" w:rsidDel="00E2660A">
                <w:delText>set to an identifier of a SIP PUBLISH request</w:delText>
              </w:r>
            </w:del>
          </w:p>
        </w:tc>
        <w:tc>
          <w:tcPr>
            <w:tcW w:w="1418" w:type="dxa"/>
            <w:tcBorders>
              <w:top w:val="single" w:sz="4" w:space="0" w:color="auto"/>
              <w:left w:val="single" w:sz="4" w:space="0" w:color="auto"/>
              <w:bottom w:val="single" w:sz="4" w:space="0" w:color="auto"/>
              <w:right w:val="single" w:sz="4" w:space="0" w:color="auto"/>
            </w:tcBorders>
          </w:tcPr>
          <w:p w14:paraId="7A32CEEE" w14:textId="701EFDDF" w:rsidR="00C94AA4" w:rsidRPr="003B5397" w:rsidDel="00E2660A" w:rsidRDefault="00C94AA4" w:rsidP="00C94AA4">
            <w:pPr>
              <w:pStyle w:val="TAL"/>
              <w:rPr>
                <w:del w:id="146" w:author="MCC160" w:date="2021-01-24T13:12:00Z"/>
              </w:rPr>
            </w:pPr>
          </w:p>
        </w:tc>
        <w:tc>
          <w:tcPr>
            <w:tcW w:w="1133" w:type="dxa"/>
            <w:tcBorders>
              <w:top w:val="single" w:sz="4" w:space="0" w:color="auto"/>
              <w:left w:val="single" w:sz="4" w:space="0" w:color="auto"/>
              <w:bottom w:val="single" w:sz="4" w:space="0" w:color="auto"/>
              <w:right w:val="single" w:sz="4" w:space="0" w:color="auto"/>
            </w:tcBorders>
          </w:tcPr>
          <w:p w14:paraId="0A3976ED" w14:textId="07CCB7F1" w:rsidR="00C94AA4" w:rsidRPr="003B5397" w:rsidDel="00E2660A" w:rsidRDefault="00C94AA4" w:rsidP="00C94AA4">
            <w:pPr>
              <w:pStyle w:val="TAL"/>
              <w:rPr>
                <w:del w:id="147" w:author="MCC160" w:date="2021-01-24T13:12:00Z"/>
              </w:rPr>
            </w:pPr>
          </w:p>
        </w:tc>
      </w:tr>
      <w:tr w:rsidR="00C94AA4" w:rsidRPr="003B5397" w14:paraId="3B753E74" w14:textId="77777777" w:rsidTr="00EC216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20F2E70" w14:textId="77777777" w:rsidR="00C94AA4" w:rsidRPr="003B5397" w:rsidRDefault="00C94AA4" w:rsidP="00EE5394">
            <w:pPr>
              <w:pStyle w:val="TAN"/>
              <w:pPrChange w:id="148" w:author="MCC TF160" w:date="2021-02-04T16:07:00Z">
                <w:pPr>
                  <w:pStyle w:val="TAL"/>
                </w:pPr>
              </w:pPrChange>
            </w:pPr>
            <w:r w:rsidRPr="003B5397">
              <w:t>NOTE 1:</w:t>
            </w:r>
            <w:r w:rsidRPr="003B5397">
              <w:tab/>
              <w:t>Encrypted attribute as described in Table 5.5.</w:t>
            </w:r>
            <w:del w:id="149" w:author="MCC160" w:date="2021-01-24T13:27:00Z">
              <w:r w:rsidRPr="003B5397" w:rsidDel="00855834">
                <w:delText>3.</w:delText>
              </w:r>
            </w:del>
            <w:r w:rsidRPr="003B5397">
              <w:t>13.3-1</w:t>
            </w:r>
          </w:p>
        </w:tc>
      </w:tr>
    </w:tbl>
    <w:p w14:paraId="1BE9B1B9" w14:textId="77777777" w:rsidR="00EC216A" w:rsidRPr="003B5397" w:rsidRDefault="00EC216A" w:rsidP="00EC216A"/>
    <w:p w14:paraId="6F53C7EB" w14:textId="77777777" w:rsidR="00EC216A" w:rsidRPr="003B5397" w:rsidRDefault="00EC216A" w:rsidP="00EC216A">
      <w:pPr>
        <w:pStyle w:val="Heading5"/>
      </w:pPr>
      <w:bookmarkStart w:id="150" w:name="_Toc27678098"/>
      <w:bookmarkStart w:id="151" w:name="_Toc36037120"/>
      <w:bookmarkStart w:id="152" w:name="_Toc44398190"/>
      <w:bookmarkStart w:id="153" w:name="_Toc52382375"/>
      <w:bookmarkStart w:id="154" w:name="_Toc60687283"/>
      <w:r w:rsidRPr="003B5397">
        <w:lastRenderedPageBreak/>
        <w:t>-</w:t>
      </w:r>
      <w:r w:rsidRPr="003B5397">
        <w:tab/>
        <w:t>MCData</w:t>
      </w:r>
      <w:bookmarkEnd w:id="150"/>
      <w:bookmarkEnd w:id="151"/>
      <w:bookmarkEnd w:id="152"/>
      <w:bookmarkEnd w:id="153"/>
      <w:bookmarkEnd w:id="154"/>
    </w:p>
    <w:p w14:paraId="7C2967AC" w14:textId="0C2A2B15" w:rsidR="00EC216A" w:rsidRPr="003B5397" w:rsidRDefault="00EC216A" w:rsidP="00EC216A">
      <w:pPr>
        <w:pStyle w:val="TH"/>
      </w:pPr>
      <w:r w:rsidRPr="003B5397">
        <w:t>Table 5.5.3.5</w:t>
      </w:r>
      <w:ins w:id="155" w:author="MCC160" w:date="2021-01-13T16:31:00Z">
        <w:r w:rsidRPr="003B5397">
          <w:t>.1</w:t>
        </w:r>
      </w:ins>
      <w:r w:rsidRPr="003B5397">
        <w:t>-3: PIDF for MCData</w:t>
      </w:r>
      <w:ins w:id="156" w:author="MCC TF160" w:date="2021-02-04T16:05:00Z">
        <w:r w:rsidR="00EE5394">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C216A" w:rsidRPr="003B5397" w14:paraId="1DC11A9F" w14:textId="77777777" w:rsidTr="003E068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B7B2180" w14:textId="1A5027E0" w:rsidR="00EC216A" w:rsidRPr="003B5397" w:rsidRDefault="00EC216A" w:rsidP="00DF2D84">
            <w:pPr>
              <w:pStyle w:val="TAL"/>
            </w:pPr>
            <w:r w:rsidRPr="003B5397">
              <w:t xml:space="preserve">Derivation Path: </w:t>
            </w:r>
            <w:ins w:id="157" w:author="MCC160" w:date="2021-01-19T16:40:00Z">
              <w:r w:rsidR="00C94AA4" w:rsidRPr="003B5397">
                <w:t>RFC 3863 [1</w:t>
              </w:r>
            </w:ins>
            <w:ins w:id="158" w:author="MCC160" w:date="2021-01-24T13:12:00Z">
              <w:r w:rsidR="00E2660A" w:rsidRPr="003B5397">
                <w:t>1</w:t>
              </w:r>
            </w:ins>
            <w:ins w:id="159" w:author="MCC160" w:date="2021-01-19T16:40:00Z">
              <w:r w:rsidR="00C94AA4" w:rsidRPr="003B5397">
                <w:t>4]</w:t>
              </w:r>
            </w:ins>
            <w:del w:id="160" w:author="MCC160" w:date="2021-01-19T16:40:00Z">
              <w:r w:rsidRPr="003B5397" w:rsidDel="00C94AA4">
                <w:delText>TS 24.282 [87] clause 8.4.1</w:delText>
              </w:r>
            </w:del>
          </w:p>
        </w:tc>
      </w:tr>
      <w:tr w:rsidR="00EC216A" w:rsidRPr="003B5397" w14:paraId="0D3B69C3"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1427078D" w14:textId="77777777" w:rsidR="00EC216A" w:rsidRPr="003B5397" w:rsidRDefault="00EC216A" w:rsidP="00DF2D84">
            <w:pPr>
              <w:pStyle w:val="TAH"/>
              <w:rPr>
                <w:bCs/>
              </w:rPr>
            </w:pPr>
            <w:r w:rsidRPr="003B5397">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597222" w14:textId="77777777" w:rsidR="00EC216A" w:rsidRPr="003B5397" w:rsidRDefault="00EC216A" w:rsidP="00DF2D84">
            <w:pPr>
              <w:pStyle w:val="TAH"/>
              <w:rPr>
                <w:bCs/>
              </w:rPr>
            </w:pPr>
            <w:r w:rsidRPr="003B5397">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A7C47E2" w14:textId="77777777" w:rsidR="00EC216A" w:rsidRPr="003B5397" w:rsidRDefault="00EC216A" w:rsidP="00DF2D84">
            <w:pPr>
              <w:pStyle w:val="TAH"/>
              <w:rPr>
                <w:bCs/>
              </w:rPr>
            </w:pPr>
            <w:r w:rsidRPr="003B5397">
              <w:rPr>
                <w:bCs/>
              </w:rPr>
              <w:t>Comment</w:t>
            </w:r>
          </w:p>
        </w:tc>
        <w:tc>
          <w:tcPr>
            <w:tcW w:w="1418" w:type="dxa"/>
            <w:tcBorders>
              <w:top w:val="single" w:sz="4" w:space="0" w:color="auto"/>
              <w:left w:val="single" w:sz="4" w:space="0" w:color="auto"/>
              <w:bottom w:val="single" w:sz="4" w:space="0" w:color="auto"/>
              <w:right w:val="single" w:sz="4" w:space="0" w:color="auto"/>
            </w:tcBorders>
          </w:tcPr>
          <w:p w14:paraId="6CDE9884" w14:textId="77777777" w:rsidR="00EC216A" w:rsidRPr="003B5397" w:rsidRDefault="00EC216A" w:rsidP="00DF2D84">
            <w:pPr>
              <w:pStyle w:val="TAH"/>
              <w:rPr>
                <w:bCs/>
              </w:rPr>
            </w:pPr>
            <w:r w:rsidRPr="003B5397">
              <w:rPr>
                <w:bCs/>
              </w:rPr>
              <w:t>Reference</w:t>
            </w:r>
          </w:p>
        </w:tc>
        <w:tc>
          <w:tcPr>
            <w:tcW w:w="1133" w:type="dxa"/>
            <w:tcBorders>
              <w:top w:val="single" w:sz="4" w:space="0" w:color="auto"/>
              <w:left w:val="single" w:sz="4" w:space="0" w:color="auto"/>
              <w:bottom w:val="single" w:sz="4" w:space="0" w:color="auto"/>
              <w:right w:val="single" w:sz="4" w:space="0" w:color="auto"/>
            </w:tcBorders>
          </w:tcPr>
          <w:p w14:paraId="328E03FA" w14:textId="77777777" w:rsidR="00EC216A" w:rsidRPr="003B5397" w:rsidRDefault="00EC216A" w:rsidP="00DF2D84">
            <w:pPr>
              <w:pStyle w:val="TAH"/>
              <w:rPr>
                <w:bCs/>
              </w:rPr>
            </w:pPr>
            <w:r w:rsidRPr="003B5397">
              <w:rPr>
                <w:bCs/>
              </w:rPr>
              <w:t>Condition</w:t>
            </w:r>
          </w:p>
        </w:tc>
      </w:tr>
      <w:tr w:rsidR="00C94AA4" w:rsidRPr="003B5397" w14:paraId="6003BF1D"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3B550C72" w14:textId="77777777" w:rsidR="00C94AA4" w:rsidRPr="003B5397" w:rsidRDefault="00C94AA4" w:rsidP="00C94AA4">
            <w:pPr>
              <w:pStyle w:val="TAL"/>
            </w:pPr>
            <w:r w:rsidRPr="003B5397">
              <w:t>presence</w:t>
            </w:r>
            <w:del w:id="161" w:author="MCC160" w:date="2021-01-14T09:36:00Z">
              <w:r w:rsidRPr="003B5397" w:rsidDel="003E0688">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48CB4A81" w14:textId="7EA23E32" w:rsidR="00C94AA4" w:rsidRPr="003B5397" w:rsidDel="003E0688" w:rsidRDefault="00C94AA4" w:rsidP="00C94AA4">
            <w:pPr>
              <w:pStyle w:val="TAL"/>
              <w:rPr>
                <w:del w:id="162" w:author="MCC160" w:date="2021-01-14T09:36:00Z"/>
              </w:rPr>
            </w:pPr>
            <w:del w:id="163" w:author="MCC160" w:date="2021-01-14T09:36:00Z">
              <w:r w:rsidRPr="003B5397" w:rsidDel="003E0688">
                <w:delText>Encrypted URI (NOTE 1) with value set to px_MCData_ID_User_A</w:delText>
              </w:r>
            </w:del>
          </w:p>
          <w:p w14:paraId="39F60F94" w14:textId="77777777" w:rsidR="00C94AA4" w:rsidRPr="003B5397" w:rsidRDefault="00C94AA4" w:rsidP="00C94AA4">
            <w:pPr>
              <w:pStyle w:val="TAL"/>
            </w:pPr>
          </w:p>
        </w:tc>
        <w:tc>
          <w:tcPr>
            <w:tcW w:w="2126" w:type="dxa"/>
            <w:tcBorders>
              <w:top w:val="single" w:sz="4" w:space="0" w:color="auto"/>
              <w:left w:val="single" w:sz="4" w:space="0" w:color="auto"/>
              <w:bottom w:val="single" w:sz="4" w:space="0" w:color="auto"/>
              <w:right w:val="single" w:sz="4" w:space="0" w:color="auto"/>
            </w:tcBorders>
          </w:tcPr>
          <w:p w14:paraId="2FC07D01" w14:textId="77777777" w:rsidR="00C94AA4" w:rsidRPr="003B5397" w:rsidRDefault="00C94AA4" w:rsidP="00C94AA4">
            <w:pPr>
              <w:pStyle w:val="TAL"/>
            </w:pPr>
          </w:p>
        </w:tc>
        <w:tc>
          <w:tcPr>
            <w:tcW w:w="1418" w:type="dxa"/>
            <w:tcBorders>
              <w:top w:val="single" w:sz="4" w:space="0" w:color="auto"/>
              <w:left w:val="single" w:sz="4" w:space="0" w:color="auto"/>
              <w:bottom w:val="single" w:sz="4" w:space="0" w:color="auto"/>
              <w:right w:val="single" w:sz="4" w:space="0" w:color="auto"/>
            </w:tcBorders>
          </w:tcPr>
          <w:p w14:paraId="068859D9" w14:textId="7617B00A" w:rsidR="00C94AA4" w:rsidRPr="003B5397" w:rsidRDefault="00C94AA4" w:rsidP="00C94AA4">
            <w:pPr>
              <w:pStyle w:val="TAL"/>
            </w:pPr>
            <w:ins w:id="164" w:author="MCC160" w:date="2021-01-19T16:40:00Z">
              <w:r w:rsidRPr="003B5397">
                <w:rPr>
                  <w:rPrChange w:id="165" w:author="MCC160" w:date="2021-01-20T11:30:00Z">
                    <w:rPr>
                      <w:highlight w:val="yellow"/>
                    </w:rPr>
                  </w:rPrChange>
                </w:rPr>
                <w:t>RFC 3863 [1</w:t>
              </w:r>
            </w:ins>
            <w:ins w:id="166" w:author="MCC160" w:date="2021-01-24T13:12:00Z">
              <w:r w:rsidR="00E2660A" w:rsidRPr="003B5397">
                <w:t>1</w:t>
              </w:r>
            </w:ins>
            <w:ins w:id="167" w:author="MCC160" w:date="2021-01-19T16:40:00Z">
              <w:r w:rsidRPr="003B5397">
                <w:rPr>
                  <w:rPrChange w:id="168" w:author="MCC160" w:date="2021-01-20T11:30:00Z">
                    <w:rPr>
                      <w:highlight w:val="yellow"/>
                    </w:rPr>
                  </w:rPrChange>
                </w:rPr>
                <w:t>4]</w:t>
              </w:r>
            </w:ins>
          </w:p>
        </w:tc>
        <w:tc>
          <w:tcPr>
            <w:tcW w:w="1133" w:type="dxa"/>
            <w:tcBorders>
              <w:top w:val="single" w:sz="4" w:space="0" w:color="auto"/>
              <w:left w:val="single" w:sz="4" w:space="0" w:color="auto"/>
              <w:bottom w:val="single" w:sz="4" w:space="0" w:color="auto"/>
              <w:right w:val="single" w:sz="4" w:space="0" w:color="auto"/>
            </w:tcBorders>
          </w:tcPr>
          <w:p w14:paraId="37EB7C13" w14:textId="77777777" w:rsidR="00C94AA4" w:rsidRPr="003B5397" w:rsidRDefault="00C94AA4" w:rsidP="00C94AA4">
            <w:pPr>
              <w:pStyle w:val="TAL"/>
            </w:pPr>
          </w:p>
        </w:tc>
      </w:tr>
      <w:tr w:rsidR="00855834" w:rsidRPr="003B5397" w14:paraId="0EAED53B" w14:textId="77777777" w:rsidTr="003E0688">
        <w:trPr>
          <w:cantSplit/>
          <w:jc w:val="center"/>
          <w:ins w:id="169" w:author="MCC160" w:date="2021-01-24T13:18:00Z"/>
        </w:trPr>
        <w:tc>
          <w:tcPr>
            <w:tcW w:w="2836" w:type="dxa"/>
            <w:tcBorders>
              <w:top w:val="single" w:sz="4" w:space="0" w:color="auto"/>
              <w:left w:val="single" w:sz="4" w:space="0" w:color="auto"/>
              <w:bottom w:val="single" w:sz="4" w:space="0" w:color="auto"/>
              <w:right w:val="single" w:sz="4" w:space="0" w:color="auto"/>
            </w:tcBorders>
          </w:tcPr>
          <w:p w14:paraId="54D5A069" w14:textId="45056F5A" w:rsidR="00855834" w:rsidRPr="003B5397" w:rsidRDefault="00855834" w:rsidP="00855834">
            <w:pPr>
              <w:pStyle w:val="TAL"/>
              <w:rPr>
                <w:ins w:id="170" w:author="MCC160" w:date="2021-01-24T13:18:00Z"/>
              </w:rPr>
            </w:pPr>
            <w:ins w:id="171" w:author="MCC160" w:date="2021-01-24T13:19:00Z">
              <w:r w:rsidRPr="003B5397">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2277B772" w14:textId="5F241BAB" w:rsidR="00855834" w:rsidRPr="003B5397" w:rsidDel="003E0688" w:rsidRDefault="00855834" w:rsidP="00855834">
            <w:pPr>
              <w:pStyle w:val="TAL"/>
              <w:rPr>
                <w:ins w:id="172" w:author="MCC160" w:date="2021-01-24T13:18:00Z"/>
              </w:rPr>
            </w:pPr>
            <w:ins w:id="173" w:author="MCC160" w:date="2021-01-24T13:19:00Z">
              <w:r w:rsidRPr="003B5397">
                <w:t>Encrypted URI (NOTE 1) with value set to px_MCData_ID_User_A</w:t>
              </w:r>
            </w:ins>
          </w:p>
        </w:tc>
        <w:tc>
          <w:tcPr>
            <w:tcW w:w="2126" w:type="dxa"/>
            <w:tcBorders>
              <w:top w:val="single" w:sz="4" w:space="0" w:color="auto"/>
              <w:left w:val="single" w:sz="4" w:space="0" w:color="auto"/>
              <w:bottom w:val="single" w:sz="4" w:space="0" w:color="auto"/>
              <w:right w:val="single" w:sz="4" w:space="0" w:color="auto"/>
            </w:tcBorders>
          </w:tcPr>
          <w:p w14:paraId="65C563BB" w14:textId="77777777" w:rsidR="00855834" w:rsidRPr="003B5397" w:rsidRDefault="00855834" w:rsidP="00855834">
            <w:pPr>
              <w:pStyle w:val="TAL"/>
              <w:rPr>
                <w:ins w:id="174" w:author="MCC160" w:date="2021-01-24T13:18:00Z"/>
              </w:rPr>
            </w:pPr>
          </w:p>
        </w:tc>
        <w:tc>
          <w:tcPr>
            <w:tcW w:w="1418" w:type="dxa"/>
            <w:tcBorders>
              <w:top w:val="single" w:sz="4" w:space="0" w:color="auto"/>
              <w:left w:val="single" w:sz="4" w:space="0" w:color="auto"/>
              <w:bottom w:val="single" w:sz="4" w:space="0" w:color="auto"/>
              <w:right w:val="single" w:sz="4" w:space="0" w:color="auto"/>
            </w:tcBorders>
          </w:tcPr>
          <w:p w14:paraId="608FFC89" w14:textId="77777777" w:rsidR="00855834" w:rsidRPr="003B5397" w:rsidRDefault="00855834" w:rsidP="00855834">
            <w:pPr>
              <w:pStyle w:val="TAL"/>
              <w:rPr>
                <w:ins w:id="175" w:author="MCC160" w:date="2021-01-24T13:18:00Z"/>
              </w:rPr>
            </w:pPr>
          </w:p>
        </w:tc>
        <w:tc>
          <w:tcPr>
            <w:tcW w:w="1133" w:type="dxa"/>
            <w:tcBorders>
              <w:top w:val="single" w:sz="4" w:space="0" w:color="auto"/>
              <w:left w:val="single" w:sz="4" w:space="0" w:color="auto"/>
              <w:bottom w:val="single" w:sz="4" w:space="0" w:color="auto"/>
              <w:right w:val="single" w:sz="4" w:space="0" w:color="auto"/>
            </w:tcBorders>
          </w:tcPr>
          <w:p w14:paraId="0ED7FA6D" w14:textId="77777777" w:rsidR="00855834" w:rsidRPr="003B5397" w:rsidRDefault="00855834" w:rsidP="00855834">
            <w:pPr>
              <w:pStyle w:val="TAL"/>
              <w:rPr>
                <w:ins w:id="176" w:author="MCC160" w:date="2021-01-24T13:18:00Z"/>
              </w:rPr>
            </w:pPr>
          </w:p>
        </w:tc>
      </w:tr>
      <w:tr w:rsidR="00855834" w:rsidRPr="003B5397" w14:paraId="7F48C992"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0AC7B00D" w14:textId="77777777" w:rsidR="00855834" w:rsidRPr="003B5397" w:rsidRDefault="00855834" w:rsidP="00855834">
            <w:pPr>
              <w:pStyle w:val="TAL"/>
            </w:pPr>
            <w:r w:rsidRPr="003B5397">
              <w:t xml:space="preserve">  tuple</w:t>
            </w:r>
            <w:del w:id="177" w:author="MCC160" w:date="2021-01-14T09:36:00Z">
              <w:r w:rsidRPr="003B5397" w:rsidDel="003E0688">
                <w:delText xml:space="preserve"> id</w:delText>
              </w:r>
            </w:del>
          </w:p>
        </w:tc>
        <w:tc>
          <w:tcPr>
            <w:tcW w:w="2126" w:type="dxa"/>
            <w:tcBorders>
              <w:top w:val="single" w:sz="4" w:space="0" w:color="auto"/>
              <w:left w:val="single" w:sz="4" w:space="0" w:color="auto"/>
              <w:bottom w:val="single" w:sz="4" w:space="0" w:color="auto"/>
              <w:right w:val="single" w:sz="4" w:space="0" w:color="auto"/>
            </w:tcBorders>
          </w:tcPr>
          <w:p w14:paraId="29B9A782" w14:textId="07465327" w:rsidR="00855834" w:rsidRPr="003B5397" w:rsidRDefault="00855834" w:rsidP="00855834">
            <w:pPr>
              <w:pStyle w:val="TAL"/>
            </w:pPr>
            <w:del w:id="178" w:author="MCC160" w:date="2021-01-24T13:19:00Z">
              <w:r w:rsidRPr="003B5397" w:rsidDel="00855834">
                <w:delText>Encrypted URI (NOTE 1) with value set to 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525BF653"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2D05AEA9"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4E0A616F" w14:textId="77777777" w:rsidR="00855834" w:rsidRPr="003B5397" w:rsidRDefault="00855834" w:rsidP="00855834">
            <w:pPr>
              <w:pStyle w:val="TAL"/>
            </w:pPr>
          </w:p>
        </w:tc>
      </w:tr>
      <w:tr w:rsidR="00855834" w:rsidRPr="003B5397" w14:paraId="77B862C4" w14:textId="77777777" w:rsidTr="003E0688">
        <w:trPr>
          <w:cantSplit/>
          <w:jc w:val="center"/>
          <w:ins w:id="179" w:author="MCC160" w:date="2021-01-14T09:36:00Z"/>
        </w:trPr>
        <w:tc>
          <w:tcPr>
            <w:tcW w:w="2836" w:type="dxa"/>
            <w:tcBorders>
              <w:top w:val="single" w:sz="4" w:space="0" w:color="auto"/>
              <w:left w:val="single" w:sz="4" w:space="0" w:color="auto"/>
              <w:bottom w:val="single" w:sz="4" w:space="0" w:color="auto"/>
              <w:right w:val="single" w:sz="4" w:space="0" w:color="auto"/>
            </w:tcBorders>
          </w:tcPr>
          <w:p w14:paraId="3E3805D3" w14:textId="6DD053AB" w:rsidR="00855834" w:rsidRPr="003B5397" w:rsidRDefault="00EE5394" w:rsidP="00855834">
            <w:pPr>
              <w:pStyle w:val="TAL"/>
              <w:rPr>
                <w:ins w:id="180" w:author="MCC160" w:date="2021-01-14T09:36:00Z"/>
              </w:rPr>
            </w:pPr>
            <w:ins w:id="181" w:author="MCC TF160" w:date="2021-02-04T16:10:00Z">
              <w:r>
                <w:t xml:space="preserve">    </w:t>
              </w:r>
            </w:ins>
            <w:ins w:id="182" w:author="MCC160" w:date="2021-01-14T09:36:00Z">
              <w:r w:rsidR="00855834" w:rsidRPr="003B5397">
                <w:t>id attribute</w:t>
              </w:r>
            </w:ins>
          </w:p>
        </w:tc>
        <w:tc>
          <w:tcPr>
            <w:tcW w:w="2126" w:type="dxa"/>
            <w:tcBorders>
              <w:top w:val="single" w:sz="4" w:space="0" w:color="auto"/>
              <w:left w:val="single" w:sz="4" w:space="0" w:color="auto"/>
              <w:bottom w:val="single" w:sz="4" w:space="0" w:color="auto"/>
              <w:right w:val="single" w:sz="4" w:space="0" w:color="auto"/>
            </w:tcBorders>
          </w:tcPr>
          <w:p w14:paraId="06445688" w14:textId="190C777B" w:rsidR="00855834" w:rsidRPr="003B5397" w:rsidRDefault="00855834" w:rsidP="00855834">
            <w:pPr>
              <w:pStyle w:val="TAL"/>
              <w:rPr>
                <w:ins w:id="183" w:author="MCC160" w:date="2021-01-14T09:36:00Z"/>
              </w:rPr>
            </w:pPr>
            <w:ins w:id="184" w:author="MCC160" w:date="2021-01-14T09:37:00Z">
              <w:r w:rsidRPr="003B5397">
                <w:t xml:space="preserve">Encrypted URI (NOTE 1) with value set to </w:t>
              </w:r>
            </w:ins>
            <w:ins w:id="185" w:author="MCC160" w:date="2021-01-24T13:18:00Z">
              <w:r w:rsidRPr="003B5397">
                <w:t>the mcptt-client-id as provided by the UE at registration</w:t>
              </w:r>
            </w:ins>
          </w:p>
        </w:tc>
        <w:tc>
          <w:tcPr>
            <w:tcW w:w="2126" w:type="dxa"/>
            <w:tcBorders>
              <w:top w:val="single" w:sz="4" w:space="0" w:color="auto"/>
              <w:left w:val="single" w:sz="4" w:space="0" w:color="auto"/>
              <w:bottom w:val="single" w:sz="4" w:space="0" w:color="auto"/>
              <w:right w:val="single" w:sz="4" w:space="0" w:color="auto"/>
            </w:tcBorders>
          </w:tcPr>
          <w:p w14:paraId="06B861F2" w14:textId="77777777" w:rsidR="00855834" w:rsidRPr="003B5397" w:rsidRDefault="00855834" w:rsidP="00855834">
            <w:pPr>
              <w:pStyle w:val="TAL"/>
              <w:rPr>
                <w:ins w:id="186" w:author="MCC160" w:date="2021-01-14T09:36:00Z"/>
              </w:rPr>
            </w:pPr>
          </w:p>
        </w:tc>
        <w:tc>
          <w:tcPr>
            <w:tcW w:w="1418" w:type="dxa"/>
            <w:tcBorders>
              <w:top w:val="single" w:sz="4" w:space="0" w:color="auto"/>
              <w:left w:val="single" w:sz="4" w:space="0" w:color="auto"/>
              <w:bottom w:val="single" w:sz="4" w:space="0" w:color="auto"/>
              <w:right w:val="single" w:sz="4" w:space="0" w:color="auto"/>
            </w:tcBorders>
          </w:tcPr>
          <w:p w14:paraId="6A923FC7" w14:textId="77777777" w:rsidR="00855834" w:rsidRPr="003B5397" w:rsidRDefault="00855834" w:rsidP="00855834">
            <w:pPr>
              <w:pStyle w:val="TAL"/>
              <w:rPr>
                <w:ins w:id="187" w:author="MCC160" w:date="2021-01-14T09:36:00Z"/>
              </w:rPr>
            </w:pPr>
          </w:p>
        </w:tc>
        <w:tc>
          <w:tcPr>
            <w:tcW w:w="1133" w:type="dxa"/>
            <w:tcBorders>
              <w:top w:val="single" w:sz="4" w:space="0" w:color="auto"/>
              <w:left w:val="single" w:sz="4" w:space="0" w:color="auto"/>
              <w:bottom w:val="single" w:sz="4" w:space="0" w:color="auto"/>
              <w:right w:val="single" w:sz="4" w:space="0" w:color="auto"/>
            </w:tcBorders>
          </w:tcPr>
          <w:p w14:paraId="07A59E59" w14:textId="77777777" w:rsidR="00855834" w:rsidRPr="003B5397" w:rsidRDefault="00855834" w:rsidP="00855834">
            <w:pPr>
              <w:pStyle w:val="TAL"/>
              <w:rPr>
                <w:ins w:id="188" w:author="MCC160" w:date="2021-01-14T09:36:00Z"/>
              </w:rPr>
            </w:pPr>
          </w:p>
        </w:tc>
      </w:tr>
      <w:tr w:rsidR="00855834" w:rsidRPr="003B5397" w14:paraId="2C92768B"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2669D59C" w14:textId="77777777" w:rsidR="00855834" w:rsidRPr="003B5397" w:rsidRDefault="00855834" w:rsidP="00855834">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453486FB" w14:textId="77777777" w:rsidR="00855834" w:rsidRPr="003B5397" w:rsidRDefault="00855834" w:rsidP="00855834">
            <w:pPr>
              <w:pStyle w:val="TAL"/>
            </w:pPr>
          </w:p>
        </w:tc>
        <w:tc>
          <w:tcPr>
            <w:tcW w:w="2126" w:type="dxa"/>
            <w:tcBorders>
              <w:top w:val="single" w:sz="4" w:space="0" w:color="auto"/>
              <w:left w:val="single" w:sz="4" w:space="0" w:color="auto"/>
              <w:bottom w:val="single" w:sz="4" w:space="0" w:color="auto"/>
              <w:right w:val="single" w:sz="4" w:space="0" w:color="auto"/>
            </w:tcBorders>
          </w:tcPr>
          <w:p w14:paraId="0B2B25B3"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115207B1"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12FDC59B" w14:textId="77777777" w:rsidR="00855834" w:rsidRPr="003B5397" w:rsidRDefault="00855834" w:rsidP="00855834">
            <w:pPr>
              <w:pStyle w:val="TAL"/>
            </w:pPr>
          </w:p>
        </w:tc>
      </w:tr>
      <w:tr w:rsidR="00855834" w:rsidRPr="003B5397" w14:paraId="34A728E3"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09DA84EC" w14:textId="77777777" w:rsidR="00855834" w:rsidRPr="003B5397" w:rsidRDefault="00855834" w:rsidP="00855834">
            <w:pPr>
              <w:pStyle w:val="TAL"/>
            </w:pPr>
            <w:r w:rsidRPr="003B5397">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F29FDB8" w14:textId="77777777" w:rsidR="00855834" w:rsidRPr="003B5397" w:rsidRDefault="00855834" w:rsidP="00855834">
            <w:pPr>
              <w:pStyle w:val="TAL"/>
            </w:pPr>
          </w:p>
        </w:tc>
        <w:tc>
          <w:tcPr>
            <w:tcW w:w="2126" w:type="dxa"/>
            <w:tcBorders>
              <w:top w:val="single" w:sz="4" w:space="0" w:color="auto"/>
              <w:left w:val="single" w:sz="4" w:space="0" w:color="auto"/>
              <w:bottom w:val="single" w:sz="4" w:space="0" w:color="auto"/>
              <w:right w:val="single" w:sz="4" w:space="0" w:color="auto"/>
            </w:tcBorders>
          </w:tcPr>
          <w:p w14:paraId="28F74739"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31742535" w14:textId="7DC3B404" w:rsidR="00855834" w:rsidRPr="003B5397" w:rsidRDefault="00855834" w:rsidP="00855834">
            <w:pPr>
              <w:pStyle w:val="TAL"/>
            </w:pPr>
            <w:ins w:id="189" w:author="MCC160" w:date="2021-01-19T16:40:00Z">
              <w:r w:rsidRPr="003B5397">
                <w:t>TS 24.282 [87] clause 8.4.1</w:t>
              </w:r>
            </w:ins>
          </w:p>
        </w:tc>
        <w:tc>
          <w:tcPr>
            <w:tcW w:w="1133" w:type="dxa"/>
            <w:tcBorders>
              <w:top w:val="single" w:sz="4" w:space="0" w:color="auto"/>
              <w:left w:val="single" w:sz="4" w:space="0" w:color="auto"/>
              <w:bottom w:val="single" w:sz="4" w:space="0" w:color="auto"/>
              <w:right w:val="single" w:sz="4" w:space="0" w:color="auto"/>
            </w:tcBorders>
          </w:tcPr>
          <w:p w14:paraId="4FC43161" w14:textId="77777777" w:rsidR="00855834" w:rsidRPr="003B5397" w:rsidRDefault="00855834" w:rsidP="00855834">
            <w:pPr>
              <w:pStyle w:val="TAL"/>
            </w:pPr>
          </w:p>
        </w:tc>
      </w:tr>
      <w:tr w:rsidR="00855834" w:rsidRPr="003B5397" w14:paraId="69D2EB5E"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0BD84D5B" w14:textId="77777777" w:rsidR="00855834" w:rsidRPr="003B5397" w:rsidRDefault="00855834" w:rsidP="00855834">
            <w:pPr>
              <w:pStyle w:val="TAL"/>
            </w:pPr>
            <w:r w:rsidRPr="003B5397">
              <w:t xml:space="preserve">        group</w:t>
            </w:r>
          </w:p>
        </w:tc>
        <w:tc>
          <w:tcPr>
            <w:tcW w:w="2126" w:type="dxa"/>
            <w:tcBorders>
              <w:top w:val="single" w:sz="4" w:space="0" w:color="auto"/>
              <w:left w:val="single" w:sz="4" w:space="0" w:color="auto"/>
              <w:bottom w:val="single" w:sz="4" w:space="0" w:color="auto"/>
              <w:right w:val="single" w:sz="4" w:space="0" w:color="auto"/>
            </w:tcBorders>
          </w:tcPr>
          <w:p w14:paraId="041C5B14" w14:textId="77777777" w:rsidR="00855834" w:rsidRPr="003B5397" w:rsidRDefault="00855834" w:rsidP="00855834">
            <w:pPr>
              <w:pStyle w:val="TAL"/>
            </w:pPr>
            <w:r w:rsidRPr="003B5397">
              <w:t>Encrypted URI (NOTE 1) with value set to px_MCDATA_Group_A_ID</w:t>
            </w:r>
          </w:p>
        </w:tc>
        <w:tc>
          <w:tcPr>
            <w:tcW w:w="2126" w:type="dxa"/>
            <w:tcBorders>
              <w:top w:val="single" w:sz="4" w:space="0" w:color="auto"/>
              <w:left w:val="single" w:sz="4" w:space="0" w:color="auto"/>
              <w:bottom w:val="single" w:sz="4" w:space="0" w:color="auto"/>
              <w:right w:val="single" w:sz="4" w:space="0" w:color="auto"/>
            </w:tcBorders>
          </w:tcPr>
          <w:p w14:paraId="4EDEB886"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5159D79A"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7EB11080" w14:textId="77777777" w:rsidR="00855834" w:rsidRPr="003B5397" w:rsidRDefault="00855834" w:rsidP="00855834">
            <w:pPr>
              <w:pStyle w:val="TAL"/>
            </w:pPr>
          </w:p>
        </w:tc>
      </w:tr>
      <w:tr w:rsidR="00855834" w:rsidRPr="003B5397" w14:paraId="7160C2E1"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5B9C7281" w14:textId="77777777" w:rsidR="00855834" w:rsidRPr="003B5397" w:rsidRDefault="00855834" w:rsidP="00855834">
            <w:pPr>
              <w:pStyle w:val="TAL"/>
            </w:pPr>
            <w:r w:rsidRPr="003B5397">
              <w:t xml:space="preserve">        client</w:t>
            </w:r>
          </w:p>
        </w:tc>
        <w:tc>
          <w:tcPr>
            <w:tcW w:w="2126" w:type="dxa"/>
            <w:tcBorders>
              <w:top w:val="single" w:sz="4" w:space="0" w:color="auto"/>
              <w:left w:val="single" w:sz="4" w:space="0" w:color="auto"/>
              <w:bottom w:val="single" w:sz="4" w:space="0" w:color="auto"/>
              <w:right w:val="single" w:sz="4" w:space="0" w:color="auto"/>
            </w:tcBorders>
          </w:tcPr>
          <w:p w14:paraId="1BE19449" w14:textId="77777777" w:rsidR="00855834" w:rsidRPr="003B5397" w:rsidRDefault="00855834" w:rsidP="00855834">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38026AB2"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4FC3EEA7"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2AA75B27" w14:textId="77777777" w:rsidR="00855834" w:rsidRPr="003B5397" w:rsidRDefault="00855834" w:rsidP="00855834">
            <w:pPr>
              <w:pStyle w:val="TAL"/>
            </w:pPr>
          </w:p>
        </w:tc>
      </w:tr>
      <w:tr w:rsidR="00855834" w:rsidRPr="003B5397" w14:paraId="44C91CAC"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2821182B" w14:textId="77777777" w:rsidR="00855834" w:rsidRPr="003B5397" w:rsidRDefault="00855834" w:rsidP="00855834">
            <w:pPr>
              <w:pStyle w:val="TAL"/>
            </w:pPr>
            <w:r w:rsidRPr="003B5397">
              <w:t xml:space="preserve">        status</w:t>
            </w:r>
          </w:p>
        </w:tc>
        <w:tc>
          <w:tcPr>
            <w:tcW w:w="2126" w:type="dxa"/>
            <w:tcBorders>
              <w:top w:val="single" w:sz="4" w:space="0" w:color="auto"/>
              <w:left w:val="single" w:sz="4" w:space="0" w:color="auto"/>
              <w:bottom w:val="single" w:sz="4" w:space="0" w:color="auto"/>
              <w:right w:val="single" w:sz="4" w:space="0" w:color="auto"/>
            </w:tcBorders>
          </w:tcPr>
          <w:p w14:paraId="18A8E8CA" w14:textId="4461ED26" w:rsidR="00855834" w:rsidRPr="003B5397" w:rsidRDefault="00855834" w:rsidP="00855834">
            <w:pPr>
              <w:pStyle w:val="TAL"/>
            </w:pPr>
            <w:ins w:id="190" w:author="MCC160" w:date="2021-01-14T09:38:00Z">
              <w:r w:rsidRPr="003B5397">
                <w:t>not present</w:t>
              </w:r>
            </w:ins>
          </w:p>
        </w:tc>
        <w:tc>
          <w:tcPr>
            <w:tcW w:w="2126" w:type="dxa"/>
            <w:tcBorders>
              <w:top w:val="single" w:sz="4" w:space="0" w:color="auto"/>
              <w:left w:val="single" w:sz="4" w:space="0" w:color="auto"/>
              <w:bottom w:val="single" w:sz="4" w:space="0" w:color="auto"/>
              <w:right w:val="single" w:sz="4" w:space="0" w:color="auto"/>
            </w:tcBorders>
          </w:tcPr>
          <w:p w14:paraId="22F74595"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03352173"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2850F4B9" w14:textId="77777777" w:rsidR="00855834" w:rsidRPr="003B5397" w:rsidRDefault="00855834" w:rsidP="00855834">
            <w:pPr>
              <w:pStyle w:val="TAL"/>
            </w:pPr>
          </w:p>
        </w:tc>
      </w:tr>
      <w:tr w:rsidR="00855834" w:rsidRPr="003B5397" w:rsidDel="00492F09" w14:paraId="1F892E54" w14:textId="364BA8F5" w:rsidTr="003E0688">
        <w:trPr>
          <w:cantSplit/>
          <w:jc w:val="center"/>
          <w:del w:id="191" w:author="MCC160" w:date="2021-01-14T09:38:00Z"/>
        </w:trPr>
        <w:tc>
          <w:tcPr>
            <w:tcW w:w="2836" w:type="dxa"/>
            <w:tcBorders>
              <w:top w:val="single" w:sz="4" w:space="0" w:color="auto"/>
              <w:left w:val="single" w:sz="4" w:space="0" w:color="auto"/>
              <w:bottom w:val="single" w:sz="4" w:space="0" w:color="auto"/>
              <w:right w:val="single" w:sz="4" w:space="0" w:color="auto"/>
            </w:tcBorders>
          </w:tcPr>
          <w:p w14:paraId="725DDD8E" w14:textId="6C9AB995" w:rsidR="00855834" w:rsidRPr="003B5397" w:rsidDel="00492F09" w:rsidRDefault="00855834" w:rsidP="00855834">
            <w:pPr>
              <w:pStyle w:val="TAL"/>
              <w:rPr>
                <w:del w:id="192" w:author="MCC160" w:date="2021-01-14T09:38:00Z"/>
              </w:rPr>
            </w:pPr>
            <w:del w:id="193" w:author="MCC160" w:date="2021-01-14T09:38:00Z">
              <w:r w:rsidRPr="003B5397" w:rsidDel="00492F09">
                <w:delText xml:space="preserve">          affiliating</w:delText>
              </w:r>
            </w:del>
          </w:p>
        </w:tc>
        <w:tc>
          <w:tcPr>
            <w:tcW w:w="2126" w:type="dxa"/>
            <w:tcBorders>
              <w:top w:val="single" w:sz="4" w:space="0" w:color="auto"/>
              <w:left w:val="single" w:sz="4" w:space="0" w:color="auto"/>
              <w:bottom w:val="single" w:sz="4" w:space="0" w:color="auto"/>
              <w:right w:val="single" w:sz="4" w:space="0" w:color="auto"/>
            </w:tcBorders>
          </w:tcPr>
          <w:p w14:paraId="16098015" w14:textId="06CE727B" w:rsidR="00855834" w:rsidRPr="003B5397" w:rsidDel="00492F09" w:rsidRDefault="00855834" w:rsidP="00855834">
            <w:pPr>
              <w:pStyle w:val="TAL"/>
              <w:rPr>
                <w:del w:id="194" w:author="MCC160" w:date="2021-01-14T09:38:00Z"/>
              </w:rPr>
            </w:pPr>
          </w:p>
        </w:tc>
        <w:tc>
          <w:tcPr>
            <w:tcW w:w="2126" w:type="dxa"/>
            <w:tcBorders>
              <w:top w:val="single" w:sz="4" w:space="0" w:color="auto"/>
              <w:left w:val="single" w:sz="4" w:space="0" w:color="auto"/>
              <w:bottom w:val="single" w:sz="4" w:space="0" w:color="auto"/>
              <w:right w:val="single" w:sz="4" w:space="0" w:color="auto"/>
            </w:tcBorders>
          </w:tcPr>
          <w:p w14:paraId="058363E6" w14:textId="390A9B25" w:rsidR="00855834" w:rsidRPr="003B5397" w:rsidDel="00492F09" w:rsidRDefault="00855834" w:rsidP="00855834">
            <w:pPr>
              <w:pStyle w:val="TAL"/>
              <w:rPr>
                <w:del w:id="195" w:author="MCC160" w:date="2021-01-14T09:38:00Z"/>
              </w:rPr>
            </w:pPr>
          </w:p>
        </w:tc>
        <w:tc>
          <w:tcPr>
            <w:tcW w:w="1418" w:type="dxa"/>
            <w:tcBorders>
              <w:top w:val="single" w:sz="4" w:space="0" w:color="auto"/>
              <w:left w:val="single" w:sz="4" w:space="0" w:color="auto"/>
              <w:bottom w:val="single" w:sz="4" w:space="0" w:color="auto"/>
              <w:right w:val="single" w:sz="4" w:space="0" w:color="auto"/>
            </w:tcBorders>
          </w:tcPr>
          <w:p w14:paraId="1C9C1FDC" w14:textId="66EEB8B3" w:rsidR="00855834" w:rsidRPr="003B5397" w:rsidDel="00492F09" w:rsidRDefault="00855834" w:rsidP="00855834">
            <w:pPr>
              <w:pStyle w:val="TAL"/>
              <w:rPr>
                <w:del w:id="196" w:author="MCC160" w:date="2021-01-14T09:38:00Z"/>
              </w:rPr>
            </w:pPr>
          </w:p>
        </w:tc>
        <w:tc>
          <w:tcPr>
            <w:tcW w:w="1133" w:type="dxa"/>
            <w:tcBorders>
              <w:top w:val="single" w:sz="4" w:space="0" w:color="auto"/>
              <w:left w:val="single" w:sz="4" w:space="0" w:color="auto"/>
              <w:bottom w:val="single" w:sz="4" w:space="0" w:color="auto"/>
              <w:right w:val="single" w:sz="4" w:space="0" w:color="auto"/>
            </w:tcBorders>
          </w:tcPr>
          <w:p w14:paraId="2C7F0254" w14:textId="6F309832" w:rsidR="00855834" w:rsidRPr="003B5397" w:rsidDel="00492F09" w:rsidRDefault="00855834" w:rsidP="00855834">
            <w:pPr>
              <w:pStyle w:val="TAL"/>
              <w:rPr>
                <w:del w:id="197" w:author="MCC160" w:date="2021-01-14T09:38:00Z"/>
              </w:rPr>
            </w:pPr>
          </w:p>
        </w:tc>
      </w:tr>
      <w:tr w:rsidR="00855834" w:rsidRPr="003B5397" w:rsidDel="00492F09" w14:paraId="39D3438B" w14:textId="3546D779" w:rsidTr="003E0688">
        <w:trPr>
          <w:cantSplit/>
          <w:jc w:val="center"/>
          <w:del w:id="198" w:author="MCC160" w:date="2021-01-14T09:38:00Z"/>
        </w:trPr>
        <w:tc>
          <w:tcPr>
            <w:tcW w:w="2836" w:type="dxa"/>
            <w:tcBorders>
              <w:top w:val="single" w:sz="4" w:space="0" w:color="auto"/>
              <w:left w:val="single" w:sz="4" w:space="0" w:color="auto"/>
              <w:bottom w:val="single" w:sz="4" w:space="0" w:color="auto"/>
              <w:right w:val="single" w:sz="4" w:space="0" w:color="auto"/>
            </w:tcBorders>
          </w:tcPr>
          <w:p w14:paraId="6CC30FE0" w14:textId="27D01840" w:rsidR="00855834" w:rsidRPr="003B5397" w:rsidDel="00492F09" w:rsidRDefault="00855834" w:rsidP="00855834">
            <w:pPr>
              <w:pStyle w:val="TAL"/>
              <w:rPr>
                <w:del w:id="199" w:author="MCC160" w:date="2021-01-14T09:38:00Z"/>
              </w:rPr>
            </w:pPr>
            <w:del w:id="200" w:author="MCC160" w:date="2021-01-14T09:38:00Z">
              <w:r w:rsidRPr="003B5397" w:rsidDel="00492F09">
                <w:delText xml:space="preserve">          affiliated</w:delText>
              </w:r>
            </w:del>
          </w:p>
        </w:tc>
        <w:tc>
          <w:tcPr>
            <w:tcW w:w="2126" w:type="dxa"/>
            <w:tcBorders>
              <w:top w:val="single" w:sz="4" w:space="0" w:color="auto"/>
              <w:left w:val="single" w:sz="4" w:space="0" w:color="auto"/>
              <w:bottom w:val="single" w:sz="4" w:space="0" w:color="auto"/>
              <w:right w:val="single" w:sz="4" w:space="0" w:color="auto"/>
            </w:tcBorders>
          </w:tcPr>
          <w:p w14:paraId="1244E988" w14:textId="12CD6C65" w:rsidR="00855834" w:rsidRPr="003B5397" w:rsidDel="00492F09" w:rsidRDefault="00855834" w:rsidP="00855834">
            <w:pPr>
              <w:pStyle w:val="TAL"/>
              <w:rPr>
                <w:del w:id="201" w:author="MCC160" w:date="2021-01-14T09:38:00Z"/>
              </w:rPr>
            </w:pPr>
            <w:del w:id="202" w:author="MCC160" w:date="2021-01-14T09:38:00Z">
              <w:r w:rsidRPr="003B5397" w:rsidDel="00492F09">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8BFC245" w14:textId="6DC409C6" w:rsidR="00855834" w:rsidRPr="003B5397" w:rsidDel="00492F09" w:rsidRDefault="00855834" w:rsidP="00855834">
            <w:pPr>
              <w:pStyle w:val="TAL"/>
              <w:rPr>
                <w:del w:id="203" w:author="MCC160" w:date="2021-01-14T09:38:00Z"/>
              </w:rPr>
            </w:pPr>
          </w:p>
        </w:tc>
        <w:tc>
          <w:tcPr>
            <w:tcW w:w="1418" w:type="dxa"/>
            <w:tcBorders>
              <w:top w:val="single" w:sz="4" w:space="0" w:color="auto"/>
              <w:left w:val="single" w:sz="4" w:space="0" w:color="auto"/>
              <w:bottom w:val="single" w:sz="4" w:space="0" w:color="auto"/>
              <w:right w:val="single" w:sz="4" w:space="0" w:color="auto"/>
            </w:tcBorders>
          </w:tcPr>
          <w:p w14:paraId="6F8CD649" w14:textId="14B7DBC8" w:rsidR="00855834" w:rsidRPr="003B5397" w:rsidDel="00492F09" w:rsidRDefault="00855834" w:rsidP="00855834">
            <w:pPr>
              <w:pStyle w:val="TAL"/>
              <w:rPr>
                <w:del w:id="204" w:author="MCC160" w:date="2021-01-14T09:38:00Z"/>
              </w:rPr>
            </w:pPr>
          </w:p>
        </w:tc>
        <w:tc>
          <w:tcPr>
            <w:tcW w:w="1133" w:type="dxa"/>
            <w:tcBorders>
              <w:top w:val="single" w:sz="4" w:space="0" w:color="auto"/>
              <w:left w:val="single" w:sz="4" w:space="0" w:color="auto"/>
              <w:bottom w:val="single" w:sz="4" w:space="0" w:color="auto"/>
              <w:right w:val="single" w:sz="4" w:space="0" w:color="auto"/>
            </w:tcBorders>
          </w:tcPr>
          <w:p w14:paraId="0905AD3A" w14:textId="6C773C07" w:rsidR="00855834" w:rsidRPr="003B5397" w:rsidDel="00492F09" w:rsidRDefault="00855834" w:rsidP="00855834">
            <w:pPr>
              <w:pStyle w:val="TAL"/>
              <w:rPr>
                <w:del w:id="205" w:author="MCC160" w:date="2021-01-14T09:38:00Z"/>
              </w:rPr>
            </w:pPr>
          </w:p>
        </w:tc>
      </w:tr>
      <w:tr w:rsidR="00855834" w:rsidRPr="003B5397" w:rsidDel="00492F09" w14:paraId="76FA278C" w14:textId="7B68F87F" w:rsidTr="003E0688">
        <w:trPr>
          <w:cantSplit/>
          <w:jc w:val="center"/>
          <w:del w:id="206" w:author="MCC160" w:date="2021-01-14T09:38:00Z"/>
        </w:trPr>
        <w:tc>
          <w:tcPr>
            <w:tcW w:w="2836" w:type="dxa"/>
            <w:tcBorders>
              <w:top w:val="single" w:sz="4" w:space="0" w:color="auto"/>
              <w:left w:val="single" w:sz="4" w:space="0" w:color="auto"/>
              <w:bottom w:val="single" w:sz="4" w:space="0" w:color="auto"/>
              <w:right w:val="single" w:sz="4" w:space="0" w:color="auto"/>
            </w:tcBorders>
          </w:tcPr>
          <w:p w14:paraId="78D2EB2F" w14:textId="17537571" w:rsidR="00855834" w:rsidRPr="003B5397" w:rsidDel="00492F09" w:rsidRDefault="00855834" w:rsidP="00855834">
            <w:pPr>
              <w:pStyle w:val="TAL"/>
              <w:rPr>
                <w:del w:id="207" w:author="MCC160" w:date="2021-01-14T09:38:00Z"/>
              </w:rPr>
            </w:pPr>
            <w:del w:id="208" w:author="MCC160" w:date="2021-01-14T09:38:00Z">
              <w:r w:rsidRPr="003B5397" w:rsidDel="00492F09">
                <w:delText xml:space="preserve">          deaffiliating</w:delText>
              </w:r>
            </w:del>
          </w:p>
        </w:tc>
        <w:tc>
          <w:tcPr>
            <w:tcW w:w="2126" w:type="dxa"/>
            <w:tcBorders>
              <w:top w:val="single" w:sz="4" w:space="0" w:color="auto"/>
              <w:left w:val="single" w:sz="4" w:space="0" w:color="auto"/>
              <w:bottom w:val="single" w:sz="4" w:space="0" w:color="auto"/>
              <w:right w:val="single" w:sz="4" w:space="0" w:color="auto"/>
            </w:tcBorders>
          </w:tcPr>
          <w:p w14:paraId="4E95530C" w14:textId="22F4F317" w:rsidR="00855834" w:rsidRPr="003B5397" w:rsidDel="00492F09" w:rsidRDefault="00855834" w:rsidP="00855834">
            <w:pPr>
              <w:pStyle w:val="TAL"/>
              <w:rPr>
                <w:del w:id="209" w:author="MCC160" w:date="2021-01-14T09:38:00Z"/>
              </w:rPr>
            </w:pPr>
            <w:del w:id="210" w:author="MCC160" w:date="2021-01-14T09:38:00Z">
              <w:r w:rsidRPr="003B5397" w:rsidDel="00492F09">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19FDFA1" w14:textId="2A1E863C" w:rsidR="00855834" w:rsidRPr="003B5397" w:rsidDel="00492F09" w:rsidRDefault="00855834" w:rsidP="00855834">
            <w:pPr>
              <w:pStyle w:val="TAL"/>
              <w:rPr>
                <w:del w:id="211" w:author="MCC160" w:date="2021-01-14T09:38:00Z"/>
              </w:rPr>
            </w:pPr>
          </w:p>
        </w:tc>
        <w:tc>
          <w:tcPr>
            <w:tcW w:w="1418" w:type="dxa"/>
            <w:tcBorders>
              <w:top w:val="single" w:sz="4" w:space="0" w:color="auto"/>
              <w:left w:val="single" w:sz="4" w:space="0" w:color="auto"/>
              <w:bottom w:val="single" w:sz="4" w:space="0" w:color="auto"/>
              <w:right w:val="single" w:sz="4" w:space="0" w:color="auto"/>
            </w:tcBorders>
          </w:tcPr>
          <w:p w14:paraId="7D530F62" w14:textId="70106D35" w:rsidR="00855834" w:rsidRPr="003B5397" w:rsidDel="00492F09" w:rsidRDefault="00855834" w:rsidP="00855834">
            <w:pPr>
              <w:pStyle w:val="TAL"/>
              <w:rPr>
                <w:del w:id="212" w:author="MCC160" w:date="2021-01-14T09:38:00Z"/>
              </w:rPr>
            </w:pPr>
          </w:p>
        </w:tc>
        <w:tc>
          <w:tcPr>
            <w:tcW w:w="1133" w:type="dxa"/>
            <w:tcBorders>
              <w:top w:val="single" w:sz="4" w:space="0" w:color="auto"/>
              <w:left w:val="single" w:sz="4" w:space="0" w:color="auto"/>
              <w:bottom w:val="single" w:sz="4" w:space="0" w:color="auto"/>
              <w:right w:val="single" w:sz="4" w:space="0" w:color="auto"/>
            </w:tcBorders>
          </w:tcPr>
          <w:p w14:paraId="76821204" w14:textId="413A7A0C" w:rsidR="00855834" w:rsidRPr="003B5397" w:rsidDel="00492F09" w:rsidRDefault="00855834" w:rsidP="00855834">
            <w:pPr>
              <w:pStyle w:val="TAL"/>
              <w:rPr>
                <w:del w:id="213" w:author="MCC160" w:date="2021-01-14T09:38:00Z"/>
              </w:rPr>
            </w:pPr>
          </w:p>
        </w:tc>
      </w:tr>
      <w:tr w:rsidR="00855834" w:rsidRPr="003B5397" w14:paraId="401135E7"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75CC2F0D" w14:textId="77777777" w:rsidR="00855834" w:rsidRPr="003B5397" w:rsidRDefault="00855834" w:rsidP="00855834">
            <w:pPr>
              <w:pStyle w:val="TAL"/>
            </w:pPr>
            <w:r w:rsidRPr="003B5397">
              <w:t xml:space="preserve">        expires</w:t>
            </w:r>
          </w:p>
        </w:tc>
        <w:tc>
          <w:tcPr>
            <w:tcW w:w="2126" w:type="dxa"/>
            <w:tcBorders>
              <w:top w:val="single" w:sz="4" w:space="0" w:color="auto"/>
              <w:left w:val="single" w:sz="4" w:space="0" w:color="auto"/>
              <w:bottom w:val="single" w:sz="4" w:space="0" w:color="auto"/>
              <w:right w:val="single" w:sz="4" w:space="0" w:color="auto"/>
            </w:tcBorders>
          </w:tcPr>
          <w:p w14:paraId="3535F60B" w14:textId="77777777" w:rsidR="00855834" w:rsidRPr="003B5397" w:rsidRDefault="00855834" w:rsidP="00855834">
            <w:pPr>
              <w:pStyle w:val="TAL"/>
            </w:pPr>
            <w:r w:rsidRPr="003B5397">
              <w:t>not present</w:t>
            </w:r>
          </w:p>
        </w:tc>
        <w:tc>
          <w:tcPr>
            <w:tcW w:w="2126" w:type="dxa"/>
            <w:tcBorders>
              <w:top w:val="single" w:sz="4" w:space="0" w:color="auto"/>
              <w:left w:val="single" w:sz="4" w:space="0" w:color="auto"/>
              <w:bottom w:val="single" w:sz="4" w:space="0" w:color="auto"/>
              <w:right w:val="single" w:sz="4" w:space="0" w:color="auto"/>
            </w:tcBorders>
          </w:tcPr>
          <w:p w14:paraId="722CC242" w14:textId="77777777" w:rsidR="00855834" w:rsidRPr="003B5397" w:rsidRDefault="00855834" w:rsidP="00855834">
            <w:pPr>
              <w:pStyle w:val="TAL"/>
            </w:pPr>
          </w:p>
        </w:tc>
        <w:tc>
          <w:tcPr>
            <w:tcW w:w="1418" w:type="dxa"/>
            <w:tcBorders>
              <w:top w:val="single" w:sz="4" w:space="0" w:color="auto"/>
              <w:left w:val="single" w:sz="4" w:space="0" w:color="auto"/>
              <w:bottom w:val="single" w:sz="4" w:space="0" w:color="auto"/>
              <w:right w:val="single" w:sz="4" w:space="0" w:color="auto"/>
            </w:tcBorders>
          </w:tcPr>
          <w:p w14:paraId="3A255C02"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46478048" w14:textId="77777777" w:rsidR="00855834" w:rsidRPr="003B5397" w:rsidRDefault="00855834" w:rsidP="00855834">
            <w:pPr>
              <w:pStyle w:val="TAL"/>
            </w:pPr>
          </w:p>
        </w:tc>
      </w:tr>
      <w:tr w:rsidR="00855834" w:rsidRPr="003B5397" w14:paraId="2A992124" w14:textId="77777777" w:rsidTr="003E0688">
        <w:trPr>
          <w:cantSplit/>
          <w:jc w:val="center"/>
        </w:trPr>
        <w:tc>
          <w:tcPr>
            <w:tcW w:w="2836" w:type="dxa"/>
            <w:tcBorders>
              <w:top w:val="single" w:sz="4" w:space="0" w:color="auto"/>
              <w:left w:val="single" w:sz="4" w:space="0" w:color="auto"/>
              <w:bottom w:val="single" w:sz="4" w:space="0" w:color="auto"/>
              <w:right w:val="single" w:sz="4" w:space="0" w:color="auto"/>
            </w:tcBorders>
          </w:tcPr>
          <w:p w14:paraId="6F4DC066" w14:textId="77777777" w:rsidR="00855834" w:rsidRPr="003B5397" w:rsidRDefault="00855834" w:rsidP="00855834">
            <w:pPr>
              <w:pStyle w:val="TAL"/>
            </w:pPr>
            <w:r w:rsidRPr="003B5397">
              <w:t xml:space="preserve">  p-id</w:t>
            </w:r>
          </w:p>
        </w:tc>
        <w:tc>
          <w:tcPr>
            <w:tcW w:w="2126" w:type="dxa"/>
            <w:tcBorders>
              <w:top w:val="single" w:sz="4" w:space="0" w:color="auto"/>
              <w:left w:val="single" w:sz="4" w:space="0" w:color="auto"/>
              <w:bottom w:val="single" w:sz="4" w:space="0" w:color="auto"/>
              <w:right w:val="single" w:sz="4" w:space="0" w:color="auto"/>
            </w:tcBorders>
          </w:tcPr>
          <w:p w14:paraId="14DAEEF6" w14:textId="77777777" w:rsidR="00855834" w:rsidRPr="003B5397" w:rsidRDefault="00855834" w:rsidP="00855834">
            <w:pPr>
              <w:pStyle w:val="TAL"/>
            </w:pPr>
            <w:r w:rsidRPr="003B5397">
              <w:t>any allowed value or same value as sent in SIP PUBLISH</w:t>
            </w:r>
          </w:p>
        </w:tc>
        <w:tc>
          <w:tcPr>
            <w:tcW w:w="2126" w:type="dxa"/>
            <w:tcBorders>
              <w:top w:val="single" w:sz="4" w:space="0" w:color="auto"/>
              <w:left w:val="single" w:sz="4" w:space="0" w:color="auto"/>
              <w:bottom w:val="single" w:sz="4" w:space="0" w:color="auto"/>
              <w:right w:val="single" w:sz="4" w:space="0" w:color="auto"/>
            </w:tcBorders>
          </w:tcPr>
          <w:p w14:paraId="2E0E080B" w14:textId="77777777" w:rsidR="00855834" w:rsidRPr="003B5397" w:rsidRDefault="00855834" w:rsidP="00855834">
            <w:pPr>
              <w:pStyle w:val="TAL"/>
            </w:pPr>
            <w:r w:rsidRPr="003B5397">
              <w:t>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6B575C12" w14:textId="77777777" w:rsidR="00855834" w:rsidRPr="003B5397" w:rsidRDefault="00855834" w:rsidP="00855834">
            <w:pPr>
              <w:pStyle w:val="TAL"/>
            </w:pPr>
          </w:p>
        </w:tc>
        <w:tc>
          <w:tcPr>
            <w:tcW w:w="1133" w:type="dxa"/>
            <w:tcBorders>
              <w:top w:val="single" w:sz="4" w:space="0" w:color="auto"/>
              <w:left w:val="single" w:sz="4" w:space="0" w:color="auto"/>
              <w:bottom w:val="single" w:sz="4" w:space="0" w:color="auto"/>
              <w:right w:val="single" w:sz="4" w:space="0" w:color="auto"/>
            </w:tcBorders>
          </w:tcPr>
          <w:p w14:paraId="117402B9" w14:textId="77777777" w:rsidR="00855834" w:rsidRPr="003B5397" w:rsidRDefault="00855834" w:rsidP="00855834">
            <w:pPr>
              <w:pStyle w:val="TAL"/>
            </w:pPr>
          </w:p>
        </w:tc>
      </w:tr>
      <w:tr w:rsidR="00855834" w:rsidRPr="003B5397" w14:paraId="40D9835E" w14:textId="77777777" w:rsidTr="003E068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F9922D1" w14:textId="77777777" w:rsidR="00855834" w:rsidRPr="003B5397" w:rsidRDefault="00855834" w:rsidP="00EE5394">
            <w:pPr>
              <w:pStyle w:val="TAN"/>
              <w:pPrChange w:id="214" w:author="MCC TF160" w:date="2021-02-04T16:06:00Z">
                <w:pPr>
                  <w:pStyle w:val="TAL"/>
                </w:pPr>
              </w:pPrChange>
            </w:pPr>
            <w:r w:rsidRPr="003B5397">
              <w:t>NOTE 1:</w:t>
            </w:r>
            <w:r w:rsidRPr="003B5397">
              <w:tab/>
              <w:t>Encrypted attribute as described in Table 5.5.</w:t>
            </w:r>
            <w:del w:id="215" w:author="MCC160" w:date="2021-01-24T13:27:00Z">
              <w:r w:rsidRPr="003B5397" w:rsidDel="00855834">
                <w:delText>3.</w:delText>
              </w:r>
            </w:del>
            <w:r w:rsidRPr="003B5397">
              <w:t>13.3-1</w:t>
            </w:r>
          </w:p>
        </w:tc>
      </w:tr>
    </w:tbl>
    <w:p w14:paraId="73918603" w14:textId="14C12BDD" w:rsidR="00EC216A" w:rsidRPr="003B5397" w:rsidRDefault="00EC216A" w:rsidP="00EC216A">
      <w:pPr>
        <w:rPr>
          <w:ins w:id="216" w:author="MCC160" w:date="2021-01-13T16:24:00Z"/>
        </w:rPr>
      </w:pPr>
    </w:p>
    <w:p w14:paraId="46894BA4" w14:textId="77777777" w:rsidR="00EC216A" w:rsidRPr="003B5397" w:rsidRDefault="00EC216A" w:rsidP="00EC216A">
      <w:pPr>
        <w:pStyle w:val="Heading5"/>
        <w:rPr>
          <w:ins w:id="217" w:author="MCC160" w:date="2021-01-13T16:24:00Z"/>
        </w:rPr>
      </w:pPr>
      <w:ins w:id="218" w:author="MCC160" w:date="2021-01-13T16:24:00Z">
        <w:r w:rsidRPr="003B5397">
          <w:t>5.5.3.5.2</w:t>
        </w:r>
        <w:r w:rsidRPr="003B5397">
          <w:tab/>
          <w:t>PIDF from the SS</w:t>
        </w:r>
      </w:ins>
    </w:p>
    <w:p w14:paraId="1C279E68" w14:textId="77777777" w:rsidR="00EC216A" w:rsidRPr="003B5397" w:rsidRDefault="00EC216A" w:rsidP="00EC216A">
      <w:pPr>
        <w:rPr>
          <w:ins w:id="219" w:author="MCC160" w:date="2021-01-13T16:24:00Z"/>
        </w:rPr>
      </w:pPr>
    </w:p>
    <w:p w14:paraId="36F4CEBA" w14:textId="77777777" w:rsidR="00EC216A" w:rsidRPr="003B5397" w:rsidRDefault="00EC216A" w:rsidP="00EC216A">
      <w:pPr>
        <w:pStyle w:val="Heading5"/>
        <w:rPr>
          <w:ins w:id="220" w:author="MCC160" w:date="2021-01-13T16:24:00Z"/>
        </w:rPr>
      </w:pPr>
      <w:ins w:id="221" w:author="MCC160" w:date="2021-01-13T16:24:00Z">
        <w:r w:rsidRPr="003B5397">
          <w:lastRenderedPageBreak/>
          <w:t>-</w:t>
        </w:r>
        <w:r w:rsidRPr="003B5397">
          <w:tab/>
          <w:t>MCPTT</w:t>
        </w:r>
      </w:ins>
    </w:p>
    <w:p w14:paraId="68AB9254" w14:textId="058ACD8D" w:rsidR="00EC216A" w:rsidRPr="003B5397" w:rsidRDefault="00EC216A" w:rsidP="00EC216A">
      <w:pPr>
        <w:pStyle w:val="TH"/>
        <w:rPr>
          <w:ins w:id="222" w:author="MCC160" w:date="2021-01-13T16:24:00Z"/>
        </w:rPr>
      </w:pPr>
      <w:ins w:id="223" w:author="MCC160" w:date="2021-01-13T16:24:00Z">
        <w:r w:rsidRPr="003B5397">
          <w:t>Table 5.5.3.5.2-1: PIDF for MCPTT</w:t>
        </w:r>
      </w:ins>
      <w:ins w:id="224" w:author="MCC160" w:date="2021-01-14T09:38:00Z">
        <w:r w:rsidR="00492F09" w:rsidRPr="003B5397">
          <w:t xml:space="preserve"> f</w:t>
        </w:r>
      </w:ins>
      <w:ins w:id="225" w:author="MCC TF160" w:date="2021-02-04T16:11:00Z">
        <w:r w:rsidR="00EE5394">
          <w:t>r</w:t>
        </w:r>
      </w:ins>
      <w:ins w:id="226" w:author="MCC160" w:date="2021-01-14T09:38:00Z">
        <w:r w:rsidR="00492F09" w:rsidRPr="003B5397">
          <w:t>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MCC160" w:date="2021-01-24T13: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228">
          <w:tblGrid>
            <w:gridCol w:w="2836"/>
            <w:gridCol w:w="2126"/>
            <w:gridCol w:w="2126"/>
            <w:gridCol w:w="1418"/>
            <w:gridCol w:w="1133"/>
          </w:tblGrid>
        </w:tblGridChange>
      </w:tblGrid>
      <w:tr w:rsidR="00EC216A" w:rsidRPr="003B5397" w14:paraId="0679CD0E" w14:textId="77777777" w:rsidTr="00855834">
        <w:trPr>
          <w:cantSplit/>
          <w:jc w:val="center"/>
          <w:ins w:id="229" w:author="MCC160" w:date="2021-01-13T16:24:00Z"/>
          <w:trPrChange w:id="230" w:author="MCC160" w:date="2021-01-24T13:16: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31" w:author="MCC160" w:date="2021-01-24T13:16:00Z">
              <w:tcPr>
                <w:tcW w:w="9639" w:type="dxa"/>
                <w:gridSpan w:val="5"/>
                <w:tcBorders>
                  <w:top w:val="single" w:sz="4" w:space="0" w:color="auto"/>
                  <w:left w:val="single" w:sz="4" w:space="0" w:color="auto"/>
                  <w:bottom w:val="single" w:sz="4" w:space="0" w:color="auto"/>
                  <w:right w:val="single" w:sz="4" w:space="0" w:color="auto"/>
                </w:tcBorders>
              </w:tcPr>
            </w:tcPrChange>
          </w:tcPr>
          <w:p w14:paraId="19199BC6" w14:textId="6C61D966" w:rsidR="00EC216A" w:rsidRPr="003B5397" w:rsidRDefault="00EC216A" w:rsidP="00DF2D84">
            <w:pPr>
              <w:pStyle w:val="TAL"/>
              <w:rPr>
                <w:ins w:id="232" w:author="MCC160" w:date="2021-01-13T16:24:00Z"/>
              </w:rPr>
            </w:pPr>
            <w:ins w:id="233" w:author="MCC160" w:date="2021-01-13T16:24:00Z">
              <w:r w:rsidRPr="003B5397">
                <w:t xml:space="preserve">Derivation Path: </w:t>
              </w:r>
            </w:ins>
            <w:ins w:id="234" w:author="MCC160" w:date="2021-01-19T16:41:00Z">
              <w:r w:rsidR="00C94AA4" w:rsidRPr="003B5397">
                <w:t>RFC 3863 [</w:t>
              </w:r>
            </w:ins>
            <w:ins w:id="235" w:author="MCC160" w:date="2021-01-19T16:42:00Z">
              <w:r w:rsidR="00C94AA4" w:rsidRPr="003B5397">
                <w:rPr>
                  <w:rPrChange w:id="236" w:author="MCC160" w:date="2021-01-20T11:30:00Z">
                    <w:rPr>
                      <w:highlight w:val="yellow"/>
                    </w:rPr>
                  </w:rPrChange>
                </w:rPr>
                <w:t>1</w:t>
              </w:r>
            </w:ins>
            <w:ins w:id="237" w:author="MCC160" w:date="2021-01-24T13:13:00Z">
              <w:r w:rsidR="006E7C30" w:rsidRPr="003B5397">
                <w:t>1</w:t>
              </w:r>
            </w:ins>
            <w:ins w:id="238" w:author="MCC160" w:date="2021-01-19T16:42:00Z">
              <w:r w:rsidR="00C94AA4" w:rsidRPr="003B5397">
                <w:rPr>
                  <w:rPrChange w:id="239" w:author="MCC160" w:date="2021-01-20T11:30:00Z">
                    <w:rPr>
                      <w:highlight w:val="yellow"/>
                    </w:rPr>
                  </w:rPrChange>
                </w:rPr>
                <w:t>4</w:t>
              </w:r>
            </w:ins>
            <w:ins w:id="240" w:author="MCC160" w:date="2021-01-19T16:41:00Z">
              <w:r w:rsidR="00C94AA4" w:rsidRPr="003B5397">
                <w:t>]</w:t>
              </w:r>
            </w:ins>
          </w:p>
        </w:tc>
      </w:tr>
      <w:tr w:rsidR="00EC216A" w:rsidRPr="003B5397" w14:paraId="4B988F93" w14:textId="77777777" w:rsidTr="00855834">
        <w:trPr>
          <w:cantSplit/>
          <w:jc w:val="center"/>
          <w:ins w:id="241" w:author="MCC160" w:date="2021-01-13T16:24:00Z"/>
          <w:trPrChange w:id="242"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43"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9BC4890" w14:textId="77777777" w:rsidR="00EC216A" w:rsidRPr="003B5397" w:rsidRDefault="00EC216A" w:rsidP="00DF2D84">
            <w:pPr>
              <w:pStyle w:val="TAH"/>
              <w:rPr>
                <w:ins w:id="244" w:author="MCC160" w:date="2021-01-13T16:24:00Z"/>
                <w:bCs/>
              </w:rPr>
            </w:pPr>
            <w:ins w:id="245" w:author="MCC160" w:date="2021-01-13T16:24:00Z">
              <w:r w:rsidRPr="003B5397">
                <w:rPr>
                  <w:bCs/>
                </w:rPr>
                <w:t>Information Element</w:t>
              </w:r>
            </w:ins>
          </w:p>
        </w:tc>
        <w:tc>
          <w:tcPr>
            <w:tcW w:w="2126" w:type="dxa"/>
            <w:tcBorders>
              <w:top w:val="single" w:sz="4" w:space="0" w:color="auto"/>
              <w:left w:val="single" w:sz="4" w:space="0" w:color="auto"/>
              <w:bottom w:val="single" w:sz="4" w:space="0" w:color="auto"/>
              <w:right w:val="single" w:sz="4" w:space="0" w:color="auto"/>
            </w:tcBorders>
            <w:tcPrChange w:id="24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73871D0" w14:textId="77777777" w:rsidR="00EC216A" w:rsidRPr="003B5397" w:rsidRDefault="00EC216A" w:rsidP="00DF2D84">
            <w:pPr>
              <w:pStyle w:val="TAH"/>
              <w:rPr>
                <w:ins w:id="247" w:author="MCC160" w:date="2021-01-13T16:24:00Z"/>
                <w:bCs/>
              </w:rPr>
            </w:pPr>
            <w:ins w:id="248" w:author="MCC160" w:date="2021-01-13T16:24:00Z">
              <w:r w:rsidRPr="003B5397">
                <w:rPr>
                  <w:bCs/>
                </w:rPr>
                <w:t>Value/remark</w:t>
              </w:r>
            </w:ins>
          </w:p>
        </w:tc>
        <w:tc>
          <w:tcPr>
            <w:tcW w:w="2126" w:type="dxa"/>
            <w:tcBorders>
              <w:top w:val="single" w:sz="4" w:space="0" w:color="auto"/>
              <w:left w:val="single" w:sz="4" w:space="0" w:color="auto"/>
              <w:bottom w:val="single" w:sz="4" w:space="0" w:color="auto"/>
              <w:right w:val="single" w:sz="4" w:space="0" w:color="auto"/>
            </w:tcBorders>
            <w:tcPrChange w:id="24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B73068F" w14:textId="77777777" w:rsidR="00EC216A" w:rsidRPr="003B5397" w:rsidRDefault="00EC216A" w:rsidP="00DF2D84">
            <w:pPr>
              <w:pStyle w:val="TAH"/>
              <w:rPr>
                <w:ins w:id="250" w:author="MCC160" w:date="2021-01-13T16:24:00Z"/>
                <w:bCs/>
              </w:rPr>
            </w:pPr>
            <w:ins w:id="251" w:author="MCC160" w:date="2021-01-13T16:24:00Z">
              <w:r w:rsidRPr="003B5397">
                <w:rPr>
                  <w:bCs/>
                </w:rPr>
                <w:t>Comment</w:t>
              </w:r>
            </w:ins>
          </w:p>
        </w:tc>
        <w:tc>
          <w:tcPr>
            <w:tcW w:w="1418" w:type="dxa"/>
            <w:tcBorders>
              <w:top w:val="single" w:sz="4" w:space="0" w:color="auto"/>
              <w:left w:val="single" w:sz="4" w:space="0" w:color="auto"/>
              <w:bottom w:val="single" w:sz="4" w:space="0" w:color="auto"/>
              <w:right w:val="single" w:sz="4" w:space="0" w:color="auto"/>
            </w:tcBorders>
            <w:tcPrChange w:id="25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36CF9F86" w14:textId="77777777" w:rsidR="00EC216A" w:rsidRPr="003B5397" w:rsidRDefault="00EC216A" w:rsidP="00DF2D84">
            <w:pPr>
              <w:pStyle w:val="TAH"/>
              <w:rPr>
                <w:ins w:id="253" w:author="MCC160" w:date="2021-01-13T16:24:00Z"/>
                <w:bCs/>
              </w:rPr>
            </w:pPr>
            <w:ins w:id="254" w:author="MCC160" w:date="2021-01-13T16:24:00Z">
              <w:r w:rsidRPr="003B5397">
                <w:rPr>
                  <w:bCs/>
                </w:rPr>
                <w:t>Reference</w:t>
              </w:r>
            </w:ins>
          </w:p>
        </w:tc>
        <w:tc>
          <w:tcPr>
            <w:tcW w:w="1133" w:type="dxa"/>
            <w:tcBorders>
              <w:top w:val="single" w:sz="4" w:space="0" w:color="auto"/>
              <w:left w:val="single" w:sz="4" w:space="0" w:color="auto"/>
              <w:bottom w:val="single" w:sz="4" w:space="0" w:color="auto"/>
              <w:right w:val="single" w:sz="4" w:space="0" w:color="auto"/>
            </w:tcBorders>
            <w:tcPrChange w:id="255"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5627B005" w14:textId="77777777" w:rsidR="00EC216A" w:rsidRPr="003B5397" w:rsidRDefault="00EC216A" w:rsidP="00DF2D84">
            <w:pPr>
              <w:pStyle w:val="TAH"/>
              <w:rPr>
                <w:ins w:id="256" w:author="MCC160" w:date="2021-01-13T16:24:00Z"/>
                <w:bCs/>
              </w:rPr>
            </w:pPr>
            <w:ins w:id="257" w:author="MCC160" w:date="2021-01-13T16:24:00Z">
              <w:r w:rsidRPr="003B5397">
                <w:rPr>
                  <w:bCs/>
                </w:rPr>
                <w:t>Condition</w:t>
              </w:r>
            </w:ins>
          </w:p>
        </w:tc>
      </w:tr>
      <w:tr w:rsidR="00EC216A" w:rsidRPr="003B5397" w14:paraId="5D4045DA" w14:textId="77777777" w:rsidTr="00855834">
        <w:trPr>
          <w:cantSplit/>
          <w:jc w:val="center"/>
          <w:ins w:id="258" w:author="MCC160" w:date="2021-01-13T16:24:00Z"/>
          <w:trPrChange w:id="259"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60"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6C8D97D" w14:textId="77777777" w:rsidR="00EC216A" w:rsidRPr="003B5397" w:rsidRDefault="00EC216A" w:rsidP="00DF2D84">
            <w:pPr>
              <w:pStyle w:val="TAL"/>
              <w:rPr>
                <w:ins w:id="261" w:author="MCC160" w:date="2021-01-13T16:24:00Z"/>
              </w:rPr>
            </w:pPr>
            <w:ins w:id="262" w:author="MCC160" w:date="2021-01-13T16:24:00Z">
              <w:r w:rsidRPr="003B5397">
                <w:t>presence</w:t>
              </w:r>
            </w:ins>
          </w:p>
        </w:tc>
        <w:tc>
          <w:tcPr>
            <w:tcW w:w="2126" w:type="dxa"/>
            <w:tcBorders>
              <w:top w:val="single" w:sz="4" w:space="0" w:color="auto"/>
              <w:left w:val="single" w:sz="4" w:space="0" w:color="auto"/>
              <w:bottom w:val="single" w:sz="4" w:space="0" w:color="auto"/>
              <w:right w:val="single" w:sz="4" w:space="0" w:color="auto"/>
            </w:tcBorders>
            <w:tcPrChange w:id="263"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24C5724" w14:textId="77777777" w:rsidR="00EC216A" w:rsidRPr="003B5397" w:rsidRDefault="00EC216A" w:rsidP="00DF2D84">
            <w:pPr>
              <w:pStyle w:val="TAL"/>
              <w:rPr>
                <w:ins w:id="264"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265"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5B7EBE6" w14:textId="77777777" w:rsidR="00EC216A" w:rsidRPr="003B5397" w:rsidRDefault="00EC216A" w:rsidP="00DF2D84">
            <w:pPr>
              <w:pStyle w:val="TAL"/>
              <w:rPr>
                <w:ins w:id="266"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267"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0BE1BF02" w14:textId="61C617F8" w:rsidR="00EC216A" w:rsidRPr="003B5397" w:rsidRDefault="00C94AA4" w:rsidP="00DF2D84">
            <w:pPr>
              <w:pStyle w:val="TAL"/>
              <w:rPr>
                <w:ins w:id="268" w:author="MCC160" w:date="2021-01-13T16:24:00Z"/>
              </w:rPr>
            </w:pPr>
            <w:ins w:id="269" w:author="MCC160" w:date="2021-01-19T16:42:00Z">
              <w:r w:rsidRPr="003B5397">
                <w:t>RFC 3863 [1</w:t>
              </w:r>
            </w:ins>
            <w:ins w:id="270" w:author="MCC160" w:date="2021-01-24T13:13:00Z">
              <w:r w:rsidR="006E7C30" w:rsidRPr="003B5397">
                <w:t>1</w:t>
              </w:r>
            </w:ins>
            <w:ins w:id="271" w:author="MCC160" w:date="2021-01-19T16:42:00Z">
              <w:r w:rsidRPr="003B5397">
                <w:t>4]</w:t>
              </w:r>
            </w:ins>
          </w:p>
        </w:tc>
        <w:tc>
          <w:tcPr>
            <w:tcW w:w="1133" w:type="dxa"/>
            <w:tcBorders>
              <w:top w:val="single" w:sz="4" w:space="0" w:color="auto"/>
              <w:left w:val="single" w:sz="4" w:space="0" w:color="auto"/>
              <w:bottom w:val="single" w:sz="4" w:space="0" w:color="auto"/>
              <w:right w:val="single" w:sz="4" w:space="0" w:color="auto"/>
            </w:tcBorders>
            <w:tcPrChange w:id="272"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6E696B24" w14:textId="77777777" w:rsidR="00EC216A" w:rsidRPr="003B5397" w:rsidRDefault="00EC216A" w:rsidP="00DF2D84">
            <w:pPr>
              <w:pStyle w:val="TAL"/>
              <w:rPr>
                <w:ins w:id="273" w:author="MCC160" w:date="2021-01-13T16:24:00Z"/>
              </w:rPr>
            </w:pPr>
          </w:p>
        </w:tc>
      </w:tr>
      <w:tr w:rsidR="00EC216A" w:rsidRPr="003B5397" w14:paraId="70AFF685" w14:textId="77777777" w:rsidTr="00855834">
        <w:trPr>
          <w:cantSplit/>
          <w:jc w:val="center"/>
          <w:ins w:id="274" w:author="MCC160" w:date="2021-01-13T16:24:00Z"/>
          <w:trPrChange w:id="275"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76"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5C4AD1E" w14:textId="77777777" w:rsidR="00EC216A" w:rsidRPr="003B5397" w:rsidRDefault="00EC216A" w:rsidP="00DF2D84">
            <w:pPr>
              <w:keepNext/>
              <w:keepLines/>
              <w:spacing w:after="0"/>
              <w:rPr>
                <w:ins w:id="277" w:author="MCC160" w:date="2021-01-13T16:24:00Z"/>
                <w:rFonts w:ascii="Arial" w:hAnsi="Arial"/>
                <w:sz w:val="18"/>
              </w:rPr>
            </w:pPr>
            <w:ins w:id="278" w:author="MCC160" w:date="2021-01-13T16:24:00Z">
              <w:r w:rsidRPr="003B5397">
                <w:rPr>
                  <w:rFonts w:ascii="Arial" w:hAnsi="Arial"/>
                  <w:sz w:val="18"/>
                </w:rPr>
                <w:t xml:space="preserve">  entity attribute</w:t>
              </w:r>
            </w:ins>
          </w:p>
        </w:tc>
        <w:tc>
          <w:tcPr>
            <w:tcW w:w="2126" w:type="dxa"/>
            <w:tcBorders>
              <w:top w:val="single" w:sz="4" w:space="0" w:color="auto"/>
              <w:left w:val="single" w:sz="4" w:space="0" w:color="auto"/>
              <w:bottom w:val="single" w:sz="4" w:space="0" w:color="auto"/>
              <w:right w:val="single" w:sz="4" w:space="0" w:color="auto"/>
            </w:tcBorders>
            <w:tcPrChange w:id="27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532011B" w14:textId="51F44BD4" w:rsidR="00EC216A" w:rsidRPr="003B5397" w:rsidRDefault="00492F09">
            <w:pPr>
              <w:pStyle w:val="TAL"/>
              <w:rPr>
                <w:ins w:id="280" w:author="MCC160" w:date="2021-01-13T16:24:00Z"/>
              </w:rPr>
              <w:pPrChange w:id="281" w:author="MCC160" w:date="2021-01-19T16:41:00Z">
                <w:pPr>
                  <w:keepNext/>
                  <w:keepLines/>
                  <w:spacing w:after="0"/>
                </w:pPr>
              </w:pPrChange>
            </w:pPr>
            <w:ins w:id="282" w:author="MCC160" w:date="2021-01-14T09:39:00Z">
              <w:r w:rsidRPr="003B5397">
                <w:t xml:space="preserve">Encrypted URI (NOTE 1) with value set to </w:t>
              </w:r>
            </w:ins>
            <w:ins w:id="283" w:author="MCC160" w:date="2021-01-13T16:24:00Z">
              <w:r w:rsidR="00EC216A" w:rsidRPr="003B5397">
                <w:t>px_MCPTT_ID_User_A</w:t>
              </w:r>
            </w:ins>
          </w:p>
        </w:tc>
        <w:tc>
          <w:tcPr>
            <w:tcW w:w="2126" w:type="dxa"/>
            <w:tcBorders>
              <w:top w:val="single" w:sz="4" w:space="0" w:color="auto"/>
              <w:left w:val="single" w:sz="4" w:space="0" w:color="auto"/>
              <w:bottom w:val="single" w:sz="4" w:space="0" w:color="auto"/>
              <w:right w:val="single" w:sz="4" w:space="0" w:color="auto"/>
            </w:tcBorders>
            <w:tcPrChange w:id="28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A616544" w14:textId="77777777" w:rsidR="00EC216A" w:rsidRPr="003B5397" w:rsidRDefault="00EC216A" w:rsidP="00DF2D84">
            <w:pPr>
              <w:keepNext/>
              <w:keepLines/>
              <w:spacing w:after="0"/>
              <w:rPr>
                <w:ins w:id="285"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86"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1576B03B" w14:textId="77777777" w:rsidR="00EC216A" w:rsidRPr="003B5397" w:rsidRDefault="00EC216A" w:rsidP="00DF2D84">
            <w:pPr>
              <w:keepNext/>
              <w:keepLines/>
              <w:spacing w:after="0"/>
              <w:rPr>
                <w:ins w:id="287"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88"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55388B3" w14:textId="77777777" w:rsidR="00EC216A" w:rsidRPr="003B5397" w:rsidRDefault="00EC216A" w:rsidP="00DF2D84">
            <w:pPr>
              <w:keepNext/>
              <w:keepLines/>
              <w:spacing w:after="0"/>
              <w:rPr>
                <w:ins w:id="289" w:author="MCC160" w:date="2021-01-13T16:24:00Z"/>
                <w:rFonts w:ascii="Arial" w:hAnsi="Arial"/>
                <w:sz w:val="18"/>
              </w:rPr>
            </w:pPr>
          </w:p>
        </w:tc>
      </w:tr>
      <w:tr w:rsidR="00EC216A" w:rsidRPr="003B5397" w14:paraId="4C1F2A9C" w14:textId="77777777" w:rsidTr="00855834">
        <w:trPr>
          <w:cantSplit/>
          <w:jc w:val="center"/>
          <w:ins w:id="290" w:author="MCC160" w:date="2021-01-13T16:24:00Z"/>
          <w:trPrChange w:id="291"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92"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29912EB3" w14:textId="77777777" w:rsidR="00EC216A" w:rsidRPr="003B5397" w:rsidRDefault="00EC216A" w:rsidP="00DF2D84">
            <w:pPr>
              <w:pStyle w:val="TAL"/>
              <w:rPr>
                <w:ins w:id="293" w:author="MCC160" w:date="2021-01-13T16:24:00Z"/>
              </w:rPr>
            </w:pPr>
            <w:ins w:id="294" w:author="MCC160" w:date="2021-01-13T16:24:00Z">
              <w:r w:rsidRPr="003B5397">
                <w:t xml:space="preserve">  tuple</w:t>
              </w:r>
            </w:ins>
          </w:p>
        </w:tc>
        <w:tc>
          <w:tcPr>
            <w:tcW w:w="2126" w:type="dxa"/>
            <w:tcBorders>
              <w:top w:val="single" w:sz="4" w:space="0" w:color="auto"/>
              <w:left w:val="single" w:sz="4" w:space="0" w:color="auto"/>
              <w:bottom w:val="single" w:sz="4" w:space="0" w:color="auto"/>
              <w:right w:val="single" w:sz="4" w:space="0" w:color="auto"/>
            </w:tcBorders>
            <w:tcPrChange w:id="295"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1B94F89" w14:textId="77777777" w:rsidR="00EC216A" w:rsidRPr="003B5397" w:rsidRDefault="00EC216A" w:rsidP="00DF2D84">
            <w:pPr>
              <w:pStyle w:val="TAL"/>
              <w:rPr>
                <w:ins w:id="296"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29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D2D11AF" w14:textId="77777777" w:rsidR="00EC216A" w:rsidRPr="003B5397" w:rsidRDefault="00EC216A" w:rsidP="00DF2D84">
            <w:pPr>
              <w:pStyle w:val="TAL"/>
              <w:rPr>
                <w:ins w:id="298"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299"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450C5B63" w14:textId="77777777" w:rsidR="00EC216A" w:rsidRPr="003B5397" w:rsidRDefault="00EC216A" w:rsidP="00DF2D84">
            <w:pPr>
              <w:pStyle w:val="TAL"/>
              <w:rPr>
                <w:ins w:id="300"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301"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61AC5B3" w14:textId="77777777" w:rsidR="00EC216A" w:rsidRPr="003B5397" w:rsidRDefault="00EC216A" w:rsidP="00DF2D84">
            <w:pPr>
              <w:pStyle w:val="TAL"/>
              <w:rPr>
                <w:ins w:id="302" w:author="MCC160" w:date="2021-01-13T16:24:00Z"/>
              </w:rPr>
            </w:pPr>
          </w:p>
        </w:tc>
      </w:tr>
      <w:tr w:rsidR="00EC216A" w:rsidRPr="003B5397" w14:paraId="67EBF51E" w14:textId="77777777" w:rsidTr="00855834">
        <w:trPr>
          <w:cantSplit/>
          <w:jc w:val="center"/>
          <w:ins w:id="303" w:author="MCC160" w:date="2021-01-13T16:24:00Z"/>
          <w:trPrChange w:id="304"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05"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2B2808E" w14:textId="77777777" w:rsidR="00EC216A" w:rsidRPr="003B5397" w:rsidRDefault="00EC216A" w:rsidP="00DF2D84">
            <w:pPr>
              <w:keepNext/>
              <w:keepLines/>
              <w:spacing w:after="0"/>
              <w:rPr>
                <w:ins w:id="306" w:author="MCC160" w:date="2021-01-13T16:24:00Z"/>
                <w:rFonts w:ascii="Arial" w:hAnsi="Arial"/>
                <w:sz w:val="18"/>
              </w:rPr>
            </w:pPr>
            <w:ins w:id="307" w:author="MCC160" w:date="2021-01-13T16:24:00Z">
              <w:r w:rsidRPr="003B5397">
                <w:rPr>
                  <w:rFonts w:ascii="Arial" w:hAnsi="Arial"/>
                  <w:sz w:val="18"/>
                </w:rPr>
                <w:t xml:space="preserve">    id attribute</w:t>
              </w:r>
            </w:ins>
          </w:p>
        </w:tc>
        <w:tc>
          <w:tcPr>
            <w:tcW w:w="2126" w:type="dxa"/>
            <w:tcBorders>
              <w:top w:val="single" w:sz="4" w:space="0" w:color="auto"/>
              <w:left w:val="single" w:sz="4" w:space="0" w:color="auto"/>
              <w:bottom w:val="single" w:sz="4" w:space="0" w:color="auto"/>
              <w:right w:val="single" w:sz="4" w:space="0" w:color="auto"/>
            </w:tcBorders>
            <w:tcPrChange w:id="308"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4FAB846" w14:textId="5C70A1A5" w:rsidR="00EC216A" w:rsidRPr="003B5397" w:rsidRDefault="00492F09">
            <w:pPr>
              <w:pStyle w:val="TAL"/>
              <w:rPr>
                <w:ins w:id="309" w:author="MCC160" w:date="2021-01-13T16:24:00Z"/>
              </w:rPr>
              <w:pPrChange w:id="310" w:author="MCC160" w:date="2021-01-19T16:41:00Z">
                <w:pPr>
                  <w:keepNext/>
                  <w:keepLines/>
                  <w:spacing w:after="0"/>
                </w:pPr>
              </w:pPrChange>
            </w:pPr>
            <w:ins w:id="311" w:author="MCC160" w:date="2021-01-14T09:39:00Z">
              <w:r w:rsidRPr="003B5397">
                <w:t xml:space="preserve">Encrypted URI (NOTE 1) with value set to </w:t>
              </w:r>
            </w:ins>
            <w:ins w:id="312" w:author="MCC160" w:date="2021-01-24T13:14:00Z">
              <w:r w:rsidR="006E7C30" w:rsidRPr="003B5397">
                <w:t>the mcptt-client-id as provided by the UE at registration</w:t>
              </w:r>
            </w:ins>
          </w:p>
        </w:tc>
        <w:tc>
          <w:tcPr>
            <w:tcW w:w="2126" w:type="dxa"/>
            <w:tcBorders>
              <w:top w:val="single" w:sz="4" w:space="0" w:color="auto"/>
              <w:left w:val="single" w:sz="4" w:space="0" w:color="auto"/>
              <w:bottom w:val="single" w:sz="4" w:space="0" w:color="auto"/>
              <w:right w:val="single" w:sz="4" w:space="0" w:color="auto"/>
            </w:tcBorders>
            <w:tcPrChange w:id="313"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17C5CD3" w14:textId="77777777" w:rsidR="00EC216A" w:rsidRPr="003B5397" w:rsidRDefault="00EC216A" w:rsidP="00DF2D84">
            <w:pPr>
              <w:keepNext/>
              <w:keepLines/>
              <w:spacing w:after="0"/>
              <w:rPr>
                <w:ins w:id="314"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315"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2B01ED2F" w14:textId="77777777" w:rsidR="00EC216A" w:rsidRPr="003B5397" w:rsidRDefault="00EC216A" w:rsidP="00DF2D84">
            <w:pPr>
              <w:keepNext/>
              <w:keepLines/>
              <w:spacing w:after="0"/>
              <w:rPr>
                <w:ins w:id="316"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317"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3F4F873" w14:textId="77777777" w:rsidR="00EC216A" w:rsidRPr="003B5397" w:rsidRDefault="00EC216A" w:rsidP="00DF2D84">
            <w:pPr>
              <w:keepNext/>
              <w:keepLines/>
              <w:spacing w:after="0"/>
              <w:rPr>
                <w:ins w:id="318" w:author="MCC160" w:date="2021-01-13T16:24:00Z"/>
                <w:rFonts w:ascii="Arial" w:hAnsi="Arial"/>
                <w:sz w:val="18"/>
              </w:rPr>
            </w:pPr>
          </w:p>
        </w:tc>
      </w:tr>
      <w:tr w:rsidR="00EC216A" w:rsidRPr="003B5397" w14:paraId="4EEBE837" w14:textId="77777777" w:rsidTr="00855834">
        <w:trPr>
          <w:cantSplit/>
          <w:jc w:val="center"/>
          <w:ins w:id="319" w:author="MCC160" w:date="2021-01-13T16:24:00Z"/>
          <w:trPrChange w:id="320"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21"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2277995" w14:textId="77777777" w:rsidR="00EC216A" w:rsidRPr="003B5397" w:rsidRDefault="00EC216A" w:rsidP="00DF2D84">
            <w:pPr>
              <w:pStyle w:val="TAL"/>
              <w:rPr>
                <w:ins w:id="322" w:author="MCC160" w:date="2021-01-13T16:24:00Z"/>
              </w:rPr>
            </w:pPr>
            <w:ins w:id="323"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32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F70225F" w14:textId="77777777" w:rsidR="00EC216A" w:rsidRPr="003B5397" w:rsidRDefault="00EC216A" w:rsidP="00DF2D84">
            <w:pPr>
              <w:pStyle w:val="TAL"/>
              <w:rPr>
                <w:ins w:id="325"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32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BE356CD" w14:textId="77777777" w:rsidR="00EC216A" w:rsidRPr="003B5397" w:rsidRDefault="00EC216A" w:rsidP="00DF2D84">
            <w:pPr>
              <w:pStyle w:val="TAL"/>
              <w:rPr>
                <w:ins w:id="327"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328"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4B85CA78" w14:textId="77777777" w:rsidR="00EC216A" w:rsidRPr="003B5397" w:rsidRDefault="00EC216A" w:rsidP="00DF2D84">
            <w:pPr>
              <w:pStyle w:val="TAL"/>
              <w:rPr>
                <w:ins w:id="329"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33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66B528D2" w14:textId="77777777" w:rsidR="00EC216A" w:rsidRPr="003B5397" w:rsidRDefault="00EC216A" w:rsidP="00DF2D84">
            <w:pPr>
              <w:pStyle w:val="TAL"/>
              <w:rPr>
                <w:ins w:id="331" w:author="MCC160" w:date="2021-01-13T16:24:00Z"/>
              </w:rPr>
            </w:pPr>
          </w:p>
        </w:tc>
      </w:tr>
      <w:tr w:rsidR="00EC216A" w:rsidRPr="003B5397" w14:paraId="04784283" w14:textId="77777777" w:rsidTr="00855834">
        <w:trPr>
          <w:cantSplit/>
          <w:jc w:val="center"/>
          <w:ins w:id="332" w:author="MCC160" w:date="2021-01-13T16:24:00Z"/>
          <w:trPrChange w:id="333"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34"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4B385D59" w14:textId="77777777" w:rsidR="00EC216A" w:rsidRPr="003B5397" w:rsidRDefault="00EC216A" w:rsidP="00DF2D84">
            <w:pPr>
              <w:pStyle w:val="TAL"/>
              <w:rPr>
                <w:ins w:id="335" w:author="MCC160" w:date="2021-01-13T16:24:00Z"/>
              </w:rPr>
            </w:pPr>
            <w:ins w:id="336" w:author="MCC160" w:date="2021-01-13T16:24:00Z">
              <w:r w:rsidRPr="003B5397">
                <w:t xml:space="preserve">      affiliation</w:t>
              </w:r>
            </w:ins>
          </w:p>
        </w:tc>
        <w:tc>
          <w:tcPr>
            <w:tcW w:w="2126" w:type="dxa"/>
            <w:tcBorders>
              <w:top w:val="single" w:sz="4" w:space="0" w:color="auto"/>
              <w:left w:val="single" w:sz="4" w:space="0" w:color="auto"/>
              <w:bottom w:val="single" w:sz="4" w:space="0" w:color="auto"/>
              <w:right w:val="single" w:sz="4" w:space="0" w:color="auto"/>
            </w:tcBorders>
            <w:tcPrChange w:id="33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C61F13A" w14:textId="77777777" w:rsidR="00EC216A" w:rsidRPr="003B5397" w:rsidRDefault="00EC216A" w:rsidP="00DF2D84">
            <w:pPr>
              <w:pStyle w:val="TAL"/>
              <w:rPr>
                <w:ins w:id="338"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33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4702C5D" w14:textId="77777777" w:rsidR="00EC216A" w:rsidRPr="003B5397" w:rsidRDefault="00EC216A" w:rsidP="00DF2D84">
            <w:pPr>
              <w:pStyle w:val="TAL"/>
              <w:rPr>
                <w:ins w:id="340" w:author="MCC160" w:date="2021-01-13T16:24:00Z"/>
              </w:rPr>
            </w:pPr>
            <w:ins w:id="341" w:author="MCC160" w:date="2021-01-13T16:24:00Z">
              <w:r w:rsidRPr="003B5397">
                <w:t>MCPTT extension</w:t>
              </w:r>
            </w:ins>
          </w:p>
        </w:tc>
        <w:tc>
          <w:tcPr>
            <w:tcW w:w="1418" w:type="dxa"/>
            <w:tcBorders>
              <w:top w:val="single" w:sz="4" w:space="0" w:color="auto"/>
              <w:left w:val="single" w:sz="4" w:space="0" w:color="auto"/>
              <w:bottom w:val="single" w:sz="4" w:space="0" w:color="auto"/>
              <w:right w:val="single" w:sz="4" w:space="0" w:color="auto"/>
            </w:tcBorders>
            <w:tcPrChange w:id="34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3E62D403" w14:textId="6F7AB7F6" w:rsidR="00EC216A" w:rsidRPr="003B5397" w:rsidRDefault="00C94AA4" w:rsidP="00DF2D84">
            <w:pPr>
              <w:pStyle w:val="TAL"/>
              <w:rPr>
                <w:ins w:id="343" w:author="MCC160" w:date="2021-01-13T16:24:00Z"/>
              </w:rPr>
            </w:pPr>
            <w:ins w:id="344" w:author="MCC160" w:date="2021-01-19T16:42:00Z">
              <w:r w:rsidRPr="003B5397">
                <w:t>TS 24.379 [9] clause 9.3.1</w:t>
              </w:r>
            </w:ins>
          </w:p>
        </w:tc>
        <w:tc>
          <w:tcPr>
            <w:tcW w:w="1133" w:type="dxa"/>
            <w:tcBorders>
              <w:top w:val="single" w:sz="4" w:space="0" w:color="auto"/>
              <w:left w:val="single" w:sz="4" w:space="0" w:color="auto"/>
              <w:bottom w:val="single" w:sz="4" w:space="0" w:color="auto"/>
              <w:right w:val="single" w:sz="4" w:space="0" w:color="auto"/>
            </w:tcBorders>
            <w:tcPrChange w:id="345"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706C43F7" w14:textId="77777777" w:rsidR="00EC216A" w:rsidRPr="003B5397" w:rsidRDefault="00EC216A" w:rsidP="00DF2D84">
            <w:pPr>
              <w:pStyle w:val="TAL"/>
              <w:rPr>
                <w:ins w:id="346" w:author="MCC160" w:date="2021-01-13T16:24:00Z"/>
              </w:rPr>
            </w:pPr>
          </w:p>
        </w:tc>
      </w:tr>
      <w:tr w:rsidR="00EC216A" w:rsidRPr="003B5397" w14:paraId="239AAA25" w14:textId="77777777" w:rsidTr="00855834">
        <w:trPr>
          <w:cantSplit/>
          <w:jc w:val="center"/>
          <w:ins w:id="347" w:author="MCC160" w:date="2021-01-13T16:24:00Z"/>
          <w:trPrChange w:id="348"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49"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149C3EBC" w14:textId="77777777" w:rsidR="00EC216A" w:rsidRPr="003B5397" w:rsidRDefault="00EC216A" w:rsidP="00DF2D84">
            <w:pPr>
              <w:pStyle w:val="TAL"/>
              <w:rPr>
                <w:ins w:id="350" w:author="MCC160" w:date="2021-01-13T16:24:00Z"/>
              </w:rPr>
            </w:pPr>
            <w:ins w:id="351" w:author="MCC160" w:date="2021-01-13T16:24:00Z">
              <w:r w:rsidRPr="003B5397">
                <w:t xml:space="preserve">        group</w:t>
              </w:r>
            </w:ins>
          </w:p>
        </w:tc>
        <w:tc>
          <w:tcPr>
            <w:tcW w:w="2126" w:type="dxa"/>
            <w:tcBorders>
              <w:top w:val="single" w:sz="4" w:space="0" w:color="auto"/>
              <w:left w:val="single" w:sz="4" w:space="0" w:color="auto"/>
              <w:bottom w:val="single" w:sz="4" w:space="0" w:color="auto"/>
              <w:right w:val="single" w:sz="4" w:space="0" w:color="auto"/>
            </w:tcBorders>
            <w:tcPrChange w:id="352"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91F6D0A" w14:textId="44DC5705" w:rsidR="00EC216A" w:rsidRPr="003B5397" w:rsidRDefault="00492F09" w:rsidP="00DF2D84">
            <w:pPr>
              <w:pStyle w:val="TAL"/>
              <w:rPr>
                <w:ins w:id="353" w:author="MCC160" w:date="2021-01-13T16:24:00Z"/>
              </w:rPr>
            </w:pPr>
            <w:ins w:id="354" w:author="MCC160" w:date="2021-01-14T09:39:00Z">
              <w:r w:rsidRPr="003B5397">
                <w:t xml:space="preserve">Encrypted URI (NOTE 1) with value set to </w:t>
              </w:r>
            </w:ins>
            <w:ins w:id="355" w:author="MCC160" w:date="2021-01-13T16:24:00Z">
              <w:r w:rsidR="00EC216A" w:rsidRPr="003B5397">
                <w:t>px_MCPTT_Group_A_ID</w:t>
              </w:r>
            </w:ins>
          </w:p>
        </w:tc>
        <w:tc>
          <w:tcPr>
            <w:tcW w:w="2126" w:type="dxa"/>
            <w:tcBorders>
              <w:top w:val="single" w:sz="4" w:space="0" w:color="auto"/>
              <w:left w:val="single" w:sz="4" w:space="0" w:color="auto"/>
              <w:bottom w:val="single" w:sz="4" w:space="0" w:color="auto"/>
              <w:right w:val="single" w:sz="4" w:space="0" w:color="auto"/>
            </w:tcBorders>
            <w:tcPrChange w:id="35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5A7020E" w14:textId="77777777" w:rsidR="00EC216A" w:rsidRPr="003B5397" w:rsidRDefault="00EC216A" w:rsidP="00DF2D84">
            <w:pPr>
              <w:pStyle w:val="TAL"/>
              <w:rPr>
                <w:ins w:id="357"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358"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0306C2BC" w14:textId="77777777" w:rsidR="00EC216A" w:rsidRPr="003B5397" w:rsidRDefault="00EC216A" w:rsidP="00DF2D84">
            <w:pPr>
              <w:pStyle w:val="TAL"/>
              <w:rPr>
                <w:ins w:id="359"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36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35694C23" w14:textId="77777777" w:rsidR="00EC216A" w:rsidRPr="003B5397" w:rsidRDefault="00EC216A" w:rsidP="00DF2D84">
            <w:pPr>
              <w:pStyle w:val="TAL"/>
              <w:rPr>
                <w:ins w:id="361" w:author="MCC160" w:date="2021-01-13T16:24:00Z"/>
              </w:rPr>
            </w:pPr>
          </w:p>
        </w:tc>
      </w:tr>
      <w:tr w:rsidR="00EC216A" w:rsidRPr="003B5397" w14:paraId="50124133" w14:textId="77777777" w:rsidTr="00855834">
        <w:trPr>
          <w:cantSplit/>
          <w:jc w:val="center"/>
          <w:ins w:id="362" w:author="MCC160" w:date="2021-01-13T16:24:00Z"/>
          <w:trPrChange w:id="363"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64"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7F7E063C" w14:textId="77777777" w:rsidR="00EC216A" w:rsidRPr="003B5397" w:rsidRDefault="00EC216A" w:rsidP="00DF2D84">
            <w:pPr>
              <w:pStyle w:val="TAL"/>
              <w:rPr>
                <w:ins w:id="365" w:author="MCC160" w:date="2021-01-13T16:24:00Z"/>
              </w:rPr>
            </w:pPr>
            <w:ins w:id="366" w:author="MCC160" w:date="2021-01-13T16:24:00Z">
              <w:r w:rsidRPr="003B5397">
                <w:t xml:space="preserve">        client</w:t>
              </w:r>
            </w:ins>
          </w:p>
        </w:tc>
        <w:tc>
          <w:tcPr>
            <w:tcW w:w="2126" w:type="dxa"/>
            <w:tcBorders>
              <w:top w:val="single" w:sz="4" w:space="0" w:color="auto"/>
              <w:left w:val="single" w:sz="4" w:space="0" w:color="auto"/>
              <w:bottom w:val="single" w:sz="4" w:space="0" w:color="auto"/>
              <w:right w:val="single" w:sz="4" w:space="0" w:color="auto"/>
            </w:tcBorders>
            <w:tcPrChange w:id="36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0C21FDD" w14:textId="77777777" w:rsidR="00EC216A" w:rsidRPr="003B5397" w:rsidRDefault="00EC216A" w:rsidP="00DF2D84">
            <w:pPr>
              <w:pStyle w:val="TAL"/>
              <w:rPr>
                <w:ins w:id="368" w:author="MCC160" w:date="2021-01-13T16:24:00Z"/>
              </w:rPr>
            </w:pPr>
            <w:ins w:id="369"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370"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24D22B2" w14:textId="77777777" w:rsidR="00EC216A" w:rsidRPr="003B5397" w:rsidRDefault="00EC216A" w:rsidP="00DF2D84">
            <w:pPr>
              <w:pStyle w:val="TAL"/>
              <w:rPr>
                <w:ins w:id="371"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37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7438F674" w14:textId="77777777" w:rsidR="00EC216A" w:rsidRPr="003B5397" w:rsidRDefault="00EC216A" w:rsidP="00DF2D84">
            <w:pPr>
              <w:pStyle w:val="TAL"/>
              <w:rPr>
                <w:ins w:id="373"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374"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4853C0A4" w14:textId="77777777" w:rsidR="00EC216A" w:rsidRPr="003B5397" w:rsidRDefault="00EC216A" w:rsidP="00DF2D84">
            <w:pPr>
              <w:pStyle w:val="TAL"/>
              <w:rPr>
                <w:ins w:id="375" w:author="MCC160" w:date="2021-01-13T16:24:00Z"/>
              </w:rPr>
            </w:pPr>
          </w:p>
        </w:tc>
      </w:tr>
      <w:tr w:rsidR="00EC216A" w:rsidRPr="003B5397" w14:paraId="0C807058" w14:textId="77777777" w:rsidTr="00855834">
        <w:trPr>
          <w:cantSplit/>
          <w:jc w:val="center"/>
          <w:ins w:id="376" w:author="MCC160" w:date="2021-01-13T16:24:00Z"/>
          <w:trPrChange w:id="377"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78"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75C1166" w14:textId="77777777" w:rsidR="00EC216A" w:rsidRPr="003B5397" w:rsidRDefault="00EC216A" w:rsidP="00DF2D84">
            <w:pPr>
              <w:pStyle w:val="TAL"/>
              <w:rPr>
                <w:ins w:id="379" w:author="MCC160" w:date="2021-01-13T16:24:00Z"/>
              </w:rPr>
            </w:pPr>
            <w:ins w:id="380"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381"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2146805" w14:textId="77777777" w:rsidR="00EC216A" w:rsidRPr="003B5397" w:rsidRDefault="00EC216A" w:rsidP="00DF2D84">
            <w:pPr>
              <w:pStyle w:val="TAL"/>
              <w:rPr>
                <w:ins w:id="382" w:author="MCC160" w:date="2021-01-13T16:24:00Z"/>
              </w:rPr>
            </w:pPr>
            <w:ins w:id="383" w:author="MCC160" w:date="2021-01-13T16:24:00Z">
              <w:r w:rsidRPr="003B5397">
                <w:t>"affiliating"</w:t>
              </w:r>
            </w:ins>
          </w:p>
        </w:tc>
        <w:tc>
          <w:tcPr>
            <w:tcW w:w="2126" w:type="dxa"/>
            <w:tcBorders>
              <w:top w:val="single" w:sz="4" w:space="0" w:color="auto"/>
              <w:left w:val="single" w:sz="4" w:space="0" w:color="auto"/>
              <w:bottom w:val="single" w:sz="4" w:space="0" w:color="auto"/>
              <w:right w:val="single" w:sz="4" w:space="0" w:color="auto"/>
            </w:tcBorders>
            <w:tcPrChange w:id="38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3E76C38" w14:textId="77777777" w:rsidR="00EC216A" w:rsidRPr="003B5397" w:rsidRDefault="00EC216A" w:rsidP="00DF2D84">
            <w:pPr>
              <w:pStyle w:val="TAL"/>
              <w:rPr>
                <w:ins w:id="385"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386"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102F8979" w14:textId="77777777" w:rsidR="00EC216A" w:rsidRPr="003B5397" w:rsidRDefault="00EC216A" w:rsidP="00DF2D84">
            <w:pPr>
              <w:pStyle w:val="TAL"/>
              <w:rPr>
                <w:ins w:id="387"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388"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AB99471" w14:textId="77777777" w:rsidR="00EC216A" w:rsidRPr="003B5397" w:rsidRDefault="00EC216A" w:rsidP="00DF2D84">
            <w:pPr>
              <w:pStyle w:val="TAL"/>
              <w:rPr>
                <w:ins w:id="389" w:author="MCC160" w:date="2021-01-13T16:24:00Z"/>
              </w:rPr>
            </w:pPr>
          </w:p>
        </w:tc>
      </w:tr>
      <w:tr w:rsidR="00EC216A" w:rsidRPr="003B5397" w14:paraId="0EDE87F7" w14:textId="77777777" w:rsidTr="00855834">
        <w:trPr>
          <w:cantSplit/>
          <w:jc w:val="center"/>
          <w:ins w:id="390" w:author="MCC160" w:date="2021-01-13T16:24:00Z"/>
          <w:trPrChange w:id="391"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92"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662A9C6" w14:textId="77777777" w:rsidR="00EC216A" w:rsidRPr="003B5397" w:rsidRDefault="00EC216A" w:rsidP="00DF2D84">
            <w:pPr>
              <w:pStyle w:val="TAL"/>
              <w:rPr>
                <w:ins w:id="393" w:author="MCC160" w:date="2021-01-13T16:24:00Z"/>
              </w:rPr>
            </w:pPr>
            <w:ins w:id="394" w:author="MCC160" w:date="2021-01-13T16:24:00Z">
              <w:r w:rsidRPr="003B5397">
                <w:t xml:space="preserve">        expires</w:t>
              </w:r>
            </w:ins>
          </w:p>
        </w:tc>
        <w:tc>
          <w:tcPr>
            <w:tcW w:w="2126" w:type="dxa"/>
            <w:tcBorders>
              <w:top w:val="single" w:sz="4" w:space="0" w:color="auto"/>
              <w:left w:val="single" w:sz="4" w:space="0" w:color="auto"/>
              <w:bottom w:val="single" w:sz="4" w:space="0" w:color="auto"/>
              <w:right w:val="single" w:sz="4" w:space="0" w:color="auto"/>
            </w:tcBorders>
            <w:tcPrChange w:id="395"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0217E78D" w14:textId="77777777" w:rsidR="00EC216A" w:rsidRPr="003B5397" w:rsidRDefault="00EC216A" w:rsidP="00DF2D84">
            <w:pPr>
              <w:pStyle w:val="TAL"/>
              <w:rPr>
                <w:ins w:id="396" w:author="MCC160" w:date="2021-01-13T16:24:00Z"/>
              </w:rPr>
            </w:pPr>
            <w:ins w:id="397"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398"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A1ABECC" w14:textId="77777777" w:rsidR="00EC216A" w:rsidRPr="003B5397" w:rsidRDefault="00EC216A" w:rsidP="00DF2D84">
            <w:pPr>
              <w:pStyle w:val="TAL"/>
              <w:rPr>
                <w:ins w:id="399"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400"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1F168941" w14:textId="77777777" w:rsidR="00EC216A" w:rsidRPr="003B5397" w:rsidRDefault="00EC216A" w:rsidP="00DF2D84">
            <w:pPr>
              <w:pStyle w:val="TAL"/>
              <w:rPr>
                <w:ins w:id="401"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402"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3E9C57BB" w14:textId="77777777" w:rsidR="00EC216A" w:rsidRPr="003B5397" w:rsidRDefault="00EC216A" w:rsidP="00DF2D84">
            <w:pPr>
              <w:pStyle w:val="TAL"/>
              <w:rPr>
                <w:ins w:id="403" w:author="MCC160" w:date="2021-01-13T16:24:00Z"/>
              </w:rPr>
            </w:pPr>
          </w:p>
        </w:tc>
      </w:tr>
      <w:tr w:rsidR="00EC216A" w:rsidRPr="003B5397" w14:paraId="127000C5" w14:textId="77777777" w:rsidTr="00855834">
        <w:trPr>
          <w:cantSplit/>
          <w:jc w:val="center"/>
          <w:ins w:id="404" w:author="MCC160" w:date="2021-01-13T16:24:00Z"/>
          <w:trPrChange w:id="405"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06"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A12B8D8" w14:textId="77777777" w:rsidR="00EC216A" w:rsidRPr="003B5397" w:rsidRDefault="00EC216A" w:rsidP="00DF2D84">
            <w:pPr>
              <w:keepNext/>
              <w:keepLines/>
              <w:spacing w:after="0"/>
              <w:rPr>
                <w:ins w:id="407" w:author="MCC160" w:date="2021-01-13T16:24:00Z"/>
                <w:rFonts w:ascii="Arial" w:hAnsi="Arial"/>
                <w:sz w:val="18"/>
              </w:rPr>
            </w:pPr>
            <w:ins w:id="408" w:author="MCC160" w:date="2021-01-13T16:24:00Z">
              <w:r w:rsidRPr="003B5397">
                <w:rPr>
                  <w:rFonts w:ascii="Arial" w:hAnsi="Arial"/>
                  <w:sz w:val="18"/>
                </w:rPr>
                <w:t xml:space="preserve">    contact</w:t>
              </w:r>
            </w:ins>
          </w:p>
        </w:tc>
        <w:tc>
          <w:tcPr>
            <w:tcW w:w="2126" w:type="dxa"/>
            <w:tcBorders>
              <w:top w:val="single" w:sz="4" w:space="0" w:color="auto"/>
              <w:left w:val="single" w:sz="4" w:space="0" w:color="auto"/>
              <w:bottom w:val="single" w:sz="4" w:space="0" w:color="auto"/>
              <w:right w:val="single" w:sz="4" w:space="0" w:color="auto"/>
            </w:tcBorders>
            <w:tcPrChange w:id="40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0B49ED18" w14:textId="77777777" w:rsidR="00EC216A" w:rsidRPr="003B5397" w:rsidRDefault="00EC216A" w:rsidP="00DF2D84">
            <w:pPr>
              <w:keepNext/>
              <w:keepLines/>
              <w:spacing w:after="0"/>
              <w:rPr>
                <w:ins w:id="410" w:author="MCC160" w:date="2021-01-13T16:24:00Z"/>
                <w:rFonts w:ascii="Arial" w:hAnsi="Arial"/>
                <w:sz w:val="18"/>
              </w:rPr>
            </w:pPr>
            <w:ins w:id="411" w:author="MCC160" w:date="2021-01-13T16:24:00Z">
              <w:r w:rsidRPr="003B5397">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Change w:id="412"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E197528" w14:textId="77777777" w:rsidR="00EC216A" w:rsidRPr="003B5397" w:rsidRDefault="00EC216A" w:rsidP="00DF2D84">
            <w:pPr>
              <w:keepNext/>
              <w:keepLines/>
              <w:spacing w:after="0"/>
              <w:rPr>
                <w:ins w:id="413"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14"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21B0454B" w14:textId="77777777" w:rsidR="00EC216A" w:rsidRPr="003B5397" w:rsidRDefault="00EC216A" w:rsidP="00DF2D84">
            <w:pPr>
              <w:keepNext/>
              <w:keepLines/>
              <w:spacing w:after="0"/>
              <w:rPr>
                <w:ins w:id="415"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416"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25F05D9" w14:textId="77777777" w:rsidR="00EC216A" w:rsidRPr="003B5397" w:rsidRDefault="00EC216A" w:rsidP="00DF2D84">
            <w:pPr>
              <w:keepNext/>
              <w:keepLines/>
              <w:spacing w:after="0"/>
              <w:rPr>
                <w:ins w:id="417" w:author="MCC160" w:date="2021-01-13T16:24:00Z"/>
                <w:rFonts w:ascii="Arial" w:hAnsi="Arial"/>
                <w:sz w:val="18"/>
              </w:rPr>
            </w:pPr>
          </w:p>
        </w:tc>
      </w:tr>
      <w:tr w:rsidR="00EC216A" w:rsidRPr="003B5397" w14:paraId="749C7609" w14:textId="77777777" w:rsidTr="00855834">
        <w:trPr>
          <w:cantSplit/>
          <w:jc w:val="center"/>
          <w:ins w:id="418" w:author="MCC160" w:date="2021-01-13T16:24:00Z"/>
          <w:trPrChange w:id="419"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20"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DDA3C1D" w14:textId="77777777" w:rsidR="00EC216A" w:rsidRPr="003B5397" w:rsidRDefault="00EC216A" w:rsidP="00DF2D84">
            <w:pPr>
              <w:keepNext/>
              <w:keepLines/>
              <w:spacing w:after="0"/>
              <w:rPr>
                <w:ins w:id="421" w:author="MCC160" w:date="2021-01-13T16:24:00Z"/>
                <w:rFonts w:ascii="Arial" w:hAnsi="Arial"/>
                <w:sz w:val="18"/>
              </w:rPr>
            </w:pPr>
            <w:ins w:id="422" w:author="MCC160" w:date="2021-01-13T16:24:00Z">
              <w:r w:rsidRPr="003B5397">
                <w:rPr>
                  <w:rFonts w:ascii="Arial" w:hAnsi="Arial"/>
                  <w:sz w:val="18"/>
                </w:rPr>
                <w:t xml:space="preserve">    note</w:t>
              </w:r>
            </w:ins>
          </w:p>
        </w:tc>
        <w:tc>
          <w:tcPr>
            <w:tcW w:w="2126" w:type="dxa"/>
            <w:tcBorders>
              <w:top w:val="single" w:sz="4" w:space="0" w:color="auto"/>
              <w:left w:val="single" w:sz="4" w:space="0" w:color="auto"/>
              <w:bottom w:val="single" w:sz="4" w:space="0" w:color="auto"/>
              <w:right w:val="single" w:sz="4" w:space="0" w:color="auto"/>
            </w:tcBorders>
            <w:tcPrChange w:id="423"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8411E5E" w14:textId="77777777" w:rsidR="00EC216A" w:rsidRPr="003B5397" w:rsidRDefault="00EC216A" w:rsidP="00DF2D84">
            <w:pPr>
              <w:keepNext/>
              <w:keepLines/>
              <w:spacing w:after="0"/>
              <w:rPr>
                <w:ins w:id="424" w:author="MCC160" w:date="2021-01-13T16:24:00Z"/>
                <w:rFonts w:ascii="Arial" w:hAnsi="Arial"/>
                <w:sz w:val="18"/>
              </w:rPr>
            </w:pPr>
            <w:ins w:id="425" w:author="MCC160" w:date="2021-01-13T16:24:00Z">
              <w:r w:rsidRPr="003B5397">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Change w:id="42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536E37A" w14:textId="77777777" w:rsidR="00EC216A" w:rsidRPr="003B5397" w:rsidRDefault="00EC216A" w:rsidP="00DF2D84">
            <w:pPr>
              <w:keepNext/>
              <w:keepLines/>
              <w:spacing w:after="0"/>
              <w:rPr>
                <w:ins w:id="427"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28"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45C1854E" w14:textId="77777777" w:rsidR="00EC216A" w:rsidRPr="003B5397" w:rsidRDefault="00EC216A" w:rsidP="00DF2D84">
            <w:pPr>
              <w:keepNext/>
              <w:keepLines/>
              <w:spacing w:after="0"/>
              <w:rPr>
                <w:ins w:id="429"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43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2C23CDD7" w14:textId="77777777" w:rsidR="00EC216A" w:rsidRPr="003B5397" w:rsidRDefault="00EC216A" w:rsidP="00DF2D84">
            <w:pPr>
              <w:keepNext/>
              <w:keepLines/>
              <w:spacing w:after="0"/>
              <w:rPr>
                <w:ins w:id="431" w:author="MCC160" w:date="2021-01-13T16:24:00Z"/>
                <w:rFonts w:ascii="Arial" w:hAnsi="Arial"/>
                <w:sz w:val="18"/>
              </w:rPr>
            </w:pPr>
          </w:p>
        </w:tc>
      </w:tr>
      <w:tr w:rsidR="00EC216A" w:rsidRPr="003B5397" w14:paraId="2ABEA628" w14:textId="77777777" w:rsidTr="00855834">
        <w:trPr>
          <w:cantSplit/>
          <w:jc w:val="center"/>
          <w:ins w:id="432" w:author="MCC160" w:date="2021-01-13T16:24:00Z"/>
          <w:trPrChange w:id="433"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34"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1693BAB" w14:textId="77777777" w:rsidR="00EC216A" w:rsidRPr="003B5397" w:rsidRDefault="00EC216A" w:rsidP="00DF2D84">
            <w:pPr>
              <w:keepNext/>
              <w:keepLines/>
              <w:spacing w:after="0"/>
              <w:rPr>
                <w:ins w:id="435" w:author="MCC160" w:date="2021-01-13T16:24:00Z"/>
                <w:rFonts w:ascii="Arial" w:hAnsi="Arial"/>
                <w:sz w:val="18"/>
              </w:rPr>
            </w:pPr>
            <w:ins w:id="436" w:author="MCC160" w:date="2021-01-13T16:24:00Z">
              <w:r w:rsidRPr="003B5397">
                <w:rPr>
                  <w:rFonts w:ascii="Arial" w:hAnsi="Arial"/>
                  <w:sz w:val="18"/>
                </w:rPr>
                <w:t xml:space="preserve">    timestamp</w:t>
              </w:r>
            </w:ins>
          </w:p>
        </w:tc>
        <w:tc>
          <w:tcPr>
            <w:tcW w:w="2126" w:type="dxa"/>
            <w:tcBorders>
              <w:top w:val="single" w:sz="4" w:space="0" w:color="auto"/>
              <w:left w:val="single" w:sz="4" w:space="0" w:color="auto"/>
              <w:bottom w:val="single" w:sz="4" w:space="0" w:color="auto"/>
              <w:right w:val="single" w:sz="4" w:space="0" w:color="auto"/>
            </w:tcBorders>
            <w:tcPrChange w:id="43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D22E777" w14:textId="77777777" w:rsidR="00EC216A" w:rsidRPr="003B5397" w:rsidRDefault="00EC216A" w:rsidP="00DF2D84">
            <w:pPr>
              <w:keepNext/>
              <w:keepLines/>
              <w:spacing w:after="0"/>
              <w:rPr>
                <w:ins w:id="438" w:author="MCC160" w:date="2021-01-13T16:24:00Z"/>
                <w:rFonts w:ascii="Arial" w:hAnsi="Arial"/>
                <w:sz w:val="18"/>
              </w:rPr>
            </w:pPr>
            <w:ins w:id="439" w:author="MCC160" w:date="2021-01-13T16:24:00Z">
              <w:r w:rsidRPr="003B5397">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Change w:id="440"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F1679A0" w14:textId="77777777" w:rsidR="00EC216A" w:rsidRPr="003B5397" w:rsidRDefault="00EC216A" w:rsidP="00DF2D84">
            <w:pPr>
              <w:keepNext/>
              <w:keepLines/>
              <w:spacing w:after="0"/>
              <w:rPr>
                <w:ins w:id="441"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4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0C44CE36" w14:textId="77777777" w:rsidR="00EC216A" w:rsidRPr="003B5397" w:rsidRDefault="00EC216A" w:rsidP="00DF2D84">
            <w:pPr>
              <w:keepNext/>
              <w:keepLines/>
              <w:spacing w:after="0"/>
              <w:rPr>
                <w:ins w:id="443"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444"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46A7B459" w14:textId="77777777" w:rsidR="00EC216A" w:rsidRPr="003B5397" w:rsidRDefault="00EC216A" w:rsidP="00DF2D84">
            <w:pPr>
              <w:keepNext/>
              <w:keepLines/>
              <w:spacing w:after="0"/>
              <w:rPr>
                <w:ins w:id="445" w:author="MCC160" w:date="2021-01-13T16:24:00Z"/>
                <w:rFonts w:ascii="Arial" w:hAnsi="Arial"/>
                <w:sz w:val="18"/>
              </w:rPr>
            </w:pPr>
          </w:p>
        </w:tc>
      </w:tr>
      <w:tr w:rsidR="00EC216A" w:rsidRPr="003B5397" w14:paraId="226FB5D1" w14:textId="77777777" w:rsidTr="00855834">
        <w:trPr>
          <w:cantSplit/>
          <w:jc w:val="center"/>
          <w:ins w:id="446" w:author="MCC160" w:date="2021-01-13T16:24:00Z"/>
          <w:trPrChange w:id="447"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48"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EF90E9E" w14:textId="77777777" w:rsidR="00EC216A" w:rsidRPr="003B5397" w:rsidRDefault="00EC216A" w:rsidP="00DF2D84">
            <w:pPr>
              <w:keepNext/>
              <w:keepLines/>
              <w:spacing w:after="0"/>
              <w:rPr>
                <w:ins w:id="449" w:author="MCC160" w:date="2021-01-13T16:24:00Z"/>
                <w:rFonts w:ascii="Arial" w:hAnsi="Arial"/>
                <w:sz w:val="18"/>
              </w:rPr>
            </w:pPr>
            <w:ins w:id="450" w:author="MCC160" w:date="2021-01-13T16:24:00Z">
              <w:r w:rsidRPr="003B5397">
                <w:rPr>
                  <w:rFonts w:ascii="Arial" w:hAnsi="Arial"/>
                  <w:sz w:val="18"/>
                </w:rPr>
                <w:t xml:space="preserve">  note</w:t>
              </w:r>
            </w:ins>
          </w:p>
        </w:tc>
        <w:tc>
          <w:tcPr>
            <w:tcW w:w="2126" w:type="dxa"/>
            <w:tcBorders>
              <w:top w:val="single" w:sz="4" w:space="0" w:color="auto"/>
              <w:left w:val="single" w:sz="4" w:space="0" w:color="auto"/>
              <w:bottom w:val="single" w:sz="4" w:space="0" w:color="auto"/>
              <w:right w:val="single" w:sz="4" w:space="0" w:color="auto"/>
            </w:tcBorders>
            <w:tcPrChange w:id="451"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3B2A52E" w14:textId="77777777" w:rsidR="00EC216A" w:rsidRPr="003B5397" w:rsidRDefault="00EC216A" w:rsidP="00DF2D84">
            <w:pPr>
              <w:keepNext/>
              <w:keepLines/>
              <w:spacing w:after="0"/>
              <w:rPr>
                <w:ins w:id="452" w:author="MCC160" w:date="2021-01-13T16:24:00Z"/>
                <w:rFonts w:ascii="Arial" w:hAnsi="Arial"/>
                <w:sz w:val="18"/>
              </w:rPr>
            </w:pPr>
            <w:ins w:id="453" w:author="MCC160" w:date="2021-01-13T16:24:00Z">
              <w:r w:rsidRPr="003B5397">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Change w:id="45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777B133" w14:textId="77777777" w:rsidR="00EC216A" w:rsidRPr="003B5397" w:rsidRDefault="00EC216A" w:rsidP="00DF2D84">
            <w:pPr>
              <w:keepNext/>
              <w:keepLines/>
              <w:spacing w:after="0"/>
              <w:rPr>
                <w:ins w:id="455"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56"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25D5C30D" w14:textId="77777777" w:rsidR="00EC216A" w:rsidRPr="003B5397" w:rsidRDefault="00EC216A" w:rsidP="00DF2D84">
            <w:pPr>
              <w:keepNext/>
              <w:keepLines/>
              <w:spacing w:after="0"/>
              <w:rPr>
                <w:ins w:id="457"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458"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14A8952E" w14:textId="77777777" w:rsidR="00EC216A" w:rsidRPr="003B5397" w:rsidRDefault="00EC216A" w:rsidP="00DF2D84">
            <w:pPr>
              <w:keepNext/>
              <w:keepLines/>
              <w:spacing w:after="0"/>
              <w:rPr>
                <w:ins w:id="459" w:author="MCC160" w:date="2021-01-13T16:24:00Z"/>
                <w:rFonts w:ascii="Arial" w:hAnsi="Arial"/>
                <w:sz w:val="18"/>
              </w:rPr>
            </w:pPr>
          </w:p>
        </w:tc>
      </w:tr>
      <w:tr w:rsidR="00EC216A" w:rsidRPr="003B5397" w14:paraId="227D56FC" w14:textId="77777777" w:rsidTr="00855834">
        <w:trPr>
          <w:cantSplit/>
          <w:jc w:val="center"/>
          <w:ins w:id="460" w:author="MCC160" w:date="2021-01-13T16:24:00Z"/>
          <w:trPrChange w:id="461"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62"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29EDDEE" w14:textId="77777777" w:rsidR="00EC216A" w:rsidRPr="003B5397" w:rsidRDefault="00EC216A" w:rsidP="00DF2D84">
            <w:pPr>
              <w:keepNext/>
              <w:keepLines/>
              <w:spacing w:after="0"/>
              <w:rPr>
                <w:ins w:id="463" w:author="MCC160" w:date="2021-01-13T16:24:00Z"/>
                <w:rFonts w:ascii="Arial" w:hAnsi="Arial"/>
                <w:sz w:val="18"/>
              </w:rPr>
            </w:pPr>
            <w:ins w:id="464" w:author="MCC160" w:date="2021-01-13T16:24:00Z">
              <w:r w:rsidRPr="003B5397">
                <w:rPr>
                  <w:rFonts w:ascii="Arial" w:hAnsi="Arial"/>
                  <w:sz w:val="18"/>
                  <w:rPrChange w:id="465" w:author="MCC160" w:date="2021-01-24T13:23:00Z">
                    <w:rPr/>
                  </w:rPrChange>
                </w:rPr>
                <w:t xml:space="preserve">  p-id</w:t>
              </w:r>
            </w:ins>
          </w:p>
        </w:tc>
        <w:tc>
          <w:tcPr>
            <w:tcW w:w="2126" w:type="dxa"/>
            <w:tcBorders>
              <w:top w:val="single" w:sz="4" w:space="0" w:color="auto"/>
              <w:left w:val="single" w:sz="4" w:space="0" w:color="auto"/>
              <w:bottom w:val="single" w:sz="4" w:space="0" w:color="auto"/>
              <w:right w:val="single" w:sz="4" w:space="0" w:color="auto"/>
            </w:tcBorders>
            <w:tcPrChange w:id="46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3B4C67C" w14:textId="77777777" w:rsidR="00EC216A" w:rsidRPr="003B5397" w:rsidRDefault="00EC216A" w:rsidP="00DF2D84">
            <w:pPr>
              <w:keepNext/>
              <w:keepLines/>
              <w:spacing w:after="0"/>
              <w:rPr>
                <w:ins w:id="467" w:author="MCC160" w:date="2021-01-13T16:24:00Z"/>
                <w:rFonts w:ascii="Arial" w:hAnsi="Arial"/>
                <w:sz w:val="18"/>
              </w:rPr>
            </w:pPr>
            <w:ins w:id="468" w:author="MCC160" w:date="2021-01-13T16:24:00Z">
              <w:r w:rsidRPr="003B5397">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Change w:id="46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92F406A" w14:textId="77777777" w:rsidR="00EC216A" w:rsidRPr="003B5397" w:rsidRDefault="00EC216A" w:rsidP="00DF2D84">
            <w:pPr>
              <w:keepNext/>
              <w:keepLines/>
              <w:spacing w:after="0"/>
              <w:rPr>
                <w:ins w:id="470" w:author="MCC160" w:date="2021-01-13T16:2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471"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44C6F348" w14:textId="77777777" w:rsidR="00EC216A" w:rsidRPr="003B5397" w:rsidRDefault="00EC216A" w:rsidP="00DF2D84">
            <w:pPr>
              <w:keepNext/>
              <w:keepLines/>
              <w:spacing w:after="0"/>
              <w:rPr>
                <w:ins w:id="472" w:author="MCC160" w:date="2021-01-13T16:2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473"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1F6FE3A8" w14:textId="77777777" w:rsidR="00EC216A" w:rsidRPr="003B5397" w:rsidRDefault="00EC216A" w:rsidP="00DF2D84">
            <w:pPr>
              <w:keepNext/>
              <w:keepLines/>
              <w:spacing w:after="0"/>
              <w:rPr>
                <w:ins w:id="474" w:author="MCC160" w:date="2021-01-13T16:24:00Z"/>
                <w:rFonts w:ascii="Arial" w:hAnsi="Arial"/>
                <w:sz w:val="18"/>
              </w:rPr>
            </w:pPr>
          </w:p>
        </w:tc>
      </w:tr>
      <w:tr w:rsidR="00855834" w:rsidRPr="003B5397" w14:paraId="349C2A7F" w14:textId="77777777" w:rsidTr="002624AE">
        <w:trPr>
          <w:cantSplit/>
          <w:jc w:val="center"/>
          <w:ins w:id="475" w:author="MCC160" w:date="2021-01-24T13:24:00Z"/>
        </w:trPr>
        <w:tc>
          <w:tcPr>
            <w:tcW w:w="9639" w:type="dxa"/>
            <w:gridSpan w:val="5"/>
            <w:tcBorders>
              <w:top w:val="single" w:sz="4" w:space="0" w:color="auto"/>
              <w:left w:val="single" w:sz="4" w:space="0" w:color="auto"/>
              <w:bottom w:val="single" w:sz="4" w:space="0" w:color="auto"/>
              <w:right w:val="single" w:sz="4" w:space="0" w:color="auto"/>
            </w:tcBorders>
          </w:tcPr>
          <w:p w14:paraId="5D6CDE61" w14:textId="670B5EF9" w:rsidR="00855834" w:rsidRPr="003B5397" w:rsidRDefault="00855834" w:rsidP="00EE5394">
            <w:pPr>
              <w:pStyle w:val="TAN"/>
              <w:rPr>
                <w:ins w:id="476" w:author="MCC160" w:date="2021-01-24T13:24:00Z"/>
              </w:rPr>
            </w:pPr>
            <w:ins w:id="477" w:author="MCC160" w:date="2021-01-24T13:24:00Z">
              <w:r w:rsidRPr="003B5397">
                <w:t>NOTE 1:</w:t>
              </w:r>
              <w:r w:rsidRPr="003B5397">
                <w:tab/>
                <w:t>Encrypted attribute as described in Table 5.5.13.3-1</w:t>
              </w:r>
            </w:ins>
          </w:p>
        </w:tc>
      </w:tr>
    </w:tbl>
    <w:p w14:paraId="61CBBE9B" w14:textId="77777777" w:rsidR="00EC216A" w:rsidRPr="003B5397" w:rsidRDefault="00EC216A" w:rsidP="00EC216A">
      <w:pPr>
        <w:rPr>
          <w:ins w:id="478" w:author="MCC160" w:date="2021-01-13T16:24:00Z"/>
        </w:rPr>
      </w:pPr>
    </w:p>
    <w:p w14:paraId="605C3498" w14:textId="77777777" w:rsidR="00EC216A" w:rsidRPr="003B5397" w:rsidRDefault="00EC216A" w:rsidP="00EC216A">
      <w:pPr>
        <w:pStyle w:val="Heading5"/>
        <w:rPr>
          <w:ins w:id="479" w:author="MCC160" w:date="2021-01-13T16:24:00Z"/>
        </w:rPr>
      </w:pPr>
      <w:ins w:id="480" w:author="MCC160" w:date="2021-01-13T16:24:00Z">
        <w:r w:rsidRPr="003B5397">
          <w:lastRenderedPageBreak/>
          <w:t>-</w:t>
        </w:r>
        <w:r w:rsidRPr="003B5397">
          <w:tab/>
          <w:t>MCVideo</w:t>
        </w:r>
      </w:ins>
    </w:p>
    <w:p w14:paraId="4C5AA7D3" w14:textId="2DE2C6DE" w:rsidR="00EC216A" w:rsidRPr="003B5397" w:rsidRDefault="00EC216A" w:rsidP="00EC216A">
      <w:pPr>
        <w:pStyle w:val="TH"/>
        <w:rPr>
          <w:ins w:id="481" w:author="MCC160" w:date="2021-01-13T16:24:00Z"/>
        </w:rPr>
      </w:pPr>
      <w:ins w:id="482" w:author="MCC160" w:date="2021-01-13T16:24:00Z">
        <w:r w:rsidRPr="003B5397">
          <w:t>Table 5.5.3.5.2-2: PIDF for MCVideo</w:t>
        </w:r>
      </w:ins>
      <w:ins w:id="483" w:author="MCC TF160" w:date="2021-02-04T16:05:00Z">
        <w:r w:rsidR="00EE5394">
          <w:t xml:space="preserve"> 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4" w:author="MCC160" w:date="2021-01-24T13: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485">
          <w:tblGrid>
            <w:gridCol w:w="2836"/>
            <w:gridCol w:w="2126"/>
            <w:gridCol w:w="2126"/>
            <w:gridCol w:w="1418"/>
            <w:gridCol w:w="1133"/>
          </w:tblGrid>
        </w:tblGridChange>
      </w:tblGrid>
      <w:tr w:rsidR="00EC216A" w:rsidRPr="003B5397" w14:paraId="0DF405EC" w14:textId="77777777" w:rsidTr="00855834">
        <w:trPr>
          <w:cantSplit/>
          <w:jc w:val="center"/>
          <w:ins w:id="486" w:author="MCC160" w:date="2021-01-13T16:24:00Z"/>
          <w:trPrChange w:id="487" w:author="MCC160" w:date="2021-01-24T13:16: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488" w:author="MCC160" w:date="2021-01-24T13:16:00Z">
              <w:tcPr>
                <w:tcW w:w="9639" w:type="dxa"/>
                <w:gridSpan w:val="5"/>
                <w:tcBorders>
                  <w:top w:val="single" w:sz="4" w:space="0" w:color="auto"/>
                  <w:left w:val="single" w:sz="4" w:space="0" w:color="auto"/>
                  <w:bottom w:val="single" w:sz="4" w:space="0" w:color="auto"/>
                  <w:right w:val="single" w:sz="4" w:space="0" w:color="auto"/>
                </w:tcBorders>
              </w:tcPr>
            </w:tcPrChange>
          </w:tcPr>
          <w:p w14:paraId="4CE5261D" w14:textId="42D3B527" w:rsidR="00EC216A" w:rsidRPr="003B5397" w:rsidRDefault="00EC216A" w:rsidP="00DF2D84">
            <w:pPr>
              <w:pStyle w:val="TAL"/>
              <w:rPr>
                <w:ins w:id="489" w:author="MCC160" w:date="2021-01-13T16:24:00Z"/>
              </w:rPr>
            </w:pPr>
            <w:ins w:id="490" w:author="MCC160" w:date="2021-01-13T16:24:00Z">
              <w:r w:rsidRPr="003B5397">
                <w:t xml:space="preserve">Derivation Path: </w:t>
              </w:r>
            </w:ins>
            <w:ins w:id="491" w:author="MCC160" w:date="2021-01-19T16:43:00Z">
              <w:r w:rsidR="00C94AA4" w:rsidRPr="003B5397">
                <w:rPr>
                  <w:rPrChange w:id="492" w:author="MCC160" w:date="2021-01-20T11:30:00Z">
                    <w:rPr>
                      <w:highlight w:val="yellow"/>
                    </w:rPr>
                  </w:rPrChange>
                </w:rPr>
                <w:t>RFC 3863 [1</w:t>
              </w:r>
            </w:ins>
            <w:ins w:id="493" w:author="MCC160" w:date="2021-01-24T13:20:00Z">
              <w:r w:rsidR="00855834" w:rsidRPr="003B5397">
                <w:t>1</w:t>
              </w:r>
            </w:ins>
            <w:ins w:id="494" w:author="MCC160" w:date="2021-01-19T16:43:00Z">
              <w:r w:rsidR="00C94AA4" w:rsidRPr="003B5397">
                <w:rPr>
                  <w:rPrChange w:id="495" w:author="MCC160" w:date="2021-01-20T11:30:00Z">
                    <w:rPr>
                      <w:highlight w:val="yellow"/>
                    </w:rPr>
                  </w:rPrChange>
                </w:rPr>
                <w:t>4]</w:t>
              </w:r>
            </w:ins>
          </w:p>
        </w:tc>
      </w:tr>
      <w:tr w:rsidR="00EC216A" w:rsidRPr="003B5397" w14:paraId="6B6450B3" w14:textId="77777777" w:rsidTr="00855834">
        <w:trPr>
          <w:cantSplit/>
          <w:jc w:val="center"/>
          <w:ins w:id="496" w:author="MCC160" w:date="2021-01-13T16:24:00Z"/>
          <w:trPrChange w:id="497"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498"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6593EAFA" w14:textId="77777777" w:rsidR="00EC216A" w:rsidRPr="003B5397" w:rsidRDefault="00EC216A" w:rsidP="00DF2D84">
            <w:pPr>
              <w:pStyle w:val="TAH"/>
              <w:rPr>
                <w:ins w:id="499" w:author="MCC160" w:date="2021-01-13T16:24:00Z"/>
                <w:bCs/>
              </w:rPr>
            </w:pPr>
            <w:ins w:id="500" w:author="MCC160" w:date="2021-01-13T16:24:00Z">
              <w:r w:rsidRPr="003B5397">
                <w:rPr>
                  <w:bCs/>
                </w:rPr>
                <w:t>Information Element</w:t>
              </w:r>
            </w:ins>
          </w:p>
        </w:tc>
        <w:tc>
          <w:tcPr>
            <w:tcW w:w="2126" w:type="dxa"/>
            <w:tcBorders>
              <w:top w:val="single" w:sz="4" w:space="0" w:color="auto"/>
              <w:left w:val="single" w:sz="4" w:space="0" w:color="auto"/>
              <w:bottom w:val="single" w:sz="4" w:space="0" w:color="auto"/>
              <w:right w:val="single" w:sz="4" w:space="0" w:color="auto"/>
            </w:tcBorders>
            <w:tcPrChange w:id="501"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6AA5428" w14:textId="77777777" w:rsidR="00EC216A" w:rsidRPr="003B5397" w:rsidRDefault="00EC216A" w:rsidP="00DF2D84">
            <w:pPr>
              <w:pStyle w:val="TAH"/>
              <w:rPr>
                <w:ins w:id="502" w:author="MCC160" w:date="2021-01-13T16:24:00Z"/>
                <w:bCs/>
              </w:rPr>
            </w:pPr>
            <w:ins w:id="503" w:author="MCC160" w:date="2021-01-13T16:24:00Z">
              <w:r w:rsidRPr="003B5397">
                <w:rPr>
                  <w:bCs/>
                </w:rPr>
                <w:t>Value/remark</w:t>
              </w:r>
            </w:ins>
          </w:p>
        </w:tc>
        <w:tc>
          <w:tcPr>
            <w:tcW w:w="2126" w:type="dxa"/>
            <w:tcBorders>
              <w:top w:val="single" w:sz="4" w:space="0" w:color="auto"/>
              <w:left w:val="single" w:sz="4" w:space="0" w:color="auto"/>
              <w:bottom w:val="single" w:sz="4" w:space="0" w:color="auto"/>
              <w:right w:val="single" w:sz="4" w:space="0" w:color="auto"/>
            </w:tcBorders>
            <w:tcPrChange w:id="50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F6B6C7A" w14:textId="77777777" w:rsidR="00EC216A" w:rsidRPr="003B5397" w:rsidRDefault="00EC216A" w:rsidP="00DF2D84">
            <w:pPr>
              <w:pStyle w:val="TAH"/>
              <w:rPr>
                <w:ins w:id="505" w:author="MCC160" w:date="2021-01-13T16:24:00Z"/>
                <w:bCs/>
              </w:rPr>
            </w:pPr>
            <w:ins w:id="506" w:author="MCC160" w:date="2021-01-13T16:24:00Z">
              <w:r w:rsidRPr="003B5397">
                <w:rPr>
                  <w:bCs/>
                </w:rPr>
                <w:t>Comment</w:t>
              </w:r>
            </w:ins>
          </w:p>
        </w:tc>
        <w:tc>
          <w:tcPr>
            <w:tcW w:w="1418" w:type="dxa"/>
            <w:tcBorders>
              <w:top w:val="single" w:sz="4" w:space="0" w:color="auto"/>
              <w:left w:val="single" w:sz="4" w:space="0" w:color="auto"/>
              <w:bottom w:val="single" w:sz="4" w:space="0" w:color="auto"/>
              <w:right w:val="single" w:sz="4" w:space="0" w:color="auto"/>
            </w:tcBorders>
            <w:tcPrChange w:id="507"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572D7E87" w14:textId="77777777" w:rsidR="00EC216A" w:rsidRPr="003B5397" w:rsidRDefault="00EC216A" w:rsidP="00DF2D84">
            <w:pPr>
              <w:pStyle w:val="TAH"/>
              <w:rPr>
                <w:ins w:id="508" w:author="MCC160" w:date="2021-01-13T16:24:00Z"/>
                <w:bCs/>
              </w:rPr>
            </w:pPr>
            <w:ins w:id="509" w:author="MCC160" w:date="2021-01-13T16:24:00Z">
              <w:r w:rsidRPr="003B5397">
                <w:rPr>
                  <w:bCs/>
                </w:rPr>
                <w:t>Reference</w:t>
              </w:r>
            </w:ins>
          </w:p>
        </w:tc>
        <w:tc>
          <w:tcPr>
            <w:tcW w:w="1133" w:type="dxa"/>
            <w:tcBorders>
              <w:top w:val="single" w:sz="4" w:space="0" w:color="auto"/>
              <w:left w:val="single" w:sz="4" w:space="0" w:color="auto"/>
              <w:bottom w:val="single" w:sz="4" w:space="0" w:color="auto"/>
              <w:right w:val="single" w:sz="4" w:space="0" w:color="auto"/>
            </w:tcBorders>
            <w:tcPrChange w:id="51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75BE4C7" w14:textId="77777777" w:rsidR="00EC216A" w:rsidRPr="003B5397" w:rsidRDefault="00EC216A" w:rsidP="00DF2D84">
            <w:pPr>
              <w:pStyle w:val="TAH"/>
              <w:rPr>
                <w:ins w:id="511" w:author="MCC160" w:date="2021-01-13T16:24:00Z"/>
                <w:bCs/>
              </w:rPr>
            </w:pPr>
            <w:ins w:id="512" w:author="MCC160" w:date="2021-01-13T16:24:00Z">
              <w:r w:rsidRPr="003B5397">
                <w:rPr>
                  <w:bCs/>
                </w:rPr>
                <w:t>Condition</w:t>
              </w:r>
            </w:ins>
          </w:p>
        </w:tc>
      </w:tr>
      <w:tr w:rsidR="00EC216A" w:rsidRPr="003B5397" w14:paraId="5775275B" w14:textId="77777777" w:rsidTr="00855834">
        <w:trPr>
          <w:cantSplit/>
          <w:jc w:val="center"/>
          <w:ins w:id="513" w:author="MCC160" w:date="2021-01-13T16:24:00Z"/>
          <w:trPrChange w:id="514"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15"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278DBE4" w14:textId="77777777" w:rsidR="00EC216A" w:rsidRPr="003B5397" w:rsidRDefault="00EC216A" w:rsidP="00DF2D84">
            <w:pPr>
              <w:pStyle w:val="TAL"/>
              <w:rPr>
                <w:ins w:id="516" w:author="MCC160" w:date="2021-01-13T16:24:00Z"/>
              </w:rPr>
            </w:pPr>
            <w:ins w:id="517" w:author="MCC160" w:date="2021-01-13T16:24:00Z">
              <w:r w:rsidRPr="003B5397">
                <w:t>presence</w:t>
              </w:r>
            </w:ins>
          </w:p>
        </w:tc>
        <w:tc>
          <w:tcPr>
            <w:tcW w:w="2126" w:type="dxa"/>
            <w:tcBorders>
              <w:top w:val="single" w:sz="4" w:space="0" w:color="auto"/>
              <w:left w:val="single" w:sz="4" w:space="0" w:color="auto"/>
              <w:bottom w:val="single" w:sz="4" w:space="0" w:color="auto"/>
              <w:right w:val="single" w:sz="4" w:space="0" w:color="auto"/>
            </w:tcBorders>
            <w:tcPrChange w:id="518"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1986CDA" w14:textId="77777777" w:rsidR="00EC216A" w:rsidRPr="003B5397" w:rsidRDefault="00EC216A" w:rsidP="00DF2D84">
            <w:pPr>
              <w:pStyle w:val="TAL"/>
              <w:rPr>
                <w:ins w:id="519"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520"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F94DBC8" w14:textId="77777777" w:rsidR="00EC216A" w:rsidRPr="003B5397" w:rsidRDefault="00EC216A" w:rsidP="00DF2D84">
            <w:pPr>
              <w:pStyle w:val="TAL"/>
              <w:rPr>
                <w:ins w:id="521"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2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0CC090DA" w14:textId="074343B9" w:rsidR="00EC216A" w:rsidRPr="003B5397" w:rsidRDefault="00C94AA4" w:rsidP="00DF2D84">
            <w:pPr>
              <w:pStyle w:val="TAL"/>
              <w:rPr>
                <w:ins w:id="523" w:author="MCC160" w:date="2021-01-13T16:24:00Z"/>
              </w:rPr>
            </w:pPr>
            <w:ins w:id="524" w:author="MCC160" w:date="2021-01-19T16:42:00Z">
              <w:r w:rsidRPr="003B5397">
                <w:t>RFC 3863 [1</w:t>
              </w:r>
            </w:ins>
            <w:ins w:id="525" w:author="MCC160" w:date="2021-01-24T13:20:00Z">
              <w:r w:rsidR="00855834" w:rsidRPr="003B5397">
                <w:t>1</w:t>
              </w:r>
            </w:ins>
            <w:ins w:id="526" w:author="MCC160" w:date="2021-01-19T16:42:00Z">
              <w:r w:rsidRPr="003B5397">
                <w:t>4]</w:t>
              </w:r>
            </w:ins>
          </w:p>
        </w:tc>
        <w:tc>
          <w:tcPr>
            <w:tcW w:w="1133" w:type="dxa"/>
            <w:tcBorders>
              <w:top w:val="single" w:sz="4" w:space="0" w:color="auto"/>
              <w:left w:val="single" w:sz="4" w:space="0" w:color="auto"/>
              <w:bottom w:val="single" w:sz="4" w:space="0" w:color="auto"/>
              <w:right w:val="single" w:sz="4" w:space="0" w:color="auto"/>
            </w:tcBorders>
            <w:tcPrChange w:id="527"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5281C526" w14:textId="77777777" w:rsidR="00EC216A" w:rsidRPr="003B5397" w:rsidRDefault="00EC216A" w:rsidP="00DF2D84">
            <w:pPr>
              <w:pStyle w:val="TAL"/>
              <w:rPr>
                <w:ins w:id="528" w:author="MCC160" w:date="2021-01-13T16:24:00Z"/>
              </w:rPr>
            </w:pPr>
          </w:p>
        </w:tc>
      </w:tr>
      <w:tr w:rsidR="00EC216A" w:rsidRPr="003B5397" w14:paraId="7BD93A71" w14:textId="77777777" w:rsidTr="00855834">
        <w:trPr>
          <w:cantSplit/>
          <w:jc w:val="center"/>
          <w:ins w:id="529" w:author="MCC160" w:date="2021-01-13T16:24:00Z"/>
          <w:trPrChange w:id="530"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31"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4473C51F" w14:textId="77777777" w:rsidR="00EC216A" w:rsidRPr="003B5397" w:rsidRDefault="00EC216A" w:rsidP="00DF2D84">
            <w:pPr>
              <w:pStyle w:val="TAL"/>
              <w:rPr>
                <w:ins w:id="532" w:author="MCC160" w:date="2021-01-13T16:24:00Z"/>
              </w:rPr>
            </w:pPr>
            <w:ins w:id="533" w:author="MCC160" w:date="2021-01-13T16:24:00Z">
              <w:r w:rsidRPr="003B5397">
                <w:t xml:space="preserve">  entity attribute</w:t>
              </w:r>
            </w:ins>
          </w:p>
        </w:tc>
        <w:tc>
          <w:tcPr>
            <w:tcW w:w="2126" w:type="dxa"/>
            <w:tcBorders>
              <w:top w:val="single" w:sz="4" w:space="0" w:color="auto"/>
              <w:left w:val="single" w:sz="4" w:space="0" w:color="auto"/>
              <w:bottom w:val="single" w:sz="4" w:space="0" w:color="auto"/>
              <w:right w:val="single" w:sz="4" w:space="0" w:color="auto"/>
            </w:tcBorders>
            <w:tcPrChange w:id="53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85E01CB" w14:textId="540342E4" w:rsidR="00EC216A" w:rsidRPr="003B5397" w:rsidRDefault="00492F09" w:rsidP="00DF2D84">
            <w:pPr>
              <w:pStyle w:val="TAL"/>
              <w:rPr>
                <w:ins w:id="535" w:author="MCC160" w:date="2021-01-13T16:24:00Z"/>
              </w:rPr>
            </w:pPr>
            <w:ins w:id="536" w:author="MCC160" w:date="2021-01-14T09:39:00Z">
              <w:r w:rsidRPr="003B5397">
                <w:t xml:space="preserve">Encrypted URI (NOTE 1) with value set to </w:t>
              </w:r>
            </w:ins>
            <w:ins w:id="537" w:author="MCC160" w:date="2021-01-13T16:24:00Z">
              <w:r w:rsidR="00EC216A" w:rsidRPr="003B5397">
                <w:t>px_MCVideo_ID_User_A</w:t>
              </w:r>
            </w:ins>
          </w:p>
        </w:tc>
        <w:tc>
          <w:tcPr>
            <w:tcW w:w="2126" w:type="dxa"/>
            <w:tcBorders>
              <w:top w:val="single" w:sz="4" w:space="0" w:color="auto"/>
              <w:left w:val="single" w:sz="4" w:space="0" w:color="auto"/>
              <w:bottom w:val="single" w:sz="4" w:space="0" w:color="auto"/>
              <w:right w:val="single" w:sz="4" w:space="0" w:color="auto"/>
            </w:tcBorders>
            <w:tcPrChange w:id="538"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39777FD2" w14:textId="77777777" w:rsidR="00EC216A" w:rsidRPr="003B5397" w:rsidRDefault="00EC216A" w:rsidP="00DF2D84">
            <w:pPr>
              <w:pStyle w:val="TAL"/>
              <w:rPr>
                <w:ins w:id="539"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40"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386F622C" w14:textId="77777777" w:rsidR="00EC216A" w:rsidRPr="003B5397" w:rsidRDefault="00EC216A" w:rsidP="00DF2D84">
            <w:pPr>
              <w:pStyle w:val="TAL"/>
              <w:rPr>
                <w:ins w:id="541"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542"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24160562" w14:textId="77777777" w:rsidR="00EC216A" w:rsidRPr="003B5397" w:rsidRDefault="00EC216A" w:rsidP="00DF2D84">
            <w:pPr>
              <w:pStyle w:val="TAL"/>
              <w:rPr>
                <w:ins w:id="543" w:author="MCC160" w:date="2021-01-13T16:24:00Z"/>
              </w:rPr>
            </w:pPr>
          </w:p>
        </w:tc>
      </w:tr>
      <w:tr w:rsidR="00EC216A" w:rsidRPr="003B5397" w14:paraId="214202B3" w14:textId="77777777" w:rsidTr="00855834">
        <w:trPr>
          <w:cantSplit/>
          <w:jc w:val="center"/>
          <w:ins w:id="544" w:author="MCC160" w:date="2021-01-13T16:24:00Z"/>
          <w:trPrChange w:id="545"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46"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57A409F2" w14:textId="77777777" w:rsidR="00EC216A" w:rsidRPr="003B5397" w:rsidRDefault="00EC216A" w:rsidP="00DF2D84">
            <w:pPr>
              <w:pStyle w:val="TAL"/>
              <w:rPr>
                <w:ins w:id="547" w:author="MCC160" w:date="2021-01-13T16:24:00Z"/>
              </w:rPr>
            </w:pPr>
            <w:ins w:id="548" w:author="MCC160" w:date="2021-01-13T16:24:00Z">
              <w:r w:rsidRPr="003B5397">
                <w:t xml:space="preserve">  tuple</w:t>
              </w:r>
            </w:ins>
          </w:p>
        </w:tc>
        <w:tc>
          <w:tcPr>
            <w:tcW w:w="2126" w:type="dxa"/>
            <w:tcBorders>
              <w:top w:val="single" w:sz="4" w:space="0" w:color="auto"/>
              <w:left w:val="single" w:sz="4" w:space="0" w:color="auto"/>
              <w:bottom w:val="single" w:sz="4" w:space="0" w:color="auto"/>
              <w:right w:val="single" w:sz="4" w:space="0" w:color="auto"/>
            </w:tcBorders>
            <w:tcPrChange w:id="54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B1E5D5C" w14:textId="77777777" w:rsidR="00EC216A" w:rsidRPr="003B5397" w:rsidRDefault="00EC216A" w:rsidP="00DF2D84">
            <w:pPr>
              <w:pStyle w:val="TAL"/>
              <w:rPr>
                <w:ins w:id="550"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551"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6F06118" w14:textId="77777777" w:rsidR="00EC216A" w:rsidRPr="003B5397" w:rsidRDefault="00EC216A" w:rsidP="00DF2D84">
            <w:pPr>
              <w:pStyle w:val="TAL"/>
              <w:rPr>
                <w:ins w:id="552"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53"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2EC9CB48" w14:textId="77777777" w:rsidR="00EC216A" w:rsidRPr="003B5397" w:rsidRDefault="00EC216A" w:rsidP="00DF2D84">
            <w:pPr>
              <w:pStyle w:val="TAL"/>
              <w:rPr>
                <w:ins w:id="554"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555"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E8862C6" w14:textId="77777777" w:rsidR="00EC216A" w:rsidRPr="003B5397" w:rsidRDefault="00EC216A" w:rsidP="00DF2D84">
            <w:pPr>
              <w:pStyle w:val="TAL"/>
              <w:rPr>
                <w:ins w:id="556" w:author="MCC160" w:date="2021-01-13T16:24:00Z"/>
              </w:rPr>
            </w:pPr>
          </w:p>
        </w:tc>
      </w:tr>
      <w:tr w:rsidR="00EC216A" w:rsidRPr="003B5397" w14:paraId="1A4A46C3" w14:textId="77777777" w:rsidTr="00855834">
        <w:trPr>
          <w:cantSplit/>
          <w:jc w:val="center"/>
          <w:ins w:id="557" w:author="MCC160" w:date="2021-01-13T16:24:00Z"/>
          <w:trPrChange w:id="558"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59"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7C6E4C6A" w14:textId="77777777" w:rsidR="00EC216A" w:rsidRPr="003B5397" w:rsidRDefault="00EC216A" w:rsidP="00DF2D84">
            <w:pPr>
              <w:pStyle w:val="TAL"/>
              <w:rPr>
                <w:ins w:id="560" w:author="MCC160" w:date="2021-01-13T16:24:00Z"/>
              </w:rPr>
            </w:pPr>
            <w:ins w:id="561" w:author="MCC160" w:date="2021-01-13T16:24:00Z">
              <w:r w:rsidRPr="003B5397">
                <w:t xml:space="preserve">    id attribute</w:t>
              </w:r>
            </w:ins>
          </w:p>
        </w:tc>
        <w:tc>
          <w:tcPr>
            <w:tcW w:w="2126" w:type="dxa"/>
            <w:tcBorders>
              <w:top w:val="single" w:sz="4" w:space="0" w:color="auto"/>
              <w:left w:val="single" w:sz="4" w:space="0" w:color="auto"/>
              <w:bottom w:val="single" w:sz="4" w:space="0" w:color="auto"/>
              <w:right w:val="single" w:sz="4" w:space="0" w:color="auto"/>
            </w:tcBorders>
            <w:tcPrChange w:id="562"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E7671F9" w14:textId="451E704A" w:rsidR="00EC216A" w:rsidRPr="003B5397" w:rsidRDefault="00492F09" w:rsidP="00DF2D84">
            <w:pPr>
              <w:pStyle w:val="TAL"/>
              <w:rPr>
                <w:ins w:id="563" w:author="MCC160" w:date="2021-01-13T16:24:00Z"/>
              </w:rPr>
            </w:pPr>
            <w:ins w:id="564" w:author="MCC160" w:date="2021-01-14T09:39:00Z">
              <w:r w:rsidRPr="003B5397">
                <w:t xml:space="preserve">Encrypted URI (NOTE 1) with value set to </w:t>
              </w:r>
            </w:ins>
            <w:ins w:id="565" w:author="MCC160" w:date="2021-01-24T13:14:00Z">
              <w:r w:rsidR="006E7C30" w:rsidRPr="003B5397">
                <w:t>the mcptt-client-id as provided by the UE at registration</w:t>
              </w:r>
            </w:ins>
          </w:p>
        </w:tc>
        <w:tc>
          <w:tcPr>
            <w:tcW w:w="2126" w:type="dxa"/>
            <w:tcBorders>
              <w:top w:val="single" w:sz="4" w:space="0" w:color="auto"/>
              <w:left w:val="single" w:sz="4" w:space="0" w:color="auto"/>
              <w:bottom w:val="single" w:sz="4" w:space="0" w:color="auto"/>
              <w:right w:val="single" w:sz="4" w:space="0" w:color="auto"/>
            </w:tcBorders>
            <w:tcPrChange w:id="56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0FF33DA" w14:textId="77777777" w:rsidR="00EC216A" w:rsidRPr="003B5397" w:rsidRDefault="00EC216A" w:rsidP="00DF2D84">
            <w:pPr>
              <w:pStyle w:val="TAL"/>
              <w:rPr>
                <w:ins w:id="567"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68"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2974F63B" w14:textId="77777777" w:rsidR="00EC216A" w:rsidRPr="003B5397" w:rsidRDefault="00EC216A" w:rsidP="00DF2D84">
            <w:pPr>
              <w:pStyle w:val="TAL"/>
              <w:rPr>
                <w:ins w:id="569"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57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7170C94" w14:textId="77777777" w:rsidR="00EC216A" w:rsidRPr="003B5397" w:rsidRDefault="00EC216A" w:rsidP="00DF2D84">
            <w:pPr>
              <w:pStyle w:val="TAL"/>
              <w:rPr>
                <w:ins w:id="571" w:author="MCC160" w:date="2021-01-13T16:24:00Z"/>
              </w:rPr>
            </w:pPr>
          </w:p>
        </w:tc>
      </w:tr>
      <w:tr w:rsidR="00EC216A" w:rsidRPr="003B5397" w14:paraId="5756B6EA" w14:textId="77777777" w:rsidTr="00855834">
        <w:trPr>
          <w:cantSplit/>
          <w:jc w:val="center"/>
          <w:ins w:id="572" w:author="MCC160" w:date="2021-01-13T16:24:00Z"/>
          <w:trPrChange w:id="573"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74"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2E8954C6" w14:textId="77777777" w:rsidR="00EC216A" w:rsidRPr="003B5397" w:rsidRDefault="00EC216A" w:rsidP="00DF2D84">
            <w:pPr>
              <w:pStyle w:val="TAL"/>
              <w:rPr>
                <w:ins w:id="575" w:author="MCC160" w:date="2021-01-13T16:24:00Z"/>
              </w:rPr>
            </w:pPr>
            <w:ins w:id="576"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57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585F0AA" w14:textId="77777777" w:rsidR="00EC216A" w:rsidRPr="003B5397" w:rsidRDefault="00EC216A" w:rsidP="00DF2D84">
            <w:pPr>
              <w:pStyle w:val="TAL"/>
              <w:rPr>
                <w:ins w:id="578"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57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5E6EA790" w14:textId="77777777" w:rsidR="00EC216A" w:rsidRPr="003B5397" w:rsidRDefault="00EC216A" w:rsidP="00DF2D84">
            <w:pPr>
              <w:pStyle w:val="TAL"/>
              <w:rPr>
                <w:ins w:id="580"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81"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561F182D" w14:textId="77777777" w:rsidR="00EC216A" w:rsidRPr="003B5397" w:rsidRDefault="00EC216A" w:rsidP="00DF2D84">
            <w:pPr>
              <w:pStyle w:val="TAL"/>
              <w:rPr>
                <w:ins w:id="582"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583"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01EF6086" w14:textId="77777777" w:rsidR="00EC216A" w:rsidRPr="003B5397" w:rsidRDefault="00EC216A" w:rsidP="00DF2D84">
            <w:pPr>
              <w:pStyle w:val="TAL"/>
              <w:rPr>
                <w:ins w:id="584" w:author="MCC160" w:date="2021-01-13T16:24:00Z"/>
              </w:rPr>
            </w:pPr>
          </w:p>
        </w:tc>
      </w:tr>
      <w:tr w:rsidR="00EC216A" w:rsidRPr="003B5397" w14:paraId="028C1904" w14:textId="77777777" w:rsidTr="00855834">
        <w:trPr>
          <w:cantSplit/>
          <w:jc w:val="center"/>
          <w:ins w:id="585" w:author="MCC160" w:date="2021-01-13T16:24:00Z"/>
          <w:trPrChange w:id="586"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87"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4B41EBB" w14:textId="77777777" w:rsidR="00EC216A" w:rsidRPr="003B5397" w:rsidRDefault="00EC216A" w:rsidP="00DF2D84">
            <w:pPr>
              <w:pStyle w:val="TAL"/>
              <w:rPr>
                <w:ins w:id="588" w:author="MCC160" w:date="2021-01-13T16:24:00Z"/>
              </w:rPr>
            </w:pPr>
            <w:ins w:id="589" w:author="MCC160" w:date="2021-01-13T16:24:00Z">
              <w:r w:rsidRPr="003B5397">
                <w:t xml:space="preserve">      affiliation</w:t>
              </w:r>
            </w:ins>
          </w:p>
        </w:tc>
        <w:tc>
          <w:tcPr>
            <w:tcW w:w="2126" w:type="dxa"/>
            <w:tcBorders>
              <w:top w:val="single" w:sz="4" w:space="0" w:color="auto"/>
              <w:left w:val="single" w:sz="4" w:space="0" w:color="auto"/>
              <w:bottom w:val="single" w:sz="4" w:space="0" w:color="auto"/>
              <w:right w:val="single" w:sz="4" w:space="0" w:color="auto"/>
            </w:tcBorders>
            <w:tcPrChange w:id="590"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D0BAFBE" w14:textId="77777777" w:rsidR="00EC216A" w:rsidRPr="003B5397" w:rsidRDefault="00EC216A" w:rsidP="00DF2D84">
            <w:pPr>
              <w:pStyle w:val="TAL"/>
              <w:rPr>
                <w:ins w:id="591"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592"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4461F4A0" w14:textId="77777777" w:rsidR="00EC216A" w:rsidRPr="003B5397" w:rsidRDefault="00EC216A" w:rsidP="00DF2D84">
            <w:pPr>
              <w:pStyle w:val="TAL"/>
              <w:rPr>
                <w:ins w:id="593"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594"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7CF2677A" w14:textId="7C3AAC72" w:rsidR="00EC216A" w:rsidRPr="003B5397" w:rsidRDefault="00C94AA4" w:rsidP="00DF2D84">
            <w:pPr>
              <w:pStyle w:val="TAL"/>
              <w:rPr>
                <w:ins w:id="595" w:author="MCC160" w:date="2021-01-13T16:24:00Z"/>
              </w:rPr>
            </w:pPr>
            <w:ins w:id="596" w:author="MCC160" w:date="2021-01-19T16:43:00Z">
              <w:r w:rsidRPr="003B5397">
                <w:t>TS 24.281 [86] clause 8.3.1</w:t>
              </w:r>
            </w:ins>
          </w:p>
        </w:tc>
        <w:tc>
          <w:tcPr>
            <w:tcW w:w="1133" w:type="dxa"/>
            <w:tcBorders>
              <w:top w:val="single" w:sz="4" w:space="0" w:color="auto"/>
              <w:left w:val="single" w:sz="4" w:space="0" w:color="auto"/>
              <w:bottom w:val="single" w:sz="4" w:space="0" w:color="auto"/>
              <w:right w:val="single" w:sz="4" w:space="0" w:color="auto"/>
            </w:tcBorders>
            <w:tcPrChange w:id="597"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7A78ACDA" w14:textId="77777777" w:rsidR="00EC216A" w:rsidRPr="003B5397" w:rsidRDefault="00EC216A" w:rsidP="00DF2D84">
            <w:pPr>
              <w:pStyle w:val="TAL"/>
              <w:rPr>
                <w:ins w:id="598" w:author="MCC160" w:date="2021-01-13T16:24:00Z"/>
              </w:rPr>
            </w:pPr>
          </w:p>
        </w:tc>
      </w:tr>
      <w:tr w:rsidR="00EC216A" w:rsidRPr="003B5397" w14:paraId="78DE14B4" w14:textId="77777777" w:rsidTr="00855834">
        <w:trPr>
          <w:cantSplit/>
          <w:jc w:val="center"/>
          <w:ins w:id="599" w:author="MCC160" w:date="2021-01-13T16:24:00Z"/>
          <w:trPrChange w:id="600"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01"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53A85EA2" w14:textId="77777777" w:rsidR="00EC216A" w:rsidRPr="003B5397" w:rsidRDefault="00EC216A" w:rsidP="00DF2D84">
            <w:pPr>
              <w:pStyle w:val="TAL"/>
              <w:rPr>
                <w:ins w:id="602" w:author="MCC160" w:date="2021-01-13T16:24:00Z"/>
              </w:rPr>
            </w:pPr>
            <w:ins w:id="603" w:author="MCC160" w:date="2021-01-13T16:24:00Z">
              <w:r w:rsidRPr="003B5397">
                <w:t xml:space="preserve">        group</w:t>
              </w:r>
            </w:ins>
          </w:p>
        </w:tc>
        <w:tc>
          <w:tcPr>
            <w:tcW w:w="2126" w:type="dxa"/>
            <w:tcBorders>
              <w:top w:val="single" w:sz="4" w:space="0" w:color="auto"/>
              <w:left w:val="single" w:sz="4" w:space="0" w:color="auto"/>
              <w:bottom w:val="single" w:sz="4" w:space="0" w:color="auto"/>
              <w:right w:val="single" w:sz="4" w:space="0" w:color="auto"/>
            </w:tcBorders>
            <w:tcPrChange w:id="60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D433ED2" w14:textId="13D38402" w:rsidR="00EC216A" w:rsidRPr="003B5397" w:rsidRDefault="00492F09" w:rsidP="00DF2D84">
            <w:pPr>
              <w:pStyle w:val="TAL"/>
              <w:rPr>
                <w:ins w:id="605" w:author="MCC160" w:date="2021-01-13T16:24:00Z"/>
              </w:rPr>
            </w:pPr>
            <w:ins w:id="606" w:author="MCC160" w:date="2021-01-14T09:39:00Z">
              <w:r w:rsidRPr="003B5397">
                <w:t xml:space="preserve">Encrypted URI (NOTE 1) with value set to </w:t>
              </w:r>
            </w:ins>
            <w:ins w:id="607" w:author="MCC160" w:date="2021-01-13T16:24:00Z">
              <w:r w:rsidR="00EC216A" w:rsidRPr="003B5397">
                <w:t>px_MCVideo_Group_A_ID</w:t>
              </w:r>
            </w:ins>
          </w:p>
        </w:tc>
        <w:tc>
          <w:tcPr>
            <w:tcW w:w="2126" w:type="dxa"/>
            <w:tcBorders>
              <w:top w:val="single" w:sz="4" w:space="0" w:color="auto"/>
              <w:left w:val="single" w:sz="4" w:space="0" w:color="auto"/>
              <w:bottom w:val="single" w:sz="4" w:space="0" w:color="auto"/>
              <w:right w:val="single" w:sz="4" w:space="0" w:color="auto"/>
            </w:tcBorders>
            <w:tcPrChange w:id="608"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7CE0A8F" w14:textId="77777777" w:rsidR="00EC216A" w:rsidRPr="003B5397" w:rsidRDefault="00EC216A" w:rsidP="00DF2D84">
            <w:pPr>
              <w:pStyle w:val="TAL"/>
              <w:rPr>
                <w:ins w:id="609"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610"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5677C49F" w14:textId="77777777" w:rsidR="00EC216A" w:rsidRPr="003B5397" w:rsidRDefault="00EC216A" w:rsidP="00DF2D84">
            <w:pPr>
              <w:pStyle w:val="TAL"/>
              <w:rPr>
                <w:ins w:id="611"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612"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4BBEFC33" w14:textId="77777777" w:rsidR="00EC216A" w:rsidRPr="003B5397" w:rsidRDefault="00EC216A" w:rsidP="00DF2D84">
            <w:pPr>
              <w:pStyle w:val="TAL"/>
              <w:rPr>
                <w:ins w:id="613" w:author="MCC160" w:date="2021-01-13T16:24:00Z"/>
              </w:rPr>
            </w:pPr>
          </w:p>
        </w:tc>
      </w:tr>
      <w:tr w:rsidR="00EC216A" w:rsidRPr="003B5397" w14:paraId="094050F3" w14:textId="77777777" w:rsidTr="00855834">
        <w:trPr>
          <w:cantSplit/>
          <w:jc w:val="center"/>
          <w:ins w:id="614" w:author="MCC160" w:date="2021-01-13T16:24:00Z"/>
          <w:trPrChange w:id="615"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16"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7ACD37F8" w14:textId="77777777" w:rsidR="00EC216A" w:rsidRPr="003B5397" w:rsidRDefault="00EC216A" w:rsidP="00DF2D84">
            <w:pPr>
              <w:pStyle w:val="TAL"/>
              <w:rPr>
                <w:ins w:id="617" w:author="MCC160" w:date="2021-01-13T16:24:00Z"/>
              </w:rPr>
            </w:pPr>
            <w:ins w:id="618" w:author="MCC160" w:date="2021-01-13T16:24:00Z">
              <w:r w:rsidRPr="003B5397">
                <w:t xml:space="preserve">        client</w:t>
              </w:r>
            </w:ins>
          </w:p>
        </w:tc>
        <w:tc>
          <w:tcPr>
            <w:tcW w:w="2126" w:type="dxa"/>
            <w:tcBorders>
              <w:top w:val="single" w:sz="4" w:space="0" w:color="auto"/>
              <w:left w:val="single" w:sz="4" w:space="0" w:color="auto"/>
              <w:bottom w:val="single" w:sz="4" w:space="0" w:color="auto"/>
              <w:right w:val="single" w:sz="4" w:space="0" w:color="auto"/>
            </w:tcBorders>
            <w:tcPrChange w:id="619"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2DE92B97" w14:textId="77777777" w:rsidR="00EC216A" w:rsidRPr="003B5397" w:rsidRDefault="00EC216A" w:rsidP="00DF2D84">
            <w:pPr>
              <w:pStyle w:val="TAL"/>
              <w:rPr>
                <w:ins w:id="620" w:author="MCC160" w:date="2021-01-13T16:24:00Z"/>
              </w:rPr>
            </w:pPr>
            <w:ins w:id="621"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622"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53A1B7E" w14:textId="77777777" w:rsidR="00EC216A" w:rsidRPr="003B5397" w:rsidRDefault="00EC216A" w:rsidP="00DF2D84">
            <w:pPr>
              <w:pStyle w:val="TAL"/>
              <w:rPr>
                <w:ins w:id="623"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624"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013D903C" w14:textId="77777777" w:rsidR="00EC216A" w:rsidRPr="003B5397" w:rsidRDefault="00EC216A" w:rsidP="00DF2D84">
            <w:pPr>
              <w:pStyle w:val="TAL"/>
              <w:rPr>
                <w:ins w:id="625"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626"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31D31102" w14:textId="77777777" w:rsidR="00EC216A" w:rsidRPr="003B5397" w:rsidRDefault="00EC216A" w:rsidP="00DF2D84">
            <w:pPr>
              <w:pStyle w:val="TAL"/>
              <w:rPr>
                <w:ins w:id="627" w:author="MCC160" w:date="2021-01-13T16:24:00Z"/>
              </w:rPr>
            </w:pPr>
          </w:p>
        </w:tc>
      </w:tr>
      <w:tr w:rsidR="00EC216A" w:rsidRPr="003B5397" w14:paraId="62D0DA23" w14:textId="77777777" w:rsidTr="00855834">
        <w:trPr>
          <w:cantSplit/>
          <w:jc w:val="center"/>
          <w:ins w:id="628" w:author="MCC160" w:date="2021-01-13T16:24:00Z"/>
          <w:trPrChange w:id="629"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30"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36E2361" w14:textId="77777777" w:rsidR="00EC216A" w:rsidRPr="003B5397" w:rsidRDefault="00EC216A" w:rsidP="00DF2D84">
            <w:pPr>
              <w:pStyle w:val="TAL"/>
              <w:rPr>
                <w:ins w:id="631" w:author="MCC160" w:date="2021-01-13T16:24:00Z"/>
              </w:rPr>
            </w:pPr>
            <w:ins w:id="632"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633"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334FF8B3" w14:textId="77777777" w:rsidR="00EC216A" w:rsidRPr="003B5397" w:rsidRDefault="00EC216A" w:rsidP="00DF2D84">
            <w:pPr>
              <w:pStyle w:val="TAL"/>
              <w:rPr>
                <w:ins w:id="634" w:author="MCC160" w:date="2021-01-13T16:24:00Z"/>
              </w:rPr>
            </w:pPr>
            <w:ins w:id="635" w:author="MCC160" w:date="2021-01-13T16:24:00Z">
              <w:r w:rsidRPr="003B5397">
                <w:t>“affiliating”</w:t>
              </w:r>
            </w:ins>
          </w:p>
        </w:tc>
        <w:tc>
          <w:tcPr>
            <w:tcW w:w="2126" w:type="dxa"/>
            <w:tcBorders>
              <w:top w:val="single" w:sz="4" w:space="0" w:color="auto"/>
              <w:left w:val="single" w:sz="4" w:space="0" w:color="auto"/>
              <w:bottom w:val="single" w:sz="4" w:space="0" w:color="auto"/>
              <w:right w:val="single" w:sz="4" w:space="0" w:color="auto"/>
            </w:tcBorders>
            <w:tcPrChange w:id="636"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E04AC8E" w14:textId="77777777" w:rsidR="00EC216A" w:rsidRPr="003B5397" w:rsidRDefault="00EC216A" w:rsidP="00DF2D84">
            <w:pPr>
              <w:pStyle w:val="TAL"/>
              <w:rPr>
                <w:ins w:id="637"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638"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345C844A" w14:textId="77777777" w:rsidR="00EC216A" w:rsidRPr="003B5397" w:rsidRDefault="00EC216A" w:rsidP="00DF2D84">
            <w:pPr>
              <w:pStyle w:val="TAL"/>
              <w:rPr>
                <w:ins w:id="639"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640"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5C4BCBA8" w14:textId="77777777" w:rsidR="00EC216A" w:rsidRPr="003B5397" w:rsidRDefault="00EC216A" w:rsidP="00DF2D84">
            <w:pPr>
              <w:pStyle w:val="TAL"/>
              <w:rPr>
                <w:ins w:id="641" w:author="MCC160" w:date="2021-01-13T16:24:00Z"/>
              </w:rPr>
            </w:pPr>
          </w:p>
        </w:tc>
      </w:tr>
      <w:tr w:rsidR="00EC216A" w:rsidRPr="003B5397" w14:paraId="7C4D415F" w14:textId="77777777" w:rsidTr="00855834">
        <w:trPr>
          <w:cantSplit/>
          <w:jc w:val="center"/>
          <w:ins w:id="642" w:author="MCC160" w:date="2021-01-13T16:24:00Z"/>
          <w:trPrChange w:id="643"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44"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014D5AAB" w14:textId="77777777" w:rsidR="00EC216A" w:rsidRPr="003B5397" w:rsidRDefault="00EC216A" w:rsidP="00DF2D84">
            <w:pPr>
              <w:pStyle w:val="TAL"/>
              <w:rPr>
                <w:ins w:id="645" w:author="MCC160" w:date="2021-01-13T16:24:00Z"/>
              </w:rPr>
            </w:pPr>
            <w:ins w:id="646" w:author="MCC160" w:date="2021-01-13T16:24:00Z">
              <w:r w:rsidRPr="003B5397">
                <w:t xml:space="preserve">        expires</w:t>
              </w:r>
            </w:ins>
          </w:p>
        </w:tc>
        <w:tc>
          <w:tcPr>
            <w:tcW w:w="2126" w:type="dxa"/>
            <w:tcBorders>
              <w:top w:val="single" w:sz="4" w:space="0" w:color="auto"/>
              <w:left w:val="single" w:sz="4" w:space="0" w:color="auto"/>
              <w:bottom w:val="single" w:sz="4" w:space="0" w:color="auto"/>
              <w:right w:val="single" w:sz="4" w:space="0" w:color="auto"/>
            </w:tcBorders>
            <w:tcPrChange w:id="647"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0F9BFF75" w14:textId="77777777" w:rsidR="00EC216A" w:rsidRPr="003B5397" w:rsidRDefault="00EC216A" w:rsidP="00DF2D84">
            <w:pPr>
              <w:pStyle w:val="TAL"/>
              <w:rPr>
                <w:ins w:id="648" w:author="MCC160" w:date="2021-01-13T16:24:00Z"/>
              </w:rPr>
            </w:pPr>
            <w:ins w:id="649"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650"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6EA3DADB" w14:textId="77777777" w:rsidR="00EC216A" w:rsidRPr="003B5397" w:rsidRDefault="00EC216A" w:rsidP="00DF2D84">
            <w:pPr>
              <w:pStyle w:val="TAL"/>
              <w:rPr>
                <w:ins w:id="651"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652"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1F100779" w14:textId="77777777" w:rsidR="00EC216A" w:rsidRPr="003B5397" w:rsidRDefault="00EC216A" w:rsidP="00DF2D84">
            <w:pPr>
              <w:pStyle w:val="TAL"/>
              <w:rPr>
                <w:ins w:id="653"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654"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44FB6B39" w14:textId="77777777" w:rsidR="00EC216A" w:rsidRPr="003B5397" w:rsidRDefault="00EC216A" w:rsidP="00DF2D84">
            <w:pPr>
              <w:pStyle w:val="TAL"/>
              <w:rPr>
                <w:ins w:id="655" w:author="MCC160" w:date="2021-01-13T16:24:00Z"/>
              </w:rPr>
            </w:pPr>
          </w:p>
        </w:tc>
      </w:tr>
      <w:tr w:rsidR="00EC216A" w:rsidRPr="003B5397" w14:paraId="534653AD" w14:textId="77777777" w:rsidTr="00855834">
        <w:trPr>
          <w:cantSplit/>
          <w:jc w:val="center"/>
          <w:ins w:id="656" w:author="MCC160" w:date="2021-01-13T16:24:00Z"/>
          <w:trPrChange w:id="657" w:author="MCC160" w:date="2021-01-24T13: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58" w:author="MCC160" w:date="2021-01-24T13:16:00Z">
              <w:tcPr>
                <w:tcW w:w="2836" w:type="dxa"/>
                <w:tcBorders>
                  <w:top w:val="single" w:sz="4" w:space="0" w:color="auto"/>
                  <w:left w:val="single" w:sz="4" w:space="0" w:color="auto"/>
                  <w:bottom w:val="single" w:sz="4" w:space="0" w:color="auto"/>
                  <w:right w:val="single" w:sz="4" w:space="0" w:color="auto"/>
                </w:tcBorders>
              </w:tcPr>
            </w:tcPrChange>
          </w:tcPr>
          <w:p w14:paraId="3AD1C748" w14:textId="77777777" w:rsidR="00EC216A" w:rsidRPr="003B5397" w:rsidRDefault="00EC216A" w:rsidP="00DF2D84">
            <w:pPr>
              <w:pStyle w:val="TAL"/>
              <w:rPr>
                <w:ins w:id="659" w:author="MCC160" w:date="2021-01-13T16:24:00Z"/>
              </w:rPr>
            </w:pPr>
            <w:ins w:id="660" w:author="MCC160" w:date="2021-01-13T16:24:00Z">
              <w:r w:rsidRPr="003B5397">
                <w:t xml:space="preserve">  p-id</w:t>
              </w:r>
            </w:ins>
          </w:p>
        </w:tc>
        <w:tc>
          <w:tcPr>
            <w:tcW w:w="2126" w:type="dxa"/>
            <w:tcBorders>
              <w:top w:val="single" w:sz="4" w:space="0" w:color="auto"/>
              <w:left w:val="single" w:sz="4" w:space="0" w:color="auto"/>
              <w:bottom w:val="single" w:sz="4" w:space="0" w:color="auto"/>
              <w:right w:val="single" w:sz="4" w:space="0" w:color="auto"/>
            </w:tcBorders>
            <w:tcPrChange w:id="661"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1CD6F30B" w14:textId="77777777" w:rsidR="00EC216A" w:rsidRPr="003B5397" w:rsidRDefault="00EC216A" w:rsidP="00DF2D84">
            <w:pPr>
              <w:pStyle w:val="TAL"/>
              <w:rPr>
                <w:ins w:id="662" w:author="MCC160" w:date="2021-01-13T16:24:00Z"/>
              </w:rPr>
            </w:pPr>
            <w:ins w:id="663"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664" w:author="MCC160" w:date="2021-01-24T13:16:00Z">
              <w:tcPr>
                <w:tcW w:w="2126" w:type="dxa"/>
                <w:tcBorders>
                  <w:top w:val="single" w:sz="4" w:space="0" w:color="auto"/>
                  <w:left w:val="single" w:sz="4" w:space="0" w:color="auto"/>
                  <w:bottom w:val="single" w:sz="4" w:space="0" w:color="auto"/>
                  <w:right w:val="single" w:sz="4" w:space="0" w:color="auto"/>
                </w:tcBorders>
              </w:tcPr>
            </w:tcPrChange>
          </w:tcPr>
          <w:p w14:paraId="7D36B752" w14:textId="77777777" w:rsidR="00EC216A" w:rsidRPr="003B5397" w:rsidRDefault="00EC216A" w:rsidP="00DF2D84">
            <w:pPr>
              <w:pStyle w:val="TAL"/>
              <w:rPr>
                <w:ins w:id="665"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666" w:author="MCC160" w:date="2021-01-24T13:16:00Z">
              <w:tcPr>
                <w:tcW w:w="1418" w:type="dxa"/>
                <w:tcBorders>
                  <w:top w:val="single" w:sz="4" w:space="0" w:color="auto"/>
                  <w:left w:val="single" w:sz="4" w:space="0" w:color="auto"/>
                  <w:bottom w:val="single" w:sz="4" w:space="0" w:color="auto"/>
                  <w:right w:val="single" w:sz="4" w:space="0" w:color="auto"/>
                </w:tcBorders>
              </w:tcPr>
            </w:tcPrChange>
          </w:tcPr>
          <w:p w14:paraId="3723CC2F" w14:textId="77777777" w:rsidR="00EC216A" w:rsidRPr="003B5397" w:rsidRDefault="00EC216A" w:rsidP="00DF2D84">
            <w:pPr>
              <w:pStyle w:val="TAL"/>
              <w:rPr>
                <w:ins w:id="667"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668" w:author="MCC160" w:date="2021-01-24T13:16:00Z">
              <w:tcPr>
                <w:tcW w:w="1133" w:type="dxa"/>
                <w:tcBorders>
                  <w:top w:val="single" w:sz="4" w:space="0" w:color="auto"/>
                  <w:left w:val="single" w:sz="4" w:space="0" w:color="auto"/>
                  <w:bottom w:val="single" w:sz="4" w:space="0" w:color="auto"/>
                  <w:right w:val="single" w:sz="4" w:space="0" w:color="auto"/>
                </w:tcBorders>
              </w:tcPr>
            </w:tcPrChange>
          </w:tcPr>
          <w:p w14:paraId="735D099A" w14:textId="77777777" w:rsidR="00EC216A" w:rsidRPr="003B5397" w:rsidRDefault="00EC216A" w:rsidP="00DF2D84">
            <w:pPr>
              <w:pStyle w:val="TAL"/>
              <w:rPr>
                <w:ins w:id="669" w:author="MCC160" w:date="2021-01-13T16:24:00Z"/>
              </w:rPr>
            </w:pPr>
          </w:p>
        </w:tc>
      </w:tr>
      <w:tr w:rsidR="00855834" w:rsidRPr="003B5397" w14:paraId="196FFF5F" w14:textId="77777777" w:rsidTr="002624AE">
        <w:trPr>
          <w:cantSplit/>
          <w:jc w:val="center"/>
          <w:ins w:id="670" w:author="MCC160" w:date="2021-01-24T13:25:00Z"/>
        </w:trPr>
        <w:tc>
          <w:tcPr>
            <w:tcW w:w="9639" w:type="dxa"/>
            <w:gridSpan w:val="5"/>
            <w:tcBorders>
              <w:top w:val="single" w:sz="4" w:space="0" w:color="auto"/>
              <w:left w:val="single" w:sz="4" w:space="0" w:color="auto"/>
              <w:bottom w:val="single" w:sz="4" w:space="0" w:color="auto"/>
              <w:right w:val="single" w:sz="4" w:space="0" w:color="auto"/>
            </w:tcBorders>
          </w:tcPr>
          <w:p w14:paraId="212EBF5C" w14:textId="71137E69" w:rsidR="00855834" w:rsidRPr="003B5397" w:rsidRDefault="00855834" w:rsidP="00EE5394">
            <w:pPr>
              <w:pStyle w:val="TAN"/>
              <w:rPr>
                <w:ins w:id="671" w:author="MCC160" w:date="2021-01-24T13:25:00Z"/>
              </w:rPr>
            </w:pPr>
            <w:ins w:id="672" w:author="MCC160" w:date="2021-01-24T13:25:00Z">
              <w:r w:rsidRPr="003B5397">
                <w:t>NOTE 1:</w:t>
              </w:r>
              <w:r w:rsidRPr="003B5397">
                <w:tab/>
                <w:t>Encrypted attribute as described in Table 5.5.13.3-1</w:t>
              </w:r>
            </w:ins>
          </w:p>
        </w:tc>
      </w:tr>
    </w:tbl>
    <w:p w14:paraId="1F35B8A7" w14:textId="77777777" w:rsidR="00EC216A" w:rsidRPr="003B5397" w:rsidRDefault="00EC216A" w:rsidP="00EC216A">
      <w:pPr>
        <w:rPr>
          <w:ins w:id="673" w:author="MCC160" w:date="2021-01-13T16:24:00Z"/>
        </w:rPr>
      </w:pPr>
    </w:p>
    <w:p w14:paraId="6AF98F72" w14:textId="77777777" w:rsidR="00EC216A" w:rsidRPr="003B5397" w:rsidRDefault="00EC216A" w:rsidP="00EC216A">
      <w:pPr>
        <w:pStyle w:val="Heading5"/>
        <w:rPr>
          <w:ins w:id="674" w:author="MCC160" w:date="2021-01-13T16:24:00Z"/>
        </w:rPr>
      </w:pPr>
      <w:ins w:id="675" w:author="MCC160" w:date="2021-01-13T16:24:00Z">
        <w:r w:rsidRPr="003B5397">
          <w:t>-</w:t>
        </w:r>
        <w:r w:rsidRPr="003B5397">
          <w:tab/>
          <w:t>MCData</w:t>
        </w:r>
      </w:ins>
    </w:p>
    <w:p w14:paraId="0300EBC6" w14:textId="06C917C2" w:rsidR="00EC216A" w:rsidRPr="003B5397" w:rsidRDefault="00EC216A" w:rsidP="00EC216A">
      <w:pPr>
        <w:pStyle w:val="TH"/>
        <w:rPr>
          <w:ins w:id="676" w:author="MCC160" w:date="2021-01-13T16:24:00Z"/>
        </w:rPr>
      </w:pPr>
      <w:ins w:id="677" w:author="MCC160" w:date="2021-01-13T16:24:00Z">
        <w:r w:rsidRPr="003B5397">
          <w:t>Table 5.5.3.5.2-3: PIDF for MCData</w:t>
        </w:r>
      </w:ins>
      <w:ins w:id="678" w:author="MCC TF160" w:date="2021-02-04T16:06:00Z">
        <w:r w:rsidR="00EE5394">
          <w:t xml:space="preserve"> 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9" w:author="MCC160" w:date="2021-01-24T13: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680">
          <w:tblGrid>
            <w:gridCol w:w="2836"/>
            <w:gridCol w:w="2126"/>
            <w:gridCol w:w="2126"/>
            <w:gridCol w:w="1418"/>
            <w:gridCol w:w="1133"/>
          </w:tblGrid>
        </w:tblGridChange>
      </w:tblGrid>
      <w:tr w:rsidR="00EC216A" w:rsidRPr="003B5397" w14:paraId="210376C5" w14:textId="77777777" w:rsidTr="00855834">
        <w:trPr>
          <w:cantSplit/>
          <w:jc w:val="center"/>
          <w:ins w:id="681" w:author="MCC160" w:date="2021-01-13T16:24:00Z"/>
          <w:trPrChange w:id="682" w:author="MCC160" w:date="2021-01-24T13:15: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683" w:author="MCC160" w:date="2021-01-24T13:15:00Z">
              <w:tcPr>
                <w:tcW w:w="9639" w:type="dxa"/>
                <w:gridSpan w:val="5"/>
                <w:tcBorders>
                  <w:top w:val="single" w:sz="4" w:space="0" w:color="auto"/>
                  <w:left w:val="single" w:sz="4" w:space="0" w:color="auto"/>
                  <w:bottom w:val="single" w:sz="4" w:space="0" w:color="auto"/>
                  <w:right w:val="single" w:sz="4" w:space="0" w:color="auto"/>
                </w:tcBorders>
              </w:tcPr>
            </w:tcPrChange>
          </w:tcPr>
          <w:p w14:paraId="5561B902" w14:textId="4FCC1D46" w:rsidR="00EC216A" w:rsidRPr="003B5397" w:rsidRDefault="00EC216A" w:rsidP="00DF2D84">
            <w:pPr>
              <w:pStyle w:val="TAL"/>
              <w:rPr>
                <w:ins w:id="684" w:author="MCC160" w:date="2021-01-13T16:24:00Z"/>
              </w:rPr>
            </w:pPr>
            <w:ins w:id="685" w:author="MCC160" w:date="2021-01-13T16:24:00Z">
              <w:r w:rsidRPr="003B5397">
                <w:t xml:space="preserve">Derivation Path: </w:t>
              </w:r>
            </w:ins>
            <w:ins w:id="686" w:author="MCC160" w:date="2021-01-19T16:43:00Z">
              <w:r w:rsidR="00C94AA4" w:rsidRPr="003B5397">
                <w:rPr>
                  <w:rPrChange w:id="687" w:author="MCC160" w:date="2021-01-20T11:30:00Z">
                    <w:rPr>
                      <w:highlight w:val="yellow"/>
                    </w:rPr>
                  </w:rPrChange>
                </w:rPr>
                <w:t>RFC 3863 [1</w:t>
              </w:r>
            </w:ins>
            <w:ins w:id="688" w:author="MCC160" w:date="2021-01-24T13:20:00Z">
              <w:r w:rsidR="00855834" w:rsidRPr="003B5397">
                <w:t>1</w:t>
              </w:r>
            </w:ins>
            <w:ins w:id="689" w:author="MCC160" w:date="2021-01-19T16:43:00Z">
              <w:r w:rsidR="00C94AA4" w:rsidRPr="003B5397">
                <w:rPr>
                  <w:rPrChange w:id="690" w:author="MCC160" w:date="2021-01-20T11:30:00Z">
                    <w:rPr>
                      <w:highlight w:val="yellow"/>
                    </w:rPr>
                  </w:rPrChange>
                </w:rPr>
                <w:t>4]</w:t>
              </w:r>
            </w:ins>
          </w:p>
        </w:tc>
      </w:tr>
      <w:tr w:rsidR="00EC216A" w:rsidRPr="003B5397" w14:paraId="16F07DC1" w14:textId="77777777" w:rsidTr="00855834">
        <w:trPr>
          <w:cantSplit/>
          <w:jc w:val="center"/>
          <w:ins w:id="691" w:author="MCC160" w:date="2021-01-13T16:24:00Z"/>
          <w:trPrChange w:id="692"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93"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1CF02368" w14:textId="77777777" w:rsidR="00EC216A" w:rsidRPr="003B5397" w:rsidRDefault="00EC216A" w:rsidP="00DF2D84">
            <w:pPr>
              <w:pStyle w:val="TAH"/>
              <w:rPr>
                <w:ins w:id="694" w:author="MCC160" w:date="2021-01-13T16:24:00Z"/>
                <w:bCs/>
              </w:rPr>
            </w:pPr>
            <w:ins w:id="695" w:author="MCC160" w:date="2021-01-13T16:24:00Z">
              <w:r w:rsidRPr="003B5397">
                <w:rPr>
                  <w:bCs/>
                </w:rPr>
                <w:t>Information Element</w:t>
              </w:r>
            </w:ins>
          </w:p>
        </w:tc>
        <w:tc>
          <w:tcPr>
            <w:tcW w:w="2126" w:type="dxa"/>
            <w:tcBorders>
              <w:top w:val="single" w:sz="4" w:space="0" w:color="auto"/>
              <w:left w:val="single" w:sz="4" w:space="0" w:color="auto"/>
              <w:bottom w:val="single" w:sz="4" w:space="0" w:color="auto"/>
              <w:right w:val="single" w:sz="4" w:space="0" w:color="auto"/>
            </w:tcBorders>
            <w:tcPrChange w:id="696"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38B1D54" w14:textId="77777777" w:rsidR="00EC216A" w:rsidRPr="003B5397" w:rsidRDefault="00EC216A" w:rsidP="00DF2D84">
            <w:pPr>
              <w:pStyle w:val="TAH"/>
              <w:rPr>
                <w:ins w:id="697" w:author="MCC160" w:date="2021-01-13T16:24:00Z"/>
                <w:bCs/>
              </w:rPr>
            </w:pPr>
            <w:ins w:id="698" w:author="MCC160" w:date="2021-01-13T16:24:00Z">
              <w:r w:rsidRPr="003B5397">
                <w:rPr>
                  <w:bCs/>
                </w:rPr>
                <w:t>Value/remark</w:t>
              </w:r>
            </w:ins>
          </w:p>
        </w:tc>
        <w:tc>
          <w:tcPr>
            <w:tcW w:w="2126" w:type="dxa"/>
            <w:tcBorders>
              <w:top w:val="single" w:sz="4" w:space="0" w:color="auto"/>
              <w:left w:val="single" w:sz="4" w:space="0" w:color="auto"/>
              <w:bottom w:val="single" w:sz="4" w:space="0" w:color="auto"/>
              <w:right w:val="single" w:sz="4" w:space="0" w:color="auto"/>
            </w:tcBorders>
            <w:tcPrChange w:id="699"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AF10378" w14:textId="77777777" w:rsidR="00EC216A" w:rsidRPr="003B5397" w:rsidRDefault="00EC216A" w:rsidP="00DF2D84">
            <w:pPr>
              <w:pStyle w:val="TAH"/>
              <w:rPr>
                <w:ins w:id="700" w:author="MCC160" w:date="2021-01-13T16:24:00Z"/>
                <w:bCs/>
              </w:rPr>
            </w:pPr>
            <w:ins w:id="701" w:author="MCC160" w:date="2021-01-13T16:24:00Z">
              <w:r w:rsidRPr="003B5397">
                <w:rPr>
                  <w:bCs/>
                </w:rPr>
                <w:t>Comment</w:t>
              </w:r>
            </w:ins>
          </w:p>
        </w:tc>
        <w:tc>
          <w:tcPr>
            <w:tcW w:w="1418" w:type="dxa"/>
            <w:tcBorders>
              <w:top w:val="single" w:sz="4" w:space="0" w:color="auto"/>
              <w:left w:val="single" w:sz="4" w:space="0" w:color="auto"/>
              <w:bottom w:val="single" w:sz="4" w:space="0" w:color="auto"/>
              <w:right w:val="single" w:sz="4" w:space="0" w:color="auto"/>
            </w:tcBorders>
            <w:tcPrChange w:id="702"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1B1EF846" w14:textId="77777777" w:rsidR="00EC216A" w:rsidRPr="003B5397" w:rsidRDefault="00EC216A" w:rsidP="00DF2D84">
            <w:pPr>
              <w:pStyle w:val="TAH"/>
              <w:rPr>
                <w:ins w:id="703" w:author="MCC160" w:date="2021-01-13T16:24:00Z"/>
                <w:bCs/>
              </w:rPr>
            </w:pPr>
            <w:ins w:id="704" w:author="MCC160" w:date="2021-01-13T16:24:00Z">
              <w:r w:rsidRPr="003B5397">
                <w:rPr>
                  <w:bCs/>
                </w:rPr>
                <w:t>Reference</w:t>
              </w:r>
            </w:ins>
          </w:p>
        </w:tc>
        <w:tc>
          <w:tcPr>
            <w:tcW w:w="1133" w:type="dxa"/>
            <w:tcBorders>
              <w:top w:val="single" w:sz="4" w:space="0" w:color="auto"/>
              <w:left w:val="single" w:sz="4" w:space="0" w:color="auto"/>
              <w:bottom w:val="single" w:sz="4" w:space="0" w:color="auto"/>
              <w:right w:val="single" w:sz="4" w:space="0" w:color="auto"/>
            </w:tcBorders>
            <w:tcPrChange w:id="705"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0E275B91" w14:textId="77777777" w:rsidR="00EC216A" w:rsidRPr="003B5397" w:rsidRDefault="00EC216A" w:rsidP="00DF2D84">
            <w:pPr>
              <w:pStyle w:val="TAH"/>
              <w:rPr>
                <w:ins w:id="706" w:author="MCC160" w:date="2021-01-13T16:24:00Z"/>
                <w:bCs/>
              </w:rPr>
            </w:pPr>
            <w:ins w:id="707" w:author="MCC160" w:date="2021-01-13T16:24:00Z">
              <w:r w:rsidRPr="003B5397">
                <w:rPr>
                  <w:bCs/>
                </w:rPr>
                <w:t>Condition</w:t>
              </w:r>
            </w:ins>
          </w:p>
        </w:tc>
      </w:tr>
      <w:tr w:rsidR="00EC216A" w:rsidRPr="003B5397" w14:paraId="40E7F24A" w14:textId="77777777" w:rsidTr="00855834">
        <w:trPr>
          <w:cantSplit/>
          <w:jc w:val="center"/>
          <w:ins w:id="708" w:author="MCC160" w:date="2021-01-13T16:24:00Z"/>
          <w:trPrChange w:id="709"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10"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231511CF" w14:textId="77777777" w:rsidR="00EC216A" w:rsidRPr="003B5397" w:rsidRDefault="00EC216A" w:rsidP="00DF2D84">
            <w:pPr>
              <w:pStyle w:val="TAL"/>
              <w:rPr>
                <w:ins w:id="711" w:author="MCC160" w:date="2021-01-13T16:24:00Z"/>
              </w:rPr>
            </w:pPr>
            <w:ins w:id="712" w:author="MCC160" w:date="2021-01-13T16:24:00Z">
              <w:r w:rsidRPr="003B5397">
                <w:t>presence</w:t>
              </w:r>
            </w:ins>
          </w:p>
        </w:tc>
        <w:tc>
          <w:tcPr>
            <w:tcW w:w="2126" w:type="dxa"/>
            <w:tcBorders>
              <w:top w:val="single" w:sz="4" w:space="0" w:color="auto"/>
              <w:left w:val="single" w:sz="4" w:space="0" w:color="auto"/>
              <w:bottom w:val="single" w:sz="4" w:space="0" w:color="auto"/>
              <w:right w:val="single" w:sz="4" w:space="0" w:color="auto"/>
            </w:tcBorders>
            <w:tcPrChange w:id="713"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7A58EA9E" w14:textId="5C5DE0E3" w:rsidR="00EC216A" w:rsidRPr="003B5397" w:rsidRDefault="00EC216A" w:rsidP="00DF2D84">
            <w:pPr>
              <w:pStyle w:val="TAL"/>
              <w:rPr>
                <w:ins w:id="714"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715"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02DA6FC" w14:textId="77777777" w:rsidR="00EC216A" w:rsidRPr="003B5397" w:rsidRDefault="00EC216A" w:rsidP="00DF2D84">
            <w:pPr>
              <w:pStyle w:val="TAL"/>
              <w:rPr>
                <w:ins w:id="716"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17"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326BE77E" w14:textId="67AE4BA3" w:rsidR="00EC216A" w:rsidRPr="003B5397" w:rsidRDefault="00C94AA4" w:rsidP="00DF2D84">
            <w:pPr>
              <w:pStyle w:val="TAL"/>
              <w:rPr>
                <w:ins w:id="718" w:author="MCC160" w:date="2021-01-13T16:24:00Z"/>
              </w:rPr>
            </w:pPr>
            <w:ins w:id="719" w:author="MCC160" w:date="2021-01-19T16:43:00Z">
              <w:r w:rsidRPr="003B5397">
                <w:t>RFC 3863 [1</w:t>
              </w:r>
            </w:ins>
            <w:ins w:id="720" w:author="MCC160" w:date="2021-01-24T13:20:00Z">
              <w:r w:rsidR="00855834" w:rsidRPr="003B5397">
                <w:t>1</w:t>
              </w:r>
            </w:ins>
            <w:ins w:id="721" w:author="MCC160" w:date="2021-01-19T16:43:00Z">
              <w:r w:rsidRPr="003B5397">
                <w:t>4]</w:t>
              </w:r>
            </w:ins>
          </w:p>
        </w:tc>
        <w:tc>
          <w:tcPr>
            <w:tcW w:w="1133" w:type="dxa"/>
            <w:tcBorders>
              <w:top w:val="single" w:sz="4" w:space="0" w:color="auto"/>
              <w:left w:val="single" w:sz="4" w:space="0" w:color="auto"/>
              <w:bottom w:val="single" w:sz="4" w:space="0" w:color="auto"/>
              <w:right w:val="single" w:sz="4" w:space="0" w:color="auto"/>
            </w:tcBorders>
            <w:tcPrChange w:id="722"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709C8D5C" w14:textId="77777777" w:rsidR="00EC216A" w:rsidRPr="003B5397" w:rsidRDefault="00EC216A" w:rsidP="00DF2D84">
            <w:pPr>
              <w:pStyle w:val="TAL"/>
              <w:rPr>
                <w:ins w:id="723" w:author="MCC160" w:date="2021-01-13T16:24:00Z"/>
              </w:rPr>
            </w:pPr>
          </w:p>
        </w:tc>
      </w:tr>
      <w:tr w:rsidR="00EC216A" w:rsidRPr="003B5397" w14:paraId="5A77EB2E" w14:textId="77777777" w:rsidTr="00855834">
        <w:trPr>
          <w:cantSplit/>
          <w:jc w:val="center"/>
          <w:ins w:id="724" w:author="MCC160" w:date="2021-01-13T16:24:00Z"/>
          <w:trPrChange w:id="725"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26"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1D46E211" w14:textId="77777777" w:rsidR="00EC216A" w:rsidRPr="003B5397" w:rsidRDefault="00EC216A" w:rsidP="00DF2D84">
            <w:pPr>
              <w:pStyle w:val="TAL"/>
              <w:rPr>
                <w:ins w:id="727" w:author="MCC160" w:date="2021-01-13T16:24:00Z"/>
              </w:rPr>
            </w:pPr>
            <w:ins w:id="728" w:author="MCC160" w:date="2021-01-13T16:24:00Z">
              <w:r w:rsidRPr="003B5397">
                <w:t xml:space="preserve">  entity attribute</w:t>
              </w:r>
            </w:ins>
          </w:p>
        </w:tc>
        <w:tc>
          <w:tcPr>
            <w:tcW w:w="2126" w:type="dxa"/>
            <w:tcBorders>
              <w:top w:val="single" w:sz="4" w:space="0" w:color="auto"/>
              <w:left w:val="single" w:sz="4" w:space="0" w:color="auto"/>
              <w:bottom w:val="single" w:sz="4" w:space="0" w:color="auto"/>
              <w:right w:val="single" w:sz="4" w:space="0" w:color="auto"/>
            </w:tcBorders>
            <w:tcPrChange w:id="729"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35B7034" w14:textId="6597F774" w:rsidR="00EC216A" w:rsidRPr="003B5397" w:rsidRDefault="00492F09" w:rsidP="00DF2D84">
            <w:pPr>
              <w:pStyle w:val="TAL"/>
              <w:rPr>
                <w:ins w:id="730" w:author="MCC160" w:date="2021-01-13T16:24:00Z"/>
              </w:rPr>
            </w:pPr>
            <w:ins w:id="731" w:author="MCC160" w:date="2021-01-14T09:40:00Z">
              <w:r w:rsidRPr="003B5397">
                <w:t>Encrypted URI (NOTE 1) with value set to px_MCDATA_ID_User_A</w:t>
              </w:r>
            </w:ins>
          </w:p>
        </w:tc>
        <w:tc>
          <w:tcPr>
            <w:tcW w:w="2126" w:type="dxa"/>
            <w:tcBorders>
              <w:top w:val="single" w:sz="4" w:space="0" w:color="auto"/>
              <w:left w:val="single" w:sz="4" w:space="0" w:color="auto"/>
              <w:bottom w:val="single" w:sz="4" w:space="0" w:color="auto"/>
              <w:right w:val="single" w:sz="4" w:space="0" w:color="auto"/>
            </w:tcBorders>
            <w:tcPrChange w:id="732"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25EC666A" w14:textId="77777777" w:rsidR="00EC216A" w:rsidRPr="003B5397" w:rsidRDefault="00EC216A" w:rsidP="00DF2D84">
            <w:pPr>
              <w:pStyle w:val="TAL"/>
              <w:rPr>
                <w:ins w:id="733"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34"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7921BD15" w14:textId="77777777" w:rsidR="00EC216A" w:rsidRPr="003B5397" w:rsidRDefault="00EC216A" w:rsidP="00DF2D84">
            <w:pPr>
              <w:pStyle w:val="TAL"/>
              <w:rPr>
                <w:ins w:id="735"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736"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1E5FC0E6" w14:textId="77777777" w:rsidR="00EC216A" w:rsidRPr="003B5397" w:rsidRDefault="00EC216A" w:rsidP="00DF2D84">
            <w:pPr>
              <w:pStyle w:val="TAL"/>
              <w:rPr>
                <w:ins w:id="737" w:author="MCC160" w:date="2021-01-13T16:24:00Z"/>
              </w:rPr>
            </w:pPr>
          </w:p>
        </w:tc>
      </w:tr>
      <w:tr w:rsidR="00EC216A" w:rsidRPr="003B5397" w14:paraId="61D0FC56" w14:textId="77777777" w:rsidTr="00855834">
        <w:trPr>
          <w:cantSplit/>
          <w:jc w:val="center"/>
          <w:ins w:id="738" w:author="MCC160" w:date="2021-01-13T16:24:00Z"/>
          <w:trPrChange w:id="739"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40"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45862352" w14:textId="77777777" w:rsidR="00EC216A" w:rsidRPr="003B5397" w:rsidRDefault="00EC216A" w:rsidP="00DF2D84">
            <w:pPr>
              <w:pStyle w:val="TAL"/>
              <w:rPr>
                <w:ins w:id="741" w:author="MCC160" w:date="2021-01-13T16:24:00Z"/>
              </w:rPr>
            </w:pPr>
            <w:ins w:id="742" w:author="MCC160" w:date="2021-01-13T16:24:00Z">
              <w:r w:rsidRPr="003B5397">
                <w:t xml:space="preserve">  tuple</w:t>
              </w:r>
            </w:ins>
          </w:p>
        </w:tc>
        <w:tc>
          <w:tcPr>
            <w:tcW w:w="2126" w:type="dxa"/>
            <w:tcBorders>
              <w:top w:val="single" w:sz="4" w:space="0" w:color="auto"/>
              <w:left w:val="single" w:sz="4" w:space="0" w:color="auto"/>
              <w:bottom w:val="single" w:sz="4" w:space="0" w:color="auto"/>
              <w:right w:val="single" w:sz="4" w:space="0" w:color="auto"/>
            </w:tcBorders>
            <w:tcPrChange w:id="743"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605D1F0" w14:textId="0CDCED0D" w:rsidR="00EC216A" w:rsidRPr="003B5397" w:rsidRDefault="00EC216A" w:rsidP="00DF2D84">
            <w:pPr>
              <w:pStyle w:val="TAL"/>
              <w:rPr>
                <w:ins w:id="744"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745"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6853B329" w14:textId="77777777" w:rsidR="00EC216A" w:rsidRPr="003B5397" w:rsidRDefault="00EC216A" w:rsidP="00DF2D84">
            <w:pPr>
              <w:pStyle w:val="TAL"/>
              <w:rPr>
                <w:ins w:id="746"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47"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6E0D16F7" w14:textId="77777777" w:rsidR="00EC216A" w:rsidRPr="003B5397" w:rsidRDefault="00EC216A" w:rsidP="00DF2D84">
            <w:pPr>
              <w:pStyle w:val="TAL"/>
              <w:rPr>
                <w:ins w:id="748"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749"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0736F13A" w14:textId="77777777" w:rsidR="00EC216A" w:rsidRPr="003B5397" w:rsidRDefault="00EC216A" w:rsidP="00DF2D84">
            <w:pPr>
              <w:pStyle w:val="TAL"/>
              <w:rPr>
                <w:ins w:id="750" w:author="MCC160" w:date="2021-01-13T16:24:00Z"/>
              </w:rPr>
            </w:pPr>
          </w:p>
        </w:tc>
      </w:tr>
      <w:tr w:rsidR="00EC216A" w:rsidRPr="003B5397" w14:paraId="46E75508" w14:textId="77777777" w:rsidTr="00855834">
        <w:trPr>
          <w:cantSplit/>
          <w:jc w:val="center"/>
          <w:ins w:id="751" w:author="MCC160" w:date="2021-01-13T16:24:00Z"/>
          <w:trPrChange w:id="752"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53"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296D46E9" w14:textId="77777777" w:rsidR="00EC216A" w:rsidRPr="003B5397" w:rsidRDefault="00EC216A" w:rsidP="00DF2D84">
            <w:pPr>
              <w:pStyle w:val="TAL"/>
              <w:rPr>
                <w:ins w:id="754" w:author="MCC160" w:date="2021-01-13T16:24:00Z"/>
              </w:rPr>
            </w:pPr>
            <w:ins w:id="755" w:author="MCC160" w:date="2021-01-13T16:24:00Z">
              <w:r w:rsidRPr="003B5397">
                <w:t xml:space="preserve">    id attribute</w:t>
              </w:r>
            </w:ins>
          </w:p>
        </w:tc>
        <w:tc>
          <w:tcPr>
            <w:tcW w:w="2126" w:type="dxa"/>
            <w:tcBorders>
              <w:top w:val="single" w:sz="4" w:space="0" w:color="auto"/>
              <w:left w:val="single" w:sz="4" w:space="0" w:color="auto"/>
              <w:bottom w:val="single" w:sz="4" w:space="0" w:color="auto"/>
              <w:right w:val="single" w:sz="4" w:space="0" w:color="auto"/>
            </w:tcBorders>
            <w:tcPrChange w:id="756"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6046200D" w14:textId="5AAD9371" w:rsidR="00EC216A" w:rsidRPr="003B5397" w:rsidRDefault="00492F09" w:rsidP="00DF2D84">
            <w:pPr>
              <w:pStyle w:val="TAL"/>
              <w:rPr>
                <w:ins w:id="757" w:author="MCC160" w:date="2021-01-13T16:24:00Z"/>
              </w:rPr>
            </w:pPr>
            <w:ins w:id="758" w:author="MCC160" w:date="2021-01-14T09:40:00Z">
              <w:r w:rsidRPr="003B5397">
                <w:t xml:space="preserve">Encrypted URI (NOTE 1) with value set to </w:t>
              </w:r>
            </w:ins>
            <w:ins w:id="759" w:author="MCC160" w:date="2021-01-24T13:15:00Z">
              <w:r w:rsidR="006E7C30" w:rsidRPr="003B5397">
                <w:t>the mcptt-client-id as provided by the UE at registration</w:t>
              </w:r>
            </w:ins>
          </w:p>
        </w:tc>
        <w:tc>
          <w:tcPr>
            <w:tcW w:w="2126" w:type="dxa"/>
            <w:tcBorders>
              <w:top w:val="single" w:sz="4" w:space="0" w:color="auto"/>
              <w:left w:val="single" w:sz="4" w:space="0" w:color="auto"/>
              <w:bottom w:val="single" w:sz="4" w:space="0" w:color="auto"/>
              <w:right w:val="single" w:sz="4" w:space="0" w:color="auto"/>
            </w:tcBorders>
            <w:tcPrChange w:id="760"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7D487088" w14:textId="77777777" w:rsidR="00EC216A" w:rsidRPr="003B5397" w:rsidRDefault="00EC216A" w:rsidP="00DF2D84">
            <w:pPr>
              <w:pStyle w:val="TAL"/>
              <w:rPr>
                <w:ins w:id="761"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62"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5F11FB21" w14:textId="77777777" w:rsidR="00EC216A" w:rsidRPr="003B5397" w:rsidRDefault="00EC216A" w:rsidP="00DF2D84">
            <w:pPr>
              <w:pStyle w:val="TAL"/>
              <w:rPr>
                <w:ins w:id="763"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764"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4FDC0637" w14:textId="77777777" w:rsidR="00EC216A" w:rsidRPr="003B5397" w:rsidRDefault="00EC216A" w:rsidP="00DF2D84">
            <w:pPr>
              <w:pStyle w:val="TAL"/>
              <w:rPr>
                <w:ins w:id="765" w:author="MCC160" w:date="2021-01-13T16:24:00Z"/>
              </w:rPr>
            </w:pPr>
          </w:p>
        </w:tc>
      </w:tr>
      <w:tr w:rsidR="00EC216A" w:rsidRPr="003B5397" w14:paraId="38B1D91C" w14:textId="77777777" w:rsidTr="00855834">
        <w:trPr>
          <w:cantSplit/>
          <w:jc w:val="center"/>
          <w:ins w:id="766" w:author="MCC160" w:date="2021-01-13T16:24:00Z"/>
          <w:trPrChange w:id="767"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68"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33B5E0B5" w14:textId="77777777" w:rsidR="00EC216A" w:rsidRPr="003B5397" w:rsidRDefault="00EC216A" w:rsidP="00DF2D84">
            <w:pPr>
              <w:pStyle w:val="TAL"/>
              <w:rPr>
                <w:ins w:id="769" w:author="MCC160" w:date="2021-01-13T16:24:00Z"/>
              </w:rPr>
            </w:pPr>
            <w:ins w:id="770"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771"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637A608F" w14:textId="77777777" w:rsidR="00EC216A" w:rsidRPr="003B5397" w:rsidRDefault="00EC216A" w:rsidP="00DF2D84">
            <w:pPr>
              <w:pStyle w:val="TAL"/>
              <w:rPr>
                <w:ins w:id="772"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773"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68D741DC" w14:textId="77777777" w:rsidR="00EC216A" w:rsidRPr="003B5397" w:rsidRDefault="00EC216A" w:rsidP="00DF2D84">
            <w:pPr>
              <w:pStyle w:val="TAL"/>
              <w:rPr>
                <w:ins w:id="774"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75"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2506950D" w14:textId="77777777" w:rsidR="00EC216A" w:rsidRPr="003B5397" w:rsidRDefault="00EC216A" w:rsidP="00DF2D84">
            <w:pPr>
              <w:pStyle w:val="TAL"/>
              <w:rPr>
                <w:ins w:id="776"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777"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0890DE6E" w14:textId="77777777" w:rsidR="00EC216A" w:rsidRPr="003B5397" w:rsidRDefault="00EC216A" w:rsidP="00DF2D84">
            <w:pPr>
              <w:pStyle w:val="TAL"/>
              <w:rPr>
                <w:ins w:id="778" w:author="MCC160" w:date="2021-01-13T16:24:00Z"/>
              </w:rPr>
            </w:pPr>
          </w:p>
        </w:tc>
      </w:tr>
      <w:tr w:rsidR="00EC216A" w:rsidRPr="003B5397" w14:paraId="64C4A7C0" w14:textId="77777777" w:rsidTr="00855834">
        <w:trPr>
          <w:cantSplit/>
          <w:jc w:val="center"/>
          <w:ins w:id="779" w:author="MCC160" w:date="2021-01-13T16:24:00Z"/>
          <w:trPrChange w:id="780"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81"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19E2D506" w14:textId="77777777" w:rsidR="00EC216A" w:rsidRPr="003B5397" w:rsidRDefault="00EC216A" w:rsidP="00DF2D84">
            <w:pPr>
              <w:pStyle w:val="TAL"/>
              <w:rPr>
                <w:ins w:id="782" w:author="MCC160" w:date="2021-01-13T16:24:00Z"/>
              </w:rPr>
            </w:pPr>
            <w:ins w:id="783" w:author="MCC160" w:date="2021-01-13T16:24:00Z">
              <w:r w:rsidRPr="003B5397">
                <w:t xml:space="preserve">      affiliation</w:t>
              </w:r>
            </w:ins>
          </w:p>
        </w:tc>
        <w:tc>
          <w:tcPr>
            <w:tcW w:w="2126" w:type="dxa"/>
            <w:tcBorders>
              <w:top w:val="single" w:sz="4" w:space="0" w:color="auto"/>
              <w:left w:val="single" w:sz="4" w:space="0" w:color="auto"/>
              <w:bottom w:val="single" w:sz="4" w:space="0" w:color="auto"/>
              <w:right w:val="single" w:sz="4" w:space="0" w:color="auto"/>
            </w:tcBorders>
            <w:tcPrChange w:id="784"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2E131675" w14:textId="77777777" w:rsidR="00EC216A" w:rsidRPr="003B5397" w:rsidRDefault="00EC216A" w:rsidP="00DF2D84">
            <w:pPr>
              <w:pStyle w:val="TAL"/>
              <w:rPr>
                <w:ins w:id="785" w:author="MCC160" w:date="2021-01-13T16:24:00Z"/>
              </w:rPr>
            </w:pPr>
          </w:p>
        </w:tc>
        <w:tc>
          <w:tcPr>
            <w:tcW w:w="2126" w:type="dxa"/>
            <w:tcBorders>
              <w:top w:val="single" w:sz="4" w:space="0" w:color="auto"/>
              <w:left w:val="single" w:sz="4" w:space="0" w:color="auto"/>
              <w:bottom w:val="single" w:sz="4" w:space="0" w:color="auto"/>
              <w:right w:val="single" w:sz="4" w:space="0" w:color="auto"/>
            </w:tcBorders>
            <w:tcPrChange w:id="786"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2D5140BA" w14:textId="77777777" w:rsidR="00EC216A" w:rsidRPr="003B5397" w:rsidRDefault="00EC216A" w:rsidP="00DF2D84">
            <w:pPr>
              <w:pStyle w:val="TAL"/>
              <w:rPr>
                <w:ins w:id="787"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788"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212CD838" w14:textId="5852249B" w:rsidR="00EC216A" w:rsidRPr="003B5397" w:rsidRDefault="00C94AA4" w:rsidP="00DF2D84">
            <w:pPr>
              <w:pStyle w:val="TAL"/>
              <w:rPr>
                <w:ins w:id="789" w:author="MCC160" w:date="2021-01-13T16:24:00Z"/>
              </w:rPr>
            </w:pPr>
            <w:ins w:id="790" w:author="MCC160" w:date="2021-01-19T16:43:00Z">
              <w:r w:rsidRPr="003B5397">
                <w:t>TS 24.282 [87] clause 8.4.1</w:t>
              </w:r>
            </w:ins>
          </w:p>
        </w:tc>
        <w:tc>
          <w:tcPr>
            <w:tcW w:w="1133" w:type="dxa"/>
            <w:tcBorders>
              <w:top w:val="single" w:sz="4" w:space="0" w:color="auto"/>
              <w:left w:val="single" w:sz="4" w:space="0" w:color="auto"/>
              <w:bottom w:val="single" w:sz="4" w:space="0" w:color="auto"/>
              <w:right w:val="single" w:sz="4" w:space="0" w:color="auto"/>
            </w:tcBorders>
            <w:tcPrChange w:id="791"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506F9C1B" w14:textId="77777777" w:rsidR="00EC216A" w:rsidRPr="003B5397" w:rsidRDefault="00EC216A" w:rsidP="00DF2D84">
            <w:pPr>
              <w:pStyle w:val="TAL"/>
              <w:rPr>
                <w:ins w:id="792" w:author="MCC160" w:date="2021-01-13T16:24:00Z"/>
              </w:rPr>
            </w:pPr>
          </w:p>
        </w:tc>
      </w:tr>
      <w:tr w:rsidR="00EC216A" w:rsidRPr="003B5397" w14:paraId="01839A7D" w14:textId="77777777" w:rsidTr="00855834">
        <w:trPr>
          <w:cantSplit/>
          <w:jc w:val="center"/>
          <w:ins w:id="793" w:author="MCC160" w:date="2021-01-13T16:24:00Z"/>
          <w:trPrChange w:id="794"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795"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676458D3" w14:textId="77777777" w:rsidR="00EC216A" w:rsidRPr="003B5397" w:rsidRDefault="00EC216A" w:rsidP="00DF2D84">
            <w:pPr>
              <w:pStyle w:val="TAL"/>
              <w:rPr>
                <w:ins w:id="796" w:author="MCC160" w:date="2021-01-13T16:24:00Z"/>
              </w:rPr>
            </w:pPr>
            <w:ins w:id="797" w:author="MCC160" w:date="2021-01-13T16:24:00Z">
              <w:r w:rsidRPr="003B5397">
                <w:t xml:space="preserve">        group</w:t>
              </w:r>
            </w:ins>
          </w:p>
        </w:tc>
        <w:tc>
          <w:tcPr>
            <w:tcW w:w="2126" w:type="dxa"/>
            <w:tcBorders>
              <w:top w:val="single" w:sz="4" w:space="0" w:color="auto"/>
              <w:left w:val="single" w:sz="4" w:space="0" w:color="auto"/>
              <w:bottom w:val="single" w:sz="4" w:space="0" w:color="auto"/>
              <w:right w:val="single" w:sz="4" w:space="0" w:color="auto"/>
            </w:tcBorders>
            <w:tcPrChange w:id="798"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0FB07BF5" w14:textId="77777777" w:rsidR="00EC216A" w:rsidRPr="003B5397" w:rsidRDefault="00EC216A" w:rsidP="00DF2D84">
            <w:pPr>
              <w:pStyle w:val="TAL"/>
              <w:rPr>
                <w:ins w:id="799" w:author="MCC160" w:date="2021-01-13T16:24:00Z"/>
              </w:rPr>
            </w:pPr>
            <w:ins w:id="800" w:author="MCC160" w:date="2021-01-13T16:24:00Z">
              <w:r w:rsidRPr="003B5397">
                <w:t>px_MCDATA_Group_A_ID</w:t>
              </w:r>
            </w:ins>
          </w:p>
        </w:tc>
        <w:tc>
          <w:tcPr>
            <w:tcW w:w="2126" w:type="dxa"/>
            <w:tcBorders>
              <w:top w:val="single" w:sz="4" w:space="0" w:color="auto"/>
              <w:left w:val="single" w:sz="4" w:space="0" w:color="auto"/>
              <w:bottom w:val="single" w:sz="4" w:space="0" w:color="auto"/>
              <w:right w:val="single" w:sz="4" w:space="0" w:color="auto"/>
            </w:tcBorders>
            <w:tcPrChange w:id="801"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00902FAA" w14:textId="77777777" w:rsidR="00EC216A" w:rsidRPr="003B5397" w:rsidRDefault="00EC216A" w:rsidP="00DF2D84">
            <w:pPr>
              <w:pStyle w:val="TAL"/>
              <w:rPr>
                <w:ins w:id="802"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803"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36812F13" w14:textId="77777777" w:rsidR="00EC216A" w:rsidRPr="003B5397" w:rsidRDefault="00EC216A" w:rsidP="00DF2D84">
            <w:pPr>
              <w:pStyle w:val="TAL"/>
              <w:rPr>
                <w:ins w:id="804"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805"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14F7CD17" w14:textId="77777777" w:rsidR="00EC216A" w:rsidRPr="003B5397" w:rsidRDefault="00EC216A" w:rsidP="00DF2D84">
            <w:pPr>
              <w:pStyle w:val="TAL"/>
              <w:rPr>
                <w:ins w:id="806" w:author="MCC160" w:date="2021-01-13T16:24:00Z"/>
              </w:rPr>
            </w:pPr>
          </w:p>
        </w:tc>
      </w:tr>
      <w:tr w:rsidR="00EC216A" w:rsidRPr="003B5397" w14:paraId="23CEF445" w14:textId="77777777" w:rsidTr="00855834">
        <w:trPr>
          <w:cantSplit/>
          <w:jc w:val="center"/>
          <w:ins w:id="807" w:author="MCC160" w:date="2021-01-13T16:24:00Z"/>
          <w:trPrChange w:id="808"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09"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30CA6A8E" w14:textId="77777777" w:rsidR="00EC216A" w:rsidRPr="003B5397" w:rsidRDefault="00EC216A" w:rsidP="00DF2D84">
            <w:pPr>
              <w:pStyle w:val="TAL"/>
              <w:rPr>
                <w:ins w:id="810" w:author="MCC160" w:date="2021-01-13T16:24:00Z"/>
              </w:rPr>
            </w:pPr>
            <w:ins w:id="811" w:author="MCC160" w:date="2021-01-13T16:24:00Z">
              <w:r w:rsidRPr="003B5397">
                <w:t xml:space="preserve">        client</w:t>
              </w:r>
            </w:ins>
          </w:p>
        </w:tc>
        <w:tc>
          <w:tcPr>
            <w:tcW w:w="2126" w:type="dxa"/>
            <w:tcBorders>
              <w:top w:val="single" w:sz="4" w:space="0" w:color="auto"/>
              <w:left w:val="single" w:sz="4" w:space="0" w:color="auto"/>
              <w:bottom w:val="single" w:sz="4" w:space="0" w:color="auto"/>
              <w:right w:val="single" w:sz="4" w:space="0" w:color="auto"/>
            </w:tcBorders>
            <w:tcPrChange w:id="812"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60668574" w14:textId="77777777" w:rsidR="00EC216A" w:rsidRPr="003B5397" w:rsidRDefault="00EC216A" w:rsidP="00DF2D84">
            <w:pPr>
              <w:pStyle w:val="TAL"/>
              <w:rPr>
                <w:ins w:id="813" w:author="MCC160" w:date="2021-01-13T16:24:00Z"/>
              </w:rPr>
            </w:pPr>
            <w:ins w:id="814"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815"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581A9D80" w14:textId="77777777" w:rsidR="00EC216A" w:rsidRPr="003B5397" w:rsidRDefault="00EC216A" w:rsidP="00DF2D84">
            <w:pPr>
              <w:pStyle w:val="TAL"/>
              <w:rPr>
                <w:ins w:id="816"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817"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10191E4E" w14:textId="77777777" w:rsidR="00EC216A" w:rsidRPr="003B5397" w:rsidRDefault="00EC216A" w:rsidP="00DF2D84">
            <w:pPr>
              <w:pStyle w:val="TAL"/>
              <w:rPr>
                <w:ins w:id="818"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819"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2EAC51E8" w14:textId="77777777" w:rsidR="00EC216A" w:rsidRPr="003B5397" w:rsidRDefault="00EC216A" w:rsidP="00DF2D84">
            <w:pPr>
              <w:pStyle w:val="TAL"/>
              <w:rPr>
                <w:ins w:id="820" w:author="MCC160" w:date="2021-01-13T16:24:00Z"/>
              </w:rPr>
            </w:pPr>
          </w:p>
        </w:tc>
      </w:tr>
      <w:tr w:rsidR="00EC216A" w:rsidRPr="003B5397" w14:paraId="3B7C1EE8" w14:textId="77777777" w:rsidTr="00855834">
        <w:trPr>
          <w:cantSplit/>
          <w:jc w:val="center"/>
          <w:ins w:id="821" w:author="MCC160" w:date="2021-01-13T16:24:00Z"/>
          <w:trPrChange w:id="822"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23"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557DBD61" w14:textId="77777777" w:rsidR="00EC216A" w:rsidRPr="003B5397" w:rsidRDefault="00EC216A" w:rsidP="00DF2D84">
            <w:pPr>
              <w:pStyle w:val="TAL"/>
              <w:rPr>
                <w:ins w:id="824" w:author="MCC160" w:date="2021-01-13T16:24:00Z"/>
              </w:rPr>
            </w:pPr>
            <w:ins w:id="825" w:author="MCC160" w:date="2021-01-13T16:24:00Z">
              <w:r w:rsidRPr="003B5397">
                <w:t xml:space="preserve">        status</w:t>
              </w:r>
            </w:ins>
          </w:p>
        </w:tc>
        <w:tc>
          <w:tcPr>
            <w:tcW w:w="2126" w:type="dxa"/>
            <w:tcBorders>
              <w:top w:val="single" w:sz="4" w:space="0" w:color="auto"/>
              <w:left w:val="single" w:sz="4" w:space="0" w:color="auto"/>
              <w:bottom w:val="single" w:sz="4" w:space="0" w:color="auto"/>
              <w:right w:val="single" w:sz="4" w:space="0" w:color="auto"/>
            </w:tcBorders>
            <w:tcPrChange w:id="826"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53D7028F" w14:textId="77777777" w:rsidR="00EC216A" w:rsidRPr="003B5397" w:rsidRDefault="00EC216A" w:rsidP="00DF2D84">
            <w:pPr>
              <w:pStyle w:val="TAL"/>
              <w:rPr>
                <w:ins w:id="827" w:author="MCC160" w:date="2021-01-13T16:24:00Z"/>
              </w:rPr>
            </w:pPr>
            <w:ins w:id="828" w:author="MCC160" w:date="2021-01-13T16:24:00Z">
              <w:r w:rsidRPr="003B5397">
                <w:t>“affiliating”</w:t>
              </w:r>
            </w:ins>
          </w:p>
        </w:tc>
        <w:tc>
          <w:tcPr>
            <w:tcW w:w="2126" w:type="dxa"/>
            <w:tcBorders>
              <w:top w:val="single" w:sz="4" w:space="0" w:color="auto"/>
              <w:left w:val="single" w:sz="4" w:space="0" w:color="auto"/>
              <w:bottom w:val="single" w:sz="4" w:space="0" w:color="auto"/>
              <w:right w:val="single" w:sz="4" w:space="0" w:color="auto"/>
            </w:tcBorders>
            <w:tcPrChange w:id="829"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7A8A1D5C" w14:textId="77777777" w:rsidR="00EC216A" w:rsidRPr="003B5397" w:rsidRDefault="00EC216A" w:rsidP="00DF2D84">
            <w:pPr>
              <w:pStyle w:val="TAL"/>
              <w:rPr>
                <w:ins w:id="830"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831"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1F954477" w14:textId="77777777" w:rsidR="00EC216A" w:rsidRPr="003B5397" w:rsidRDefault="00EC216A" w:rsidP="00DF2D84">
            <w:pPr>
              <w:pStyle w:val="TAL"/>
              <w:rPr>
                <w:ins w:id="832"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833"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3C704E64" w14:textId="77777777" w:rsidR="00EC216A" w:rsidRPr="003B5397" w:rsidRDefault="00EC216A" w:rsidP="00DF2D84">
            <w:pPr>
              <w:pStyle w:val="TAL"/>
              <w:rPr>
                <w:ins w:id="834" w:author="MCC160" w:date="2021-01-13T16:24:00Z"/>
              </w:rPr>
            </w:pPr>
          </w:p>
        </w:tc>
      </w:tr>
      <w:tr w:rsidR="00EC216A" w:rsidRPr="003B5397" w14:paraId="7BD46D1A" w14:textId="77777777" w:rsidTr="00855834">
        <w:trPr>
          <w:cantSplit/>
          <w:jc w:val="center"/>
          <w:ins w:id="835" w:author="MCC160" w:date="2021-01-13T16:24:00Z"/>
          <w:trPrChange w:id="836"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37"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23BA7630" w14:textId="77777777" w:rsidR="00EC216A" w:rsidRPr="003B5397" w:rsidRDefault="00EC216A" w:rsidP="00DF2D84">
            <w:pPr>
              <w:pStyle w:val="TAL"/>
              <w:rPr>
                <w:ins w:id="838" w:author="MCC160" w:date="2021-01-13T16:24:00Z"/>
              </w:rPr>
            </w:pPr>
            <w:ins w:id="839" w:author="MCC160" w:date="2021-01-13T16:24:00Z">
              <w:r w:rsidRPr="003B5397">
                <w:t xml:space="preserve">        expires</w:t>
              </w:r>
            </w:ins>
          </w:p>
        </w:tc>
        <w:tc>
          <w:tcPr>
            <w:tcW w:w="2126" w:type="dxa"/>
            <w:tcBorders>
              <w:top w:val="single" w:sz="4" w:space="0" w:color="auto"/>
              <w:left w:val="single" w:sz="4" w:space="0" w:color="auto"/>
              <w:bottom w:val="single" w:sz="4" w:space="0" w:color="auto"/>
              <w:right w:val="single" w:sz="4" w:space="0" w:color="auto"/>
            </w:tcBorders>
            <w:tcPrChange w:id="840"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354C2FD" w14:textId="77777777" w:rsidR="00EC216A" w:rsidRPr="003B5397" w:rsidRDefault="00EC216A" w:rsidP="00DF2D84">
            <w:pPr>
              <w:pStyle w:val="TAL"/>
              <w:rPr>
                <w:ins w:id="841" w:author="MCC160" w:date="2021-01-13T16:24:00Z"/>
              </w:rPr>
            </w:pPr>
            <w:ins w:id="842"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843"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25C93C8D" w14:textId="77777777" w:rsidR="00EC216A" w:rsidRPr="003B5397" w:rsidRDefault="00EC216A" w:rsidP="00DF2D84">
            <w:pPr>
              <w:pStyle w:val="TAL"/>
              <w:rPr>
                <w:ins w:id="844"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845"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3424C27E" w14:textId="77777777" w:rsidR="00EC216A" w:rsidRPr="003B5397" w:rsidRDefault="00EC216A" w:rsidP="00DF2D84">
            <w:pPr>
              <w:pStyle w:val="TAL"/>
              <w:rPr>
                <w:ins w:id="846"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847"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01462A61" w14:textId="77777777" w:rsidR="00EC216A" w:rsidRPr="003B5397" w:rsidRDefault="00EC216A" w:rsidP="00DF2D84">
            <w:pPr>
              <w:pStyle w:val="TAL"/>
              <w:rPr>
                <w:ins w:id="848" w:author="MCC160" w:date="2021-01-13T16:24:00Z"/>
              </w:rPr>
            </w:pPr>
          </w:p>
        </w:tc>
      </w:tr>
      <w:tr w:rsidR="00EC216A" w:rsidRPr="003B5397" w14:paraId="1AF11A04" w14:textId="77777777" w:rsidTr="00855834">
        <w:trPr>
          <w:cantSplit/>
          <w:jc w:val="center"/>
          <w:ins w:id="849" w:author="MCC160" w:date="2021-01-13T16:24:00Z"/>
          <w:trPrChange w:id="850" w:author="MCC160" w:date="2021-01-24T13:15: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51" w:author="MCC160" w:date="2021-01-24T13:15:00Z">
              <w:tcPr>
                <w:tcW w:w="2836" w:type="dxa"/>
                <w:tcBorders>
                  <w:top w:val="single" w:sz="4" w:space="0" w:color="auto"/>
                  <w:left w:val="single" w:sz="4" w:space="0" w:color="auto"/>
                  <w:bottom w:val="single" w:sz="4" w:space="0" w:color="auto"/>
                  <w:right w:val="single" w:sz="4" w:space="0" w:color="auto"/>
                </w:tcBorders>
              </w:tcPr>
            </w:tcPrChange>
          </w:tcPr>
          <w:p w14:paraId="1F6A828C" w14:textId="77777777" w:rsidR="00EC216A" w:rsidRPr="003B5397" w:rsidRDefault="00EC216A" w:rsidP="00DF2D84">
            <w:pPr>
              <w:pStyle w:val="TAL"/>
              <w:rPr>
                <w:ins w:id="852" w:author="MCC160" w:date="2021-01-13T16:24:00Z"/>
              </w:rPr>
            </w:pPr>
            <w:ins w:id="853" w:author="MCC160" w:date="2021-01-13T16:24:00Z">
              <w:r w:rsidRPr="003B5397">
                <w:t xml:space="preserve">  p-id</w:t>
              </w:r>
            </w:ins>
          </w:p>
        </w:tc>
        <w:tc>
          <w:tcPr>
            <w:tcW w:w="2126" w:type="dxa"/>
            <w:tcBorders>
              <w:top w:val="single" w:sz="4" w:space="0" w:color="auto"/>
              <w:left w:val="single" w:sz="4" w:space="0" w:color="auto"/>
              <w:bottom w:val="single" w:sz="4" w:space="0" w:color="auto"/>
              <w:right w:val="single" w:sz="4" w:space="0" w:color="auto"/>
            </w:tcBorders>
            <w:tcPrChange w:id="854"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541EFCDD" w14:textId="77777777" w:rsidR="00EC216A" w:rsidRPr="003B5397" w:rsidRDefault="00EC216A" w:rsidP="00DF2D84">
            <w:pPr>
              <w:pStyle w:val="TAL"/>
              <w:rPr>
                <w:ins w:id="855" w:author="MCC160" w:date="2021-01-13T16:24:00Z"/>
              </w:rPr>
            </w:pPr>
            <w:ins w:id="856" w:author="MCC160" w:date="2021-01-13T16:24:00Z">
              <w:r w:rsidRPr="003B5397">
                <w:t>not present</w:t>
              </w:r>
            </w:ins>
          </w:p>
        </w:tc>
        <w:tc>
          <w:tcPr>
            <w:tcW w:w="2126" w:type="dxa"/>
            <w:tcBorders>
              <w:top w:val="single" w:sz="4" w:space="0" w:color="auto"/>
              <w:left w:val="single" w:sz="4" w:space="0" w:color="auto"/>
              <w:bottom w:val="single" w:sz="4" w:space="0" w:color="auto"/>
              <w:right w:val="single" w:sz="4" w:space="0" w:color="auto"/>
            </w:tcBorders>
            <w:tcPrChange w:id="857" w:author="MCC160" w:date="2021-01-24T13:15:00Z">
              <w:tcPr>
                <w:tcW w:w="2126" w:type="dxa"/>
                <w:tcBorders>
                  <w:top w:val="single" w:sz="4" w:space="0" w:color="auto"/>
                  <w:left w:val="single" w:sz="4" w:space="0" w:color="auto"/>
                  <w:bottom w:val="single" w:sz="4" w:space="0" w:color="auto"/>
                  <w:right w:val="single" w:sz="4" w:space="0" w:color="auto"/>
                </w:tcBorders>
              </w:tcPr>
            </w:tcPrChange>
          </w:tcPr>
          <w:p w14:paraId="43D7997B" w14:textId="77777777" w:rsidR="00EC216A" w:rsidRPr="003B5397" w:rsidRDefault="00EC216A" w:rsidP="00DF2D84">
            <w:pPr>
              <w:pStyle w:val="TAL"/>
              <w:rPr>
                <w:ins w:id="858" w:author="MCC160" w:date="2021-01-13T16:24:00Z"/>
              </w:rPr>
            </w:pPr>
          </w:p>
        </w:tc>
        <w:tc>
          <w:tcPr>
            <w:tcW w:w="1418" w:type="dxa"/>
            <w:tcBorders>
              <w:top w:val="single" w:sz="4" w:space="0" w:color="auto"/>
              <w:left w:val="single" w:sz="4" w:space="0" w:color="auto"/>
              <w:bottom w:val="single" w:sz="4" w:space="0" w:color="auto"/>
              <w:right w:val="single" w:sz="4" w:space="0" w:color="auto"/>
            </w:tcBorders>
            <w:tcPrChange w:id="859" w:author="MCC160" w:date="2021-01-24T13:15:00Z">
              <w:tcPr>
                <w:tcW w:w="1418" w:type="dxa"/>
                <w:tcBorders>
                  <w:top w:val="single" w:sz="4" w:space="0" w:color="auto"/>
                  <w:left w:val="single" w:sz="4" w:space="0" w:color="auto"/>
                  <w:bottom w:val="single" w:sz="4" w:space="0" w:color="auto"/>
                  <w:right w:val="single" w:sz="4" w:space="0" w:color="auto"/>
                </w:tcBorders>
              </w:tcPr>
            </w:tcPrChange>
          </w:tcPr>
          <w:p w14:paraId="4127CC70" w14:textId="77777777" w:rsidR="00EC216A" w:rsidRPr="003B5397" w:rsidRDefault="00EC216A" w:rsidP="00DF2D84">
            <w:pPr>
              <w:pStyle w:val="TAL"/>
              <w:rPr>
                <w:ins w:id="860" w:author="MCC160" w:date="2021-01-13T16:24:00Z"/>
              </w:rPr>
            </w:pPr>
          </w:p>
        </w:tc>
        <w:tc>
          <w:tcPr>
            <w:tcW w:w="1133" w:type="dxa"/>
            <w:tcBorders>
              <w:top w:val="single" w:sz="4" w:space="0" w:color="auto"/>
              <w:left w:val="single" w:sz="4" w:space="0" w:color="auto"/>
              <w:bottom w:val="single" w:sz="4" w:space="0" w:color="auto"/>
              <w:right w:val="single" w:sz="4" w:space="0" w:color="auto"/>
            </w:tcBorders>
            <w:tcPrChange w:id="861" w:author="MCC160" w:date="2021-01-24T13:15:00Z">
              <w:tcPr>
                <w:tcW w:w="1133" w:type="dxa"/>
                <w:tcBorders>
                  <w:top w:val="single" w:sz="4" w:space="0" w:color="auto"/>
                  <w:left w:val="single" w:sz="4" w:space="0" w:color="auto"/>
                  <w:bottom w:val="single" w:sz="4" w:space="0" w:color="auto"/>
                  <w:right w:val="single" w:sz="4" w:space="0" w:color="auto"/>
                </w:tcBorders>
              </w:tcPr>
            </w:tcPrChange>
          </w:tcPr>
          <w:p w14:paraId="2EDACCD7" w14:textId="77777777" w:rsidR="00EC216A" w:rsidRPr="003B5397" w:rsidRDefault="00EC216A" w:rsidP="00DF2D84">
            <w:pPr>
              <w:pStyle w:val="TAL"/>
              <w:rPr>
                <w:ins w:id="862" w:author="MCC160" w:date="2021-01-13T16:24:00Z"/>
              </w:rPr>
            </w:pPr>
          </w:p>
        </w:tc>
      </w:tr>
      <w:tr w:rsidR="00855834" w:rsidRPr="003B5397" w14:paraId="5D17E089" w14:textId="77777777" w:rsidTr="002624AE">
        <w:trPr>
          <w:cantSplit/>
          <w:jc w:val="center"/>
          <w:ins w:id="863" w:author="MCC160" w:date="2021-01-24T13:25:00Z"/>
        </w:trPr>
        <w:tc>
          <w:tcPr>
            <w:tcW w:w="9639" w:type="dxa"/>
            <w:gridSpan w:val="5"/>
            <w:tcBorders>
              <w:top w:val="single" w:sz="4" w:space="0" w:color="auto"/>
              <w:left w:val="single" w:sz="4" w:space="0" w:color="auto"/>
              <w:bottom w:val="single" w:sz="4" w:space="0" w:color="auto"/>
              <w:right w:val="single" w:sz="4" w:space="0" w:color="auto"/>
            </w:tcBorders>
          </w:tcPr>
          <w:p w14:paraId="78A495E8" w14:textId="430B4BE6" w:rsidR="00855834" w:rsidRPr="003B5397" w:rsidRDefault="00855834" w:rsidP="00EE5394">
            <w:pPr>
              <w:pStyle w:val="TAN"/>
              <w:rPr>
                <w:ins w:id="864" w:author="MCC160" w:date="2021-01-24T13:25:00Z"/>
              </w:rPr>
            </w:pPr>
            <w:ins w:id="865" w:author="MCC160" w:date="2021-01-24T13:25:00Z">
              <w:r w:rsidRPr="003B5397">
                <w:t>NOTE 1:</w:t>
              </w:r>
              <w:r w:rsidRPr="003B5397">
                <w:tab/>
                <w:t>Encrypted attribute as described in Table 5.5.13.3-1</w:t>
              </w:r>
            </w:ins>
          </w:p>
        </w:tc>
      </w:tr>
    </w:tbl>
    <w:p w14:paraId="59D45D48" w14:textId="77777777" w:rsidR="00EE5394" w:rsidRDefault="00EE5394" w:rsidP="004D19CC">
      <w:pPr>
        <w:rPr>
          <w:rFonts w:ascii="Arial" w:hAnsi="Arial" w:cs="Arial"/>
          <w:color w:val="0070C0"/>
          <w:sz w:val="28"/>
          <w:szCs w:val="28"/>
        </w:rPr>
      </w:pPr>
    </w:p>
    <w:p w14:paraId="6E04B91D" w14:textId="54A50597" w:rsidR="004D19CC" w:rsidRDefault="004D19CC" w:rsidP="004D19CC">
      <w:r w:rsidRPr="003B5397">
        <w:rPr>
          <w:rFonts w:ascii="Arial" w:hAnsi="Arial" w:cs="Arial"/>
          <w:color w:val="0070C0"/>
          <w:sz w:val="28"/>
          <w:szCs w:val="28"/>
        </w:rPr>
        <w:lastRenderedPageBreak/>
        <w:t>&lt;</w:t>
      </w:r>
      <w:r w:rsidRPr="003B5397">
        <w:rPr>
          <w:rFonts w:ascii="Arial" w:hAnsi="Arial" w:cs="Arial"/>
          <w:color w:val="0070C0"/>
          <w:sz w:val="28"/>
          <w:szCs w:val="28"/>
        </w:rPr>
        <w: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DC293" w14:textId="77777777" w:rsidR="00C50DC0" w:rsidRDefault="00C50DC0">
      <w:r>
        <w:separator/>
      </w:r>
    </w:p>
    <w:p w14:paraId="15FE48BD" w14:textId="77777777" w:rsidR="00C50DC0" w:rsidRDefault="00C50DC0"/>
  </w:endnote>
  <w:endnote w:type="continuationSeparator" w:id="0">
    <w:p w14:paraId="4738CB8F" w14:textId="77777777" w:rsidR="00C50DC0" w:rsidRDefault="00C50DC0">
      <w:r>
        <w:continuationSeparator/>
      </w:r>
    </w:p>
    <w:p w14:paraId="68E611BA" w14:textId="77777777" w:rsidR="00C50DC0" w:rsidRDefault="00C50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0A0C5E" w:rsidRDefault="000A0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6F581" w14:textId="77777777" w:rsidR="00C50DC0" w:rsidRDefault="00C50DC0">
      <w:r>
        <w:separator/>
      </w:r>
    </w:p>
    <w:p w14:paraId="37452B95" w14:textId="77777777" w:rsidR="00C50DC0" w:rsidRDefault="00C50DC0"/>
  </w:footnote>
  <w:footnote w:type="continuationSeparator" w:id="0">
    <w:p w14:paraId="398A2537" w14:textId="77777777" w:rsidR="00C50DC0" w:rsidRDefault="00C50DC0">
      <w:r>
        <w:continuationSeparator/>
      </w:r>
    </w:p>
    <w:p w14:paraId="03C28F1E" w14:textId="77777777" w:rsidR="00C50DC0" w:rsidRDefault="00C50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EB7F49" w:rsidRDefault="00EB7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0A0C5E" w:rsidRDefault="000A0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0A0C5E" w:rsidRDefault="000A0C5E"/>
  <w:p w14:paraId="07FC54EA" w14:textId="77777777" w:rsidR="000A0C5E" w:rsidRDefault="000A0C5E"/>
  <w:p w14:paraId="765237EC" w14:textId="77777777" w:rsidR="000A0C5E" w:rsidRDefault="000A0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5"/>
  </w:num>
  <w:num w:numId="13">
    <w:abstractNumId w:val="33"/>
  </w:num>
  <w:num w:numId="14">
    <w:abstractNumId w:val="16"/>
  </w:num>
  <w:num w:numId="15">
    <w:abstractNumId w:val="23"/>
  </w:num>
  <w:num w:numId="16">
    <w:abstractNumId w:val="17"/>
  </w:num>
  <w:num w:numId="17">
    <w:abstractNumId w:val="25"/>
  </w:num>
  <w:num w:numId="18">
    <w:abstractNumId w:val="32"/>
  </w:num>
  <w:num w:numId="19">
    <w:abstractNumId w:val="9"/>
  </w:num>
  <w:num w:numId="20">
    <w:abstractNumId w:val="12"/>
  </w:num>
  <w:num w:numId="21">
    <w:abstractNumId w:val="34"/>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0"/>
  </w:num>
  <w:num w:numId="35">
    <w:abstractNumId w:val="31"/>
  </w:num>
  <w:num w:numId="36">
    <w:abstractNumId w:val="10"/>
  </w:num>
  <w:num w:numId="37">
    <w:abstractNumId w:val="36"/>
  </w:num>
  <w:num w:numId="38">
    <w:abstractNumId w:val="21"/>
  </w:num>
  <w:num w:numId="39">
    <w:abstractNumId w:val="2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3678"/>
    <w:rsid w:val="000A4D0E"/>
    <w:rsid w:val="000A739E"/>
    <w:rsid w:val="000A781C"/>
    <w:rsid w:val="000B20FD"/>
    <w:rsid w:val="000B3171"/>
    <w:rsid w:val="000B42B8"/>
    <w:rsid w:val="000B457D"/>
    <w:rsid w:val="000B579C"/>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64B5"/>
    <w:rsid w:val="00106EC0"/>
    <w:rsid w:val="00113C11"/>
    <w:rsid w:val="001174CC"/>
    <w:rsid w:val="001229AD"/>
    <w:rsid w:val="0012423B"/>
    <w:rsid w:val="001242C1"/>
    <w:rsid w:val="001255DB"/>
    <w:rsid w:val="00141A4B"/>
    <w:rsid w:val="001424DD"/>
    <w:rsid w:val="001428B6"/>
    <w:rsid w:val="00152682"/>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2576"/>
    <w:rsid w:val="001A59B1"/>
    <w:rsid w:val="001A6190"/>
    <w:rsid w:val="001A6414"/>
    <w:rsid w:val="001B087C"/>
    <w:rsid w:val="001B21E9"/>
    <w:rsid w:val="001B4239"/>
    <w:rsid w:val="001B433E"/>
    <w:rsid w:val="001B5921"/>
    <w:rsid w:val="001B695A"/>
    <w:rsid w:val="001C0FDA"/>
    <w:rsid w:val="001C2581"/>
    <w:rsid w:val="001C4587"/>
    <w:rsid w:val="001D2139"/>
    <w:rsid w:val="001D65A7"/>
    <w:rsid w:val="001D6B4E"/>
    <w:rsid w:val="001E2076"/>
    <w:rsid w:val="001E240A"/>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611"/>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A2BDE"/>
    <w:rsid w:val="006B6572"/>
    <w:rsid w:val="006B7EA2"/>
    <w:rsid w:val="006C663D"/>
    <w:rsid w:val="006D229C"/>
    <w:rsid w:val="006E079C"/>
    <w:rsid w:val="006E1B05"/>
    <w:rsid w:val="006E3323"/>
    <w:rsid w:val="006E3AFE"/>
    <w:rsid w:val="006E5E15"/>
    <w:rsid w:val="006E7C30"/>
    <w:rsid w:val="006F3D52"/>
    <w:rsid w:val="006F4B32"/>
    <w:rsid w:val="006F72B8"/>
    <w:rsid w:val="00702B07"/>
    <w:rsid w:val="0070348D"/>
    <w:rsid w:val="0070523D"/>
    <w:rsid w:val="0070786A"/>
    <w:rsid w:val="0071047A"/>
    <w:rsid w:val="00714F7F"/>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7DE2"/>
    <w:rsid w:val="00DD1D0E"/>
    <w:rsid w:val="00DD22A6"/>
    <w:rsid w:val="00DE37FF"/>
    <w:rsid w:val="00DE4A97"/>
    <w:rsid w:val="00DE5ADF"/>
    <w:rsid w:val="00DE74DE"/>
    <w:rsid w:val="00DF2B1F"/>
    <w:rsid w:val="00DF62CD"/>
    <w:rsid w:val="00E017AD"/>
    <w:rsid w:val="00E022A2"/>
    <w:rsid w:val="00E13E64"/>
    <w:rsid w:val="00E15146"/>
    <w:rsid w:val="00E24187"/>
    <w:rsid w:val="00E2660A"/>
    <w:rsid w:val="00E267F8"/>
    <w:rsid w:val="00E27409"/>
    <w:rsid w:val="00E3253A"/>
    <w:rsid w:val="00E32B8C"/>
    <w:rsid w:val="00E32F3E"/>
    <w:rsid w:val="00E33C29"/>
    <w:rsid w:val="00E33EC3"/>
    <w:rsid w:val="00E3475E"/>
    <w:rsid w:val="00E35D62"/>
    <w:rsid w:val="00E3753E"/>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7886</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2021-02-02T09:10:00Z</dcterms:created>
  <dcterms:modified xsi:type="dcterms:W3CDTF">2021-02-04T15:12:00Z</dcterms:modified>
</cp:coreProperties>
</file>