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95411" w14:textId="7280D161" w:rsidR="00156F86" w:rsidRPr="00737FAB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r w:rsidRPr="00737FAB">
        <w:rPr>
          <w:rFonts w:cs="Arial"/>
          <w:lang w:val="en-US"/>
        </w:rPr>
        <w:t xml:space="preserve">3GPP </w:t>
      </w:r>
      <w:r w:rsidR="00233315" w:rsidRPr="00737FAB">
        <w:rPr>
          <w:rFonts w:cs="Arial"/>
          <w:lang w:val="en-US" w:eastAsia="ja-JP"/>
        </w:rPr>
        <w:t>TSG-RAN</w:t>
      </w:r>
      <w:r w:rsidR="00604FE2" w:rsidRPr="00737FAB">
        <w:rPr>
          <w:rFonts w:cs="Arial" w:hint="eastAsia"/>
          <w:lang w:val="en-US" w:eastAsia="ja-JP"/>
        </w:rPr>
        <w:t xml:space="preserve"> </w:t>
      </w:r>
      <w:r w:rsidR="00A95D20" w:rsidRPr="00737FAB">
        <w:rPr>
          <w:rFonts w:cs="Arial"/>
          <w:lang w:val="en-US" w:eastAsia="ja-JP"/>
        </w:rPr>
        <w:t>#</w:t>
      </w:r>
      <w:r w:rsidR="00604FE2" w:rsidRPr="00737FAB">
        <w:rPr>
          <w:rFonts w:cs="Arial" w:hint="eastAsia"/>
          <w:lang w:val="en-US" w:eastAsia="ja-JP"/>
        </w:rPr>
        <w:t>89</w:t>
      </w:r>
      <w:r w:rsidR="00CA0F0B" w:rsidRPr="00737FAB">
        <w:rPr>
          <w:rFonts w:cs="Arial" w:hint="eastAsia"/>
          <w:lang w:val="en-US" w:eastAsia="ja-JP"/>
        </w:rPr>
        <w:t xml:space="preserve"> electronic</w:t>
      </w:r>
      <w:r w:rsidRPr="00737FAB">
        <w:rPr>
          <w:rFonts w:cs="Arial"/>
          <w:lang w:val="en-US"/>
        </w:rPr>
        <w:tab/>
        <w:t>R</w:t>
      </w:r>
      <w:r w:rsidR="00604FE2" w:rsidRPr="00737FAB">
        <w:rPr>
          <w:rFonts w:cs="Arial" w:hint="eastAsia"/>
          <w:lang w:val="en-US" w:eastAsia="ja-JP"/>
        </w:rPr>
        <w:t>P</w:t>
      </w:r>
      <w:r w:rsidRPr="00737FAB">
        <w:rPr>
          <w:rFonts w:cs="Arial"/>
          <w:lang w:val="en-US" w:eastAsia="ja-JP"/>
        </w:rPr>
        <w:t>-</w:t>
      </w:r>
      <w:r w:rsidR="00ED1C82" w:rsidRPr="00737FAB">
        <w:rPr>
          <w:rFonts w:cs="Arial" w:hint="eastAsia"/>
          <w:lang w:val="en-US" w:eastAsia="ja-JP"/>
        </w:rPr>
        <w:t>20</w:t>
      </w:r>
      <w:r w:rsidR="00CD5063" w:rsidRPr="00737FAB">
        <w:rPr>
          <w:rFonts w:cs="Arial"/>
          <w:lang w:val="en-US" w:eastAsia="ja-JP"/>
        </w:rPr>
        <w:t>1524</w:t>
      </w:r>
    </w:p>
    <w:p w14:paraId="444AEFB6" w14:textId="6DF76F10" w:rsidR="00DB7D65" w:rsidRPr="00863065" w:rsidRDefault="00CA0F0B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 w:rsidR="00737FAB">
        <w:rPr>
          <w:rFonts w:cs="Arial"/>
          <w:lang w:val="en-US" w:eastAsia="ja-JP"/>
        </w:rPr>
        <w:t>4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 w:rsidR="00737FAB">
        <w:rPr>
          <w:rFonts w:cs="Arial"/>
          <w:lang w:val="en-US" w:eastAsia="ja-JP"/>
        </w:rPr>
        <w:t>1</w:t>
      </w:r>
      <w:r>
        <w:rPr>
          <w:rFonts w:cs="Arial"/>
          <w:lang w:val="en-US" w:eastAsia="ja-JP"/>
        </w:rPr>
        <w:t>8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 w:rsidR="00737FAB">
        <w:rPr>
          <w:rFonts w:cs="Arial"/>
          <w:lang w:val="en-US" w:eastAsia="ja-JP"/>
        </w:rPr>
        <w:t>September</w:t>
      </w:r>
      <w:r w:rsidR="006C777E" w:rsidRPr="00802E96">
        <w:rPr>
          <w:rFonts w:cs="Arial"/>
          <w:lang w:val="en-US" w:eastAsia="ja-JP"/>
        </w:rPr>
        <w:t xml:space="preserve"> 20</w:t>
      </w:r>
      <w:r w:rsidR="00ED1C82">
        <w:rPr>
          <w:rFonts w:cs="Arial" w:hint="eastAsia"/>
          <w:lang w:val="en-US" w:eastAsia="ja-JP"/>
        </w:rPr>
        <w:t>20</w:t>
      </w:r>
    </w:p>
    <w:p w14:paraId="09DAE34D" w14:textId="77777777" w:rsidR="00DB7D65" w:rsidRPr="00863065" w:rsidRDefault="00CA0F0B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Online</w:t>
      </w:r>
    </w:p>
    <w:p w14:paraId="2D4EADB5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3E6ABD17" w14:textId="0DBAC7CA" w:rsidR="00DB7D65" w:rsidRPr="00F26936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F26936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 w:rsidRPr="00F26936">
        <w:rPr>
          <w:rFonts w:ascii="Arial" w:hAnsi="Arial" w:cs="Arial"/>
          <w:b/>
          <w:sz w:val="24"/>
          <w:lang w:val="en-US" w:eastAsia="ja-JP"/>
        </w:rPr>
        <w:tab/>
      </w:r>
      <w:r w:rsidR="00433259" w:rsidRPr="00F26936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F26936" w:rsidRPr="00F26936">
        <w:rPr>
          <w:rFonts w:ascii="Arial" w:hAnsi="Arial" w:cs="Arial"/>
          <w:b/>
          <w:sz w:val="24"/>
          <w:lang w:val="en-US" w:eastAsia="ja-JP"/>
        </w:rPr>
        <w:t>, Teleco</w:t>
      </w:r>
      <w:r w:rsidR="00F26936" w:rsidRPr="00981728">
        <w:rPr>
          <w:rFonts w:ascii="Arial" w:hAnsi="Arial" w:cs="Arial"/>
          <w:b/>
          <w:sz w:val="24"/>
          <w:lang w:val="en-US" w:eastAsia="ja-JP"/>
        </w:rPr>
        <w:t xml:space="preserve">m </w:t>
      </w:r>
      <w:r w:rsidR="00F26936">
        <w:rPr>
          <w:rFonts w:ascii="Arial" w:hAnsi="Arial" w:cs="Arial"/>
          <w:b/>
          <w:sz w:val="24"/>
          <w:lang w:val="en-US" w:eastAsia="ja-JP"/>
        </w:rPr>
        <w:t>Italia</w:t>
      </w:r>
      <w:r w:rsidR="002A4C33">
        <w:rPr>
          <w:rFonts w:ascii="Arial" w:hAnsi="Arial" w:cs="Arial"/>
          <w:b/>
          <w:sz w:val="24"/>
          <w:lang w:val="en-US" w:eastAsia="ja-JP"/>
        </w:rPr>
        <w:t>, Verizon, SoftBank, SK telecom, KT Corp., Turkcell, KDDI</w:t>
      </w:r>
      <w:r w:rsidR="00EE39A9">
        <w:rPr>
          <w:rFonts w:ascii="Arial" w:hAnsi="Arial" w:cs="Arial"/>
          <w:b/>
          <w:sz w:val="24"/>
          <w:lang w:val="en-US" w:eastAsia="ja-JP"/>
        </w:rPr>
        <w:t xml:space="preserve">, British Telecom, </w:t>
      </w:r>
      <w:r w:rsidR="00EE316D">
        <w:rPr>
          <w:rFonts w:ascii="Arial" w:hAnsi="Arial" w:cs="Arial"/>
          <w:b/>
          <w:sz w:val="24"/>
          <w:lang w:val="en-US" w:eastAsia="ja-JP"/>
        </w:rPr>
        <w:t>LG Uplus</w:t>
      </w:r>
    </w:p>
    <w:p w14:paraId="1FE4E802" w14:textId="7777777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04FE2">
        <w:rPr>
          <w:rFonts w:ascii="Arial" w:hAnsi="Arial" w:cs="Arial"/>
          <w:b/>
          <w:sz w:val="24"/>
        </w:rPr>
        <w:t>Operator’s view on resolving LTE SIB</w:t>
      </w:r>
      <w:r w:rsidR="00F26936">
        <w:rPr>
          <w:rFonts w:ascii="Arial" w:hAnsi="Arial" w:cs="Arial"/>
          <w:b/>
          <w:sz w:val="24"/>
        </w:rPr>
        <w:t>s</w:t>
      </w:r>
      <w:r w:rsidR="00604FE2">
        <w:rPr>
          <w:rFonts w:ascii="Arial" w:hAnsi="Arial" w:cs="Arial"/>
          <w:b/>
          <w:sz w:val="24"/>
        </w:rPr>
        <w:t xml:space="preserve"> scheduling issue</w:t>
      </w:r>
    </w:p>
    <w:p w14:paraId="2BA56799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03842E61" w14:textId="77777777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DA6ED2">
        <w:rPr>
          <w:rFonts w:ascii="Arial" w:hAnsi="Arial" w:cs="Arial"/>
          <w:b/>
          <w:sz w:val="24"/>
          <w:lang w:eastAsia="ja-JP"/>
        </w:rPr>
        <w:t>14</w:t>
      </w:r>
    </w:p>
    <w:p w14:paraId="00F3F1E5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29938994" w14:textId="486CB8B7" w:rsidR="00604FE2" w:rsidRDefault="00BD6BF0" w:rsidP="00604FE2">
      <w:pPr>
        <w:rPr>
          <w:lang w:eastAsia="ja-JP"/>
        </w:rPr>
      </w:pPr>
      <w:r>
        <w:rPr>
          <w:rFonts w:hint="eastAsia"/>
          <w:lang w:eastAsia="ja-JP"/>
        </w:rPr>
        <w:t>This paper</w:t>
      </w:r>
      <w:r w:rsidR="00F13EA9">
        <w:rPr>
          <w:lang w:eastAsia="ja-JP"/>
        </w:rPr>
        <w:t xml:space="preserve"> attempts to express operator</w:t>
      </w:r>
      <w:r w:rsidR="00F26936">
        <w:rPr>
          <w:lang w:eastAsia="ja-JP"/>
        </w:rPr>
        <w:t>s</w:t>
      </w:r>
      <w:r w:rsidR="00F13EA9">
        <w:rPr>
          <w:lang w:eastAsia="ja-JP"/>
        </w:rPr>
        <w:t>’ view on the technical</w:t>
      </w:r>
      <w:r w:rsidR="00F26936">
        <w:rPr>
          <w:lang w:eastAsia="ja-JP"/>
        </w:rPr>
        <w:t>ly</w:t>
      </w:r>
      <w:r w:rsidR="00F13EA9">
        <w:rPr>
          <w:lang w:eastAsia="ja-JP"/>
        </w:rPr>
        <w:t xml:space="preserve"> endorsed CRs </w:t>
      </w:r>
      <w:r w:rsidR="00F26936">
        <w:rPr>
          <w:lang w:eastAsia="ja-JP"/>
        </w:rPr>
        <w:t xml:space="preserve">to TS 36.331 (from Rel-12 onwards) </w:t>
      </w:r>
      <w:r w:rsidR="00F13EA9">
        <w:rPr>
          <w:lang w:eastAsia="ja-JP"/>
        </w:rPr>
        <w:t>submitted from RAN2 that concerns the LTE SIB</w:t>
      </w:r>
      <w:r w:rsidR="00F26936">
        <w:rPr>
          <w:lang w:eastAsia="ja-JP"/>
        </w:rPr>
        <w:t>s</w:t>
      </w:r>
      <w:r w:rsidR="00F13EA9">
        <w:rPr>
          <w:lang w:eastAsia="ja-JP"/>
        </w:rPr>
        <w:t xml:space="preserve"> scheduling issue</w:t>
      </w:r>
      <w:r w:rsidR="00F26936">
        <w:rPr>
          <w:lang w:eastAsia="ja-JP"/>
        </w:rPr>
        <w:t xml:space="preserve"> affecting SIB19 and onwards</w:t>
      </w:r>
      <w:r w:rsidR="00F13EA9">
        <w:rPr>
          <w:lang w:eastAsia="ja-JP"/>
        </w:rPr>
        <w:t>.</w:t>
      </w:r>
    </w:p>
    <w:p w14:paraId="1C11ACC4" w14:textId="0DF720B8" w:rsidR="00BD6BF0" w:rsidRPr="00280561" w:rsidRDefault="00BD6BF0" w:rsidP="00280561">
      <w:pPr>
        <w:rPr>
          <w:lang w:eastAsia="ja-JP"/>
        </w:rPr>
      </w:pPr>
    </w:p>
    <w:p w14:paraId="6D1D8A71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1551231" w14:textId="77777777" w:rsidR="00743D97" w:rsidRDefault="004D0645" w:rsidP="00280561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Background</w:t>
      </w:r>
    </w:p>
    <w:p w14:paraId="57A7AAB4" w14:textId="5CAEFD52" w:rsidR="00604FE2" w:rsidRDefault="0035766B" w:rsidP="00280561">
      <w:pPr>
        <w:rPr>
          <w:lang w:eastAsia="ja-JP"/>
        </w:rPr>
      </w:pPr>
      <w:r>
        <w:rPr>
          <w:rFonts w:hint="eastAsia"/>
          <w:lang w:eastAsia="ja-JP"/>
        </w:rPr>
        <w:t>The LTE SIB</w:t>
      </w:r>
      <w:r w:rsidR="00F26936">
        <w:rPr>
          <w:lang w:eastAsia="ja-JP"/>
        </w:rPr>
        <w:t>s</w:t>
      </w:r>
      <w:r>
        <w:rPr>
          <w:rFonts w:hint="eastAsia"/>
          <w:lang w:eastAsia="ja-JP"/>
        </w:rPr>
        <w:t xml:space="preserve"> scheduling issue was raised by some companies at RAN2 #111-e [</w:t>
      </w:r>
      <w:r>
        <w:rPr>
          <w:lang w:eastAsia="ja-JP"/>
        </w:rPr>
        <w:t>1, 2, 3]. An email discussion was conducted during the RAN2 meeting to understand what the scenarios and assumptions are. As an outcome of email discussion, the following was concluded [</w:t>
      </w:r>
      <w:r w:rsidR="00981728">
        <w:rPr>
          <w:lang w:eastAsia="ja-JP"/>
        </w:rPr>
        <w:t>4</w:t>
      </w:r>
      <w:r>
        <w:rPr>
          <w:lang w:eastAsia="ja-JP"/>
        </w:rPr>
        <w:t>].</w:t>
      </w:r>
    </w:p>
    <w:p w14:paraId="564CB17A" w14:textId="77777777" w:rsidR="00360A85" w:rsidRDefault="00360A85" w:rsidP="00280561">
      <w:pPr>
        <w:rPr>
          <w:lang w:eastAsia="ja-JP"/>
        </w:rPr>
      </w:pPr>
    </w:p>
    <w:p w14:paraId="57417959" w14:textId="77777777" w:rsidR="001B04D1" w:rsidRPr="00FC3175" w:rsidRDefault="001B04D1" w:rsidP="001B04D1">
      <w:pPr>
        <w:rPr>
          <w:b/>
          <w:u w:val="single"/>
          <w:lang w:eastAsia="ja-JP"/>
        </w:rPr>
      </w:pPr>
      <w:r w:rsidRPr="00FC3175">
        <w:rPr>
          <w:rFonts w:hint="eastAsia"/>
          <w:b/>
          <w:u w:val="single"/>
          <w:lang w:eastAsia="ja-JP"/>
        </w:rPr>
        <w:t>Problematic scenario:</w:t>
      </w:r>
    </w:p>
    <w:p w14:paraId="05D937FB" w14:textId="77777777" w:rsidR="001B04D1" w:rsidRDefault="001B04D1" w:rsidP="001B04D1">
      <w:pPr>
        <w:pStyle w:val="B1"/>
        <w:ind w:left="1136" w:hanging="852"/>
      </w:pPr>
      <w:r w:rsidRPr="00FC3175">
        <w:rPr>
          <w:rFonts w:hint="eastAsia"/>
          <w:b/>
        </w:rPr>
        <w:t>Case 1:</w:t>
      </w:r>
      <w:r>
        <w:rPr>
          <w:rFonts w:hint="eastAsia"/>
        </w:rPr>
        <w:tab/>
      </w:r>
      <w:r w:rsidRPr="00FC3175">
        <w:t>When an eNB broadcasts SIB1 which includes scheduling information of SI messages including SIB19 and onwards, some legacy UEs</w:t>
      </w:r>
      <w:r>
        <w:t xml:space="preserve"> that do not handle the </w:t>
      </w:r>
      <w:r w:rsidRPr="00FC3175">
        <w:rPr>
          <w:i/>
        </w:rPr>
        <w:t>SIB-Type IE</w:t>
      </w:r>
      <w:r>
        <w:t xml:space="preserve"> correctly </w:t>
      </w:r>
      <w:r w:rsidRPr="00FC3175">
        <w:t>are unable to acquire SIB1 and consider the cell as barred.</w:t>
      </w:r>
    </w:p>
    <w:p w14:paraId="79455A31" w14:textId="5EC4EC1D" w:rsidR="001B04D1" w:rsidRDefault="001B04D1" w:rsidP="001B04D1">
      <w:pPr>
        <w:pStyle w:val="B4"/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 w:rsidRPr="00FC3175">
        <w:rPr>
          <w:lang w:eastAsia="ja-JP"/>
        </w:rPr>
        <w:t xml:space="preserve">It happens no matter whether SIB19 and onwards are scheduled separately from the other legacy SIBs (SIB2 to SIB18) via </w:t>
      </w:r>
      <w:r w:rsidR="007C59BF">
        <w:rPr>
          <w:lang w:eastAsia="ja-JP"/>
        </w:rPr>
        <w:t>a</w:t>
      </w:r>
      <w:r w:rsidRPr="00FC3175">
        <w:rPr>
          <w:lang w:eastAsia="ja-JP"/>
        </w:rPr>
        <w:t xml:space="preserve"> different SI message, or SIB19 and onwards are scheduled together with the legacy SIBs in the same SI message.</w:t>
      </w:r>
    </w:p>
    <w:p w14:paraId="74A20AF9" w14:textId="77777777" w:rsidR="001B04D1" w:rsidRDefault="001B04D1" w:rsidP="001B04D1">
      <w:pPr>
        <w:pStyle w:val="B1"/>
        <w:ind w:left="0" w:firstLine="0"/>
      </w:pPr>
      <w:r>
        <w:rPr>
          <w:b/>
        </w:rPr>
        <w:t>Types of UEs:</w:t>
      </w:r>
    </w:p>
    <w:p w14:paraId="078BF85C" w14:textId="4B701DA4" w:rsidR="001B04D1" w:rsidRPr="00EF547E" w:rsidRDefault="001B04D1" w:rsidP="001B04D1">
      <w:pPr>
        <w:pStyle w:val="B1"/>
      </w:pPr>
      <w:r>
        <w:rPr>
          <w:rFonts w:hint="eastAsia"/>
        </w:rPr>
        <w:t>-</w:t>
      </w:r>
      <w:r>
        <w:tab/>
      </w:r>
      <w:r w:rsidR="00475A28" w:rsidRPr="00475A28">
        <w:t>The problematic UEs are known to include different types of UE such as those used for IoT service, and smartphones.</w:t>
      </w:r>
    </w:p>
    <w:p w14:paraId="1FC38551" w14:textId="77777777" w:rsidR="001B04D1" w:rsidRPr="006A55A7" w:rsidRDefault="001B04D1" w:rsidP="001B04D1">
      <w:pPr>
        <w:rPr>
          <w:b/>
          <w:u w:val="single"/>
          <w:lang w:eastAsia="ja-JP"/>
        </w:rPr>
      </w:pPr>
      <w:r w:rsidRPr="006A55A7">
        <w:rPr>
          <w:rFonts w:hint="eastAsia"/>
          <w:b/>
          <w:u w:val="single"/>
          <w:lang w:eastAsia="ja-JP"/>
        </w:rPr>
        <w:t>Assumption:</w:t>
      </w:r>
    </w:p>
    <w:p w14:paraId="2ADE2821" w14:textId="4BD3DBB3" w:rsidR="001B04D1" w:rsidRPr="008B1A00" w:rsidRDefault="001B04D1" w:rsidP="0020410A">
      <w:pPr>
        <w:pStyle w:val="B1"/>
      </w:pPr>
      <w:bookmarkStart w:id="0" w:name="_GoBack"/>
      <w:bookmarkEnd w:id="0"/>
      <w:r>
        <w:rPr>
          <w:rFonts w:hint="eastAsia"/>
        </w:rPr>
        <w:t>-</w:t>
      </w:r>
      <w:r>
        <w:tab/>
      </w:r>
      <w:r w:rsidRPr="006A55A7">
        <w:t xml:space="preserve">Not </w:t>
      </w:r>
      <w:r w:rsidR="009E1687" w:rsidRPr="006A55A7">
        <w:t>all</w:t>
      </w:r>
      <w:r w:rsidRPr="006A55A7">
        <w:t xml:space="preserve"> the concerning UEs </w:t>
      </w:r>
      <w:r w:rsidR="005F7EEF">
        <w:t>are capable to</w:t>
      </w:r>
      <w:r w:rsidR="005F7EEF" w:rsidRPr="006A55A7">
        <w:t xml:space="preserve"> </w:t>
      </w:r>
      <w:r w:rsidRPr="006A55A7">
        <w:t>upgrad</w:t>
      </w:r>
      <w:r w:rsidR="00FF7969">
        <w:t xml:space="preserve">e their </w:t>
      </w:r>
      <w:r w:rsidR="005F7EEF">
        <w:t>software</w:t>
      </w:r>
      <w:r w:rsidR="007D69DC">
        <w:t xml:space="preserve"> to correctly decode SIB19 and onwards</w:t>
      </w:r>
      <w:r w:rsidR="00D5530A">
        <w:t xml:space="preserve">. </w:t>
      </w:r>
      <w:r w:rsidR="00C813C7">
        <w:t>Therefore</w:t>
      </w:r>
      <w:r w:rsidR="00D5530A">
        <w:t>,</w:t>
      </w:r>
      <w:r w:rsidRPr="006A55A7">
        <w:t xml:space="preserve"> </w:t>
      </w:r>
      <w:r w:rsidR="00514CB7">
        <w:t xml:space="preserve">they </w:t>
      </w:r>
      <w:r w:rsidR="00990C68">
        <w:t xml:space="preserve">are excluded </w:t>
      </w:r>
      <w:r w:rsidR="004167FA">
        <w:t>from</w:t>
      </w:r>
      <w:r w:rsidR="00990C68">
        <w:t xml:space="preserve"> the LTE network as they</w:t>
      </w:r>
      <w:r w:rsidR="00514CB7" w:rsidRPr="006A55A7">
        <w:t xml:space="preserve"> </w:t>
      </w:r>
      <w:r w:rsidRPr="006A55A7">
        <w:t>cannot handle the uncomprehending field in SIB1 properly.</w:t>
      </w:r>
    </w:p>
    <w:p w14:paraId="27B63A34" w14:textId="1352DF05" w:rsidR="001B04D1" w:rsidRDefault="00360A85" w:rsidP="00360A85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</w:r>
      <w:r w:rsidRPr="00360A85">
        <w:rPr>
          <w:lang w:eastAsia="ja-JP"/>
        </w:rPr>
        <w:t>It is hard to assess the severity of this issue</w:t>
      </w:r>
      <w:r w:rsidR="002F0DD4">
        <w:rPr>
          <w:lang w:eastAsia="ja-JP"/>
        </w:rPr>
        <w:t xml:space="preserve">. </w:t>
      </w:r>
      <w:r w:rsidR="008B7D05">
        <w:rPr>
          <w:lang w:eastAsia="ja-JP"/>
        </w:rPr>
        <w:t>The number of affected UEs and the percentage</w:t>
      </w:r>
      <w:r w:rsidR="00F01143">
        <w:rPr>
          <w:lang w:eastAsia="ja-JP"/>
        </w:rPr>
        <w:t xml:space="preserve"> of them</w:t>
      </w:r>
      <w:r w:rsidRPr="00360A85">
        <w:rPr>
          <w:lang w:eastAsia="ja-JP"/>
        </w:rPr>
        <w:t xml:space="preserve"> is subjective and up to the mindset of every company. </w:t>
      </w:r>
      <w:r w:rsidR="00952C3C">
        <w:rPr>
          <w:lang w:eastAsia="ja-JP"/>
        </w:rPr>
        <w:t>T</w:t>
      </w:r>
      <w:r w:rsidR="00F01143">
        <w:rPr>
          <w:lang w:eastAsia="ja-JP"/>
        </w:rPr>
        <w:t>o give an idea of the</w:t>
      </w:r>
      <w:r w:rsidR="0057123E">
        <w:rPr>
          <w:lang w:eastAsia="ja-JP"/>
        </w:rPr>
        <w:t xml:space="preserve"> problem</w:t>
      </w:r>
      <w:r w:rsidR="00F01143">
        <w:rPr>
          <w:lang w:eastAsia="ja-JP"/>
        </w:rPr>
        <w:t xml:space="preserve"> </w:t>
      </w:r>
      <w:r w:rsidR="00952C3C">
        <w:rPr>
          <w:lang w:eastAsia="ja-JP"/>
        </w:rPr>
        <w:t>magnitude</w:t>
      </w:r>
      <w:r w:rsidR="00775AF1">
        <w:rPr>
          <w:lang w:eastAsia="ja-JP"/>
        </w:rPr>
        <w:t>,</w:t>
      </w:r>
      <w:r w:rsidRPr="00360A85">
        <w:rPr>
          <w:lang w:eastAsia="ja-JP"/>
        </w:rPr>
        <w:t xml:space="preserve"> one operator shared </w:t>
      </w:r>
      <w:r w:rsidR="006727D1">
        <w:rPr>
          <w:lang w:eastAsia="ja-JP"/>
        </w:rPr>
        <w:t>the</w:t>
      </w:r>
      <w:r w:rsidR="00952C3C" w:rsidRPr="00360A85">
        <w:rPr>
          <w:lang w:eastAsia="ja-JP"/>
        </w:rPr>
        <w:t xml:space="preserve"> </w:t>
      </w:r>
      <w:r w:rsidRPr="00360A85">
        <w:rPr>
          <w:lang w:eastAsia="ja-JP"/>
        </w:rPr>
        <w:t>statistics</w:t>
      </w:r>
      <w:r w:rsidR="00DD5D69">
        <w:rPr>
          <w:lang w:eastAsia="ja-JP"/>
        </w:rPr>
        <w:t xml:space="preserve"> of</w:t>
      </w:r>
      <w:r w:rsidRPr="00360A85">
        <w:rPr>
          <w:lang w:eastAsia="ja-JP"/>
        </w:rPr>
        <w:t xml:space="preserve"> </w:t>
      </w:r>
      <w:r w:rsidR="006727D1">
        <w:rPr>
          <w:lang w:eastAsia="ja-JP"/>
        </w:rPr>
        <w:t>its</w:t>
      </w:r>
      <w:r w:rsidR="006727D1" w:rsidRPr="00360A85">
        <w:rPr>
          <w:lang w:eastAsia="ja-JP"/>
        </w:rPr>
        <w:t xml:space="preserve"> </w:t>
      </w:r>
      <w:r w:rsidRPr="00360A85">
        <w:rPr>
          <w:lang w:eastAsia="ja-JP"/>
        </w:rPr>
        <w:t>live network</w:t>
      </w:r>
      <w:r w:rsidR="00DD5D69">
        <w:rPr>
          <w:lang w:eastAsia="ja-JP"/>
        </w:rPr>
        <w:t>. In there,</w:t>
      </w:r>
      <w:r w:rsidRPr="00360A85">
        <w:rPr>
          <w:lang w:eastAsia="ja-JP"/>
        </w:rPr>
        <w:t xml:space="preserve"> more than 5 million UEs </w:t>
      </w:r>
      <w:r w:rsidR="00F6305B" w:rsidRPr="00360A85">
        <w:rPr>
          <w:lang w:eastAsia="ja-JP"/>
        </w:rPr>
        <w:t>fac</w:t>
      </w:r>
      <w:r w:rsidR="00F6305B">
        <w:rPr>
          <w:lang w:eastAsia="ja-JP"/>
        </w:rPr>
        <w:t>e</w:t>
      </w:r>
      <w:r w:rsidR="00F6305B" w:rsidRPr="00360A85">
        <w:rPr>
          <w:lang w:eastAsia="ja-JP"/>
        </w:rPr>
        <w:t xml:space="preserve"> </w:t>
      </w:r>
      <w:r w:rsidRPr="00360A85">
        <w:rPr>
          <w:lang w:eastAsia="ja-JP"/>
        </w:rPr>
        <w:t>this issue.</w:t>
      </w:r>
    </w:p>
    <w:p w14:paraId="7CFA6BB7" w14:textId="1238DC3B" w:rsidR="00604FE2" w:rsidRDefault="00360A85" w:rsidP="00280561">
      <w:pPr>
        <w:rPr>
          <w:lang w:eastAsia="ja-JP"/>
        </w:rPr>
      </w:pPr>
      <w:r>
        <w:rPr>
          <w:rFonts w:hint="eastAsia"/>
          <w:lang w:eastAsia="ja-JP"/>
        </w:rPr>
        <w:t xml:space="preserve">RAN2 discussed </w:t>
      </w:r>
      <w:r>
        <w:rPr>
          <w:lang w:eastAsia="ja-JP"/>
        </w:rPr>
        <w:t>the potential solutions (i.e. solutions which require amending</w:t>
      </w:r>
      <w:r w:rsidRPr="00360A85">
        <w:rPr>
          <w:lang w:eastAsia="ja-JP"/>
        </w:rPr>
        <w:t xml:space="preserve"> the standard</w:t>
      </w:r>
      <w:r>
        <w:rPr>
          <w:lang w:eastAsia="ja-JP"/>
        </w:rPr>
        <w:t>), as well as the potential workarounds (i.e. NW implementation solutions which do not require amending the standard). In fact, opinions were</w:t>
      </w:r>
      <w:r w:rsidRPr="00360A85">
        <w:rPr>
          <w:lang w:eastAsia="ja-JP"/>
        </w:rPr>
        <w:t xml:space="preserve"> somehow split between vendors and operators, though not </w:t>
      </w:r>
      <w:r w:rsidR="00D438B5" w:rsidRPr="00360A85">
        <w:rPr>
          <w:lang w:eastAsia="ja-JP"/>
        </w:rPr>
        <w:t>all</w:t>
      </w:r>
      <w:r w:rsidRPr="00360A85">
        <w:rPr>
          <w:lang w:eastAsia="ja-JP"/>
        </w:rPr>
        <w:t xml:space="preserve"> </w:t>
      </w:r>
      <w:r w:rsidR="00215D9C">
        <w:rPr>
          <w:lang w:eastAsia="ja-JP"/>
        </w:rPr>
        <w:t>either</w:t>
      </w:r>
      <w:r w:rsidR="00215D9C" w:rsidRPr="00360A85">
        <w:rPr>
          <w:lang w:eastAsia="ja-JP"/>
        </w:rPr>
        <w:t xml:space="preserve"> </w:t>
      </w:r>
      <w:r w:rsidRPr="00360A85">
        <w:rPr>
          <w:lang w:eastAsia="ja-JP"/>
        </w:rPr>
        <w:t>vendors or operators share the same view.</w:t>
      </w:r>
      <w:r w:rsidR="00CB3E68">
        <w:rPr>
          <w:lang w:eastAsia="ja-JP"/>
        </w:rPr>
        <w:t xml:space="preserve"> Vendors tend</w:t>
      </w:r>
      <w:r w:rsidR="004F263C">
        <w:rPr>
          <w:lang w:eastAsia="ja-JP"/>
        </w:rPr>
        <w:t>ed</w:t>
      </w:r>
      <w:r w:rsidR="00CB3E68">
        <w:rPr>
          <w:lang w:eastAsia="ja-JP"/>
        </w:rPr>
        <w:t xml:space="preserve"> to think that the potential workarounds are enough to iron out the issue. In particular, the following two options </w:t>
      </w:r>
      <w:r w:rsidR="002D1500">
        <w:rPr>
          <w:lang w:eastAsia="ja-JP"/>
        </w:rPr>
        <w:t xml:space="preserve">were </w:t>
      </w:r>
      <w:r w:rsidR="00215D9C">
        <w:rPr>
          <w:lang w:eastAsia="ja-JP"/>
        </w:rPr>
        <w:t xml:space="preserve">discussed and deemed </w:t>
      </w:r>
      <w:r w:rsidR="002D1500">
        <w:rPr>
          <w:lang w:eastAsia="ja-JP"/>
        </w:rPr>
        <w:t xml:space="preserve">as </w:t>
      </w:r>
      <w:r w:rsidR="00A0734F">
        <w:rPr>
          <w:lang w:eastAsia="ja-JP"/>
        </w:rPr>
        <w:t>enough</w:t>
      </w:r>
      <w:r w:rsidR="00215D9C">
        <w:rPr>
          <w:lang w:eastAsia="ja-JP"/>
        </w:rPr>
        <w:t xml:space="preserve"> </w:t>
      </w:r>
      <w:r w:rsidR="00590B58">
        <w:rPr>
          <w:lang w:eastAsia="ja-JP"/>
        </w:rPr>
        <w:t>to solve the issue</w:t>
      </w:r>
      <w:r w:rsidR="00C72F87">
        <w:rPr>
          <w:lang w:eastAsia="ja-JP"/>
        </w:rPr>
        <w:t>,</w:t>
      </w:r>
      <w:r w:rsidR="00590B58">
        <w:rPr>
          <w:lang w:eastAsia="ja-JP"/>
        </w:rPr>
        <w:t xml:space="preserve"> </w:t>
      </w:r>
      <w:r w:rsidR="00215D9C">
        <w:rPr>
          <w:lang w:eastAsia="ja-JP"/>
        </w:rPr>
        <w:t>at least for the case of SIB1 including scheduling information for SIB24</w:t>
      </w:r>
      <w:r w:rsidR="00B528B5">
        <w:rPr>
          <w:lang w:eastAsia="ja-JP"/>
        </w:rPr>
        <w:t xml:space="preserve">. It is worth to remember that SIB24 was </w:t>
      </w:r>
      <w:r w:rsidR="00215D9C">
        <w:rPr>
          <w:lang w:eastAsia="ja-JP"/>
        </w:rPr>
        <w:t>introduced in Rel-15 for inter-RAT cell reselection from LTE to NR</w:t>
      </w:r>
      <w:r w:rsidR="002D1500">
        <w:rPr>
          <w:lang w:eastAsia="ja-JP"/>
        </w:rPr>
        <w:t>.</w:t>
      </w:r>
    </w:p>
    <w:p w14:paraId="2E035965" w14:textId="42CE2CB6" w:rsidR="002D1500" w:rsidRDefault="00C23268" w:rsidP="00C23268">
      <w:pPr>
        <w:pStyle w:val="B1"/>
      </w:pPr>
      <w:r w:rsidRPr="00C23268">
        <w:rPr>
          <w:rFonts w:hint="eastAsia"/>
          <w:b/>
        </w:rPr>
        <w:lastRenderedPageBreak/>
        <w:t>Option 2:</w:t>
      </w:r>
      <w:r>
        <w:rPr>
          <w:b/>
        </w:rPr>
        <w:tab/>
      </w:r>
      <w:r>
        <w:rPr>
          <w:rFonts w:hint="eastAsia"/>
        </w:rPr>
        <w:tab/>
      </w:r>
      <w:r w:rsidRPr="00C23268">
        <w:t>Do not broadcast SIB24, but relying on release with redirection from LTE to NR</w:t>
      </w:r>
      <w:r w:rsidR="009E56CD">
        <w:t>.</w:t>
      </w:r>
    </w:p>
    <w:p w14:paraId="518952BB" w14:textId="7A962791" w:rsidR="00C23268" w:rsidRDefault="00C23268" w:rsidP="00C23268">
      <w:pPr>
        <w:pStyle w:val="B1"/>
      </w:pPr>
      <w:r w:rsidRPr="00C23268">
        <w:rPr>
          <w:b/>
        </w:rPr>
        <w:t>Option 3:</w:t>
      </w:r>
      <w:r>
        <w:tab/>
      </w:r>
      <w:r>
        <w:tab/>
      </w:r>
      <w:r w:rsidRPr="00C23268">
        <w:t>Broadcast SIB24 only on a subset of LTE frequencies</w:t>
      </w:r>
      <w:r w:rsidR="009E56CD">
        <w:t>.</w:t>
      </w:r>
    </w:p>
    <w:p w14:paraId="1C379E03" w14:textId="2A657F4E" w:rsidR="002D1500" w:rsidRDefault="00CE46A0" w:rsidP="00CE46A0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</w:r>
      <w:r>
        <w:rPr>
          <w:lang w:eastAsia="ja-JP"/>
        </w:rPr>
        <w:t>The same option number is used as in [</w:t>
      </w:r>
      <w:r w:rsidR="00981728">
        <w:rPr>
          <w:lang w:eastAsia="ja-JP"/>
        </w:rPr>
        <w:t>4</w:t>
      </w:r>
      <w:r>
        <w:rPr>
          <w:lang w:eastAsia="ja-JP"/>
        </w:rPr>
        <w:t>].</w:t>
      </w:r>
    </w:p>
    <w:p w14:paraId="1CB596E8" w14:textId="6AD4AE50" w:rsidR="00562523" w:rsidRDefault="004F263C" w:rsidP="00280561">
      <w:pPr>
        <w:rPr>
          <w:lang w:eastAsia="ja-JP"/>
        </w:rPr>
      </w:pPr>
      <w:r>
        <w:rPr>
          <w:rFonts w:hint="eastAsia"/>
          <w:lang w:eastAsia="ja-JP"/>
        </w:rPr>
        <w:t>In contrast, operators tend</w:t>
      </w:r>
      <w:r>
        <w:rPr>
          <w:lang w:eastAsia="ja-JP"/>
        </w:rPr>
        <w:t>ed</w:t>
      </w:r>
      <w:r>
        <w:rPr>
          <w:rFonts w:hint="eastAsia"/>
          <w:lang w:eastAsia="ja-JP"/>
        </w:rPr>
        <w:t xml:space="preserve"> to </w:t>
      </w:r>
      <w:r>
        <w:rPr>
          <w:lang w:eastAsia="ja-JP"/>
        </w:rPr>
        <w:t>think that the potential workaround options have drawback</w:t>
      </w:r>
      <w:r w:rsidR="00562523">
        <w:rPr>
          <w:lang w:eastAsia="ja-JP"/>
        </w:rPr>
        <w:t>s</w:t>
      </w:r>
      <w:r>
        <w:rPr>
          <w:lang w:eastAsia="ja-JP"/>
        </w:rPr>
        <w:t xml:space="preserve"> and limitation</w:t>
      </w:r>
      <w:r w:rsidR="00562523">
        <w:rPr>
          <w:lang w:eastAsia="ja-JP"/>
        </w:rPr>
        <w:t>s</w:t>
      </w:r>
      <w:r>
        <w:rPr>
          <w:lang w:eastAsia="ja-JP"/>
        </w:rPr>
        <w:t>, and so the standard solution</w:t>
      </w:r>
      <w:r w:rsidR="00562523">
        <w:rPr>
          <w:lang w:eastAsia="ja-JP"/>
        </w:rPr>
        <w:t>,</w:t>
      </w:r>
      <w:r>
        <w:rPr>
          <w:lang w:eastAsia="ja-JP"/>
        </w:rPr>
        <w:t xml:space="preserve"> </w:t>
      </w:r>
      <w:r w:rsidR="00E14349">
        <w:rPr>
          <w:lang w:eastAsia="ja-JP"/>
        </w:rPr>
        <w:t xml:space="preserve">i.e. introducing </w:t>
      </w:r>
      <w:r w:rsidR="00812DD1" w:rsidRPr="00812DD1">
        <w:rPr>
          <w:lang w:eastAsia="ja-JP"/>
        </w:rPr>
        <w:t>an additional scheduling information for SIB19 and onwards in SIB1</w:t>
      </w:r>
      <w:r w:rsidR="00562523">
        <w:rPr>
          <w:lang w:eastAsia="ja-JP"/>
        </w:rPr>
        <w:t>,</w:t>
      </w:r>
      <w:r w:rsidR="00812DD1">
        <w:rPr>
          <w:lang w:eastAsia="ja-JP"/>
        </w:rPr>
        <w:t xml:space="preserve"> </w:t>
      </w:r>
      <w:r>
        <w:rPr>
          <w:lang w:eastAsia="ja-JP"/>
        </w:rPr>
        <w:t>is desirable.</w:t>
      </w:r>
      <w:r w:rsidR="00215D9C">
        <w:rPr>
          <w:lang w:eastAsia="ja-JP"/>
        </w:rPr>
        <w:t xml:space="preserve"> In fact, at least the above Option 2 could be considered for solving the SIB24 scheduling issue only while, for the other new SIBs than SIB24</w:t>
      </w:r>
      <w:r w:rsidR="00CE578D">
        <w:rPr>
          <w:lang w:eastAsia="ja-JP"/>
        </w:rPr>
        <w:t xml:space="preserve"> like i.e. SIB26a</w:t>
      </w:r>
      <w:r w:rsidR="00562523">
        <w:rPr>
          <w:lang w:eastAsia="ja-JP"/>
        </w:rPr>
        <w:t>, the problem remain</w:t>
      </w:r>
      <w:r w:rsidR="009B0A87">
        <w:rPr>
          <w:lang w:eastAsia="ja-JP"/>
        </w:rPr>
        <w:t>s</w:t>
      </w:r>
      <w:r w:rsidR="00562523">
        <w:rPr>
          <w:lang w:eastAsia="ja-JP"/>
        </w:rPr>
        <w:t>.</w:t>
      </w:r>
    </w:p>
    <w:p w14:paraId="7D6B167F" w14:textId="5FEF2C3D" w:rsidR="00360A85" w:rsidRDefault="004F263C" w:rsidP="00280561">
      <w:pPr>
        <w:rPr>
          <w:lang w:eastAsia="ja-JP"/>
        </w:rPr>
      </w:pPr>
      <w:r>
        <w:rPr>
          <w:lang w:eastAsia="ja-JP"/>
        </w:rPr>
        <w:t xml:space="preserve">As such, there was no consensus reached at the meeting, and so the CRs </w:t>
      </w:r>
      <w:r w:rsidR="00562523">
        <w:rPr>
          <w:lang w:eastAsia="ja-JP"/>
        </w:rPr>
        <w:t xml:space="preserve">enabling </w:t>
      </w:r>
      <w:r>
        <w:rPr>
          <w:lang w:eastAsia="ja-JP"/>
        </w:rPr>
        <w:t>the standard solution were technically endorsed and brought to TSG-RAN</w:t>
      </w:r>
      <w:r w:rsidR="004022E4">
        <w:rPr>
          <w:lang w:eastAsia="ja-JP"/>
        </w:rPr>
        <w:t xml:space="preserve"> at the</w:t>
      </w:r>
      <w:r w:rsidR="00F023A9">
        <w:rPr>
          <w:lang w:eastAsia="ja-JP"/>
        </w:rPr>
        <w:t xml:space="preserve"> #89-e meeting</w:t>
      </w:r>
      <w:r>
        <w:rPr>
          <w:lang w:eastAsia="ja-JP"/>
        </w:rPr>
        <w:t>.</w:t>
      </w:r>
    </w:p>
    <w:p w14:paraId="104B0CA3" w14:textId="77777777" w:rsidR="00CE46A0" w:rsidRPr="00CE46A0" w:rsidRDefault="00CE46A0" w:rsidP="00280561">
      <w:pPr>
        <w:rPr>
          <w:lang w:eastAsia="ja-JP"/>
        </w:rPr>
      </w:pPr>
    </w:p>
    <w:p w14:paraId="2A307E7E" w14:textId="77777777" w:rsidR="00280561" w:rsidRDefault="004D0645" w:rsidP="00280561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Operator’s view on workaround options</w:t>
      </w:r>
    </w:p>
    <w:p w14:paraId="217160DF" w14:textId="77777777" w:rsidR="00604FE2" w:rsidRDefault="009E2886" w:rsidP="00280561">
      <w:pPr>
        <w:rPr>
          <w:lang w:eastAsia="ja-JP"/>
        </w:rPr>
      </w:pPr>
      <w:r>
        <w:rPr>
          <w:rFonts w:hint="eastAsia"/>
          <w:lang w:eastAsia="ja-JP"/>
        </w:rPr>
        <w:t>As already discussed during the RAN2 email discussion, the co-sourcing operators are</w:t>
      </w:r>
      <w:r>
        <w:rPr>
          <w:lang w:eastAsia="ja-JP"/>
        </w:rPr>
        <w:t xml:space="preserve"> of opinion that the potential workaround options have a significant drawback and limitation, as summarised in the table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3397"/>
      </w:tblGrid>
      <w:tr w:rsidR="009E2886" w14:paraId="02B5A6B4" w14:textId="77777777" w:rsidTr="00E766D0">
        <w:tc>
          <w:tcPr>
            <w:tcW w:w="2405" w:type="dxa"/>
          </w:tcPr>
          <w:p w14:paraId="159E0E3A" w14:textId="77777777" w:rsidR="009E2886" w:rsidRDefault="009E2886" w:rsidP="00E766D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>
              <w:rPr>
                <w:rFonts w:hint="eastAsia"/>
                <w:lang w:eastAsia="ja-JP"/>
              </w:rPr>
              <w:t>ork</w:t>
            </w:r>
            <w:r>
              <w:rPr>
                <w:lang w:eastAsia="ja-JP"/>
              </w:rPr>
              <w:t>around options</w:t>
            </w:r>
          </w:p>
        </w:tc>
        <w:tc>
          <w:tcPr>
            <w:tcW w:w="3827" w:type="dxa"/>
          </w:tcPr>
          <w:p w14:paraId="6B9477EC" w14:textId="77777777" w:rsidR="009E2886" w:rsidRDefault="009E2886" w:rsidP="00E766D0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Limitation/drawback</w:t>
            </w:r>
          </w:p>
        </w:tc>
        <w:tc>
          <w:tcPr>
            <w:tcW w:w="3397" w:type="dxa"/>
          </w:tcPr>
          <w:p w14:paraId="39C9830F" w14:textId="77777777" w:rsidR="009E2886" w:rsidRDefault="009E2886" w:rsidP="00E766D0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Applicability to other SIBs</w:t>
            </w:r>
          </w:p>
        </w:tc>
      </w:tr>
      <w:tr w:rsidR="009E2886" w14:paraId="74A4E9DD" w14:textId="77777777" w:rsidTr="00E766D0">
        <w:tc>
          <w:tcPr>
            <w:tcW w:w="2405" w:type="dxa"/>
          </w:tcPr>
          <w:p w14:paraId="0DC8E91D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Option 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 w:rsidRPr="00AF0020">
              <w:rPr>
                <w:lang w:eastAsia="ja-JP"/>
              </w:rPr>
              <w:t>Do not broadcast SIB24, but relying on release with redirection from LTE to NR</w:t>
            </w:r>
          </w:p>
        </w:tc>
        <w:tc>
          <w:tcPr>
            <w:tcW w:w="3827" w:type="dxa"/>
          </w:tcPr>
          <w:p w14:paraId="6FA3A6F8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1) extra signalling and latency by using release with redirection</w:t>
            </w:r>
          </w:p>
          <w:p w14:paraId="5748FC44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2) “5G” icon cannot be shown for NR SA UEs</w:t>
            </w:r>
            <w:r w:rsidR="009648B9">
              <w:rPr>
                <w:lang w:eastAsia="ja-JP"/>
              </w:rPr>
              <w:t xml:space="preserve"> (unless LTE is connected to the 5GC)</w:t>
            </w:r>
            <w:r>
              <w:rPr>
                <w:lang w:eastAsia="ja-JP"/>
              </w:rPr>
              <w:t>.</w:t>
            </w:r>
          </w:p>
          <w:p w14:paraId="74497A17" w14:textId="3FF09210" w:rsidR="00AC32D1" w:rsidRDefault="00AC32D1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3) Impossible to </w:t>
            </w:r>
            <w:r w:rsidR="004D3365">
              <w:rPr>
                <w:lang w:eastAsia="ja-JP"/>
              </w:rPr>
              <w:t xml:space="preserve">reselect into </w:t>
            </w:r>
            <w:r w:rsidR="00323B96">
              <w:rPr>
                <w:lang w:eastAsia="ja-JP"/>
              </w:rPr>
              <w:t xml:space="preserve">a MN </w:t>
            </w:r>
            <w:r w:rsidR="004D3365">
              <w:rPr>
                <w:lang w:eastAsia="ja-JP"/>
              </w:rPr>
              <w:t>NR cell.</w:t>
            </w:r>
          </w:p>
        </w:tc>
        <w:tc>
          <w:tcPr>
            <w:tcW w:w="3397" w:type="dxa"/>
          </w:tcPr>
          <w:p w14:paraId="41DDCA41" w14:textId="77777777" w:rsidR="009E2886" w:rsidRPr="00F229AB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applicable</w:t>
            </w:r>
          </w:p>
        </w:tc>
      </w:tr>
      <w:tr w:rsidR="009E2886" w14:paraId="7DC25960" w14:textId="77777777" w:rsidTr="00E766D0">
        <w:tc>
          <w:tcPr>
            <w:tcW w:w="2405" w:type="dxa"/>
          </w:tcPr>
          <w:p w14:paraId="75ACC3B6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Option 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 w:rsidRPr="00AF0020">
              <w:rPr>
                <w:lang w:eastAsia="ja-JP"/>
              </w:rPr>
              <w:t>Broadcast SIB24 only on a subset of LTE frequencies</w:t>
            </w:r>
          </w:p>
        </w:tc>
        <w:tc>
          <w:tcPr>
            <w:tcW w:w="3827" w:type="dxa"/>
          </w:tcPr>
          <w:p w14:paraId="7FDD03D7" w14:textId="6FF7A12D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Network/cell re-planning is required, depending on frequency bands supported by the problematic UEs and the normal UEs. However, it is not feasible in practise</w:t>
            </w:r>
            <w:r w:rsidR="009648B9">
              <w:rPr>
                <w:lang w:eastAsia="ja-JP"/>
              </w:rPr>
              <w:t xml:space="preserve"> due to the fact that not all the LTE frequencies of an operator are available everywhere</w:t>
            </w:r>
            <w:r>
              <w:rPr>
                <w:lang w:eastAsia="ja-JP"/>
              </w:rPr>
              <w:t>.</w:t>
            </w:r>
          </w:p>
        </w:tc>
        <w:tc>
          <w:tcPr>
            <w:tcW w:w="3397" w:type="dxa"/>
          </w:tcPr>
          <w:p w14:paraId="5CE95081" w14:textId="77777777" w:rsidR="009E2886" w:rsidRPr="00507DA9" w:rsidRDefault="009E2886" w:rsidP="00E766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Applicable, but the same limitation as for SIB24 is foreseen that the services and functionalities are available only on the subset of frequencies.</w:t>
            </w:r>
          </w:p>
        </w:tc>
      </w:tr>
    </w:tbl>
    <w:p w14:paraId="23EBA306" w14:textId="77777777" w:rsidR="00F406C9" w:rsidRPr="00815A3F" w:rsidRDefault="00F406C9" w:rsidP="00280561">
      <w:pPr>
        <w:rPr>
          <w:lang w:eastAsia="ja-JP"/>
        </w:rPr>
      </w:pPr>
    </w:p>
    <w:p w14:paraId="21D9ED6E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2EE00E79" w14:textId="70211B39" w:rsidR="001A3264" w:rsidRDefault="001A3264" w:rsidP="00280561">
      <w:pPr>
        <w:rPr>
          <w:lang w:eastAsia="ja-JP"/>
        </w:rPr>
      </w:pPr>
      <w:r>
        <w:rPr>
          <w:rFonts w:hint="eastAsia"/>
          <w:lang w:eastAsia="ja-JP"/>
        </w:rPr>
        <w:t xml:space="preserve">The co-sourcing operators </w:t>
      </w:r>
      <w:r w:rsidR="000605CD">
        <w:rPr>
          <w:lang w:eastAsia="ja-JP"/>
        </w:rPr>
        <w:t xml:space="preserve">consider </w:t>
      </w:r>
      <w:r w:rsidR="000605CD" w:rsidRPr="000605CD">
        <w:rPr>
          <w:lang w:eastAsia="ja-JP"/>
        </w:rPr>
        <w:t>the standard solution</w:t>
      </w:r>
      <w:r w:rsidR="000605CD">
        <w:rPr>
          <w:lang w:eastAsia="ja-JP"/>
        </w:rPr>
        <w:t>,</w:t>
      </w:r>
      <w:r w:rsidR="000605CD" w:rsidRPr="000605CD">
        <w:rPr>
          <w:lang w:eastAsia="ja-JP"/>
        </w:rPr>
        <w:t xml:space="preserve"> which introduces an additional scheduling information in SIB1 for SIB19 and onwards</w:t>
      </w:r>
      <w:r w:rsidR="000605CD">
        <w:rPr>
          <w:lang w:eastAsia="ja-JP"/>
        </w:rPr>
        <w:t>,</w:t>
      </w:r>
      <w:r w:rsidR="000605CD" w:rsidRPr="000605CD">
        <w:rPr>
          <w:lang w:eastAsia="ja-JP"/>
        </w:rPr>
        <w:t xml:space="preserve"> is deemed as necessary. </w:t>
      </w:r>
      <w:r w:rsidR="00D93048">
        <w:rPr>
          <w:lang w:eastAsia="ja-JP"/>
        </w:rPr>
        <w:t xml:space="preserve">On the other hand, </w:t>
      </w:r>
      <w:r w:rsidR="008E4251">
        <w:rPr>
          <w:lang w:eastAsia="ja-JP"/>
        </w:rPr>
        <w:t xml:space="preserve">none </w:t>
      </w:r>
      <w:r w:rsidR="007A7783">
        <w:rPr>
          <w:lang w:eastAsia="ja-JP"/>
        </w:rPr>
        <w:t xml:space="preserve">of </w:t>
      </w:r>
      <w:r w:rsidR="00D93048">
        <w:rPr>
          <w:lang w:eastAsia="ja-JP"/>
        </w:rPr>
        <w:t>t</w:t>
      </w:r>
      <w:r w:rsidR="000605CD" w:rsidRPr="00EC2F37">
        <w:rPr>
          <w:lang w:eastAsia="ja-JP"/>
        </w:rPr>
        <w:t xml:space="preserve">he </w:t>
      </w:r>
      <w:r w:rsidR="000605CD">
        <w:rPr>
          <w:lang w:eastAsia="ja-JP"/>
        </w:rPr>
        <w:t>potential workarounds</w:t>
      </w:r>
      <w:r w:rsidR="000605CD" w:rsidRPr="00EC2F37">
        <w:rPr>
          <w:lang w:eastAsia="ja-JP"/>
        </w:rPr>
        <w:t xml:space="preserve"> </w:t>
      </w:r>
      <w:r w:rsidR="00DD633B">
        <w:rPr>
          <w:lang w:eastAsia="ja-JP"/>
        </w:rPr>
        <w:t>considered</w:t>
      </w:r>
      <w:r w:rsidR="000605CD">
        <w:rPr>
          <w:lang w:eastAsia="ja-JP"/>
        </w:rPr>
        <w:t xml:space="preserve"> in Section 2.2</w:t>
      </w:r>
      <w:r w:rsidR="007A7783">
        <w:rPr>
          <w:lang w:eastAsia="ja-JP"/>
        </w:rPr>
        <w:t xml:space="preserve"> are suitable</w:t>
      </w:r>
      <w:r w:rsidR="00583C5C">
        <w:rPr>
          <w:lang w:eastAsia="ja-JP"/>
        </w:rPr>
        <w:t xml:space="preserve"> to be implemented</w:t>
      </w:r>
      <w:r w:rsidR="007A7783">
        <w:rPr>
          <w:lang w:eastAsia="ja-JP"/>
        </w:rPr>
        <w:t xml:space="preserve"> in current netw</w:t>
      </w:r>
      <w:r w:rsidR="00DD633B">
        <w:rPr>
          <w:lang w:eastAsia="ja-JP"/>
        </w:rPr>
        <w:t>orks</w:t>
      </w:r>
      <w:r w:rsidR="00583C5C">
        <w:rPr>
          <w:lang w:eastAsia="ja-JP"/>
        </w:rPr>
        <w:t>. T</w:t>
      </w:r>
      <w:r w:rsidR="00DD633B">
        <w:rPr>
          <w:lang w:eastAsia="ja-JP"/>
        </w:rPr>
        <w:t>hey</w:t>
      </w:r>
      <w:r w:rsidR="000605CD">
        <w:rPr>
          <w:lang w:eastAsia="ja-JP"/>
        </w:rPr>
        <w:t xml:space="preserve"> </w:t>
      </w:r>
      <w:r w:rsidR="00E23A77">
        <w:rPr>
          <w:lang w:eastAsia="ja-JP"/>
        </w:rPr>
        <w:t>show significant</w:t>
      </w:r>
      <w:r w:rsidR="000605CD" w:rsidRPr="00EC2F37">
        <w:rPr>
          <w:lang w:eastAsia="ja-JP"/>
        </w:rPr>
        <w:t xml:space="preserve"> drawback</w:t>
      </w:r>
      <w:r w:rsidR="000605CD">
        <w:rPr>
          <w:lang w:eastAsia="ja-JP"/>
        </w:rPr>
        <w:t>s</w:t>
      </w:r>
      <w:r w:rsidR="000605CD" w:rsidRPr="00EC2F37">
        <w:rPr>
          <w:lang w:eastAsia="ja-JP"/>
        </w:rPr>
        <w:t xml:space="preserve"> and limitati</w:t>
      </w:r>
      <w:r w:rsidR="000605CD">
        <w:rPr>
          <w:lang w:eastAsia="ja-JP"/>
        </w:rPr>
        <w:t xml:space="preserve">ons </w:t>
      </w:r>
      <w:r w:rsidR="000605CD" w:rsidRPr="00EC2F37">
        <w:rPr>
          <w:lang w:eastAsia="ja-JP"/>
        </w:rPr>
        <w:t xml:space="preserve">from </w:t>
      </w:r>
      <w:r w:rsidR="000605CD">
        <w:rPr>
          <w:lang w:eastAsia="ja-JP"/>
        </w:rPr>
        <w:t xml:space="preserve">both </w:t>
      </w:r>
      <w:r w:rsidR="000605CD" w:rsidRPr="00EC2F37">
        <w:rPr>
          <w:lang w:eastAsia="ja-JP"/>
        </w:rPr>
        <w:t>service performa</w:t>
      </w:r>
      <w:r w:rsidR="000605CD">
        <w:rPr>
          <w:lang w:eastAsia="ja-JP"/>
        </w:rPr>
        <w:t xml:space="preserve">nce and </w:t>
      </w:r>
      <w:r w:rsidR="000F2010">
        <w:rPr>
          <w:lang w:eastAsia="ja-JP"/>
        </w:rPr>
        <w:t>network</w:t>
      </w:r>
      <w:r w:rsidR="000605CD">
        <w:rPr>
          <w:lang w:eastAsia="ja-JP"/>
        </w:rPr>
        <w:t xml:space="preserve"> operation viewpoints.</w:t>
      </w:r>
      <w:r w:rsidR="00EF3AEF">
        <w:rPr>
          <w:lang w:eastAsia="ja-JP"/>
        </w:rPr>
        <w:t xml:space="preserve"> </w:t>
      </w:r>
    </w:p>
    <w:p w14:paraId="17DC3ECC" w14:textId="46167A8D" w:rsidR="00EC2F37" w:rsidRPr="00EC2F37" w:rsidRDefault="00472898" w:rsidP="007C0FE7">
      <w:pPr>
        <w:pStyle w:val="B1"/>
        <w:ind w:left="1420" w:hanging="1136"/>
        <w:rPr>
          <w:b/>
        </w:rPr>
      </w:pPr>
      <w:r>
        <w:rPr>
          <w:rFonts w:hint="eastAsia"/>
          <w:b/>
        </w:rPr>
        <w:t>Proposal:</w:t>
      </w:r>
      <w:r>
        <w:rPr>
          <w:rFonts w:hint="eastAsia"/>
          <w:b/>
        </w:rPr>
        <w:tab/>
      </w:r>
      <w:r>
        <w:rPr>
          <w:b/>
        </w:rPr>
        <w:t>Approve</w:t>
      </w:r>
      <w:r w:rsidR="00EC2F37" w:rsidRPr="00EC2F37">
        <w:rPr>
          <w:rFonts w:hint="eastAsia"/>
          <w:b/>
        </w:rPr>
        <w:t xml:space="preserve"> the CRs </w:t>
      </w:r>
      <w:r w:rsidR="00631091">
        <w:rPr>
          <w:b/>
        </w:rPr>
        <w:t xml:space="preserve">to TS 36.331 from Rel-12 onwards in order to </w:t>
      </w:r>
      <w:r w:rsidR="00EC2F37" w:rsidRPr="00EC2F37">
        <w:rPr>
          <w:rFonts w:hint="eastAsia"/>
          <w:b/>
        </w:rPr>
        <w:t>iron out the LTE SIB scheduling issue.</w:t>
      </w:r>
    </w:p>
    <w:p w14:paraId="7761DCBE" w14:textId="77777777" w:rsidR="00EC2F37" w:rsidRPr="00EC2F37" w:rsidRDefault="00EC2F37" w:rsidP="00280561">
      <w:pPr>
        <w:rPr>
          <w:lang w:eastAsia="ja-JP"/>
        </w:rPr>
      </w:pPr>
    </w:p>
    <w:p w14:paraId="005E4D8D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CD1DCAF" w14:textId="77777777" w:rsidR="00C1637B" w:rsidRDefault="00682A36" w:rsidP="00C1637B">
      <w:pPr>
        <w:rPr>
          <w:lang w:eastAsia="ja-JP"/>
        </w:rPr>
      </w:pPr>
      <w:r>
        <w:rPr>
          <w:rFonts w:hint="eastAsia"/>
          <w:lang w:eastAsia="ja-JP"/>
        </w:rPr>
        <w:t>[1</w:t>
      </w:r>
      <w:r w:rsidR="00C1637B">
        <w:rPr>
          <w:rFonts w:hint="eastAsia"/>
          <w:lang w:eastAsia="ja-JP"/>
        </w:rPr>
        <w:t xml:space="preserve">] </w:t>
      </w:r>
      <w:hyperlink r:id="rId11" w:history="1">
        <w:r w:rsidR="00C1637B" w:rsidRPr="009E5456">
          <w:rPr>
            <w:rStyle w:val="ab"/>
            <w:rFonts w:hint="eastAsia"/>
            <w:lang w:eastAsia="ja-JP"/>
          </w:rPr>
          <w:t>R2-2008367</w:t>
        </w:r>
      </w:hyperlink>
      <w:r w:rsidR="00C1637B">
        <w:rPr>
          <w:rFonts w:hint="eastAsia"/>
          <w:lang w:eastAsia="ja-JP"/>
        </w:rPr>
        <w:t xml:space="preserve">, </w:t>
      </w:r>
      <w:r w:rsidR="00C1637B">
        <w:rPr>
          <w:lang w:eastAsia="ja-JP"/>
        </w:rPr>
        <w:t>“</w:t>
      </w:r>
      <w:r w:rsidR="00C1637B" w:rsidRPr="00C1637B">
        <w:rPr>
          <w:lang w:eastAsia="ja-JP"/>
        </w:rPr>
        <w:t>Discussion on SIB24 issue</w:t>
      </w:r>
      <w:r w:rsidR="00C1637B">
        <w:rPr>
          <w:lang w:eastAsia="ja-JP"/>
        </w:rPr>
        <w:t>,” CMCC.</w:t>
      </w:r>
    </w:p>
    <w:p w14:paraId="5A0C03D6" w14:textId="77777777" w:rsidR="00C1637B" w:rsidRDefault="00682A36" w:rsidP="00C1637B">
      <w:pPr>
        <w:rPr>
          <w:lang w:eastAsia="ja-JP"/>
        </w:rPr>
      </w:pPr>
      <w:r>
        <w:rPr>
          <w:lang w:eastAsia="ja-JP"/>
        </w:rPr>
        <w:t>[2</w:t>
      </w:r>
      <w:r w:rsidR="00C1637B">
        <w:rPr>
          <w:lang w:eastAsia="ja-JP"/>
        </w:rPr>
        <w:t xml:space="preserve">] </w:t>
      </w:r>
      <w:hyperlink r:id="rId12" w:history="1">
        <w:r w:rsidR="00C1637B" w:rsidRPr="009E5456">
          <w:rPr>
            <w:rStyle w:val="ab"/>
            <w:lang w:eastAsia="ja-JP"/>
          </w:rPr>
          <w:t>R2-2008083</w:t>
        </w:r>
      </w:hyperlink>
      <w:r w:rsidR="00C1637B">
        <w:rPr>
          <w:lang w:eastAsia="ja-JP"/>
        </w:rPr>
        <w:t>, “</w:t>
      </w:r>
      <w:r w:rsidR="00C1637B" w:rsidRPr="00C1637B">
        <w:rPr>
          <w:lang w:eastAsia="ja-JP"/>
        </w:rPr>
        <w:t>Problem on SI scheduling via an extended field</w:t>
      </w:r>
      <w:r w:rsidR="00C1637B">
        <w:rPr>
          <w:lang w:eastAsia="ja-JP"/>
        </w:rPr>
        <w:t>,” NTT DOCOMO, INC.</w:t>
      </w:r>
    </w:p>
    <w:p w14:paraId="19FBFDF0" w14:textId="77777777" w:rsidR="00C1637B" w:rsidRDefault="00682A36" w:rsidP="00C1637B">
      <w:pPr>
        <w:rPr>
          <w:lang w:eastAsia="ja-JP"/>
        </w:rPr>
      </w:pPr>
      <w:r>
        <w:rPr>
          <w:lang w:eastAsia="ja-JP"/>
        </w:rPr>
        <w:t>[3</w:t>
      </w:r>
      <w:r w:rsidR="00C1637B">
        <w:rPr>
          <w:lang w:eastAsia="ja-JP"/>
        </w:rPr>
        <w:t xml:space="preserve">] </w:t>
      </w:r>
      <w:hyperlink r:id="rId13" w:history="1">
        <w:r w:rsidR="00C1637B" w:rsidRPr="009E5456">
          <w:rPr>
            <w:rStyle w:val="ab"/>
            <w:lang w:eastAsia="ja-JP"/>
          </w:rPr>
          <w:t>R2-2008107</w:t>
        </w:r>
      </w:hyperlink>
      <w:r w:rsidR="00C1637B">
        <w:rPr>
          <w:lang w:eastAsia="ja-JP"/>
        </w:rPr>
        <w:t xml:space="preserve">,” </w:t>
      </w:r>
      <w:r w:rsidR="00C1637B" w:rsidRPr="00C1637B">
        <w:rPr>
          <w:lang w:eastAsia="ja-JP"/>
        </w:rPr>
        <w:t>Workaround for LTE SIB24 issue</w:t>
      </w:r>
      <w:r w:rsidR="00C1637B">
        <w:rPr>
          <w:lang w:eastAsia="ja-JP"/>
        </w:rPr>
        <w:t>,” MediaTek</w:t>
      </w:r>
    </w:p>
    <w:p w14:paraId="364B1469" w14:textId="1F11FAFE" w:rsidR="00682A36" w:rsidRDefault="00682A36" w:rsidP="00682A36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981728">
        <w:rPr>
          <w:lang w:eastAsia="ja-JP"/>
        </w:rPr>
        <w:t>4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</w:t>
      </w:r>
      <w:hyperlink r:id="rId14" w:history="1">
        <w:r w:rsidRPr="00DE7B29">
          <w:rPr>
            <w:rStyle w:val="ab"/>
            <w:lang w:eastAsia="ja-JP"/>
          </w:rPr>
          <w:t>R2-2008427</w:t>
        </w:r>
      </w:hyperlink>
      <w:r>
        <w:rPr>
          <w:lang w:eastAsia="ja-JP"/>
        </w:rPr>
        <w:t>, “</w:t>
      </w:r>
      <w:r w:rsidRPr="00604FE2">
        <w:rPr>
          <w:lang w:eastAsia="ja-JP"/>
        </w:rPr>
        <w:t>Report of email discussion [AT111-e][009][NR15] LTE SIB extension issue</w:t>
      </w:r>
      <w:r>
        <w:rPr>
          <w:lang w:eastAsia="ja-JP"/>
        </w:rPr>
        <w:t xml:space="preserve">” </w:t>
      </w:r>
      <w:r w:rsidRPr="00604FE2">
        <w:rPr>
          <w:lang w:eastAsia="ja-JP"/>
        </w:rPr>
        <w:t>NTT DOCOMO, INC. (Email discussion rapporteur)</w:t>
      </w:r>
    </w:p>
    <w:p w14:paraId="795ADA81" w14:textId="77777777" w:rsidR="00682A36" w:rsidRPr="00C1637B" w:rsidRDefault="00682A36" w:rsidP="004A5F71">
      <w:pPr>
        <w:rPr>
          <w:lang w:eastAsia="ja-JP"/>
        </w:rPr>
      </w:pPr>
    </w:p>
    <w:sectPr w:rsidR="00682A36" w:rsidRPr="00C1637B">
      <w:headerReference w:type="default" r:id="rId15"/>
      <w:foot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60F6E8" w16cid:durableId="22FB4A8E"/>
  <w16cid:commentId w16cid:paraId="7F6C7653" w16cid:durableId="22FCC62B"/>
  <w16cid:commentId w16cid:paraId="33C6F8C8" w16cid:durableId="22FCDE7B"/>
  <w16cid:commentId w16cid:paraId="657E17A8" w16cid:durableId="22FCDEAD"/>
  <w16cid:commentId w16cid:paraId="11ECF7DA" w16cid:durableId="22FB46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8F68A" w14:textId="77777777" w:rsidR="004F1DF5" w:rsidRDefault="004F1DF5">
      <w:r>
        <w:separator/>
      </w:r>
    </w:p>
  </w:endnote>
  <w:endnote w:type="continuationSeparator" w:id="0">
    <w:p w14:paraId="0A8E5E75" w14:textId="77777777" w:rsidR="004F1DF5" w:rsidRDefault="004F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891A6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1D8837F1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642D0" w14:textId="2BEFE116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0410A">
      <w:rPr>
        <w:rStyle w:val="af7"/>
      </w:rPr>
      <w:t>1</w:t>
    </w:r>
    <w:r>
      <w:rPr>
        <w:rStyle w:val="af7"/>
      </w:rPr>
      <w:fldChar w:fldCharType="end"/>
    </w:r>
  </w:p>
  <w:p w14:paraId="1C1DC795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82E5E" w14:textId="77777777" w:rsidR="004F1DF5" w:rsidRDefault="004F1DF5">
      <w:r>
        <w:separator/>
      </w:r>
    </w:p>
  </w:footnote>
  <w:footnote w:type="continuationSeparator" w:id="0">
    <w:p w14:paraId="0AB33238" w14:textId="77777777" w:rsidR="004F1DF5" w:rsidRDefault="004F1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14F33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252A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9CD"/>
    <w:rsid w:val="00056CBF"/>
    <w:rsid w:val="000605CD"/>
    <w:rsid w:val="00061D2B"/>
    <w:rsid w:val="00061ED9"/>
    <w:rsid w:val="0006298A"/>
    <w:rsid w:val="00063B2C"/>
    <w:rsid w:val="000648E4"/>
    <w:rsid w:val="00065827"/>
    <w:rsid w:val="00065908"/>
    <w:rsid w:val="00066137"/>
    <w:rsid w:val="000704F5"/>
    <w:rsid w:val="000706D0"/>
    <w:rsid w:val="00070E79"/>
    <w:rsid w:val="00070FEF"/>
    <w:rsid w:val="000711D0"/>
    <w:rsid w:val="00071866"/>
    <w:rsid w:val="0007687A"/>
    <w:rsid w:val="00076C4C"/>
    <w:rsid w:val="00077440"/>
    <w:rsid w:val="0008050D"/>
    <w:rsid w:val="00080996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1CDB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010"/>
    <w:rsid w:val="000F27D0"/>
    <w:rsid w:val="000F5F38"/>
    <w:rsid w:val="000F6A2E"/>
    <w:rsid w:val="000F6FE6"/>
    <w:rsid w:val="000F79D1"/>
    <w:rsid w:val="0010053C"/>
    <w:rsid w:val="0010085A"/>
    <w:rsid w:val="00100F3B"/>
    <w:rsid w:val="001018A5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55FC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4FEB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3264"/>
    <w:rsid w:val="001A4E98"/>
    <w:rsid w:val="001A552F"/>
    <w:rsid w:val="001A6612"/>
    <w:rsid w:val="001A6F0F"/>
    <w:rsid w:val="001B04D1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0B28"/>
    <w:rsid w:val="00202106"/>
    <w:rsid w:val="00202226"/>
    <w:rsid w:val="00203216"/>
    <w:rsid w:val="00203F36"/>
    <w:rsid w:val="0020410A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D9C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577B"/>
    <w:rsid w:val="00277900"/>
    <w:rsid w:val="00280561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4C33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D0934"/>
    <w:rsid w:val="002D0AE4"/>
    <w:rsid w:val="002D1500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0DD4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3B96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993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766B"/>
    <w:rsid w:val="00360644"/>
    <w:rsid w:val="00360A85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6DF1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5B58"/>
    <w:rsid w:val="003A601E"/>
    <w:rsid w:val="003A6561"/>
    <w:rsid w:val="003A66FA"/>
    <w:rsid w:val="003A7272"/>
    <w:rsid w:val="003A7556"/>
    <w:rsid w:val="003A7FCF"/>
    <w:rsid w:val="003B0EB6"/>
    <w:rsid w:val="003B1D03"/>
    <w:rsid w:val="003B1F5A"/>
    <w:rsid w:val="003B2A8D"/>
    <w:rsid w:val="003B455E"/>
    <w:rsid w:val="003B60D0"/>
    <w:rsid w:val="003B6B60"/>
    <w:rsid w:val="003B6C53"/>
    <w:rsid w:val="003C0055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2E4"/>
    <w:rsid w:val="00402908"/>
    <w:rsid w:val="0040304B"/>
    <w:rsid w:val="00403996"/>
    <w:rsid w:val="00403B95"/>
    <w:rsid w:val="00403FA5"/>
    <w:rsid w:val="004051BB"/>
    <w:rsid w:val="004072DB"/>
    <w:rsid w:val="004105F8"/>
    <w:rsid w:val="00410B6E"/>
    <w:rsid w:val="00410E5A"/>
    <w:rsid w:val="00413D1F"/>
    <w:rsid w:val="00414EDC"/>
    <w:rsid w:val="004167FA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2898"/>
    <w:rsid w:val="004737C3"/>
    <w:rsid w:val="004750A0"/>
    <w:rsid w:val="00475A28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5F71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423"/>
    <w:rsid w:val="004C5D8C"/>
    <w:rsid w:val="004C61A7"/>
    <w:rsid w:val="004C6418"/>
    <w:rsid w:val="004C76C5"/>
    <w:rsid w:val="004D014A"/>
    <w:rsid w:val="004D021F"/>
    <w:rsid w:val="004D0565"/>
    <w:rsid w:val="004D0645"/>
    <w:rsid w:val="004D0971"/>
    <w:rsid w:val="004D140A"/>
    <w:rsid w:val="004D240A"/>
    <w:rsid w:val="004D2628"/>
    <w:rsid w:val="004D3365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1DF5"/>
    <w:rsid w:val="004F263C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4CB7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6A0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49A8"/>
    <w:rsid w:val="00555C96"/>
    <w:rsid w:val="0055629D"/>
    <w:rsid w:val="005568CE"/>
    <w:rsid w:val="00562523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3E"/>
    <w:rsid w:val="00571445"/>
    <w:rsid w:val="005714D4"/>
    <w:rsid w:val="005714FE"/>
    <w:rsid w:val="005725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3C5C"/>
    <w:rsid w:val="0058440E"/>
    <w:rsid w:val="005852CD"/>
    <w:rsid w:val="005857B8"/>
    <w:rsid w:val="00586C5D"/>
    <w:rsid w:val="00590B58"/>
    <w:rsid w:val="005911BF"/>
    <w:rsid w:val="0059406C"/>
    <w:rsid w:val="0059442F"/>
    <w:rsid w:val="00595ED4"/>
    <w:rsid w:val="005966F5"/>
    <w:rsid w:val="00597517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5F7EEF"/>
    <w:rsid w:val="00601A6A"/>
    <w:rsid w:val="00601C8A"/>
    <w:rsid w:val="00601F42"/>
    <w:rsid w:val="00604F13"/>
    <w:rsid w:val="00604FE2"/>
    <w:rsid w:val="00605A33"/>
    <w:rsid w:val="00605E5D"/>
    <w:rsid w:val="006060C6"/>
    <w:rsid w:val="006064E5"/>
    <w:rsid w:val="00606BF8"/>
    <w:rsid w:val="00610E1D"/>
    <w:rsid w:val="0061250B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1091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DDC"/>
    <w:rsid w:val="00651107"/>
    <w:rsid w:val="006518A2"/>
    <w:rsid w:val="00652F79"/>
    <w:rsid w:val="00653BE5"/>
    <w:rsid w:val="00655C05"/>
    <w:rsid w:val="00657A14"/>
    <w:rsid w:val="00661A5E"/>
    <w:rsid w:val="00662E30"/>
    <w:rsid w:val="0066320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27D1"/>
    <w:rsid w:val="0067341A"/>
    <w:rsid w:val="0067467D"/>
    <w:rsid w:val="00676179"/>
    <w:rsid w:val="00676C2A"/>
    <w:rsid w:val="00676F5D"/>
    <w:rsid w:val="006800A5"/>
    <w:rsid w:val="00680D01"/>
    <w:rsid w:val="00682396"/>
    <w:rsid w:val="00682A3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05"/>
    <w:rsid w:val="006974A0"/>
    <w:rsid w:val="00697B41"/>
    <w:rsid w:val="006A00CA"/>
    <w:rsid w:val="006A02DF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4F22"/>
    <w:rsid w:val="006C5B7B"/>
    <w:rsid w:val="006C624D"/>
    <w:rsid w:val="006C65A8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697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38B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352F5"/>
    <w:rsid w:val="00737400"/>
    <w:rsid w:val="00737FAB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5880"/>
    <w:rsid w:val="007567D3"/>
    <w:rsid w:val="00761B0E"/>
    <w:rsid w:val="00761F4B"/>
    <w:rsid w:val="007623DC"/>
    <w:rsid w:val="0077344F"/>
    <w:rsid w:val="0077433D"/>
    <w:rsid w:val="007746A6"/>
    <w:rsid w:val="00775AF1"/>
    <w:rsid w:val="0077770C"/>
    <w:rsid w:val="00777B45"/>
    <w:rsid w:val="00780B02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A7263"/>
    <w:rsid w:val="007A7783"/>
    <w:rsid w:val="007B0AEB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0FE7"/>
    <w:rsid w:val="007C1A72"/>
    <w:rsid w:val="007C3FBD"/>
    <w:rsid w:val="007C59BF"/>
    <w:rsid w:val="007C779E"/>
    <w:rsid w:val="007C7B25"/>
    <w:rsid w:val="007D1CC2"/>
    <w:rsid w:val="007D4098"/>
    <w:rsid w:val="007D5123"/>
    <w:rsid w:val="007D53CC"/>
    <w:rsid w:val="007D69DC"/>
    <w:rsid w:val="007D78A8"/>
    <w:rsid w:val="007E0ED9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2DD1"/>
    <w:rsid w:val="00813365"/>
    <w:rsid w:val="00813C4D"/>
    <w:rsid w:val="00813C7F"/>
    <w:rsid w:val="008148C8"/>
    <w:rsid w:val="00815A3F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37BB5"/>
    <w:rsid w:val="00841930"/>
    <w:rsid w:val="00842CB9"/>
    <w:rsid w:val="0084350E"/>
    <w:rsid w:val="008447A1"/>
    <w:rsid w:val="00845249"/>
    <w:rsid w:val="008466F2"/>
    <w:rsid w:val="008474C6"/>
    <w:rsid w:val="00847678"/>
    <w:rsid w:val="00847714"/>
    <w:rsid w:val="008505F1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C4"/>
    <w:rsid w:val="008640E7"/>
    <w:rsid w:val="00864A96"/>
    <w:rsid w:val="00866038"/>
    <w:rsid w:val="00866304"/>
    <w:rsid w:val="00866A03"/>
    <w:rsid w:val="008674E7"/>
    <w:rsid w:val="00872CC7"/>
    <w:rsid w:val="00872D99"/>
    <w:rsid w:val="008737CF"/>
    <w:rsid w:val="008745EA"/>
    <w:rsid w:val="00874C84"/>
    <w:rsid w:val="00876601"/>
    <w:rsid w:val="00877C94"/>
    <w:rsid w:val="00880AAD"/>
    <w:rsid w:val="00881E70"/>
    <w:rsid w:val="00882EEC"/>
    <w:rsid w:val="008837A1"/>
    <w:rsid w:val="00883A6D"/>
    <w:rsid w:val="00883AA5"/>
    <w:rsid w:val="008845EF"/>
    <w:rsid w:val="00887878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B7D0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4A80"/>
    <w:rsid w:val="008D50F9"/>
    <w:rsid w:val="008D5B46"/>
    <w:rsid w:val="008D5C62"/>
    <w:rsid w:val="008D647C"/>
    <w:rsid w:val="008E104C"/>
    <w:rsid w:val="008E1D04"/>
    <w:rsid w:val="008E20DF"/>
    <w:rsid w:val="008E2389"/>
    <w:rsid w:val="008E3F01"/>
    <w:rsid w:val="008E425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BCF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15B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2C3C"/>
    <w:rsid w:val="009544A7"/>
    <w:rsid w:val="00954EC1"/>
    <w:rsid w:val="009561CC"/>
    <w:rsid w:val="0095646E"/>
    <w:rsid w:val="00956FBC"/>
    <w:rsid w:val="0095719D"/>
    <w:rsid w:val="0095765B"/>
    <w:rsid w:val="009578B5"/>
    <w:rsid w:val="00957A8C"/>
    <w:rsid w:val="00957DB2"/>
    <w:rsid w:val="009608C7"/>
    <w:rsid w:val="00960BAA"/>
    <w:rsid w:val="009612CF"/>
    <w:rsid w:val="00961F48"/>
    <w:rsid w:val="0096233A"/>
    <w:rsid w:val="00963B08"/>
    <w:rsid w:val="009648B9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1728"/>
    <w:rsid w:val="00982B35"/>
    <w:rsid w:val="009832FE"/>
    <w:rsid w:val="00984043"/>
    <w:rsid w:val="009842B7"/>
    <w:rsid w:val="00984F34"/>
    <w:rsid w:val="00985E35"/>
    <w:rsid w:val="00986961"/>
    <w:rsid w:val="0099088C"/>
    <w:rsid w:val="00990C68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A87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453"/>
    <w:rsid w:val="009D2AD8"/>
    <w:rsid w:val="009D4DB9"/>
    <w:rsid w:val="009D4DBF"/>
    <w:rsid w:val="009D6032"/>
    <w:rsid w:val="009D60A4"/>
    <w:rsid w:val="009D69AD"/>
    <w:rsid w:val="009E1687"/>
    <w:rsid w:val="009E1BA7"/>
    <w:rsid w:val="009E2526"/>
    <w:rsid w:val="009E26AB"/>
    <w:rsid w:val="009E2886"/>
    <w:rsid w:val="009E2BD6"/>
    <w:rsid w:val="009E44DB"/>
    <w:rsid w:val="009E5456"/>
    <w:rsid w:val="009E56CD"/>
    <w:rsid w:val="009E6B96"/>
    <w:rsid w:val="009E70CB"/>
    <w:rsid w:val="009F1C34"/>
    <w:rsid w:val="009F3358"/>
    <w:rsid w:val="009F3B53"/>
    <w:rsid w:val="009F46AD"/>
    <w:rsid w:val="009F5169"/>
    <w:rsid w:val="009F676A"/>
    <w:rsid w:val="009F6B51"/>
    <w:rsid w:val="009F6E3C"/>
    <w:rsid w:val="00A00FAF"/>
    <w:rsid w:val="00A0632E"/>
    <w:rsid w:val="00A0734F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3978"/>
    <w:rsid w:val="00A34A2A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0179"/>
    <w:rsid w:val="00A7116E"/>
    <w:rsid w:val="00A73AC8"/>
    <w:rsid w:val="00A754AB"/>
    <w:rsid w:val="00A766FF"/>
    <w:rsid w:val="00A77F20"/>
    <w:rsid w:val="00A81866"/>
    <w:rsid w:val="00A81B2B"/>
    <w:rsid w:val="00A81C90"/>
    <w:rsid w:val="00A824F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2D1"/>
    <w:rsid w:val="00AC33CC"/>
    <w:rsid w:val="00AC3B8A"/>
    <w:rsid w:val="00AC43D7"/>
    <w:rsid w:val="00AC594D"/>
    <w:rsid w:val="00AC68DC"/>
    <w:rsid w:val="00AD1336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0F52"/>
    <w:rsid w:val="00B02A87"/>
    <w:rsid w:val="00B033A1"/>
    <w:rsid w:val="00B076FE"/>
    <w:rsid w:val="00B079B1"/>
    <w:rsid w:val="00B07CA9"/>
    <w:rsid w:val="00B10F80"/>
    <w:rsid w:val="00B1107B"/>
    <w:rsid w:val="00B14552"/>
    <w:rsid w:val="00B14877"/>
    <w:rsid w:val="00B15D8F"/>
    <w:rsid w:val="00B16099"/>
    <w:rsid w:val="00B170B8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28B5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312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0AF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BF0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24E8"/>
    <w:rsid w:val="00BF318D"/>
    <w:rsid w:val="00BF34AF"/>
    <w:rsid w:val="00BF4DE9"/>
    <w:rsid w:val="00BF5E24"/>
    <w:rsid w:val="00BF784A"/>
    <w:rsid w:val="00BF7EB2"/>
    <w:rsid w:val="00C00732"/>
    <w:rsid w:val="00C00F43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637B"/>
    <w:rsid w:val="00C172AC"/>
    <w:rsid w:val="00C21D5A"/>
    <w:rsid w:val="00C22BE3"/>
    <w:rsid w:val="00C23268"/>
    <w:rsid w:val="00C2559C"/>
    <w:rsid w:val="00C269D3"/>
    <w:rsid w:val="00C30470"/>
    <w:rsid w:val="00C33942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2F87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3C7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184"/>
    <w:rsid w:val="00C93FA1"/>
    <w:rsid w:val="00C9471A"/>
    <w:rsid w:val="00C958AD"/>
    <w:rsid w:val="00C95C44"/>
    <w:rsid w:val="00C96643"/>
    <w:rsid w:val="00CA0F0B"/>
    <w:rsid w:val="00CA14F1"/>
    <w:rsid w:val="00CA2060"/>
    <w:rsid w:val="00CA2EDB"/>
    <w:rsid w:val="00CA492C"/>
    <w:rsid w:val="00CA5534"/>
    <w:rsid w:val="00CA5A7C"/>
    <w:rsid w:val="00CA6741"/>
    <w:rsid w:val="00CA76FC"/>
    <w:rsid w:val="00CB06EA"/>
    <w:rsid w:val="00CB0F89"/>
    <w:rsid w:val="00CB267F"/>
    <w:rsid w:val="00CB3E68"/>
    <w:rsid w:val="00CB4E6A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063"/>
    <w:rsid w:val="00CD57FB"/>
    <w:rsid w:val="00CD6C4B"/>
    <w:rsid w:val="00CE017C"/>
    <w:rsid w:val="00CE0234"/>
    <w:rsid w:val="00CE1CB0"/>
    <w:rsid w:val="00CE2B2D"/>
    <w:rsid w:val="00CE2EBD"/>
    <w:rsid w:val="00CE3E8E"/>
    <w:rsid w:val="00CE46A0"/>
    <w:rsid w:val="00CE4F19"/>
    <w:rsid w:val="00CE5519"/>
    <w:rsid w:val="00CE556A"/>
    <w:rsid w:val="00CE578D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0C72"/>
    <w:rsid w:val="00D41495"/>
    <w:rsid w:val="00D417AD"/>
    <w:rsid w:val="00D41D98"/>
    <w:rsid w:val="00D41F7D"/>
    <w:rsid w:val="00D420EE"/>
    <w:rsid w:val="00D42746"/>
    <w:rsid w:val="00D42838"/>
    <w:rsid w:val="00D42F4F"/>
    <w:rsid w:val="00D438B5"/>
    <w:rsid w:val="00D449ED"/>
    <w:rsid w:val="00D509FB"/>
    <w:rsid w:val="00D51F6E"/>
    <w:rsid w:val="00D54266"/>
    <w:rsid w:val="00D5530A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8F0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048"/>
    <w:rsid w:val="00D937C4"/>
    <w:rsid w:val="00D9693C"/>
    <w:rsid w:val="00D97AF6"/>
    <w:rsid w:val="00DA0F22"/>
    <w:rsid w:val="00DA43AC"/>
    <w:rsid w:val="00DA591D"/>
    <w:rsid w:val="00DA5DB0"/>
    <w:rsid w:val="00DA6ED2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518"/>
    <w:rsid w:val="00DD4C9D"/>
    <w:rsid w:val="00DD4CAC"/>
    <w:rsid w:val="00DD53CB"/>
    <w:rsid w:val="00DD5D69"/>
    <w:rsid w:val="00DD633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E7B29"/>
    <w:rsid w:val="00DF14BF"/>
    <w:rsid w:val="00DF4684"/>
    <w:rsid w:val="00DF54A7"/>
    <w:rsid w:val="00E03168"/>
    <w:rsid w:val="00E0384A"/>
    <w:rsid w:val="00E03B52"/>
    <w:rsid w:val="00E048FA"/>
    <w:rsid w:val="00E04E12"/>
    <w:rsid w:val="00E06059"/>
    <w:rsid w:val="00E06862"/>
    <w:rsid w:val="00E06B06"/>
    <w:rsid w:val="00E0737E"/>
    <w:rsid w:val="00E0741C"/>
    <w:rsid w:val="00E07B14"/>
    <w:rsid w:val="00E13F6E"/>
    <w:rsid w:val="00E14349"/>
    <w:rsid w:val="00E15141"/>
    <w:rsid w:val="00E156BF"/>
    <w:rsid w:val="00E15D5B"/>
    <w:rsid w:val="00E16F42"/>
    <w:rsid w:val="00E206C0"/>
    <w:rsid w:val="00E20F48"/>
    <w:rsid w:val="00E21828"/>
    <w:rsid w:val="00E231E4"/>
    <w:rsid w:val="00E23A77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20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2F37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1C82"/>
    <w:rsid w:val="00ED2524"/>
    <w:rsid w:val="00ED4D80"/>
    <w:rsid w:val="00ED53E0"/>
    <w:rsid w:val="00ED7090"/>
    <w:rsid w:val="00EE00BA"/>
    <w:rsid w:val="00EE0222"/>
    <w:rsid w:val="00EE0DB8"/>
    <w:rsid w:val="00EE0E1C"/>
    <w:rsid w:val="00EE26DE"/>
    <w:rsid w:val="00EE316D"/>
    <w:rsid w:val="00EE351D"/>
    <w:rsid w:val="00EE39A9"/>
    <w:rsid w:val="00EE582B"/>
    <w:rsid w:val="00EE5B59"/>
    <w:rsid w:val="00EE6CAC"/>
    <w:rsid w:val="00EE74DF"/>
    <w:rsid w:val="00EF185F"/>
    <w:rsid w:val="00EF3AEF"/>
    <w:rsid w:val="00EF678F"/>
    <w:rsid w:val="00EF6A71"/>
    <w:rsid w:val="00F0000C"/>
    <w:rsid w:val="00F01143"/>
    <w:rsid w:val="00F023A9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3EA9"/>
    <w:rsid w:val="00F144BD"/>
    <w:rsid w:val="00F15081"/>
    <w:rsid w:val="00F17759"/>
    <w:rsid w:val="00F20A0F"/>
    <w:rsid w:val="00F20DA7"/>
    <w:rsid w:val="00F216FD"/>
    <w:rsid w:val="00F21A07"/>
    <w:rsid w:val="00F21DB0"/>
    <w:rsid w:val="00F227FB"/>
    <w:rsid w:val="00F2413B"/>
    <w:rsid w:val="00F24763"/>
    <w:rsid w:val="00F26936"/>
    <w:rsid w:val="00F27096"/>
    <w:rsid w:val="00F27361"/>
    <w:rsid w:val="00F30DE3"/>
    <w:rsid w:val="00F32B46"/>
    <w:rsid w:val="00F33E7C"/>
    <w:rsid w:val="00F340FD"/>
    <w:rsid w:val="00F344A2"/>
    <w:rsid w:val="00F35179"/>
    <w:rsid w:val="00F35553"/>
    <w:rsid w:val="00F357C4"/>
    <w:rsid w:val="00F357CE"/>
    <w:rsid w:val="00F3646B"/>
    <w:rsid w:val="00F3767F"/>
    <w:rsid w:val="00F406C9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05B"/>
    <w:rsid w:val="00F63955"/>
    <w:rsid w:val="00F648DE"/>
    <w:rsid w:val="00F65EB3"/>
    <w:rsid w:val="00F66025"/>
    <w:rsid w:val="00F6767D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68B"/>
    <w:rsid w:val="00FC07C4"/>
    <w:rsid w:val="00FC1DC7"/>
    <w:rsid w:val="00FC3630"/>
    <w:rsid w:val="00FC3DCF"/>
    <w:rsid w:val="00FC4213"/>
    <w:rsid w:val="00FD190C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69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4763B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5F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28056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B6312D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CA49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1-e/Docs/R2-2008107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1-e/Docs/R2-2008083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1-e/Docs/R2-2008367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1-e/Docs/R2-20084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B5D7D-52F8-4984-81B4-41C89BAB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5420F-689C-4CCE-8AA4-20B0D7946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FF8E9-38DB-4209-8C7D-436B3A8652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4911D5-C0FE-4C3E-8E0A-CD22F046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>3GPP TSG-RAN WG3 #xx</vt:lpstr>
    </vt:vector>
  </TitlesOfParts>
  <Company>NTT DOCOMO, Inc.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8</cp:revision>
  <cp:lastPrinted>2006-02-09T00:55:00Z</cp:lastPrinted>
  <dcterms:created xsi:type="dcterms:W3CDTF">2020-09-07T15:43:00Z</dcterms:created>
  <dcterms:modified xsi:type="dcterms:W3CDTF">2020-09-07T15:47:00Z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0x010100BE3896D739A2914CA4E816F93249D3FF</vt:lpwstr>
  </property>
</Properties>
</file>