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5FD69" w14:textId="24B70D01" w:rsidR="00CC1E4C" w:rsidRPr="00CC1E4C" w:rsidRDefault="00CC1E4C" w:rsidP="00CC1E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1E4C">
        <w:rPr>
          <w:b/>
          <w:noProof/>
          <w:sz w:val="24"/>
        </w:rPr>
        <w:t>3GPP TSG RAN meeting #88-e</w:t>
      </w:r>
      <w:r w:rsidRPr="00CC1E4C">
        <w:rPr>
          <w:b/>
          <w:noProof/>
          <w:sz w:val="24"/>
        </w:rPr>
        <w:tab/>
        <w:t>RP-200</w:t>
      </w:r>
      <w:r w:rsidR="00847F47">
        <w:rPr>
          <w:b/>
          <w:noProof/>
          <w:sz w:val="24"/>
        </w:rPr>
        <w:t>998</w:t>
      </w:r>
    </w:p>
    <w:p w14:paraId="6CFC317F" w14:textId="0C8772C6" w:rsidR="006A45BA" w:rsidRPr="006A45BA" w:rsidRDefault="00CC1E4C" w:rsidP="00CC1E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1E4C">
        <w:rPr>
          <w:b/>
          <w:noProof/>
          <w:sz w:val="24"/>
        </w:rPr>
        <w:t>Electronic Meeting, June 29 - July 3, 2020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4ABB698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C1E4C">
        <w:rPr>
          <w:rFonts w:ascii="Arial" w:eastAsia="Batang" w:hAnsi="Arial"/>
          <w:b/>
          <w:lang w:val="en-US" w:eastAsia="zh-CN"/>
        </w:rPr>
        <w:t>Qualcomm Incorporated</w:t>
      </w:r>
    </w:p>
    <w:p w14:paraId="490F0AA2" w14:textId="6F7C04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90114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Study on radiated </w:t>
      </w:r>
      <w:r w:rsidR="00A507D5">
        <w:rPr>
          <w:rFonts w:ascii="Arial" w:eastAsia="Batang" w:hAnsi="Arial" w:cs="Arial"/>
          <w:b/>
          <w:lang w:eastAsia="zh-CN"/>
        </w:rPr>
        <w:t>metric</w:t>
      </w:r>
      <w:r w:rsidR="00A4654C">
        <w:rPr>
          <w:rFonts w:ascii="Arial" w:eastAsia="Batang" w:hAnsi="Arial" w:cs="Arial"/>
          <w:b/>
          <w:lang w:val="en-US" w:eastAsia="zh-CN"/>
        </w:rPr>
        <w:t>s</w:t>
      </w:r>
      <w:r w:rsidR="00A507D5">
        <w:rPr>
          <w:rFonts w:ascii="Arial" w:eastAsia="Batang" w:hAnsi="Arial" w:cs="Arial"/>
          <w:b/>
          <w:lang w:eastAsia="zh-CN"/>
        </w:rPr>
        <w:t xml:space="preserve"> </w:t>
      </w:r>
      <w:r w:rsidR="00E006D8">
        <w:rPr>
          <w:rFonts w:ascii="Arial" w:eastAsia="Batang" w:hAnsi="Arial" w:cs="Arial"/>
          <w:b/>
          <w:lang w:eastAsia="zh-CN"/>
        </w:rPr>
        <w:t xml:space="preserve">and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test </w:t>
      </w:r>
      <w:r w:rsidR="00690114" w:rsidRPr="00690114">
        <w:rPr>
          <w:rFonts w:ascii="Arial" w:eastAsia="Batang" w:hAnsi="Arial" w:cs="Arial"/>
          <w:b/>
          <w:lang w:eastAsia="zh-CN"/>
        </w:rPr>
        <w:t>methodology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 </w:t>
      </w:r>
      <w:r w:rsidR="004D7BFD">
        <w:rPr>
          <w:rFonts w:ascii="Arial" w:eastAsia="Batang" w:hAnsi="Arial" w:cs="Arial"/>
          <w:b/>
          <w:lang w:eastAsia="zh-CN"/>
        </w:rPr>
        <w:t xml:space="preserve">for FR2 NR UEs </w:t>
      </w:r>
      <w:r w:rsidR="00EB1A80">
        <w:rPr>
          <w:rFonts w:ascii="Arial" w:eastAsia="Batang" w:hAnsi="Arial" w:cs="Arial"/>
          <w:b/>
          <w:lang w:eastAsia="zh-CN"/>
        </w:rPr>
        <w:t xml:space="preserve">under dynamic </w:t>
      </w:r>
      <w:r w:rsidR="00F048D5">
        <w:rPr>
          <w:rFonts w:ascii="Arial" w:eastAsia="Batang" w:hAnsi="Arial" w:cs="Arial"/>
          <w:b/>
          <w:lang w:eastAsia="zh-CN"/>
        </w:rPr>
        <w:t>test environment</w:t>
      </w:r>
    </w:p>
    <w:p w14:paraId="6117BC05" w14:textId="77F17B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7F41" w:rsidRPr="00447F41">
        <w:rPr>
          <w:rFonts w:ascii="Arial" w:eastAsia="Batang" w:hAnsi="Arial" w:cs="Arial"/>
          <w:b/>
          <w:lang w:eastAsia="zh-CN"/>
        </w:rPr>
        <w:t>A</w:t>
      </w:r>
      <w:r w:rsidR="00447F41" w:rsidRPr="00447F41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00A0157B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300D1">
        <w:rPr>
          <w:rFonts w:ascii="Arial" w:eastAsia="Batang" w:hAnsi="Arial"/>
          <w:b/>
          <w:lang w:eastAsia="zh-CN"/>
        </w:rPr>
        <w:t>9</w:t>
      </w:r>
      <w:r w:rsidR="005F237A" w:rsidRPr="005F237A">
        <w:rPr>
          <w:rFonts w:ascii="Arial" w:eastAsia="Batang" w:hAnsi="Arial" w:hint="eastAsia"/>
          <w:b/>
          <w:lang w:eastAsia="zh-CN"/>
        </w:rPr>
        <w:t>.</w:t>
      </w:r>
      <w:r w:rsidR="004300D1">
        <w:rPr>
          <w:rFonts w:ascii="Arial" w:eastAsia="Batang" w:hAnsi="Arial"/>
          <w:b/>
          <w:lang w:eastAsia="zh-CN"/>
        </w:rPr>
        <w:t>1</w:t>
      </w:r>
      <w:r w:rsidR="00447F41" w:rsidRPr="00447F41">
        <w:rPr>
          <w:rFonts w:ascii="Arial" w:eastAsia="Batang" w:hAnsi="Arial" w:hint="eastAsia"/>
          <w:b/>
          <w:lang w:eastAsia="zh-CN"/>
        </w:rPr>
        <w:t>.</w:t>
      </w:r>
      <w:r w:rsidR="004300D1">
        <w:rPr>
          <w:rFonts w:ascii="Arial" w:eastAsia="Batang" w:hAnsi="Arial"/>
          <w:b/>
          <w:lang w:eastAsia="zh-CN"/>
        </w:rPr>
        <w:t>2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CC4986F" w14:textId="5DDE9C6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03F05" w:rsidRPr="00D03F05">
        <w:t>Study on radiated metrics and test methodology for FR2 NR UEs under dynamic test environment</w:t>
      </w:r>
    </w:p>
    <w:p w14:paraId="4D18CC11" w14:textId="5FE8B64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333DE">
        <w:t>[</w:t>
      </w:r>
      <w:proofErr w:type="spellStart"/>
      <w:r w:rsidR="00690114" w:rsidRPr="00690114">
        <w:t>NR_</w:t>
      </w:r>
      <w:r w:rsidR="0026754A">
        <w:t>Dynamic_</w:t>
      </w:r>
      <w:r w:rsidR="00690114" w:rsidRPr="00690114">
        <w:t>OTA_TestMethod</w:t>
      </w:r>
      <w:proofErr w:type="spellEnd"/>
      <w:r w:rsidR="006333DE">
        <w:t>]</w:t>
      </w:r>
    </w:p>
    <w:p w14:paraId="4B5977D3" w14:textId="4FDC734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BD4C03">
        <w:t>TBD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77777777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1F91B49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7777777" w:rsidR="00BF7C9D" w:rsidRDefault="0069011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5CD6F448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38E54C96" w14:textId="38DEF7D8" w:rsidR="004876B9" w:rsidRDefault="004876B9" w:rsidP="00690114">
            <w:pPr>
              <w:pStyle w:val="TAL"/>
            </w:pPr>
          </w:p>
        </w:tc>
        <w:tc>
          <w:tcPr>
            <w:tcW w:w="4536" w:type="dxa"/>
          </w:tcPr>
          <w:p w14:paraId="4FB7E64A" w14:textId="10290769" w:rsidR="004876B9" w:rsidRPr="00251D80" w:rsidRDefault="004876B9" w:rsidP="00982CD6">
            <w:pPr>
              <w:pStyle w:val="tah0"/>
            </w:pPr>
          </w:p>
        </w:tc>
      </w:tr>
    </w:tbl>
    <w:p w14:paraId="793E93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C21C1" w14:paraId="7A703427" w14:textId="77777777" w:rsidTr="00A36378">
        <w:tc>
          <w:tcPr>
            <w:tcW w:w="1101" w:type="dxa"/>
          </w:tcPr>
          <w:p w14:paraId="27BA8B9A" w14:textId="77777777" w:rsidR="005C21C1" w:rsidRDefault="005C21C1" w:rsidP="005C21C1">
            <w:pPr>
              <w:pStyle w:val="TAL"/>
            </w:pPr>
            <w:r w:rsidRPr="00690114">
              <w:t>710062</w:t>
            </w:r>
          </w:p>
        </w:tc>
        <w:tc>
          <w:tcPr>
            <w:tcW w:w="3969" w:type="dxa"/>
          </w:tcPr>
          <w:p w14:paraId="3A8A643E" w14:textId="77777777" w:rsidR="005C21C1" w:rsidRDefault="005C21C1" w:rsidP="005C21C1">
            <w:pPr>
              <w:pStyle w:val="TAL"/>
            </w:pPr>
            <w:r w:rsidRPr="00690114">
              <w:t>Study on New Radio (NR) Access Technology</w:t>
            </w:r>
          </w:p>
        </w:tc>
        <w:tc>
          <w:tcPr>
            <w:tcW w:w="4536" w:type="dxa"/>
          </w:tcPr>
          <w:p w14:paraId="6A347B6F" w14:textId="6A25F3AC" w:rsidR="005C21C1" w:rsidRPr="00251D80" w:rsidRDefault="005C21C1" w:rsidP="005C21C1">
            <w:pPr>
              <w:pStyle w:val="tah0"/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6AF34BE2" w14:textId="77777777" w:rsidTr="00A36378">
        <w:tc>
          <w:tcPr>
            <w:tcW w:w="1101" w:type="dxa"/>
          </w:tcPr>
          <w:p w14:paraId="3740AAFE" w14:textId="571D83E4" w:rsidR="005C21C1" w:rsidRPr="00690114" w:rsidRDefault="005C21C1" w:rsidP="005C21C1">
            <w:pPr>
              <w:pStyle w:val="TAL"/>
            </w:pPr>
            <w:r w:rsidRPr="00690114">
              <w:t>750167</w:t>
            </w:r>
          </w:p>
        </w:tc>
        <w:tc>
          <w:tcPr>
            <w:tcW w:w="3969" w:type="dxa"/>
          </w:tcPr>
          <w:p w14:paraId="22599886" w14:textId="77777777" w:rsidR="005C21C1" w:rsidRDefault="005C21C1" w:rsidP="005C21C1">
            <w:pPr>
              <w:pStyle w:val="TAL"/>
            </w:pPr>
            <w:r>
              <w:t>Work Item on New Radio (NR) Access</w:t>
            </w:r>
          </w:p>
          <w:p w14:paraId="46EC9EED" w14:textId="623D0639" w:rsidR="005C21C1" w:rsidRPr="00690114" w:rsidRDefault="005C21C1" w:rsidP="005C21C1">
            <w:pPr>
              <w:pStyle w:val="TAL"/>
            </w:pPr>
            <w:r>
              <w:t>Technology</w:t>
            </w:r>
          </w:p>
        </w:tc>
        <w:tc>
          <w:tcPr>
            <w:tcW w:w="4536" w:type="dxa"/>
          </w:tcPr>
          <w:p w14:paraId="7E99BCF7" w14:textId="6258502B" w:rsidR="005C21C1" w:rsidRPr="00251D80" w:rsidRDefault="005C21C1" w:rsidP="005C21C1">
            <w:pPr>
              <w:pStyle w:val="tah0"/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2166E843" w14:textId="77777777" w:rsidTr="00A36378">
        <w:tc>
          <w:tcPr>
            <w:tcW w:w="1101" w:type="dxa"/>
          </w:tcPr>
          <w:p w14:paraId="4436D446" w14:textId="77777777" w:rsidR="005C21C1" w:rsidRDefault="005C21C1" w:rsidP="005C21C1">
            <w:pPr>
              <w:pStyle w:val="TAL"/>
            </w:pPr>
            <w:r w:rsidRPr="00690114">
              <w:t>750044</w:t>
            </w:r>
          </w:p>
        </w:tc>
        <w:tc>
          <w:tcPr>
            <w:tcW w:w="3969" w:type="dxa"/>
          </w:tcPr>
          <w:p w14:paraId="067A4CBD" w14:textId="77777777" w:rsidR="005C21C1" w:rsidRDefault="005C21C1" w:rsidP="005C21C1">
            <w:pPr>
              <w:pStyle w:val="TAL"/>
            </w:pPr>
            <w:r w:rsidRPr="00690114">
              <w:t>Study on test methods for New Radio</w:t>
            </w:r>
          </w:p>
        </w:tc>
        <w:tc>
          <w:tcPr>
            <w:tcW w:w="4536" w:type="dxa"/>
          </w:tcPr>
          <w:p w14:paraId="1CDE90D4" w14:textId="6C278751" w:rsidR="005C21C1" w:rsidRPr="00251D80" w:rsidRDefault="005C21C1" w:rsidP="005C21C1">
            <w:pPr>
              <w:pStyle w:val="tah0"/>
              <w:rPr>
                <w:i/>
                <w:sz w:val="20"/>
              </w:rPr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1E2B5485" w14:textId="77777777" w:rsidTr="00A36378">
        <w:tc>
          <w:tcPr>
            <w:tcW w:w="1101" w:type="dxa"/>
          </w:tcPr>
          <w:p w14:paraId="60139847" w14:textId="526507BB" w:rsidR="005C21C1" w:rsidRPr="00690114" w:rsidRDefault="005C21C1" w:rsidP="005C21C1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AC5CEBB" w14:textId="08E675F1" w:rsidR="005C21C1" w:rsidRPr="00690114" w:rsidRDefault="005C21C1" w:rsidP="005C21C1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4198CE33" w14:textId="7EC583E8" w:rsidR="005C21C1" w:rsidRPr="00251D80" w:rsidRDefault="005C21C1" w:rsidP="005C21C1">
            <w:pPr>
              <w:pStyle w:val="tah0"/>
              <w:rPr>
                <w:i/>
                <w:sz w:val="20"/>
              </w:rPr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797AB7" w14:paraId="4CA08BE0" w14:textId="77777777" w:rsidTr="00A36378">
        <w:tc>
          <w:tcPr>
            <w:tcW w:w="1101" w:type="dxa"/>
          </w:tcPr>
          <w:p w14:paraId="1098AC70" w14:textId="08ACF0CA" w:rsidR="00797AB7" w:rsidRPr="00690114" w:rsidRDefault="00797AB7" w:rsidP="00797AB7">
            <w:pPr>
              <w:pStyle w:val="TAL"/>
            </w:pPr>
            <w:r w:rsidRPr="006B4374">
              <w:t>801001</w:t>
            </w:r>
          </w:p>
        </w:tc>
        <w:tc>
          <w:tcPr>
            <w:tcW w:w="3969" w:type="dxa"/>
          </w:tcPr>
          <w:p w14:paraId="4C1C0739" w14:textId="1BB30A09" w:rsidR="00797AB7" w:rsidRPr="00690114" w:rsidRDefault="00797AB7" w:rsidP="00797AB7">
            <w:pPr>
              <w:pStyle w:val="TAL"/>
            </w:pPr>
            <w:r w:rsidRPr="000F2A6E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6A4DFAEF" w14:textId="708E7470" w:rsidR="00797AB7" w:rsidRPr="00251D80" w:rsidRDefault="005C21C1" w:rsidP="00797AB7">
            <w:pPr>
              <w:pStyle w:val="tah0"/>
              <w:rPr>
                <w:i/>
                <w:sz w:val="20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P</w:t>
            </w:r>
            <w:r w:rsidRPr="005C21C1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receding </w:t>
            </w:r>
            <w:r w:rsidR="00797AB7">
              <w:rPr>
                <w:rFonts w:ascii="Arial" w:eastAsia="Times New Roman" w:hAnsi="Arial"/>
                <w:sz w:val="18"/>
                <w:szCs w:val="20"/>
                <w:lang w:val="en-GB"/>
              </w:rPr>
              <w:t>SI</w:t>
            </w: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550306DC" w14:textId="60470934" w:rsidR="007F6E47" w:rsidRDefault="00317BA6" w:rsidP="006761C8">
      <w:pPr>
        <w:jc w:val="both"/>
      </w:pPr>
      <w:r>
        <w:t>T</w:t>
      </w:r>
      <w:r w:rsidR="006761C8">
        <w:t xml:space="preserve">he key enablers for high data throughput and stable link connectivity in FR2 </w:t>
      </w:r>
      <w:r>
        <w:t>are</w:t>
      </w:r>
      <w:r w:rsidR="006761C8">
        <w:t xml:space="preserve"> beamforming and beam management techniques</w:t>
      </w:r>
      <w:r>
        <w:t>.</w:t>
      </w:r>
      <w:r w:rsidR="006761C8">
        <w:t xml:space="preserve"> </w:t>
      </w:r>
      <w:r>
        <w:t xml:space="preserve">These </w:t>
      </w:r>
      <w:r w:rsidR="006761C8">
        <w:t xml:space="preserve">should </w:t>
      </w:r>
      <w:proofErr w:type="gramStart"/>
      <w:r w:rsidR="006761C8">
        <w:t>be  verified</w:t>
      </w:r>
      <w:proofErr w:type="gramEnd"/>
      <w:r w:rsidR="006761C8">
        <w:t xml:space="preserve"> by </w:t>
      </w:r>
      <w:r>
        <w:t xml:space="preserve">corresponding </w:t>
      </w:r>
      <w:r w:rsidR="006761C8">
        <w:t>test</w:t>
      </w:r>
      <w:r>
        <w:t>s</w:t>
      </w:r>
      <w:r w:rsidR="006761C8">
        <w:t xml:space="preserve">. </w:t>
      </w:r>
    </w:p>
    <w:p w14:paraId="3EADD5FA" w14:textId="2456AC9F" w:rsidR="007F6E47" w:rsidRDefault="007F6E47" w:rsidP="006761C8">
      <w:pPr>
        <w:jc w:val="both"/>
      </w:pPr>
      <w:r>
        <w:t xml:space="preserve">However, </w:t>
      </w:r>
      <w:r w:rsidR="00B20D4B">
        <w:t>the current</w:t>
      </w:r>
      <w:r w:rsidR="005230F7">
        <w:t xml:space="preserve"> </w:t>
      </w:r>
      <w:r w:rsidRPr="00F17FEA">
        <w:t xml:space="preserve">Rel-15 </w:t>
      </w:r>
      <w:r w:rsidR="00215413">
        <w:t>RRM</w:t>
      </w:r>
      <w:r w:rsidR="0020417C">
        <w:t xml:space="preserve"> test cases</w:t>
      </w:r>
      <w:r w:rsidR="005230F7">
        <w:t xml:space="preserve"> defined in [TS38.133] are based on </w:t>
      </w:r>
      <w:r w:rsidR="00317BA6">
        <w:t>a</w:t>
      </w:r>
      <w:r w:rsidR="005230F7">
        <w:t xml:space="preserve"> static </w:t>
      </w:r>
      <w:r w:rsidR="00912FED">
        <w:t>test environment, i.e. spatial relation between DUT and TE probe(s), e.g. (Z)AoA and (</w:t>
      </w:r>
      <w:r w:rsidR="0045168E">
        <w:t>Z</w:t>
      </w:r>
      <w:r w:rsidR="00912FED">
        <w:t xml:space="preserve">)AoD, doesn’t change during </w:t>
      </w:r>
      <w:r w:rsidR="00570A9D">
        <w:t>the</w:t>
      </w:r>
      <w:r w:rsidR="00912FED">
        <w:t xml:space="preserve"> test</w:t>
      </w:r>
      <w:r w:rsidR="00B20D4B">
        <w:t>.</w:t>
      </w:r>
      <w:r w:rsidR="00CE6601">
        <w:t xml:space="preserve"> </w:t>
      </w:r>
      <w:r w:rsidR="00A75A1B">
        <w:t xml:space="preserve">Therefore, </w:t>
      </w:r>
      <w:r w:rsidR="00A75A1B" w:rsidRPr="00A75A1B">
        <w:t xml:space="preserve">UE beam management behaviour is not </w:t>
      </w:r>
      <w:r w:rsidR="00317BA6">
        <w:t>thoroughly</w:t>
      </w:r>
      <w:r w:rsidR="00A75A1B" w:rsidRPr="00A75A1B">
        <w:t xml:space="preserve"> considered</w:t>
      </w:r>
      <w:r w:rsidR="00A75A1B">
        <w:t xml:space="preserve"> in the Rel-15 RRM test cases.</w:t>
      </w:r>
    </w:p>
    <w:p w14:paraId="37181898" w14:textId="64A4726F" w:rsidR="00AC4A5C" w:rsidRDefault="00AC4A5C" w:rsidP="00CE6601">
      <w:pPr>
        <w:jc w:val="both"/>
      </w:pPr>
      <w:r>
        <w:t xml:space="preserve">The Rel-16 study item </w:t>
      </w:r>
      <w:r w:rsidR="003A6216">
        <w:t>MIMO OTA</w:t>
      </w:r>
      <w:r w:rsidR="00CE6601">
        <w:t xml:space="preserve"> SI include</w:t>
      </w:r>
      <w:r w:rsidR="00A75A1B">
        <w:t>d</w:t>
      </w:r>
      <w:r w:rsidR="00CE6601">
        <w:t xml:space="preserve"> </w:t>
      </w:r>
      <w:r w:rsidR="007908A8">
        <w:t>the objective</w:t>
      </w:r>
      <w:r w:rsidR="00317BA6">
        <w:t>s</w:t>
      </w:r>
      <w:r w:rsidR="007908A8">
        <w:t xml:space="preserve"> of </w:t>
      </w:r>
      <w:r w:rsidR="00CE6601">
        <w:t xml:space="preserve">MIMO throughput </w:t>
      </w:r>
      <w:r w:rsidR="003C687F">
        <w:t xml:space="preserve">testing </w:t>
      </w:r>
      <w:r w:rsidR="00CE6601">
        <w:t>under dynamic environment and extension of Rel-15 RRM tests to dynamic geometry</w:t>
      </w:r>
      <w:r w:rsidR="00A75A1B">
        <w:t xml:space="preserve">. The test method focusing on the </w:t>
      </w:r>
      <w:r w:rsidR="00F037A1">
        <w:t>UE beam management</w:t>
      </w:r>
      <w:r w:rsidR="00317BA6">
        <w:t xml:space="preserve"> performance </w:t>
      </w:r>
      <w:r w:rsidR="007908A8">
        <w:t>was</w:t>
      </w:r>
      <w:r w:rsidR="00F037A1">
        <w:t xml:space="preserve"> discussed</w:t>
      </w:r>
      <w:r w:rsidR="007908A8">
        <w:t xml:space="preserve"> based on the agreed static test setup</w:t>
      </w:r>
      <w:r w:rsidR="00F037A1">
        <w:t xml:space="preserve">. </w:t>
      </w:r>
      <w:r w:rsidR="00317BA6">
        <w:t xml:space="preserve">However, due to lack of time, </w:t>
      </w:r>
      <w:r w:rsidR="00A75A1B">
        <w:t xml:space="preserve">companies preferred to start a new SI to study the </w:t>
      </w:r>
      <w:r w:rsidR="00F037A1">
        <w:t xml:space="preserve">FR2 testing under a </w:t>
      </w:r>
      <w:r w:rsidR="00317BA6">
        <w:t>“</w:t>
      </w:r>
      <w:r w:rsidR="00F037A1">
        <w:t>real-</w:t>
      </w:r>
      <w:r w:rsidR="00317BA6">
        <w:t>world”</w:t>
      </w:r>
      <w:r w:rsidR="00F037A1">
        <w:t xml:space="preserve"> dynamic environment, no conclusion was reached. </w:t>
      </w:r>
    </w:p>
    <w:p w14:paraId="13C7094F" w14:textId="28A26F1C" w:rsidR="000D643E" w:rsidRDefault="000D643E" w:rsidP="00D12D1E">
      <w:pPr>
        <w:jc w:val="both"/>
      </w:pPr>
      <w:r>
        <w:t>Moreover,</w:t>
      </w:r>
      <w:r w:rsidR="00D12D1E">
        <w:t xml:space="preserve"> </w:t>
      </w:r>
      <w:r w:rsidR="00A8442B">
        <w:t>i</w:t>
      </w:r>
      <w:r w:rsidR="00D12D1E" w:rsidRPr="00D12D1E">
        <w:t>n Rel-15 NR testability SI, the test methodology for up to rank 2 demodulation</w:t>
      </w:r>
      <w:r w:rsidR="008D13A2">
        <w:t xml:space="preserve"> testing</w:t>
      </w:r>
      <w:r w:rsidR="00D12D1E" w:rsidRPr="00D12D1E">
        <w:t xml:space="preserve"> was specified. Then the performance metric and test method for MIMO throughput with rank 2 was studied in Rel-16 MIMO OTA SI.</w:t>
      </w:r>
      <w:r w:rsidR="00A8442B">
        <w:t xml:space="preserve"> </w:t>
      </w:r>
      <w:r w:rsidR="00D12D1E" w:rsidRPr="00D12D1E">
        <w:t>The advanced features e.g. DL 4 layers transmission can further enhance the throughput</w:t>
      </w:r>
      <w:r w:rsidR="009972C5">
        <w:t xml:space="preserve"> for FR2</w:t>
      </w:r>
      <w:r w:rsidR="00536E5C">
        <w:t>,</w:t>
      </w:r>
      <w:r w:rsidR="00D12D1E" w:rsidRPr="00D12D1E">
        <w:t xml:space="preserve"> </w:t>
      </w:r>
      <w:r w:rsidR="00536E5C" w:rsidRPr="00536E5C">
        <w:t xml:space="preserve">but the </w:t>
      </w:r>
      <w:r w:rsidR="009972C5">
        <w:t xml:space="preserve">enhancement for the current test environment might be needed to support </w:t>
      </w:r>
      <w:r w:rsidR="00536E5C" w:rsidRPr="00536E5C">
        <w:t>FR2 4 layers testing.</w:t>
      </w:r>
    </w:p>
    <w:p w14:paraId="4D60868A" w14:textId="7969E974" w:rsidR="00241504" w:rsidRPr="00ED67DA" w:rsidRDefault="00F037A1" w:rsidP="00241504">
      <w:r>
        <w:t>Therefore, t</w:t>
      </w:r>
      <w:r w:rsidR="00EA5F98">
        <w:t xml:space="preserve">here is a need </w:t>
      </w:r>
      <w:r>
        <w:t xml:space="preserve">to </w:t>
      </w:r>
      <w:r w:rsidR="00EA5F98">
        <w:t xml:space="preserve">verify the </w:t>
      </w:r>
      <w:r>
        <w:t>performance</w:t>
      </w:r>
      <w:r w:rsidR="00EA5F98">
        <w:t xml:space="preserve"> </w:t>
      </w:r>
      <w:r w:rsidR="00317BA6">
        <w:t xml:space="preserve">of FR2 UEs </w:t>
      </w:r>
      <w:r w:rsidR="00F77920">
        <w:t xml:space="preserve">with rank 2/4 </w:t>
      </w:r>
      <w:r w:rsidR="00317BA6">
        <w:t xml:space="preserve">in a </w:t>
      </w:r>
      <w:r>
        <w:t>dynamic environment</w:t>
      </w:r>
      <w:r w:rsidR="00EA5F98">
        <w:t>, and</w:t>
      </w:r>
      <w:r w:rsidR="00C561C4">
        <w:t xml:space="preserve"> </w:t>
      </w:r>
      <w:r w:rsidR="00EA5F98">
        <w:t>a</w:t>
      </w:r>
      <w:r w:rsidR="006F7563">
        <w:t xml:space="preserve"> </w:t>
      </w:r>
      <w:r w:rsidR="00EA5F98">
        <w:t xml:space="preserve">new </w:t>
      </w:r>
      <w:r w:rsidR="006F7563">
        <w:t xml:space="preserve">study item to develop the </w:t>
      </w:r>
      <w:r w:rsidR="00445AA5">
        <w:t>performance metrics</w:t>
      </w:r>
      <w:r w:rsidR="00580CB9">
        <w:t xml:space="preserve"> and </w:t>
      </w:r>
      <w:r>
        <w:t>test</w:t>
      </w:r>
      <w:r w:rsidR="006F7563">
        <w:t xml:space="preserve"> methodology is </w:t>
      </w:r>
      <w:r w:rsidR="00EA5F98">
        <w:t>required</w:t>
      </w:r>
      <w:r>
        <w:t xml:space="preserve"> in Rel-17</w:t>
      </w:r>
      <w:r w:rsidR="006F7563">
        <w:t>.</w:t>
      </w:r>
    </w:p>
    <w:p w14:paraId="71C2E9FB" w14:textId="77777777" w:rsidR="008A76FD" w:rsidRDefault="008A76FD" w:rsidP="00A529CF">
      <w:pPr>
        <w:pStyle w:val="Heading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Heading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5B56F3D3" w:rsidR="0086671F" w:rsidRDefault="0086671F" w:rsidP="003E79DE">
      <w:pPr>
        <w:jc w:val="both"/>
      </w:pPr>
      <w:r>
        <w:t>The objective of this Study Item is to define</w:t>
      </w:r>
      <w:r w:rsidR="00AA2A12">
        <w:t xml:space="preserve"> performance</w:t>
      </w:r>
      <w:r>
        <w:t xml:space="preserve"> </w:t>
      </w:r>
      <w:r w:rsidR="00E006D8">
        <w:t xml:space="preserve">metrics and </w:t>
      </w:r>
      <w:r w:rsidR="00F25ABC">
        <w:t xml:space="preserve">end-to-end </w:t>
      </w:r>
      <w:r>
        <w:t>testing methodology for the verification</w:t>
      </w:r>
      <w:r w:rsidR="00A529CF" w:rsidRPr="00A529CF">
        <w:t xml:space="preserve"> </w:t>
      </w:r>
      <w:r w:rsidR="00AA2A12">
        <w:t xml:space="preserve">of </w:t>
      </w:r>
      <w:r w:rsidR="002A4A21">
        <w:t xml:space="preserve">FR2 NR UEs </w:t>
      </w:r>
      <w:r w:rsidR="00A529CF" w:rsidRPr="00A529CF">
        <w:t xml:space="preserve">performance </w:t>
      </w:r>
      <w:r w:rsidR="00317BA6">
        <w:t xml:space="preserve">in a </w:t>
      </w:r>
      <w:r w:rsidR="002A4A21">
        <w:t>dynamic environment</w:t>
      </w:r>
      <w:r w:rsidR="003E79DE">
        <w:t xml:space="preserve">. The </w:t>
      </w:r>
      <w:r w:rsidR="00A529CF" w:rsidRPr="00A529CF">
        <w:t>associated measurement uncertainty budgets</w:t>
      </w:r>
      <w:r w:rsidR="003E79DE">
        <w:t xml:space="preserve"> </w:t>
      </w:r>
      <w:r w:rsidR="00A45E26">
        <w:rPr>
          <w:lang w:val="en-US"/>
        </w:rPr>
        <w:t>should also be studied</w:t>
      </w:r>
      <w:r w:rsidR="00B337D0">
        <w:t>.</w:t>
      </w:r>
      <w:r w:rsidR="00AA2A12">
        <w:t xml:space="preserve"> </w:t>
      </w:r>
    </w:p>
    <w:p w14:paraId="7886A5D0" w14:textId="31D4BCA5" w:rsidR="006A0D55" w:rsidRDefault="006A0D55" w:rsidP="00690114">
      <w:r>
        <w:t xml:space="preserve">The </w:t>
      </w:r>
      <w:r w:rsidR="00317BA6">
        <w:t xml:space="preserve">study </w:t>
      </w:r>
      <w:r>
        <w:t>proceeds within the following scope:</w:t>
      </w:r>
    </w:p>
    <w:p w14:paraId="2D42DB66" w14:textId="226D95F4" w:rsidR="006B3E8B" w:rsidRDefault="006B3E8B" w:rsidP="00930E7F">
      <w:pPr>
        <w:pStyle w:val="List2"/>
        <w:ind w:left="284"/>
      </w:pPr>
    </w:p>
    <w:p w14:paraId="4327C24B" w14:textId="720481B7" w:rsidR="00CB2253" w:rsidRDefault="00DF1EA7" w:rsidP="00930E7F">
      <w:pPr>
        <w:pStyle w:val="List2"/>
        <w:ind w:left="284"/>
      </w:pPr>
      <w:r>
        <w:rPr>
          <w:rFonts w:hint="eastAsia"/>
          <w:lang w:eastAsia="zh-CN"/>
        </w:rPr>
        <w:t>-</w:t>
      </w:r>
      <w:r>
        <w:tab/>
        <w:t>Identify the key performance metrics</w:t>
      </w:r>
    </w:p>
    <w:p w14:paraId="78E7AD52" w14:textId="77777777" w:rsidR="006A0D55" w:rsidRDefault="006B3E8B" w:rsidP="00930E7F">
      <w:pPr>
        <w:pStyle w:val="List2"/>
        <w:ind w:left="284"/>
      </w:pPr>
      <w:r>
        <w:t>-</w:t>
      </w:r>
      <w:r>
        <w:tab/>
      </w:r>
      <w:r w:rsidR="006A0D55">
        <w:t>For the following device types:</w:t>
      </w:r>
    </w:p>
    <w:p w14:paraId="6AF117C0" w14:textId="77777777" w:rsidR="006A0D55" w:rsidRDefault="006A0D55" w:rsidP="00930E7F">
      <w:pPr>
        <w:pStyle w:val="List3"/>
        <w:ind w:left="568"/>
      </w:pPr>
      <w:r>
        <w:t>-</w:t>
      </w:r>
      <w:r>
        <w:tab/>
        <w:t>Smartphone</w:t>
      </w:r>
    </w:p>
    <w:p w14:paraId="0F25A5E9" w14:textId="115927C0" w:rsidR="006A0D55" w:rsidRDefault="006A0D55" w:rsidP="0045168E">
      <w:pPr>
        <w:pStyle w:val="List3"/>
        <w:ind w:left="568"/>
      </w:pPr>
      <w:r>
        <w:t>-</w:t>
      </w:r>
      <w:r>
        <w:tab/>
        <w:t>Tablet</w:t>
      </w:r>
    </w:p>
    <w:p w14:paraId="325A9ACF" w14:textId="77777777" w:rsidR="006A0D55" w:rsidRDefault="006A0D55" w:rsidP="00930E7F">
      <w:pPr>
        <w:pStyle w:val="List3"/>
        <w:ind w:left="568"/>
      </w:pPr>
      <w:r>
        <w:t>-</w:t>
      </w:r>
      <w:r>
        <w:tab/>
        <w:t>Other UE types are not precluded for discussion as a second priority</w:t>
      </w:r>
    </w:p>
    <w:p w14:paraId="58F1D5C2" w14:textId="77777777" w:rsidR="006A0D55" w:rsidRDefault="006A0D55" w:rsidP="00930E7F">
      <w:pPr>
        <w:pStyle w:val="List2"/>
        <w:ind w:left="284"/>
      </w:pPr>
      <w:r>
        <w:t>-</w:t>
      </w:r>
      <w:r>
        <w:tab/>
        <w:t>The development of test methodology aspects shall initially focus on the smartphone device type</w:t>
      </w:r>
    </w:p>
    <w:p w14:paraId="0492719C" w14:textId="77777777" w:rsidR="00317BA6" w:rsidRDefault="00EA5F98" w:rsidP="00317BA6">
      <w:pPr>
        <w:pStyle w:val="List2"/>
        <w:ind w:left="284"/>
      </w:pPr>
      <w:r>
        <w:t>-    The test methodology shall include both NSA and SA</w:t>
      </w:r>
      <w:r w:rsidR="0076272E">
        <w:t>.</w:t>
      </w:r>
    </w:p>
    <w:p w14:paraId="0FBDCDAB" w14:textId="00958EC3" w:rsidR="00317BA6" w:rsidRDefault="00317BA6" w:rsidP="00C167C2">
      <w:pPr>
        <w:pStyle w:val="List2"/>
        <w:numPr>
          <w:ilvl w:val="0"/>
          <w:numId w:val="14"/>
        </w:numPr>
      </w:pPr>
      <w:r>
        <w:t>For setups intended for measurements of UE characteristics in non-standalone (NSA) mode, an LTE link antenna setup is used to configure the NR link</w:t>
      </w:r>
    </w:p>
    <w:p w14:paraId="1E3446CE" w14:textId="7B8D49A9" w:rsidR="000D4992" w:rsidRDefault="005E1AA1" w:rsidP="00AA44D4">
      <w:pPr>
        <w:pStyle w:val="List2"/>
        <w:ind w:left="284"/>
      </w:pPr>
      <w:r>
        <w:t>-</w:t>
      </w:r>
      <w:r>
        <w:tab/>
        <w:t xml:space="preserve">Using the channel models defined in [TR38.901] as the basis of the emulated </w:t>
      </w:r>
      <w:r w:rsidR="003E32BD">
        <w:t xml:space="preserve">dynamic </w:t>
      </w:r>
      <w:r>
        <w:t>propagation environment</w:t>
      </w:r>
      <w:r w:rsidR="00836B86">
        <w:t xml:space="preserve"> </w:t>
      </w:r>
    </w:p>
    <w:p w14:paraId="6E115F52" w14:textId="77777777" w:rsidR="006F63E9" w:rsidRDefault="006F63E9" w:rsidP="00930E7F">
      <w:pPr>
        <w:pStyle w:val="List2"/>
        <w:ind w:left="284"/>
      </w:pPr>
      <w:r>
        <w:t>-</w:t>
      </w:r>
      <w:r>
        <w:tab/>
        <w:t>Define the applicable test methodology verification procedures</w:t>
      </w:r>
    </w:p>
    <w:p w14:paraId="2B82CA4C" w14:textId="691D482A" w:rsidR="006F63E9" w:rsidRDefault="006F63E9" w:rsidP="00930E7F">
      <w:pPr>
        <w:pStyle w:val="List2"/>
        <w:ind w:left="284"/>
      </w:pPr>
      <w:r>
        <w:t>-</w:t>
      </w:r>
      <w:r>
        <w:tab/>
        <w:t xml:space="preserve">Develop the preliminary uncertainty </w:t>
      </w:r>
      <w:r w:rsidR="00317BA6">
        <w:t>budget</w:t>
      </w:r>
      <w:r>
        <w:t xml:space="preserve"> for the methodology</w:t>
      </w:r>
    </w:p>
    <w:p w14:paraId="3EEC2357" w14:textId="43F089B9" w:rsidR="00684845" w:rsidRDefault="006F63E9" w:rsidP="00930E7F">
      <w:pPr>
        <w:pStyle w:val="List2"/>
        <w:ind w:left="284"/>
      </w:pPr>
      <w:r>
        <w:t xml:space="preserve">-    Develop channel model </w:t>
      </w:r>
      <w:r w:rsidR="0082210D">
        <w:t xml:space="preserve">and </w:t>
      </w:r>
      <w:r w:rsidR="00930E7F">
        <w:t>dynamic</w:t>
      </w:r>
      <w:r w:rsidR="0082210D">
        <w:t xml:space="preserve"> environment </w:t>
      </w:r>
      <w:r>
        <w:t xml:space="preserve">validation procedure to ensure correct </w:t>
      </w:r>
      <w:r w:rsidR="0076272E">
        <w:t>implementation</w:t>
      </w:r>
      <w:r w:rsidR="00317BA6">
        <w:t xml:space="preserve"> and test reproduc</w:t>
      </w:r>
      <w:r w:rsidR="00DC2879">
        <w:t>ibility</w:t>
      </w:r>
    </w:p>
    <w:p w14:paraId="08BF76BA" w14:textId="2977296D" w:rsidR="00930E7F" w:rsidRDefault="00930E7F" w:rsidP="00930E7F">
      <w:pPr>
        <w:pStyle w:val="List2"/>
        <w:ind w:left="284"/>
      </w:pPr>
      <w:r>
        <w:t>-    At leas</w:t>
      </w:r>
      <w:r w:rsidR="00DC2879">
        <w:t>t</w:t>
      </w:r>
      <w:r>
        <w:t xml:space="preserve"> the following aspects </w:t>
      </w:r>
      <w:r w:rsidR="00DC2879">
        <w:t xml:space="preserve">should be considered </w:t>
      </w:r>
      <w:r>
        <w:t xml:space="preserve">for </w:t>
      </w:r>
      <w:r w:rsidR="00DC2879">
        <w:t xml:space="preserve">defining the </w:t>
      </w:r>
      <w:r>
        <w:t>dynamic environment</w:t>
      </w:r>
      <w:r w:rsidR="0002249C">
        <w:t>:</w:t>
      </w:r>
    </w:p>
    <w:p w14:paraId="50F999C2" w14:textId="7BEDA152" w:rsidR="00201553" w:rsidRDefault="00745C21" w:rsidP="00930E7F">
      <w:pPr>
        <w:pStyle w:val="List2"/>
        <w:ind w:left="568"/>
      </w:pPr>
      <w:r>
        <w:t xml:space="preserve">-    </w:t>
      </w:r>
      <w:r w:rsidR="00B720CE">
        <w:t>The number of beams from gNB</w:t>
      </w:r>
      <w:r w:rsidR="00E570A5">
        <w:t>(s)</w:t>
      </w:r>
    </w:p>
    <w:p w14:paraId="28C4B3BE" w14:textId="73362A49" w:rsidR="00CA3878" w:rsidRDefault="00CA3878" w:rsidP="00205023">
      <w:pPr>
        <w:pStyle w:val="List2"/>
        <w:ind w:left="568"/>
      </w:pPr>
      <w:r>
        <w:t xml:space="preserve">- </w:t>
      </w:r>
      <w:proofErr w:type="gramStart"/>
      <w:r>
        <w:t xml:space="preserve">   </w:t>
      </w:r>
      <w:r w:rsidR="009307AD">
        <w:t>(</w:t>
      </w:r>
      <w:proofErr w:type="gramEnd"/>
      <w:r w:rsidR="009307AD">
        <w:t>Z)</w:t>
      </w:r>
      <w:r w:rsidR="00D47ACB">
        <w:t>AoD</w:t>
      </w:r>
      <w:r w:rsidR="00804F16">
        <w:t xml:space="preserve"> and </w:t>
      </w:r>
      <w:r w:rsidR="009307AD">
        <w:t>(Z)</w:t>
      </w:r>
      <w:r w:rsidR="00804F16">
        <w:t>AoA</w:t>
      </w:r>
    </w:p>
    <w:p w14:paraId="7D3F2D9E" w14:textId="07F62CCF" w:rsidR="008E13EA" w:rsidRDefault="00B720CE" w:rsidP="00930E7F">
      <w:pPr>
        <w:pStyle w:val="List2"/>
        <w:ind w:left="568"/>
      </w:pPr>
      <w:r>
        <w:t>-</w:t>
      </w:r>
      <w:r w:rsidR="00930E7F">
        <w:tab/>
      </w:r>
      <w:r w:rsidR="008E13EA">
        <w:t xml:space="preserve">UE movement </w:t>
      </w:r>
      <w:r w:rsidR="008E13EA" w:rsidRPr="008E13EA">
        <w:t>trajectory</w:t>
      </w:r>
      <w:r w:rsidR="00836B86">
        <w:t xml:space="preserve"> and orientation relative to the downlink </w:t>
      </w:r>
      <w:r w:rsidR="00BD360E">
        <w:t>signal</w:t>
      </w:r>
      <w:r w:rsidR="00836B86">
        <w:t>(s)</w:t>
      </w:r>
    </w:p>
    <w:p w14:paraId="23E3F0D1" w14:textId="74F830A0" w:rsidR="002C3D4D" w:rsidRDefault="00201553" w:rsidP="00CA3878">
      <w:pPr>
        <w:pStyle w:val="List2"/>
        <w:ind w:left="568"/>
      </w:pPr>
      <w:r>
        <w:t xml:space="preserve">- </w:t>
      </w:r>
      <w:r w:rsidR="00930E7F">
        <w:tab/>
      </w:r>
      <w:r>
        <w:t>Large scale pathloss</w:t>
      </w:r>
      <w:r w:rsidR="00930E7F">
        <w:t>, blocking</w:t>
      </w:r>
      <w:r w:rsidR="00CA3878">
        <w:t>, Doppler shift</w:t>
      </w:r>
      <w:r>
        <w:t xml:space="preserve"> </w:t>
      </w:r>
      <w:r w:rsidR="0060779C">
        <w:t>in channel model</w:t>
      </w:r>
    </w:p>
    <w:p w14:paraId="2E46FA8C" w14:textId="674DF6B0" w:rsidR="0002249C" w:rsidRDefault="0002249C" w:rsidP="0002249C">
      <w:pPr>
        <w:pStyle w:val="List2"/>
        <w:ind w:left="284"/>
      </w:pPr>
      <w:r>
        <w:t xml:space="preserve">-    At least the following test </w:t>
      </w:r>
      <w:r w:rsidR="004B2E88">
        <w:t xml:space="preserve">cases </w:t>
      </w:r>
      <w:r w:rsidR="00DC2879">
        <w:t>should be studied</w:t>
      </w:r>
      <w:r w:rsidR="00957F58">
        <w:t>:</w:t>
      </w:r>
    </w:p>
    <w:p w14:paraId="4A9190C3" w14:textId="47598E78" w:rsidR="005F0A6A" w:rsidRDefault="00957F58" w:rsidP="00957F58">
      <w:pPr>
        <w:pStyle w:val="List2"/>
        <w:ind w:left="568"/>
      </w:pPr>
      <w:r>
        <w:lastRenderedPageBreak/>
        <w:t>-</w:t>
      </w:r>
      <w:r w:rsidR="00BD360E" w:rsidRPr="00BD360E">
        <w:rPr>
          <w:rFonts w:asciiTheme="minorHAnsi" w:hAnsi="Microsoft Sans Serif" w:cstheme="minorBidi"/>
          <w:color w:val="000000" w:themeColor="text1"/>
          <w:kern w:val="24"/>
          <w:sz w:val="36"/>
          <w:szCs w:val="36"/>
        </w:rPr>
        <w:t xml:space="preserve"> </w:t>
      </w:r>
      <w:r w:rsidR="00BD360E" w:rsidRPr="00BD360E">
        <w:t xml:space="preserve">Verify MIMO </w:t>
      </w:r>
      <w:r w:rsidR="00BD360E">
        <w:t>Throughput</w:t>
      </w:r>
      <w:r w:rsidR="00BD360E" w:rsidRPr="00BD360E">
        <w:t>/Sensitivity</w:t>
      </w:r>
      <w:r w:rsidR="005F0A6A" w:rsidRPr="005F0A6A">
        <w:rPr>
          <w:rFonts w:asciiTheme="minorHAnsi" w:hAnsi="Microsoft Sans Serif" w:cstheme="minorBidi"/>
          <w:color w:val="000000" w:themeColor="text1"/>
          <w:kern w:val="24"/>
          <w:sz w:val="36"/>
          <w:szCs w:val="36"/>
        </w:rPr>
        <w:t xml:space="preserve"> </w:t>
      </w:r>
      <w:r w:rsidR="005F0A6A" w:rsidRPr="005F0A6A">
        <w:t xml:space="preserve">with rank 2/4 transmission </w:t>
      </w:r>
      <w:r w:rsidR="005F0A6A">
        <w:t>under a dynamic environment</w:t>
      </w:r>
    </w:p>
    <w:p w14:paraId="51BB70E7" w14:textId="632D5B32" w:rsidR="005F0A6A" w:rsidRDefault="00AD51F5" w:rsidP="005B74BB">
      <w:pPr>
        <w:pStyle w:val="List2"/>
        <w:numPr>
          <w:ilvl w:val="0"/>
          <w:numId w:val="15"/>
        </w:numPr>
      </w:pPr>
      <w:r w:rsidRPr="00AD51F5">
        <w:t xml:space="preserve">MIMO Throughput/Sensitivity with dynamic </w:t>
      </w:r>
      <w:proofErr w:type="spellStart"/>
      <w:r w:rsidRPr="00AD51F5">
        <w:t>AoA</w:t>
      </w:r>
      <w:proofErr w:type="spellEnd"/>
      <w:r w:rsidRPr="00AD51F5">
        <w:t xml:space="preserve"> geometry</w:t>
      </w:r>
    </w:p>
    <w:p w14:paraId="5E107A09" w14:textId="07C964B5" w:rsidR="00AD51F5" w:rsidRDefault="00AD51F5" w:rsidP="005B74BB">
      <w:pPr>
        <w:pStyle w:val="List2"/>
        <w:numPr>
          <w:ilvl w:val="0"/>
          <w:numId w:val="15"/>
        </w:numPr>
      </w:pPr>
      <w:r w:rsidRPr="00AD51F5">
        <w:t xml:space="preserve">MIMO Throughput/Sensitivity with dynamic </w:t>
      </w:r>
      <w:proofErr w:type="spellStart"/>
      <w:r w:rsidRPr="00AD51F5">
        <w:t>AoD</w:t>
      </w:r>
      <w:proofErr w:type="spellEnd"/>
      <w:r w:rsidRPr="00AD51F5">
        <w:t xml:space="preserve"> and </w:t>
      </w:r>
      <w:proofErr w:type="spellStart"/>
      <w:r w:rsidRPr="00AD51F5">
        <w:t>AoA</w:t>
      </w:r>
      <w:proofErr w:type="spellEnd"/>
      <w:r w:rsidRPr="00AD51F5">
        <w:t xml:space="preserve"> geometry</w:t>
      </w:r>
    </w:p>
    <w:p w14:paraId="65649E11" w14:textId="14BCB7DE" w:rsidR="007E7DD7" w:rsidRDefault="004C5DD0" w:rsidP="004C5DD0">
      <w:pPr>
        <w:pStyle w:val="List2"/>
        <w:ind w:left="568"/>
      </w:pPr>
      <w:r>
        <w:t>-</w:t>
      </w:r>
      <w:r>
        <w:tab/>
      </w:r>
      <w:r w:rsidR="00957F58">
        <w:t>Exten</w:t>
      </w:r>
      <w:r w:rsidR="00F810ED">
        <w:t>d</w:t>
      </w:r>
      <w:r w:rsidR="00957F58">
        <w:t xml:space="preserve"> the Rel-15 RRM test cases </w:t>
      </w:r>
      <w:r w:rsidR="00D87C1A">
        <w:t xml:space="preserve">to </w:t>
      </w:r>
      <w:r w:rsidR="00967619">
        <w:t>dynamic geometry</w:t>
      </w:r>
      <w:r w:rsidR="00DD5964">
        <w:t xml:space="preserve"> </w:t>
      </w:r>
      <w:r w:rsidR="00040DC3">
        <w:t xml:space="preserve">with </w:t>
      </w:r>
      <w:r w:rsidR="00DD5964">
        <w:t xml:space="preserve">multiple </w:t>
      </w:r>
      <w:proofErr w:type="spellStart"/>
      <w:r w:rsidR="00040DC3">
        <w:t>gNB</w:t>
      </w:r>
      <w:proofErr w:type="spellEnd"/>
      <w:r w:rsidR="00040DC3">
        <w:t xml:space="preserve"> </w:t>
      </w:r>
      <w:r w:rsidR="00DD5964">
        <w:t>beams</w:t>
      </w:r>
      <w:r w:rsidR="00723D2A">
        <w:t xml:space="preserve">. </w:t>
      </w:r>
    </w:p>
    <w:p w14:paraId="4EC25AE4" w14:textId="77777777" w:rsidR="003C3981" w:rsidRDefault="003C3981" w:rsidP="009870B7">
      <w:pPr>
        <w:pStyle w:val="List2"/>
        <w:numPr>
          <w:ilvl w:val="0"/>
          <w:numId w:val="15"/>
        </w:numPr>
      </w:pPr>
      <w:r w:rsidRPr="003C3981">
        <w:t xml:space="preserve">Radio Link Monitoring </w:t>
      </w:r>
    </w:p>
    <w:p w14:paraId="5E13B076" w14:textId="135F96AD" w:rsidR="0060551C" w:rsidRDefault="0060551C" w:rsidP="009870B7">
      <w:pPr>
        <w:pStyle w:val="List2"/>
        <w:numPr>
          <w:ilvl w:val="0"/>
          <w:numId w:val="15"/>
        </w:numPr>
      </w:pPr>
      <w:r w:rsidRPr="0060551C">
        <w:t xml:space="preserve">Beam </w:t>
      </w:r>
      <w:r w:rsidR="002406DD">
        <w:t>F</w:t>
      </w:r>
      <w:r w:rsidRPr="0060551C">
        <w:t xml:space="preserve">ailure </w:t>
      </w:r>
      <w:r w:rsidR="002406DD">
        <w:t>D</w:t>
      </w:r>
      <w:r w:rsidRPr="0060551C">
        <w:t xml:space="preserve">etection </w:t>
      </w:r>
    </w:p>
    <w:p w14:paraId="50E56877" w14:textId="7BD22E69" w:rsidR="009870B7" w:rsidRDefault="009870B7" w:rsidP="009870B7">
      <w:pPr>
        <w:pStyle w:val="List2"/>
        <w:numPr>
          <w:ilvl w:val="0"/>
          <w:numId w:val="15"/>
        </w:numPr>
      </w:pPr>
      <w:r>
        <w:t>TCI stage switching</w:t>
      </w:r>
    </w:p>
    <w:p w14:paraId="494B67DB" w14:textId="171A3D0A" w:rsidR="000D643E" w:rsidRDefault="000D643E" w:rsidP="009870B7">
      <w:pPr>
        <w:pStyle w:val="List2"/>
        <w:numPr>
          <w:ilvl w:val="0"/>
          <w:numId w:val="15"/>
        </w:numPr>
      </w:pPr>
      <w:r w:rsidRPr="000D643E">
        <w:t>Beam-level and/or cell-level mobility</w:t>
      </w:r>
    </w:p>
    <w:p w14:paraId="68D5ADF7" w14:textId="6BB5B24B" w:rsidR="00841816" w:rsidRPr="00847F47" w:rsidRDefault="00841816" w:rsidP="00847F47">
      <w:pPr>
        <w:pStyle w:val="List2"/>
        <w:ind w:left="284"/>
        <w:rPr>
          <w:lang w:val="en-US"/>
        </w:rPr>
      </w:pPr>
      <w:r>
        <w:t>-</w:t>
      </w:r>
      <w:r>
        <w:tab/>
      </w:r>
      <w:r w:rsidR="003C2B47" w:rsidRPr="003C2B47">
        <w:t xml:space="preserve">Support Multi-panel Tx/Rx UE </w:t>
      </w:r>
      <w:r w:rsidR="003C2B47">
        <w:t xml:space="preserve">in </w:t>
      </w:r>
      <w:r w:rsidR="003C2B47" w:rsidRPr="003C2B47">
        <w:t>test environment</w:t>
      </w:r>
    </w:p>
    <w:p w14:paraId="3FE6F1DF" w14:textId="3B457E7D" w:rsidR="00690114" w:rsidRPr="00690114" w:rsidRDefault="0034530A" w:rsidP="001C3683">
      <w:pPr>
        <w:jc w:val="both"/>
      </w:pPr>
      <w:r>
        <w:t>During</w:t>
      </w:r>
      <w:r w:rsidR="00B6411C">
        <w:t xml:space="preserve"> this </w:t>
      </w:r>
      <w:r w:rsidR="008A3108">
        <w:t>s</w:t>
      </w:r>
      <w:r w:rsidR="00B6411C">
        <w:t xml:space="preserve">tudy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9D9CD6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77777777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134" w:type="dxa"/>
          </w:tcPr>
          <w:p w14:paraId="70557B0B" w14:textId="77777777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38.xyz</w:t>
            </w:r>
          </w:p>
        </w:tc>
        <w:tc>
          <w:tcPr>
            <w:tcW w:w="2409" w:type="dxa"/>
          </w:tcPr>
          <w:p w14:paraId="1A5E4D8F" w14:textId="3B5F3D4C" w:rsidR="00FF3F0C" w:rsidRPr="007F58FA" w:rsidRDefault="006B148E" w:rsidP="00A07BAB">
            <w:pPr>
              <w:spacing w:after="0"/>
              <w:rPr>
                <w:rFonts w:ascii="Arial" w:hAnsi="Arial"/>
                <w:sz w:val="18"/>
              </w:rPr>
            </w:pPr>
            <w:r w:rsidRPr="006B148E">
              <w:rPr>
                <w:rFonts w:ascii="Arial" w:hAnsi="Arial"/>
                <w:sz w:val="18"/>
              </w:rPr>
              <w:t xml:space="preserve">Study on radiated metrics and test methodology for </w:t>
            </w:r>
            <w:r>
              <w:rPr>
                <w:rFonts w:ascii="Arial" w:hAnsi="Arial"/>
                <w:sz w:val="18"/>
              </w:rPr>
              <w:t xml:space="preserve">FR2 </w:t>
            </w:r>
            <w:r w:rsidRPr="006B148E">
              <w:rPr>
                <w:rFonts w:ascii="Arial" w:hAnsi="Arial"/>
                <w:sz w:val="18"/>
              </w:rPr>
              <w:t>NR User Equipment (UE)</w:t>
            </w:r>
            <w:r>
              <w:rPr>
                <w:rFonts w:ascii="Arial" w:hAnsi="Arial"/>
                <w:sz w:val="18"/>
              </w:rPr>
              <w:t xml:space="preserve"> under dynamic testing environment</w:t>
            </w:r>
          </w:p>
        </w:tc>
        <w:tc>
          <w:tcPr>
            <w:tcW w:w="993" w:type="dxa"/>
          </w:tcPr>
          <w:p w14:paraId="2ED22477" w14:textId="1773BDDF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</w:t>
            </w:r>
            <w:r w:rsidR="00142C4C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1074" w:type="dxa"/>
          </w:tcPr>
          <w:p w14:paraId="4ECDC7F0" w14:textId="451F7264" w:rsidR="00FF3F0C" w:rsidRPr="007F58FA" w:rsidRDefault="00214AD2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</w:t>
            </w:r>
            <w:r w:rsidR="00142C4C"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477C32CE" w14:textId="381141BF" w:rsidR="00A07BAB" w:rsidRPr="0009222C" w:rsidRDefault="00A07BAB" w:rsidP="00A07BAB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</w:p>
        </w:tc>
      </w:tr>
    </w:tbl>
    <w:p w14:paraId="16CE7822" w14:textId="323C4858" w:rsidR="00102222" w:rsidRDefault="00A07BAB" w:rsidP="004C634D">
      <w:pPr>
        <w:pStyle w:val="NO"/>
      </w:pPr>
      <w:r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9EEF89" w14:textId="141B135E" w:rsidR="0009222C" w:rsidRDefault="0009222C" w:rsidP="002B626D"/>
    <w:p w14:paraId="6DC2CA06" w14:textId="77777777" w:rsidR="005B2679" w:rsidRPr="002B626D" w:rsidRDefault="005B2679" w:rsidP="002B626D"/>
    <w:p w14:paraId="551E484A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78D6B696" w:rsidR="001957C3" w:rsidRPr="00847F47" w:rsidRDefault="00847F47" w:rsidP="001957C3">
            <w:pPr>
              <w:pStyle w:val="TAL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Q</w:t>
            </w:r>
            <w:r>
              <w:rPr>
                <w:rFonts w:eastAsia="游明朝"/>
                <w:lang w:eastAsia="ja-JP"/>
              </w:rPr>
              <w:t>ualcomm Incorporated</w:t>
            </w:r>
            <w:bookmarkStart w:id="0" w:name="_GoBack"/>
            <w:bookmarkEnd w:id="0"/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2EB59383" w:rsidR="001957C3" w:rsidRDefault="001957C3" w:rsidP="001957C3">
            <w:pPr>
              <w:pStyle w:val="TAL"/>
            </w:pP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06E8C356" w:rsidR="001957C3" w:rsidRDefault="001957C3" w:rsidP="001957C3">
            <w:pPr>
              <w:pStyle w:val="TAL"/>
            </w:pP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2A9A7D4E" w:rsidR="001957C3" w:rsidRDefault="001957C3" w:rsidP="001957C3">
            <w:pPr>
              <w:pStyle w:val="TAL"/>
            </w:pP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B3826" w14:textId="77777777" w:rsidR="000615CB" w:rsidRDefault="000615CB">
      <w:r>
        <w:separator/>
      </w:r>
    </w:p>
  </w:endnote>
  <w:endnote w:type="continuationSeparator" w:id="0">
    <w:p w14:paraId="5E47FD62" w14:textId="77777777" w:rsidR="000615CB" w:rsidRDefault="0006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DED85" w14:textId="77777777" w:rsidR="000615CB" w:rsidRDefault="000615CB">
      <w:r>
        <w:separator/>
      </w:r>
    </w:p>
  </w:footnote>
  <w:footnote w:type="continuationSeparator" w:id="0">
    <w:p w14:paraId="578EC011" w14:textId="77777777" w:rsidR="000615CB" w:rsidRDefault="00061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60255B"/>
    <w:multiLevelType w:val="hybridMultilevel"/>
    <w:tmpl w:val="B5A63718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10C04"/>
    <w:multiLevelType w:val="hybridMultilevel"/>
    <w:tmpl w:val="679A08BC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6" w15:restartNumberingAfterBreak="0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EED55F3"/>
    <w:multiLevelType w:val="hybridMultilevel"/>
    <w:tmpl w:val="0F8A90AC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4D336DDC"/>
    <w:multiLevelType w:val="hybridMultilevel"/>
    <w:tmpl w:val="69EAAEE6"/>
    <w:lvl w:ilvl="0" w:tplc="2F7865EC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5"/>
  </w:num>
  <w:num w:numId="6">
    <w:abstractNumId w:val="14"/>
  </w:num>
  <w:num w:numId="7">
    <w:abstractNumId w:val="3"/>
  </w:num>
  <w:num w:numId="8">
    <w:abstractNumId w:val="7"/>
  </w:num>
  <w:num w:numId="9">
    <w:abstractNumId w:val="6"/>
  </w:num>
  <w:num w:numId="10">
    <w:abstractNumId w:val="2"/>
  </w:num>
  <w:num w:numId="11">
    <w:abstractNumId w:val="8"/>
  </w:num>
  <w:num w:numId="12">
    <w:abstractNumId w:val="4"/>
  </w:num>
  <w:num w:numId="13">
    <w:abstractNumId w:val="11"/>
  </w:num>
  <w:num w:numId="14">
    <w:abstractNumId w:val="10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6D04"/>
    <w:rsid w:val="000205C5"/>
    <w:rsid w:val="0002249C"/>
    <w:rsid w:val="00022855"/>
    <w:rsid w:val="00025316"/>
    <w:rsid w:val="0003460F"/>
    <w:rsid w:val="00036B90"/>
    <w:rsid w:val="00037C06"/>
    <w:rsid w:val="00040DC3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15CB"/>
    <w:rsid w:val="00064CB2"/>
    <w:rsid w:val="00066954"/>
    <w:rsid w:val="00067741"/>
    <w:rsid w:val="00072A56"/>
    <w:rsid w:val="000732FF"/>
    <w:rsid w:val="00087D9B"/>
    <w:rsid w:val="00090392"/>
    <w:rsid w:val="00090931"/>
    <w:rsid w:val="0009222C"/>
    <w:rsid w:val="00092BC8"/>
    <w:rsid w:val="00095A26"/>
    <w:rsid w:val="000A06E3"/>
    <w:rsid w:val="000A3125"/>
    <w:rsid w:val="000A5B51"/>
    <w:rsid w:val="000B0519"/>
    <w:rsid w:val="000B61FD"/>
    <w:rsid w:val="000C08B4"/>
    <w:rsid w:val="000C573B"/>
    <w:rsid w:val="000C5D1C"/>
    <w:rsid w:val="000C5FE3"/>
    <w:rsid w:val="000C71A3"/>
    <w:rsid w:val="000D122A"/>
    <w:rsid w:val="000D4992"/>
    <w:rsid w:val="000D643E"/>
    <w:rsid w:val="000E55AD"/>
    <w:rsid w:val="000F2A6E"/>
    <w:rsid w:val="000F4461"/>
    <w:rsid w:val="000F68F2"/>
    <w:rsid w:val="001001BD"/>
    <w:rsid w:val="00102222"/>
    <w:rsid w:val="001045AD"/>
    <w:rsid w:val="00105CC6"/>
    <w:rsid w:val="00114649"/>
    <w:rsid w:val="001165DA"/>
    <w:rsid w:val="00120541"/>
    <w:rsid w:val="0012086C"/>
    <w:rsid w:val="001211F3"/>
    <w:rsid w:val="00123532"/>
    <w:rsid w:val="00142307"/>
    <w:rsid w:val="00142C4C"/>
    <w:rsid w:val="00143841"/>
    <w:rsid w:val="00146B51"/>
    <w:rsid w:val="00160049"/>
    <w:rsid w:val="0016149F"/>
    <w:rsid w:val="00165850"/>
    <w:rsid w:val="001709B7"/>
    <w:rsid w:val="001735E7"/>
    <w:rsid w:val="00174617"/>
    <w:rsid w:val="001759A7"/>
    <w:rsid w:val="0019450C"/>
    <w:rsid w:val="001957C3"/>
    <w:rsid w:val="001A4192"/>
    <w:rsid w:val="001A739D"/>
    <w:rsid w:val="001C318A"/>
    <w:rsid w:val="001C3683"/>
    <w:rsid w:val="001C5C86"/>
    <w:rsid w:val="001C66DA"/>
    <w:rsid w:val="001C718D"/>
    <w:rsid w:val="001D08A7"/>
    <w:rsid w:val="001D163A"/>
    <w:rsid w:val="001D189A"/>
    <w:rsid w:val="001E5A64"/>
    <w:rsid w:val="001E6192"/>
    <w:rsid w:val="001E7E52"/>
    <w:rsid w:val="001F102E"/>
    <w:rsid w:val="001F2666"/>
    <w:rsid w:val="001F3C29"/>
    <w:rsid w:val="001F7EB4"/>
    <w:rsid w:val="002000C2"/>
    <w:rsid w:val="00201553"/>
    <w:rsid w:val="00203087"/>
    <w:rsid w:val="0020417C"/>
    <w:rsid w:val="00205023"/>
    <w:rsid w:val="00205F25"/>
    <w:rsid w:val="00211BCC"/>
    <w:rsid w:val="00214AD2"/>
    <w:rsid w:val="00215413"/>
    <w:rsid w:val="0022179B"/>
    <w:rsid w:val="00221B1E"/>
    <w:rsid w:val="002222B5"/>
    <w:rsid w:val="002243DF"/>
    <w:rsid w:val="002406DD"/>
    <w:rsid w:val="00240DCD"/>
    <w:rsid w:val="00241504"/>
    <w:rsid w:val="0024786B"/>
    <w:rsid w:val="00251D80"/>
    <w:rsid w:val="00254DF7"/>
    <w:rsid w:val="002640E5"/>
    <w:rsid w:val="0026436F"/>
    <w:rsid w:val="0026606E"/>
    <w:rsid w:val="0026615E"/>
    <w:rsid w:val="0026754A"/>
    <w:rsid w:val="00276403"/>
    <w:rsid w:val="0028170D"/>
    <w:rsid w:val="0028310F"/>
    <w:rsid w:val="002A3DE6"/>
    <w:rsid w:val="002A4A21"/>
    <w:rsid w:val="002B1B5D"/>
    <w:rsid w:val="002B626D"/>
    <w:rsid w:val="002C04FE"/>
    <w:rsid w:val="002C1941"/>
    <w:rsid w:val="002C296C"/>
    <w:rsid w:val="002C2D4A"/>
    <w:rsid w:val="002C3D4D"/>
    <w:rsid w:val="002D5365"/>
    <w:rsid w:val="002D5CCC"/>
    <w:rsid w:val="002D7951"/>
    <w:rsid w:val="002E5909"/>
    <w:rsid w:val="002E6A7D"/>
    <w:rsid w:val="002E7A9E"/>
    <w:rsid w:val="002F1E17"/>
    <w:rsid w:val="002F3C41"/>
    <w:rsid w:val="002F6E73"/>
    <w:rsid w:val="0030045C"/>
    <w:rsid w:val="00300DB5"/>
    <w:rsid w:val="00301502"/>
    <w:rsid w:val="00306349"/>
    <w:rsid w:val="0031748A"/>
    <w:rsid w:val="0031754B"/>
    <w:rsid w:val="00317BA6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6A8B"/>
    <w:rsid w:val="003753E6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A6216"/>
    <w:rsid w:val="003B1AE8"/>
    <w:rsid w:val="003B378F"/>
    <w:rsid w:val="003B5599"/>
    <w:rsid w:val="003C0F14"/>
    <w:rsid w:val="003C1493"/>
    <w:rsid w:val="003C2B47"/>
    <w:rsid w:val="003C3981"/>
    <w:rsid w:val="003C687F"/>
    <w:rsid w:val="003C6DA6"/>
    <w:rsid w:val="003D4D82"/>
    <w:rsid w:val="003D62A9"/>
    <w:rsid w:val="003E32BD"/>
    <w:rsid w:val="003E79DE"/>
    <w:rsid w:val="003F1440"/>
    <w:rsid w:val="003F268E"/>
    <w:rsid w:val="003F3CD3"/>
    <w:rsid w:val="003F6F5A"/>
    <w:rsid w:val="003F7B3D"/>
    <w:rsid w:val="004016DC"/>
    <w:rsid w:val="00402306"/>
    <w:rsid w:val="004027F2"/>
    <w:rsid w:val="00411698"/>
    <w:rsid w:val="00414164"/>
    <w:rsid w:val="0041789B"/>
    <w:rsid w:val="00423EB1"/>
    <w:rsid w:val="004260A5"/>
    <w:rsid w:val="004270A6"/>
    <w:rsid w:val="004300D1"/>
    <w:rsid w:val="004318D9"/>
    <w:rsid w:val="00432283"/>
    <w:rsid w:val="0043745F"/>
    <w:rsid w:val="0044029F"/>
    <w:rsid w:val="0044105D"/>
    <w:rsid w:val="00445AA5"/>
    <w:rsid w:val="004474D6"/>
    <w:rsid w:val="00447F41"/>
    <w:rsid w:val="0045168E"/>
    <w:rsid w:val="00453770"/>
    <w:rsid w:val="00460071"/>
    <w:rsid w:val="0046217C"/>
    <w:rsid w:val="004666BD"/>
    <w:rsid w:val="0048267C"/>
    <w:rsid w:val="004876B9"/>
    <w:rsid w:val="00493A79"/>
    <w:rsid w:val="004A40BE"/>
    <w:rsid w:val="004A5807"/>
    <w:rsid w:val="004A6A60"/>
    <w:rsid w:val="004B2E88"/>
    <w:rsid w:val="004C5DD0"/>
    <w:rsid w:val="004C634D"/>
    <w:rsid w:val="004D24B9"/>
    <w:rsid w:val="004D7BFD"/>
    <w:rsid w:val="004E23AB"/>
    <w:rsid w:val="004E2CE2"/>
    <w:rsid w:val="004E5172"/>
    <w:rsid w:val="004E6F8A"/>
    <w:rsid w:val="004E7EB0"/>
    <w:rsid w:val="004F4CE4"/>
    <w:rsid w:val="00502CD2"/>
    <w:rsid w:val="00503A8F"/>
    <w:rsid w:val="00504E33"/>
    <w:rsid w:val="0050776A"/>
    <w:rsid w:val="005124E2"/>
    <w:rsid w:val="00515B07"/>
    <w:rsid w:val="005205AB"/>
    <w:rsid w:val="005230F7"/>
    <w:rsid w:val="0053253C"/>
    <w:rsid w:val="00536E5C"/>
    <w:rsid w:val="00537CCA"/>
    <w:rsid w:val="00541C3D"/>
    <w:rsid w:val="0054375F"/>
    <w:rsid w:val="00552C2C"/>
    <w:rsid w:val="005555B7"/>
    <w:rsid w:val="00555A5A"/>
    <w:rsid w:val="005562A8"/>
    <w:rsid w:val="005573BB"/>
    <w:rsid w:val="00557B2E"/>
    <w:rsid w:val="00561267"/>
    <w:rsid w:val="005656ED"/>
    <w:rsid w:val="00570A9D"/>
    <w:rsid w:val="00572CE5"/>
    <w:rsid w:val="00574059"/>
    <w:rsid w:val="00576BCD"/>
    <w:rsid w:val="00580CB9"/>
    <w:rsid w:val="0058416B"/>
    <w:rsid w:val="00590087"/>
    <w:rsid w:val="00590FAC"/>
    <w:rsid w:val="00593062"/>
    <w:rsid w:val="00596646"/>
    <w:rsid w:val="005A3A4F"/>
    <w:rsid w:val="005A4752"/>
    <w:rsid w:val="005B2679"/>
    <w:rsid w:val="005B4C80"/>
    <w:rsid w:val="005B6963"/>
    <w:rsid w:val="005B74BB"/>
    <w:rsid w:val="005C084E"/>
    <w:rsid w:val="005C21C1"/>
    <w:rsid w:val="005C30CC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E1AA1"/>
    <w:rsid w:val="005E4F8D"/>
    <w:rsid w:val="005E65DB"/>
    <w:rsid w:val="005E7A7D"/>
    <w:rsid w:val="005F0A6A"/>
    <w:rsid w:val="005F192C"/>
    <w:rsid w:val="005F237A"/>
    <w:rsid w:val="00601900"/>
    <w:rsid w:val="0060551C"/>
    <w:rsid w:val="0060779C"/>
    <w:rsid w:val="00611EC4"/>
    <w:rsid w:val="00612542"/>
    <w:rsid w:val="006145F1"/>
    <w:rsid w:val="006146D2"/>
    <w:rsid w:val="00620B3F"/>
    <w:rsid w:val="006239E7"/>
    <w:rsid w:val="006254C4"/>
    <w:rsid w:val="00632624"/>
    <w:rsid w:val="006333DE"/>
    <w:rsid w:val="006365B6"/>
    <w:rsid w:val="00636615"/>
    <w:rsid w:val="006418C6"/>
    <w:rsid w:val="00641ED8"/>
    <w:rsid w:val="00654893"/>
    <w:rsid w:val="00660E2B"/>
    <w:rsid w:val="006661DA"/>
    <w:rsid w:val="00671BBB"/>
    <w:rsid w:val="006726BB"/>
    <w:rsid w:val="00673208"/>
    <w:rsid w:val="006761C8"/>
    <w:rsid w:val="006814EE"/>
    <w:rsid w:val="00681742"/>
    <w:rsid w:val="00682237"/>
    <w:rsid w:val="00683B56"/>
    <w:rsid w:val="00684845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7EE7"/>
    <w:rsid w:val="006B148E"/>
    <w:rsid w:val="006B237C"/>
    <w:rsid w:val="006B3E8B"/>
    <w:rsid w:val="006B4280"/>
    <w:rsid w:val="006B4374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2267"/>
    <w:rsid w:val="00723D2A"/>
    <w:rsid w:val="007259FF"/>
    <w:rsid w:val="00731F3C"/>
    <w:rsid w:val="00737EEB"/>
    <w:rsid w:val="00745C21"/>
    <w:rsid w:val="0075252A"/>
    <w:rsid w:val="0076272E"/>
    <w:rsid w:val="00764B84"/>
    <w:rsid w:val="00765028"/>
    <w:rsid w:val="0077561B"/>
    <w:rsid w:val="0078034D"/>
    <w:rsid w:val="00782CC2"/>
    <w:rsid w:val="007852A1"/>
    <w:rsid w:val="007908A8"/>
    <w:rsid w:val="00790BCC"/>
    <w:rsid w:val="00795CEE"/>
    <w:rsid w:val="007974F5"/>
    <w:rsid w:val="007978A0"/>
    <w:rsid w:val="00797AB7"/>
    <w:rsid w:val="007A3698"/>
    <w:rsid w:val="007A5AA5"/>
    <w:rsid w:val="007B0F49"/>
    <w:rsid w:val="007B163C"/>
    <w:rsid w:val="007B4B41"/>
    <w:rsid w:val="007C7E14"/>
    <w:rsid w:val="007D03D2"/>
    <w:rsid w:val="007D19FA"/>
    <w:rsid w:val="007D1AB2"/>
    <w:rsid w:val="007D236E"/>
    <w:rsid w:val="007D3638"/>
    <w:rsid w:val="007D3801"/>
    <w:rsid w:val="007E7DD7"/>
    <w:rsid w:val="007F2CBA"/>
    <w:rsid w:val="007F42DB"/>
    <w:rsid w:val="007F522E"/>
    <w:rsid w:val="007F58FA"/>
    <w:rsid w:val="007F6E47"/>
    <w:rsid w:val="007F7421"/>
    <w:rsid w:val="00801F7F"/>
    <w:rsid w:val="00804F16"/>
    <w:rsid w:val="00810699"/>
    <w:rsid w:val="00812A05"/>
    <w:rsid w:val="00815C59"/>
    <w:rsid w:val="00815CFA"/>
    <w:rsid w:val="0082210D"/>
    <w:rsid w:val="00830C6F"/>
    <w:rsid w:val="00834A60"/>
    <w:rsid w:val="008369B2"/>
    <w:rsid w:val="00836B86"/>
    <w:rsid w:val="00841816"/>
    <w:rsid w:val="00847BCA"/>
    <w:rsid w:val="00847F47"/>
    <w:rsid w:val="0085113B"/>
    <w:rsid w:val="00851C02"/>
    <w:rsid w:val="00860B0C"/>
    <w:rsid w:val="00863E89"/>
    <w:rsid w:val="0086671F"/>
    <w:rsid w:val="00866C48"/>
    <w:rsid w:val="00867AAC"/>
    <w:rsid w:val="00872B3B"/>
    <w:rsid w:val="0088222A"/>
    <w:rsid w:val="008901F6"/>
    <w:rsid w:val="00895538"/>
    <w:rsid w:val="00896C03"/>
    <w:rsid w:val="00897E14"/>
    <w:rsid w:val="008A3108"/>
    <w:rsid w:val="008A495D"/>
    <w:rsid w:val="008A5E28"/>
    <w:rsid w:val="008A76FD"/>
    <w:rsid w:val="008B2D09"/>
    <w:rsid w:val="008B519F"/>
    <w:rsid w:val="008B67EE"/>
    <w:rsid w:val="008C537F"/>
    <w:rsid w:val="008C6822"/>
    <w:rsid w:val="008C7F82"/>
    <w:rsid w:val="008D13A2"/>
    <w:rsid w:val="008D658B"/>
    <w:rsid w:val="008E13EA"/>
    <w:rsid w:val="008E36DE"/>
    <w:rsid w:val="008E61B7"/>
    <w:rsid w:val="008F776E"/>
    <w:rsid w:val="009027EA"/>
    <w:rsid w:val="00912FED"/>
    <w:rsid w:val="0091448F"/>
    <w:rsid w:val="00926440"/>
    <w:rsid w:val="00927A95"/>
    <w:rsid w:val="009307AD"/>
    <w:rsid w:val="00930B48"/>
    <w:rsid w:val="00930E7F"/>
    <w:rsid w:val="00934D66"/>
    <w:rsid w:val="009437A2"/>
    <w:rsid w:val="00944B28"/>
    <w:rsid w:val="00951084"/>
    <w:rsid w:val="009511B9"/>
    <w:rsid w:val="00954B62"/>
    <w:rsid w:val="00954CBE"/>
    <w:rsid w:val="00957F58"/>
    <w:rsid w:val="00966D75"/>
    <w:rsid w:val="00967619"/>
    <w:rsid w:val="00967838"/>
    <w:rsid w:val="00977C4E"/>
    <w:rsid w:val="00982CD6"/>
    <w:rsid w:val="009856B2"/>
    <w:rsid w:val="00985B73"/>
    <w:rsid w:val="009870A7"/>
    <w:rsid w:val="009870B7"/>
    <w:rsid w:val="00987B65"/>
    <w:rsid w:val="0099148A"/>
    <w:rsid w:val="00992266"/>
    <w:rsid w:val="00994A54"/>
    <w:rsid w:val="009972C5"/>
    <w:rsid w:val="00997356"/>
    <w:rsid w:val="009A1ADC"/>
    <w:rsid w:val="009A3BC4"/>
    <w:rsid w:val="009A79FD"/>
    <w:rsid w:val="009B1936"/>
    <w:rsid w:val="009B2DD2"/>
    <w:rsid w:val="009B493F"/>
    <w:rsid w:val="009C2977"/>
    <w:rsid w:val="009C2DCC"/>
    <w:rsid w:val="009D50D0"/>
    <w:rsid w:val="009D5ED2"/>
    <w:rsid w:val="009D707F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5763"/>
    <w:rsid w:val="00A226C6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6656B"/>
    <w:rsid w:val="00A70E1E"/>
    <w:rsid w:val="00A73257"/>
    <w:rsid w:val="00A75A1B"/>
    <w:rsid w:val="00A76047"/>
    <w:rsid w:val="00A777AF"/>
    <w:rsid w:val="00A8442B"/>
    <w:rsid w:val="00A865C8"/>
    <w:rsid w:val="00A87786"/>
    <w:rsid w:val="00A9081F"/>
    <w:rsid w:val="00A9188C"/>
    <w:rsid w:val="00A92812"/>
    <w:rsid w:val="00A97711"/>
    <w:rsid w:val="00A97A52"/>
    <w:rsid w:val="00AA0D6A"/>
    <w:rsid w:val="00AA21D9"/>
    <w:rsid w:val="00AA2A12"/>
    <w:rsid w:val="00AA3A55"/>
    <w:rsid w:val="00AA44D4"/>
    <w:rsid w:val="00AB58BF"/>
    <w:rsid w:val="00AC4A5C"/>
    <w:rsid w:val="00AC57E4"/>
    <w:rsid w:val="00AD1173"/>
    <w:rsid w:val="00AD51F5"/>
    <w:rsid w:val="00AD77C4"/>
    <w:rsid w:val="00AD7A7B"/>
    <w:rsid w:val="00AE0907"/>
    <w:rsid w:val="00AE25BF"/>
    <w:rsid w:val="00AF0C13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0D4B"/>
    <w:rsid w:val="00B24C2F"/>
    <w:rsid w:val="00B2743D"/>
    <w:rsid w:val="00B3015C"/>
    <w:rsid w:val="00B32ACB"/>
    <w:rsid w:val="00B331F8"/>
    <w:rsid w:val="00B336E5"/>
    <w:rsid w:val="00B337D0"/>
    <w:rsid w:val="00B340DD"/>
    <w:rsid w:val="00B344D8"/>
    <w:rsid w:val="00B3651E"/>
    <w:rsid w:val="00B51921"/>
    <w:rsid w:val="00B550C6"/>
    <w:rsid w:val="00B6411C"/>
    <w:rsid w:val="00B64D64"/>
    <w:rsid w:val="00B70482"/>
    <w:rsid w:val="00B707D5"/>
    <w:rsid w:val="00B720CE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D2654"/>
    <w:rsid w:val="00BD360E"/>
    <w:rsid w:val="00BD4C03"/>
    <w:rsid w:val="00BD5196"/>
    <w:rsid w:val="00BE055E"/>
    <w:rsid w:val="00BE08E7"/>
    <w:rsid w:val="00BE218E"/>
    <w:rsid w:val="00BE348C"/>
    <w:rsid w:val="00BF5B9C"/>
    <w:rsid w:val="00BF7C9D"/>
    <w:rsid w:val="00C01871"/>
    <w:rsid w:val="00C01E8C"/>
    <w:rsid w:val="00C02EC2"/>
    <w:rsid w:val="00C03E01"/>
    <w:rsid w:val="00C05CD8"/>
    <w:rsid w:val="00C167C2"/>
    <w:rsid w:val="00C173C1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591F"/>
    <w:rsid w:val="00C561C4"/>
    <w:rsid w:val="00C57C50"/>
    <w:rsid w:val="00C653FF"/>
    <w:rsid w:val="00C715CA"/>
    <w:rsid w:val="00C7495D"/>
    <w:rsid w:val="00C77CE9"/>
    <w:rsid w:val="00C87FC0"/>
    <w:rsid w:val="00CA0968"/>
    <w:rsid w:val="00CA168E"/>
    <w:rsid w:val="00CA3878"/>
    <w:rsid w:val="00CB2253"/>
    <w:rsid w:val="00CB4236"/>
    <w:rsid w:val="00CB703A"/>
    <w:rsid w:val="00CC1E4C"/>
    <w:rsid w:val="00CC705A"/>
    <w:rsid w:val="00CC72A4"/>
    <w:rsid w:val="00CD0291"/>
    <w:rsid w:val="00CD3153"/>
    <w:rsid w:val="00CD4D5B"/>
    <w:rsid w:val="00CD6093"/>
    <w:rsid w:val="00CD6B93"/>
    <w:rsid w:val="00CE42C2"/>
    <w:rsid w:val="00CE65C5"/>
    <w:rsid w:val="00CE6601"/>
    <w:rsid w:val="00CF500E"/>
    <w:rsid w:val="00CF507D"/>
    <w:rsid w:val="00CF6810"/>
    <w:rsid w:val="00CF7083"/>
    <w:rsid w:val="00D03F05"/>
    <w:rsid w:val="00D12D1E"/>
    <w:rsid w:val="00D304E3"/>
    <w:rsid w:val="00D31CC8"/>
    <w:rsid w:val="00D32678"/>
    <w:rsid w:val="00D331A0"/>
    <w:rsid w:val="00D33367"/>
    <w:rsid w:val="00D40743"/>
    <w:rsid w:val="00D43890"/>
    <w:rsid w:val="00D47ACB"/>
    <w:rsid w:val="00D521C1"/>
    <w:rsid w:val="00D535A0"/>
    <w:rsid w:val="00D53EE3"/>
    <w:rsid w:val="00D57F5A"/>
    <w:rsid w:val="00D65021"/>
    <w:rsid w:val="00D71F40"/>
    <w:rsid w:val="00D77416"/>
    <w:rsid w:val="00D80FC6"/>
    <w:rsid w:val="00D87C1A"/>
    <w:rsid w:val="00D90DF4"/>
    <w:rsid w:val="00DA1948"/>
    <w:rsid w:val="00DA4695"/>
    <w:rsid w:val="00DA74F3"/>
    <w:rsid w:val="00DB69F3"/>
    <w:rsid w:val="00DB7685"/>
    <w:rsid w:val="00DC2879"/>
    <w:rsid w:val="00DC4907"/>
    <w:rsid w:val="00DD017C"/>
    <w:rsid w:val="00DD397A"/>
    <w:rsid w:val="00DD58B7"/>
    <w:rsid w:val="00DD5964"/>
    <w:rsid w:val="00DD6699"/>
    <w:rsid w:val="00DF1EA7"/>
    <w:rsid w:val="00DF57F0"/>
    <w:rsid w:val="00E006D8"/>
    <w:rsid w:val="00E007C5"/>
    <w:rsid w:val="00E00DBF"/>
    <w:rsid w:val="00E01291"/>
    <w:rsid w:val="00E0213F"/>
    <w:rsid w:val="00E033E0"/>
    <w:rsid w:val="00E06C2A"/>
    <w:rsid w:val="00E1026B"/>
    <w:rsid w:val="00E12E00"/>
    <w:rsid w:val="00E13CB2"/>
    <w:rsid w:val="00E17A6E"/>
    <w:rsid w:val="00E20C37"/>
    <w:rsid w:val="00E36493"/>
    <w:rsid w:val="00E50B23"/>
    <w:rsid w:val="00E52C57"/>
    <w:rsid w:val="00E56E03"/>
    <w:rsid w:val="00E570A5"/>
    <w:rsid w:val="00E57E7D"/>
    <w:rsid w:val="00E66DCC"/>
    <w:rsid w:val="00E84CD8"/>
    <w:rsid w:val="00E90B85"/>
    <w:rsid w:val="00E91679"/>
    <w:rsid w:val="00E92452"/>
    <w:rsid w:val="00E94CC1"/>
    <w:rsid w:val="00EA324C"/>
    <w:rsid w:val="00EA5F98"/>
    <w:rsid w:val="00EB1A80"/>
    <w:rsid w:val="00EB2C1A"/>
    <w:rsid w:val="00EC3039"/>
    <w:rsid w:val="00EC453B"/>
    <w:rsid w:val="00ED4D86"/>
    <w:rsid w:val="00ED4F73"/>
    <w:rsid w:val="00ED67DA"/>
    <w:rsid w:val="00ED7A5B"/>
    <w:rsid w:val="00EE2B4D"/>
    <w:rsid w:val="00EE55D4"/>
    <w:rsid w:val="00EF02DD"/>
    <w:rsid w:val="00EF7D5E"/>
    <w:rsid w:val="00F037A1"/>
    <w:rsid w:val="00F048D5"/>
    <w:rsid w:val="00F07C92"/>
    <w:rsid w:val="00F14B43"/>
    <w:rsid w:val="00F17FEA"/>
    <w:rsid w:val="00F203C7"/>
    <w:rsid w:val="00F20AAB"/>
    <w:rsid w:val="00F215E2"/>
    <w:rsid w:val="00F25ABC"/>
    <w:rsid w:val="00F32E57"/>
    <w:rsid w:val="00F3647B"/>
    <w:rsid w:val="00F364A5"/>
    <w:rsid w:val="00F37E6B"/>
    <w:rsid w:val="00F40058"/>
    <w:rsid w:val="00F41A27"/>
    <w:rsid w:val="00F4338D"/>
    <w:rsid w:val="00F440D3"/>
    <w:rsid w:val="00F446AC"/>
    <w:rsid w:val="00F46EAF"/>
    <w:rsid w:val="00F46EB9"/>
    <w:rsid w:val="00F55497"/>
    <w:rsid w:val="00F6059E"/>
    <w:rsid w:val="00F62688"/>
    <w:rsid w:val="00F64312"/>
    <w:rsid w:val="00F70F1C"/>
    <w:rsid w:val="00F71471"/>
    <w:rsid w:val="00F71F15"/>
    <w:rsid w:val="00F72E19"/>
    <w:rsid w:val="00F74726"/>
    <w:rsid w:val="00F771CD"/>
    <w:rsid w:val="00F77920"/>
    <w:rsid w:val="00F810ED"/>
    <w:rsid w:val="00F83D11"/>
    <w:rsid w:val="00F921F1"/>
    <w:rsid w:val="00F97388"/>
    <w:rsid w:val="00F97B00"/>
    <w:rsid w:val="00FA126F"/>
    <w:rsid w:val="00FA3352"/>
    <w:rsid w:val="00FA5AAB"/>
    <w:rsid w:val="00FB127E"/>
    <w:rsid w:val="00FC0804"/>
    <w:rsid w:val="00FC3B6D"/>
    <w:rsid w:val="00FD3A4E"/>
    <w:rsid w:val="00FF2E30"/>
    <w:rsid w:val="00FF3F0C"/>
    <w:rsid w:val="00FF433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CD6093"/>
    <w:rPr>
      <w:lang w:eastAsia="en-US"/>
    </w:rPr>
  </w:style>
  <w:style w:type="paragraph" w:styleId="ListParagraph">
    <w:name w:val="List Paragraph"/>
    <w:basedOn w:val="Normal"/>
    <w:uiPriority w:val="34"/>
    <w:qFormat/>
    <w:rsid w:val="008E13EA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1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3" ma:contentTypeDescription="Create a new document." ma:contentTypeScope="" ma:versionID="91a3975f7ddca40e32e2eb5323cfc4d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656bb8b38136d18fe161c4c2ab8a4e49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88B51-024B-464F-B400-3650A3618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411167-4BC9-48F5-B9AA-D25F59DE6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F21F93-3308-4D53-AB49-7B43033AF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33CEDD-B2AF-4865-B00A-A85F73C9F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6066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Valentin Gheorghiu</cp:lastModifiedBy>
  <cp:revision>2</cp:revision>
  <cp:lastPrinted>2000-02-29T11:31:00Z</cp:lastPrinted>
  <dcterms:created xsi:type="dcterms:W3CDTF">2020-06-22T15:11:00Z</dcterms:created>
  <dcterms:modified xsi:type="dcterms:W3CDTF">2020-06-22T15:11:00Z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ContentTypeId">
    <vt:lpwstr>0x010100E0A4EB8CCBE9054EA46DBA592AEE1FD6</vt:lpwstr>
  </property>
</Properties>
</file>