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056D3" w14:textId="19CAF78B" w:rsidR="007F11AF" w:rsidRPr="001A659D" w:rsidRDefault="007F11AF" w:rsidP="007F11A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#8</w:t>
      </w:r>
      <w:r>
        <w:rPr>
          <w:rFonts w:ascii="Arial" w:hAnsi="Arial" w:cs="Arial"/>
          <w:b/>
          <w:sz w:val="24"/>
          <w:szCs w:val="24"/>
        </w:rPr>
        <w:t>8e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8C683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8C6834">
        <w:rPr>
          <w:rFonts w:ascii="Arial" w:hAnsi="Arial" w:cs="Arial"/>
          <w:b/>
          <w:sz w:val="24"/>
          <w:szCs w:val="24"/>
        </w:rPr>
        <w:t>RP-20</w:t>
      </w:r>
      <w:r w:rsidR="00FB65B7">
        <w:rPr>
          <w:rFonts w:ascii="Arial" w:hAnsi="Arial" w:cs="Arial"/>
          <w:b/>
          <w:sz w:val="24"/>
          <w:szCs w:val="24"/>
        </w:rPr>
        <w:t>0</w:t>
      </w:r>
      <w:r w:rsidR="00BE4C39">
        <w:rPr>
          <w:rFonts w:ascii="Arial" w:hAnsi="Arial" w:cs="Arial"/>
          <w:b/>
          <w:sz w:val="24"/>
          <w:szCs w:val="24"/>
        </w:rPr>
        <w:t>790</w:t>
      </w:r>
    </w:p>
    <w:p w14:paraId="11AFABDB" w14:textId="77777777" w:rsidR="007F11AF" w:rsidRPr="004B566C" w:rsidRDefault="007F11AF" w:rsidP="007F11AF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June 29 – July 3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20</w:t>
      </w:r>
    </w:p>
    <w:p w14:paraId="669C49CA" w14:textId="77777777" w:rsidR="002973FB" w:rsidRPr="00740140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4C7AAAB" w14:textId="6584D88F" w:rsidR="002973FB" w:rsidRPr="00740140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740140">
        <w:rPr>
          <w:rFonts w:cs="Arial"/>
          <w:b/>
          <w:bCs/>
          <w:sz w:val="24"/>
          <w:lang w:val="en-US"/>
        </w:rPr>
        <w:t>Agenda item:</w:t>
      </w:r>
      <w:r w:rsidRPr="00740140">
        <w:rPr>
          <w:rFonts w:cs="Arial"/>
          <w:b/>
          <w:bCs/>
          <w:sz w:val="24"/>
          <w:lang w:val="en-US"/>
        </w:rPr>
        <w:tab/>
      </w:r>
      <w:r w:rsidRPr="00740140">
        <w:rPr>
          <w:rFonts w:cs="Arial"/>
          <w:b/>
          <w:bCs/>
          <w:sz w:val="24"/>
          <w:lang w:val="en-US"/>
        </w:rPr>
        <w:tab/>
      </w:r>
      <w:r w:rsidR="00BE4C39">
        <w:rPr>
          <w:rFonts w:cs="Arial"/>
          <w:b/>
          <w:bCs/>
          <w:sz w:val="24"/>
          <w:lang w:val="en-US"/>
        </w:rPr>
        <w:t>9</w:t>
      </w:r>
    </w:p>
    <w:p w14:paraId="7D9EB809" w14:textId="36C3E977" w:rsidR="00141C25" w:rsidRPr="00740140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740140">
        <w:rPr>
          <w:rFonts w:cs="Arial"/>
          <w:b/>
          <w:bCs/>
          <w:sz w:val="24"/>
          <w:lang w:val="en-US" w:eastAsia="ja-JP"/>
        </w:rPr>
        <w:t>Source:</w:t>
      </w:r>
      <w:r w:rsidRPr="00740140">
        <w:rPr>
          <w:rFonts w:cs="Arial"/>
          <w:b/>
          <w:bCs/>
          <w:sz w:val="24"/>
          <w:lang w:val="en-US" w:eastAsia="ja-JP"/>
        </w:rPr>
        <w:tab/>
      </w:r>
      <w:r w:rsidRPr="00740140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494E3199" w:rsidR="003E2C42" w:rsidRPr="00740140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40140">
        <w:rPr>
          <w:rFonts w:ascii="Arial" w:hAnsi="Arial" w:cs="Arial"/>
          <w:b/>
          <w:bCs/>
          <w:sz w:val="24"/>
          <w:lang w:val="en-US"/>
        </w:rPr>
        <w:t>Title:</w:t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="00BE4C39">
        <w:rPr>
          <w:rFonts w:ascii="Arial" w:hAnsi="Arial" w:cs="Arial"/>
          <w:b/>
          <w:bCs/>
          <w:sz w:val="24"/>
          <w:lang w:val="en-US"/>
        </w:rPr>
        <w:t>Release 17 schedule consideration</w:t>
      </w:r>
      <w:bookmarkStart w:id="0" w:name="_GoBack"/>
      <w:bookmarkEnd w:id="0"/>
      <w:r w:rsidR="007F250E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7A84ED52" w14:textId="77777777" w:rsidR="003E2C42" w:rsidRPr="00740140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740140">
        <w:rPr>
          <w:rFonts w:ascii="Arial" w:hAnsi="Arial" w:cs="Arial"/>
          <w:b/>
          <w:bCs/>
          <w:sz w:val="24"/>
          <w:lang w:val="en-US"/>
        </w:rPr>
        <w:t>Document for:</w:t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Pr="00740140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8915F8C" w14:textId="77777777" w:rsidR="003E2C42" w:rsidRPr="00740140" w:rsidRDefault="003E2C42" w:rsidP="003E2C42">
      <w:pPr>
        <w:pStyle w:val="Heading1"/>
        <w:rPr>
          <w:lang w:val="en-US"/>
        </w:rPr>
      </w:pPr>
      <w:r w:rsidRPr="00740140">
        <w:rPr>
          <w:lang w:val="en-US"/>
        </w:rPr>
        <w:t>1</w:t>
      </w:r>
      <w:r w:rsidRPr="00740140">
        <w:rPr>
          <w:lang w:val="en-US"/>
        </w:rPr>
        <w:tab/>
        <w:t>Introduction</w:t>
      </w:r>
    </w:p>
    <w:p w14:paraId="3B4DAB9A" w14:textId="2C6D774D" w:rsidR="00D206DB" w:rsidRDefault="00BE4C39" w:rsidP="00310A7B">
      <w:pPr>
        <w:jc w:val="both"/>
        <w:rPr>
          <w:sz w:val="22"/>
          <w:szCs w:val="22"/>
          <w:lang w:val="en-US" w:eastAsia="zh-CN"/>
        </w:rPr>
      </w:pPr>
      <w:bookmarkStart w:id="1" w:name="_Toc415085486"/>
      <w:bookmarkStart w:id="2" w:name="_Toc503902285"/>
      <w:r>
        <w:rPr>
          <w:sz w:val="22"/>
          <w:szCs w:val="22"/>
          <w:lang w:val="en-US" w:eastAsia="zh-CN"/>
        </w:rPr>
        <w:t xml:space="preserve">During TSG RAN#87 it was discussed </w:t>
      </w:r>
      <w:r w:rsidR="00E238E4">
        <w:rPr>
          <w:sz w:val="22"/>
          <w:szCs w:val="22"/>
          <w:lang w:val="en-US" w:eastAsia="zh-CN"/>
        </w:rPr>
        <w:t>how</w:t>
      </w:r>
      <w:r>
        <w:rPr>
          <w:sz w:val="22"/>
          <w:szCs w:val="22"/>
          <w:lang w:val="en-US" w:eastAsia="zh-CN"/>
        </w:rPr>
        <w:t xml:space="preserve"> COVID-19</w:t>
      </w:r>
      <w:r w:rsidR="00E238E4">
        <w:rPr>
          <w:sz w:val="22"/>
          <w:szCs w:val="22"/>
          <w:lang w:val="en-US" w:eastAsia="zh-CN"/>
        </w:rPr>
        <w:t xml:space="preserve"> impacts Release 17 schedule and it was agreed to postpone Release 17 finalization for 3 months</w:t>
      </w:r>
      <w:r w:rsidR="001B423B">
        <w:rPr>
          <w:sz w:val="22"/>
          <w:szCs w:val="22"/>
          <w:lang w:val="en-US" w:eastAsia="zh-CN"/>
        </w:rPr>
        <w:t>.</w:t>
      </w:r>
      <w:r>
        <w:rPr>
          <w:sz w:val="22"/>
          <w:szCs w:val="22"/>
          <w:lang w:val="en-US" w:eastAsia="zh-CN"/>
        </w:rPr>
        <w:t xml:space="preserve"> Since then </w:t>
      </w:r>
      <w:r w:rsidR="00E238E4">
        <w:rPr>
          <w:sz w:val="22"/>
          <w:szCs w:val="22"/>
          <w:lang w:val="en-US" w:eastAsia="zh-CN"/>
        </w:rPr>
        <w:t>more</w:t>
      </w:r>
      <w:r>
        <w:rPr>
          <w:sz w:val="22"/>
          <w:szCs w:val="22"/>
          <w:lang w:val="en-US" w:eastAsia="zh-CN"/>
        </w:rPr>
        <w:t xml:space="preserve"> physical meetings haven been cancelled and converted to e-meeting instead. Since it now looks like physical meetings resum</w:t>
      </w:r>
      <w:r w:rsidR="00E238E4">
        <w:rPr>
          <w:sz w:val="22"/>
          <w:szCs w:val="22"/>
          <w:lang w:val="en-US" w:eastAsia="zh-CN"/>
        </w:rPr>
        <w:t>ing</w:t>
      </w:r>
      <w:r>
        <w:rPr>
          <w:sz w:val="22"/>
          <w:szCs w:val="22"/>
          <w:lang w:val="en-US" w:eastAsia="zh-CN"/>
        </w:rPr>
        <w:t xml:space="preserve"> </w:t>
      </w:r>
      <w:r w:rsidR="00E238E4">
        <w:rPr>
          <w:sz w:val="22"/>
          <w:szCs w:val="22"/>
          <w:lang w:val="en-US" w:eastAsia="zh-CN"/>
        </w:rPr>
        <w:t>only</w:t>
      </w:r>
      <w:r>
        <w:rPr>
          <w:sz w:val="22"/>
          <w:szCs w:val="22"/>
          <w:lang w:val="en-US" w:eastAsia="zh-CN"/>
        </w:rPr>
        <w:t xml:space="preserve"> 2021, it makes sense to address the expected Release 17 timeline further.</w:t>
      </w:r>
    </w:p>
    <w:p w14:paraId="29436F17" w14:textId="2A5E6F4D" w:rsidR="004B6B5D" w:rsidRPr="00740140" w:rsidRDefault="004B6B5D" w:rsidP="004026E4">
      <w:pPr>
        <w:pStyle w:val="Heading1"/>
        <w:rPr>
          <w:lang w:val="en-US" w:eastAsia="zh-CN"/>
        </w:rPr>
      </w:pPr>
      <w:r w:rsidRPr="00740140">
        <w:rPr>
          <w:lang w:val="en-US"/>
        </w:rPr>
        <w:t>2</w:t>
      </w:r>
      <w:r w:rsidRPr="00740140">
        <w:rPr>
          <w:lang w:val="en-US"/>
        </w:rPr>
        <w:tab/>
      </w:r>
      <w:r w:rsidR="00951861">
        <w:rPr>
          <w:lang w:val="en-US"/>
        </w:rPr>
        <w:t>Discussion</w:t>
      </w:r>
    </w:p>
    <w:p w14:paraId="3803D74A" w14:textId="1F7C32ED" w:rsidR="00BE4C39" w:rsidRDefault="00CA544A" w:rsidP="00FB5B0A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start of the Release 17 topics was postponed to May 2020, with </w:t>
      </w:r>
      <w:r w:rsidR="00E238E4">
        <w:rPr>
          <w:sz w:val="22"/>
          <w:szCs w:val="22"/>
          <w:lang w:val="en-US" w:eastAsia="zh-CN"/>
        </w:rPr>
        <w:t xml:space="preserve">only </w:t>
      </w:r>
      <w:r>
        <w:rPr>
          <w:sz w:val="22"/>
          <w:szCs w:val="22"/>
          <w:lang w:val="en-US" w:eastAsia="zh-CN"/>
        </w:rPr>
        <w:t xml:space="preserve">study items </w:t>
      </w:r>
      <w:r w:rsidR="00E238E4">
        <w:rPr>
          <w:sz w:val="22"/>
          <w:szCs w:val="22"/>
          <w:lang w:val="en-US" w:eastAsia="zh-CN"/>
        </w:rPr>
        <w:t>having initial</w:t>
      </w:r>
      <w:r>
        <w:rPr>
          <w:sz w:val="22"/>
          <w:szCs w:val="22"/>
          <w:lang w:val="en-US" w:eastAsia="zh-CN"/>
        </w:rPr>
        <w:t xml:space="preserve"> discuss</w:t>
      </w:r>
      <w:r w:rsidR="00E238E4">
        <w:rPr>
          <w:sz w:val="22"/>
          <w:szCs w:val="22"/>
          <w:lang w:val="en-US" w:eastAsia="zh-CN"/>
        </w:rPr>
        <w:t>ion</w:t>
      </w:r>
      <w:r>
        <w:rPr>
          <w:sz w:val="22"/>
          <w:szCs w:val="22"/>
          <w:lang w:val="en-US" w:eastAsia="zh-CN"/>
        </w:rPr>
        <w:t xml:space="preserve"> in RAN1 side. More topics are to be started during August e-meetings. </w:t>
      </w:r>
      <w:proofErr w:type="gramStart"/>
      <w:r>
        <w:rPr>
          <w:sz w:val="22"/>
          <w:szCs w:val="22"/>
          <w:lang w:val="en-US" w:eastAsia="zh-CN"/>
        </w:rPr>
        <w:t>However</w:t>
      </w:r>
      <w:proofErr w:type="gramEnd"/>
      <w:r>
        <w:rPr>
          <w:sz w:val="22"/>
          <w:szCs w:val="22"/>
          <w:lang w:val="en-US" w:eastAsia="zh-CN"/>
        </w:rPr>
        <w:t xml:space="preserve"> during e-meetings the time available for Release 17 will be limited since time will still be needed for Release 16</w:t>
      </w:r>
      <w:r w:rsidR="00E238E4">
        <w:rPr>
          <w:sz w:val="22"/>
          <w:szCs w:val="22"/>
          <w:lang w:val="en-US" w:eastAsia="zh-CN"/>
        </w:rPr>
        <w:t>.</w:t>
      </w:r>
      <w:r>
        <w:rPr>
          <w:sz w:val="22"/>
          <w:szCs w:val="22"/>
          <w:lang w:val="en-US" w:eastAsia="zh-CN"/>
        </w:rPr>
        <w:t xml:space="preserve"> </w:t>
      </w:r>
      <w:r w:rsidR="00E238E4">
        <w:rPr>
          <w:sz w:val="22"/>
          <w:szCs w:val="22"/>
          <w:lang w:val="en-US" w:eastAsia="zh-CN"/>
        </w:rPr>
        <w:t>O</w:t>
      </w:r>
      <w:r>
        <w:rPr>
          <w:sz w:val="22"/>
          <w:szCs w:val="22"/>
          <w:lang w:val="en-US" w:eastAsia="zh-CN"/>
        </w:rPr>
        <w:t xml:space="preserve">n the other </w:t>
      </w:r>
      <w:proofErr w:type="gramStart"/>
      <w:r>
        <w:rPr>
          <w:sz w:val="22"/>
          <w:szCs w:val="22"/>
          <w:lang w:val="en-US" w:eastAsia="zh-CN"/>
        </w:rPr>
        <w:t>hand</w:t>
      </w:r>
      <w:proofErr w:type="gramEnd"/>
      <w:r>
        <w:rPr>
          <w:sz w:val="22"/>
          <w:szCs w:val="22"/>
          <w:lang w:val="en-US" w:eastAsia="zh-CN"/>
        </w:rPr>
        <w:t xml:space="preserve"> there is less on-line overall </w:t>
      </w:r>
      <w:r w:rsidR="00E238E4">
        <w:rPr>
          <w:sz w:val="22"/>
          <w:szCs w:val="22"/>
          <w:lang w:val="en-US" w:eastAsia="zh-CN"/>
        </w:rPr>
        <w:t xml:space="preserve">time </w:t>
      </w:r>
      <w:r>
        <w:rPr>
          <w:sz w:val="22"/>
          <w:szCs w:val="22"/>
          <w:lang w:val="en-US" w:eastAsia="zh-CN"/>
        </w:rPr>
        <w:t>available in the e-meeting set-up compared to the physical meetings.</w:t>
      </w:r>
    </w:p>
    <w:p w14:paraId="29C025E8" w14:textId="4980EF70" w:rsidR="003203DB" w:rsidRDefault="00CA544A" w:rsidP="00FB5B0A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While e-meetings are expected to reach some progress, especially in the beginning of the Release 17 discussions (topic introduction), the expected efficiency is later foreseen to be less than in a physical meeting. </w:t>
      </w:r>
    </w:p>
    <w:p w14:paraId="726E6E1B" w14:textId="53A7D7BC" w:rsidR="00CA544A" w:rsidRDefault="00E238E4" w:rsidP="00FB5B0A">
      <w:pPr>
        <w:jc w:val="both"/>
        <w:rPr>
          <w:sz w:val="22"/>
          <w:szCs w:val="22"/>
          <w:lang w:val="en-US" w:eastAsia="zh-CN"/>
        </w:rPr>
      </w:pPr>
      <w:proofErr w:type="gramStart"/>
      <w:r>
        <w:rPr>
          <w:sz w:val="22"/>
          <w:szCs w:val="22"/>
          <w:lang w:val="en-US" w:eastAsia="zh-CN"/>
        </w:rPr>
        <w:t>T</w:t>
      </w:r>
      <w:r w:rsidR="00CA544A">
        <w:rPr>
          <w:sz w:val="22"/>
          <w:szCs w:val="22"/>
          <w:lang w:val="en-US" w:eastAsia="zh-CN"/>
        </w:rPr>
        <w:t>aking into account</w:t>
      </w:r>
      <w:proofErr w:type="gramEnd"/>
      <w:r w:rsidR="00CA544A">
        <w:rPr>
          <w:sz w:val="22"/>
          <w:szCs w:val="22"/>
          <w:lang w:val="en-US" w:eastAsia="zh-CN"/>
        </w:rPr>
        <w:t xml:space="preserve"> the expected lack of physical meetings until end of 2020, it is proposed to adjust the Release 17 schedule by allowing extra 3 months for the milestones, including RAN1 freeze, stage 3 freeze for RAN2/3 as well as for ASN.1 freeze and RAN4 finalization. The biggest challenge lately has been especially the progress in RAN4 side.</w:t>
      </w:r>
    </w:p>
    <w:p w14:paraId="416297CD" w14:textId="07ABD683" w:rsidR="00D77A1E" w:rsidRPr="00A85C18" w:rsidRDefault="00D77A1E" w:rsidP="00FB5B0A">
      <w:pPr>
        <w:jc w:val="both"/>
        <w:rPr>
          <w:b/>
          <w:bCs/>
          <w:sz w:val="22"/>
          <w:szCs w:val="22"/>
          <w:lang w:val="en-US" w:eastAsia="zh-CN"/>
        </w:rPr>
      </w:pPr>
      <w:r w:rsidRPr="00A85C18">
        <w:rPr>
          <w:b/>
          <w:bCs/>
          <w:sz w:val="22"/>
          <w:szCs w:val="22"/>
          <w:lang w:val="en-US" w:eastAsia="zh-CN"/>
        </w:rPr>
        <w:t>Proposal 1: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CA544A">
        <w:rPr>
          <w:b/>
          <w:bCs/>
          <w:sz w:val="22"/>
          <w:szCs w:val="22"/>
          <w:lang w:val="en-US" w:eastAsia="zh-CN"/>
        </w:rPr>
        <w:t xml:space="preserve">Agree the new revised </w:t>
      </w:r>
      <w:r w:rsidR="001B1FF0">
        <w:rPr>
          <w:b/>
          <w:bCs/>
          <w:sz w:val="22"/>
          <w:szCs w:val="22"/>
          <w:lang w:val="en-US" w:eastAsia="zh-CN"/>
        </w:rPr>
        <w:t xml:space="preserve">Release 17 </w:t>
      </w:r>
      <w:r w:rsidR="00CA544A">
        <w:rPr>
          <w:b/>
          <w:bCs/>
          <w:sz w:val="22"/>
          <w:szCs w:val="22"/>
          <w:lang w:val="en-US" w:eastAsia="zh-CN"/>
        </w:rPr>
        <w:t>schedule</w:t>
      </w:r>
      <w:r w:rsidR="00E238E4">
        <w:rPr>
          <w:b/>
          <w:bCs/>
          <w:sz w:val="22"/>
          <w:szCs w:val="22"/>
          <w:lang w:val="en-US" w:eastAsia="zh-CN"/>
        </w:rPr>
        <w:t>, with 3 months delay,</w:t>
      </w:r>
      <w:r w:rsidR="00CA544A">
        <w:rPr>
          <w:b/>
          <w:bCs/>
          <w:sz w:val="22"/>
          <w:szCs w:val="22"/>
          <w:lang w:val="en-US" w:eastAsia="zh-CN"/>
        </w:rPr>
        <w:t xml:space="preserve"> with ASN.1 deadline for March 2022, as shown in Figure 1 below.</w:t>
      </w:r>
      <w:r w:rsidR="00CA544A">
        <w:rPr>
          <w:bCs/>
          <w:sz w:val="22"/>
          <w:szCs w:val="22"/>
          <w:lang w:val="en-US"/>
        </w:rPr>
        <w:t xml:space="preserve"> </w:t>
      </w:r>
    </w:p>
    <w:p w14:paraId="392F8A25" w14:textId="6D664EFE" w:rsidR="006200BD" w:rsidRDefault="006200BD" w:rsidP="00A85C18">
      <w:pPr>
        <w:jc w:val="both"/>
        <w:rPr>
          <w:sz w:val="22"/>
          <w:szCs w:val="22"/>
          <w:lang w:val="en-US" w:eastAsia="zh-CN"/>
        </w:rPr>
      </w:pPr>
    </w:p>
    <w:p w14:paraId="08F15510" w14:textId="7EE52ECA" w:rsidR="00CA544A" w:rsidRDefault="001B1FF0" w:rsidP="00A85C18">
      <w:pPr>
        <w:jc w:val="both"/>
        <w:rPr>
          <w:sz w:val="22"/>
          <w:szCs w:val="22"/>
          <w:lang w:val="en-US" w:eastAsia="zh-CN"/>
        </w:rPr>
      </w:pPr>
      <w:r w:rsidRPr="001B1FF0">
        <w:drawing>
          <wp:inline distT="0" distB="0" distL="0" distR="0" wp14:anchorId="4C330718" wp14:editId="1439541D">
            <wp:extent cx="6120765" cy="1854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1069A" w14:textId="43275EB8" w:rsidR="001B1FF0" w:rsidRDefault="001B1FF0" w:rsidP="001B1FF0">
      <w:pPr>
        <w:jc w:val="center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Figure 1. Release 17 proposed schedule.</w:t>
      </w:r>
    </w:p>
    <w:p w14:paraId="478CD151" w14:textId="77777777" w:rsidR="00CA544A" w:rsidRPr="00A85C18" w:rsidRDefault="00CA544A" w:rsidP="00A85C18">
      <w:pPr>
        <w:jc w:val="both"/>
        <w:rPr>
          <w:sz w:val="22"/>
          <w:szCs w:val="22"/>
          <w:lang w:val="en-US" w:eastAsia="zh-CN"/>
        </w:rPr>
      </w:pPr>
    </w:p>
    <w:p w14:paraId="6DAB5BCC" w14:textId="30838C95" w:rsidR="009B4196" w:rsidRPr="00740140" w:rsidRDefault="009B4196" w:rsidP="009B4196">
      <w:pPr>
        <w:pStyle w:val="Heading1"/>
        <w:rPr>
          <w:lang w:val="en-US" w:eastAsia="zh-CN"/>
        </w:rPr>
      </w:pPr>
      <w:r>
        <w:rPr>
          <w:lang w:val="en-US"/>
        </w:rPr>
        <w:lastRenderedPageBreak/>
        <w:t>3</w:t>
      </w:r>
      <w:r w:rsidRPr="00740140">
        <w:rPr>
          <w:lang w:val="en-US"/>
        </w:rPr>
        <w:tab/>
      </w:r>
      <w:r>
        <w:rPr>
          <w:lang w:val="en-US"/>
        </w:rPr>
        <w:t>Conclusions</w:t>
      </w:r>
    </w:p>
    <w:p w14:paraId="630F5695" w14:textId="4117CE32" w:rsidR="001B1FF0" w:rsidRDefault="00166EC7" w:rsidP="001B1FF0">
      <w:pPr>
        <w:jc w:val="both"/>
        <w:rPr>
          <w:sz w:val="22"/>
          <w:szCs w:val="22"/>
          <w:lang w:val="en-US" w:eastAsia="zh-CN"/>
        </w:rPr>
      </w:pPr>
      <w:r w:rsidRPr="00740140">
        <w:rPr>
          <w:sz w:val="22"/>
          <w:szCs w:val="22"/>
          <w:lang w:val="en-US" w:eastAsia="zh-CN"/>
        </w:rPr>
        <w:t>In this contribution</w:t>
      </w:r>
      <w:r w:rsidR="00737CB7" w:rsidRPr="00740140">
        <w:rPr>
          <w:sz w:val="22"/>
          <w:szCs w:val="22"/>
          <w:lang w:val="en-US" w:eastAsia="zh-CN"/>
        </w:rPr>
        <w:t xml:space="preserve">, </w:t>
      </w:r>
      <w:bookmarkEnd w:id="1"/>
      <w:bookmarkEnd w:id="2"/>
      <w:r w:rsidR="00B46680">
        <w:rPr>
          <w:sz w:val="22"/>
          <w:szCs w:val="22"/>
          <w:lang w:val="en-US" w:eastAsia="zh-CN"/>
        </w:rPr>
        <w:t xml:space="preserve">we discuss the </w:t>
      </w:r>
      <w:r w:rsidR="001B1FF0">
        <w:rPr>
          <w:sz w:val="22"/>
          <w:szCs w:val="22"/>
          <w:lang w:val="en-US" w:eastAsia="zh-CN"/>
        </w:rPr>
        <w:t>revised Release 17 schedule, as the first Release 17 topics have started</w:t>
      </w:r>
      <w:r w:rsidR="00E238E4">
        <w:rPr>
          <w:sz w:val="22"/>
          <w:szCs w:val="22"/>
          <w:lang w:val="en-US" w:eastAsia="zh-CN"/>
        </w:rPr>
        <w:t xml:space="preserve"> but we are still in the e-meeting phase</w:t>
      </w:r>
      <w:r w:rsidR="00FA7C64">
        <w:rPr>
          <w:sz w:val="22"/>
          <w:szCs w:val="22"/>
          <w:lang w:val="en-US" w:eastAsia="zh-CN"/>
        </w:rPr>
        <w:t xml:space="preserve"> until 2021</w:t>
      </w:r>
      <w:r w:rsidR="001B1FF0">
        <w:rPr>
          <w:sz w:val="22"/>
          <w:szCs w:val="22"/>
          <w:lang w:val="en-US" w:eastAsia="zh-CN"/>
        </w:rPr>
        <w:t>. It is proposed to extend the Release 17 milestone 3 months from the current plan so that ASN1. freeze would be targeted for March 2020. Naturally alignment with TSG SA/CT will be needed.</w:t>
      </w:r>
    </w:p>
    <w:sectPr w:rsidR="001B1FF0" w:rsidSect="00112C4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33B0C" w14:textId="77777777" w:rsidR="00D32402" w:rsidRDefault="00D32402">
      <w:r>
        <w:separator/>
      </w:r>
    </w:p>
  </w:endnote>
  <w:endnote w:type="continuationSeparator" w:id="0">
    <w:p w14:paraId="0B003755" w14:textId="77777777" w:rsidR="00D32402" w:rsidRDefault="00D32402">
      <w:r>
        <w:continuationSeparator/>
      </w:r>
    </w:p>
  </w:endnote>
  <w:endnote w:type="continuationNotice" w:id="1">
    <w:p w14:paraId="0F4B2D66" w14:textId="77777777" w:rsidR="00D32402" w:rsidRDefault="00D324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EFDFF" w14:textId="77777777" w:rsidR="00D32402" w:rsidRDefault="00D32402">
      <w:r>
        <w:separator/>
      </w:r>
    </w:p>
  </w:footnote>
  <w:footnote w:type="continuationSeparator" w:id="0">
    <w:p w14:paraId="0B8B9737" w14:textId="77777777" w:rsidR="00D32402" w:rsidRDefault="00D32402">
      <w:r>
        <w:continuationSeparator/>
      </w:r>
    </w:p>
  </w:footnote>
  <w:footnote w:type="continuationNotice" w:id="1">
    <w:p w14:paraId="57DBFBEC" w14:textId="77777777" w:rsidR="00D32402" w:rsidRDefault="00D324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925F18" w:rsidRDefault="00925F1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655"/>
    <w:multiLevelType w:val="hybridMultilevel"/>
    <w:tmpl w:val="FF1A2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43BDD"/>
    <w:multiLevelType w:val="hybridMultilevel"/>
    <w:tmpl w:val="9C3C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B86C25"/>
    <w:multiLevelType w:val="hybridMultilevel"/>
    <w:tmpl w:val="1934570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5A0416F"/>
    <w:multiLevelType w:val="hybridMultilevel"/>
    <w:tmpl w:val="0664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10E69"/>
    <w:multiLevelType w:val="hybridMultilevel"/>
    <w:tmpl w:val="E68E5142"/>
    <w:lvl w:ilvl="0" w:tplc="8B1C2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E76FA"/>
    <w:multiLevelType w:val="hybridMultilevel"/>
    <w:tmpl w:val="27DA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43099"/>
    <w:multiLevelType w:val="hybridMultilevel"/>
    <w:tmpl w:val="E96C6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7B13BEF"/>
    <w:multiLevelType w:val="hybridMultilevel"/>
    <w:tmpl w:val="688C4D46"/>
    <w:lvl w:ilvl="0" w:tplc="39E80D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2047"/>
    <w:multiLevelType w:val="hybridMultilevel"/>
    <w:tmpl w:val="E68E5142"/>
    <w:lvl w:ilvl="0" w:tplc="8B1C2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87A62"/>
    <w:multiLevelType w:val="hybridMultilevel"/>
    <w:tmpl w:val="C9F45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DEC4D95"/>
    <w:multiLevelType w:val="hybridMultilevel"/>
    <w:tmpl w:val="9A2AB778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39574B5"/>
    <w:multiLevelType w:val="hybridMultilevel"/>
    <w:tmpl w:val="6EE02B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E83186"/>
    <w:multiLevelType w:val="hybridMultilevel"/>
    <w:tmpl w:val="5DC268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009AC"/>
    <w:multiLevelType w:val="hybridMultilevel"/>
    <w:tmpl w:val="688C4D46"/>
    <w:lvl w:ilvl="0" w:tplc="39E80D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60770A"/>
    <w:multiLevelType w:val="hybridMultilevel"/>
    <w:tmpl w:val="1EEA62C4"/>
    <w:lvl w:ilvl="0" w:tplc="1F36CA8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6"/>
  </w:num>
  <w:num w:numId="5">
    <w:abstractNumId w:val="9"/>
  </w:num>
  <w:num w:numId="6">
    <w:abstractNumId w:val="0"/>
  </w:num>
  <w:num w:numId="7">
    <w:abstractNumId w:val="13"/>
  </w:num>
  <w:num w:numId="8">
    <w:abstractNumId w:val="17"/>
  </w:num>
  <w:num w:numId="9">
    <w:abstractNumId w:val="5"/>
  </w:num>
  <w:num w:numId="10">
    <w:abstractNumId w:val="12"/>
  </w:num>
  <w:num w:numId="11">
    <w:abstractNumId w:val="11"/>
  </w:num>
  <w:num w:numId="12">
    <w:abstractNumId w:val="7"/>
  </w:num>
  <w:num w:numId="13">
    <w:abstractNumId w:val="15"/>
  </w:num>
  <w:num w:numId="14">
    <w:abstractNumId w:val="8"/>
  </w:num>
  <w:num w:numId="15">
    <w:abstractNumId w:val="14"/>
  </w:num>
  <w:num w:numId="16">
    <w:abstractNumId w:val="16"/>
  </w:num>
  <w:num w:numId="17">
    <w:abstractNumId w:val="4"/>
  </w:num>
  <w:num w:numId="1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0DCB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4533"/>
    <w:rsid w:val="00024860"/>
    <w:rsid w:val="00025F38"/>
    <w:rsid w:val="000269D0"/>
    <w:rsid w:val="00026BC5"/>
    <w:rsid w:val="00026BD7"/>
    <w:rsid w:val="000277F8"/>
    <w:rsid w:val="00027A0D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76C4"/>
    <w:rsid w:val="00040BA2"/>
    <w:rsid w:val="0004127E"/>
    <w:rsid w:val="000412A7"/>
    <w:rsid w:val="000418EB"/>
    <w:rsid w:val="00041CBC"/>
    <w:rsid w:val="00041E15"/>
    <w:rsid w:val="00041E19"/>
    <w:rsid w:val="00042463"/>
    <w:rsid w:val="000459C2"/>
    <w:rsid w:val="00045FDD"/>
    <w:rsid w:val="000472AC"/>
    <w:rsid w:val="00047B1D"/>
    <w:rsid w:val="00050274"/>
    <w:rsid w:val="000503D6"/>
    <w:rsid w:val="00050770"/>
    <w:rsid w:val="00050B15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51D4"/>
    <w:rsid w:val="000664C4"/>
    <w:rsid w:val="00066831"/>
    <w:rsid w:val="000677C8"/>
    <w:rsid w:val="00067F13"/>
    <w:rsid w:val="0007157C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4A2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781"/>
    <w:rsid w:val="000867DB"/>
    <w:rsid w:val="000869D4"/>
    <w:rsid w:val="00086FE0"/>
    <w:rsid w:val="00090554"/>
    <w:rsid w:val="00092693"/>
    <w:rsid w:val="00093088"/>
    <w:rsid w:val="00093396"/>
    <w:rsid w:val="000938E7"/>
    <w:rsid w:val="0009392C"/>
    <w:rsid w:val="00093C13"/>
    <w:rsid w:val="00094214"/>
    <w:rsid w:val="00094BBB"/>
    <w:rsid w:val="00095DCB"/>
    <w:rsid w:val="00096D36"/>
    <w:rsid w:val="000A1ED2"/>
    <w:rsid w:val="000A1FB3"/>
    <w:rsid w:val="000A2029"/>
    <w:rsid w:val="000A2830"/>
    <w:rsid w:val="000A29BD"/>
    <w:rsid w:val="000A3602"/>
    <w:rsid w:val="000A4523"/>
    <w:rsid w:val="000A4EAB"/>
    <w:rsid w:val="000A538C"/>
    <w:rsid w:val="000A57A1"/>
    <w:rsid w:val="000A57E3"/>
    <w:rsid w:val="000A5D55"/>
    <w:rsid w:val="000A6321"/>
    <w:rsid w:val="000A6394"/>
    <w:rsid w:val="000A6B3F"/>
    <w:rsid w:val="000A7129"/>
    <w:rsid w:val="000A7DED"/>
    <w:rsid w:val="000A7ED1"/>
    <w:rsid w:val="000B15FA"/>
    <w:rsid w:val="000B2EBD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E1"/>
    <w:rsid w:val="000C321F"/>
    <w:rsid w:val="000C3A2A"/>
    <w:rsid w:val="000C52E9"/>
    <w:rsid w:val="000C5891"/>
    <w:rsid w:val="000C5F6E"/>
    <w:rsid w:val="000C6247"/>
    <w:rsid w:val="000C6598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7097"/>
    <w:rsid w:val="000D73D0"/>
    <w:rsid w:val="000D7C79"/>
    <w:rsid w:val="000E0F58"/>
    <w:rsid w:val="000E1328"/>
    <w:rsid w:val="000E1FC7"/>
    <w:rsid w:val="000E231B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5918"/>
    <w:rsid w:val="000E5AD8"/>
    <w:rsid w:val="000E5DC4"/>
    <w:rsid w:val="000E601E"/>
    <w:rsid w:val="000E7229"/>
    <w:rsid w:val="000E7E53"/>
    <w:rsid w:val="000F08E8"/>
    <w:rsid w:val="000F1283"/>
    <w:rsid w:val="000F13D8"/>
    <w:rsid w:val="000F1774"/>
    <w:rsid w:val="000F1A8D"/>
    <w:rsid w:val="000F223E"/>
    <w:rsid w:val="000F24E3"/>
    <w:rsid w:val="000F3A7F"/>
    <w:rsid w:val="000F3C40"/>
    <w:rsid w:val="000F4C92"/>
    <w:rsid w:val="000F58F4"/>
    <w:rsid w:val="000F5BF0"/>
    <w:rsid w:val="000F68D4"/>
    <w:rsid w:val="000F7850"/>
    <w:rsid w:val="00101668"/>
    <w:rsid w:val="00101E70"/>
    <w:rsid w:val="0010295D"/>
    <w:rsid w:val="00102BDC"/>
    <w:rsid w:val="00104D95"/>
    <w:rsid w:val="00104DB4"/>
    <w:rsid w:val="00105B71"/>
    <w:rsid w:val="0010636B"/>
    <w:rsid w:val="00106D34"/>
    <w:rsid w:val="001071E1"/>
    <w:rsid w:val="001077E9"/>
    <w:rsid w:val="00110CB3"/>
    <w:rsid w:val="00112C48"/>
    <w:rsid w:val="00112C9C"/>
    <w:rsid w:val="001141D1"/>
    <w:rsid w:val="0011519F"/>
    <w:rsid w:val="00115D56"/>
    <w:rsid w:val="0011630A"/>
    <w:rsid w:val="00116546"/>
    <w:rsid w:val="00116BAD"/>
    <w:rsid w:val="0011726B"/>
    <w:rsid w:val="00117A0D"/>
    <w:rsid w:val="00120DF1"/>
    <w:rsid w:val="00120F3B"/>
    <w:rsid w:val="001214C5"/>
    <w:rsid w:val="00121B0D"/>
    <w:rsid w:val="00122126"/>
    <w:rsid w:val="00122591"/>
    <w:rsid w:val="00122FD1"/>
    <w:rsid w:val="001232EF"/>
    <w:rsid w:val="0012495D"/>
    <w:rsid w:val="00124C9E"/>
    <w:rsid w:val="00124CF7"/>
    <w:rsid w:val="00126182"/>
    <w:rsid w:val="00126C75"/>
    <w:rsid w:val="00127D45"/>
    <w:rsid w:val="0013042A"/>
    <w:rsid w:val="00130B2C"/>
    <w:rsid w:val="00131556"/>
    <w:rsid w:val="00132745"/>
    <w:rsid w:val="001337D6"/>
    <w:rsid w:val="00133E39"/>
    <w:rsid w:val="0013456F"/>
    <w:rsid w:val="00134A53"/>
    <w:rsid w:val="00135815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45C8"/>
    <w:rsid w:val="00145D43"/>
    <w:rsid w:val="00145D72"/>
    <w:rsid w:val="001467DA"/>
    <w:rsid w:val="00150061"/>
    <w:rsid w:val="001510F0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D61"/>
    <w:rsid w:val="00160CB4"/>
    <w:rsid w:val="00161D04"/>
    <w:rsid w:val="00161F4B"/>
    <w:rsid w:val="00162578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8AF"/>
    <w:rsid w:val="00167D54"/>
    <w:rsid w:val="00167FE6"/>
    <w:rsid w:val="001700DD"/>
    <w:rsid w:val="00171835"/>
    <w:rsid w:val="00171B4B"/>
    <w:rsid w:val="00172509"/>
    <w:rsid w:val="001726D6"/>
    <w:rsid w:val="00173076"/>
    <w:rsid w:val="0017462D"/>
    <w:rsid w:val="001752FB"/>
    <w:rsid w:val="00175B7D"/>
    <w:rsid w:val="00176C61"/>
    <w:rsid w:val="00176EAF"/>
    <w:rsid w:val="0017742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342"/>
    <w:rsid w:val="00187CF2"/>
    <w:rsid w:val="00187D36"/>
    <w:rsid w:val="001904B2"/>
    <w:rsid w:val="00190C39"/>
    <w:rsid w:val="00192482"/>
    <w:rsid w:val="00192C46"/>
    <w:rsid w:val="00194136"/>
    <w:rsid w:val="0019476E"/>
    <w:rsid w:val="00194BAA"/>
    <w:rsid w:val="0019595A"/>
    <w:rsid w:val="00195A0D"/>
    <w:rsid w:val="00195C3A"/>
    <w:rsid w:val="00196010"/>
    <w:rsid w:val="00196246"/>
    <w:rsid w:val="00197171"/>
    <w:rsid w:val="00197D87"/>
    <w:rsid w:val="001A08B3"/>
    <w:rsid w:val="001A0929"/>
    <w:rsid w:val="001A0E9D"/>
    <w:rsid w:val="001A2BB0"/>
    <w:rsid w:val="001A2E06"/>
    <w:rsid w:val="001A2EC9"/>
    <w:rsid w:val="001A2FB0"/>
    <w:rsid w:val="001A3A83"/>
    <w:rsid w:val="001A49F6"/>
    <w:rsid w:val="001A6788"/>
    <w:rsid w:val="001A7A32"/>
    <w:rsid w:val="001A7B60"/>
    <w:rsid w:val="001B14A9"/>
    <w:rsid w:val="001B1FF0"/>
    <w:rsid w:val="001B36D3"/>
    <w:rsid w:val="001B37A3"/>
    <w:rsid w:val="001B41A2"/>
    <w:rsid w:val="001B423B"/>
    <w:rsid w:val="001B52F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41E"/>
    <w:rsid w:val="001C1867"/>
    <w:rsid w:val="001C19DC"/>
    <w:rsid w:val="001C2F2B"/>
    <w:rsid w:val="001C3D7A"/>
    <w:rsid w:val="001C4E28"/>
    <w:rsid w:val="001C62C2"/>
    <w:rsid w:val="001C62C7"/>
    <w:rsid w:val="001C6764"/>
    <w:rsid w:val="001C797D"/>
    <w:rsid w:val="001C7D4F"/>
    <w:rsid w:val="001D09B1"/>
    <w:rsid w:val="001D143E"/>
    <w:rsid w:val="001D276B"/>
    <w:rsid w:val="001D297E"/>
    <w:rsid w:val="001D2EED"/>
    <w:rsid w:val="001D4E40"/>
    <w:rsid w:val="001D569A"/>
    <w:rsid w:val="001D5B1C"/>
    <w:rsid w:val="001D6ECC"/>
    <w:rsid w:val="001D71B2"/>
    <w:rsid w:val="001D7E3E"/>
    <w:rsid w:val="001E01FC"/>
    <w:rsid w:val="001E0F9E"/>
    <w:rsid w:val="001E1746"/>
    <w:rsid w:val="001E21AD"/>
    <w:rsid w:val="001E2235"/>
    <w:rsid w:val="001E24F6"/>
    <w:rsid w:val="001E3CF9"/>
    <w:rsid w:val="001E41F3"/>
    <w:rsid w:val="001E4866"/>
    <w:rsid w:val="001E5390"/>
    <w:rsid w:val="001E602E"/>
    <w:rsid w:val="001E64CA"/>
    <w:rsid w:val="001E6695"/>
    <w:rsid w:val="001E6DE3"/>
    <w:rsid w:val="001E7E88"/>
    <w:rsid w:val="001F1838"/>
    <w:rsid w:val="001F1E44"/>
    <w:rsid w:val="001F258E"/>
    <w:rsid w:val="001F2981"/>
    <w:rsid w:val="001F31AC"/>
    <w:rsid w:val="001F35AE"/>
    <w:rsid w:val="001F3EA1"/>
    <w:rsid w:val="001F4AF0"/>
    <w:rsid w:val="001F62B2"/>
    <w:rsid w:val="001F6FEC"/>
    <w:rsid w:val="001F78BD"/>
    <w:rsid w:val="001F7932"/>
    <w:rsid w:val="00200253"/>
    <w:rsid w:val="0020038B"/>
    <w:rsid w:val="002006D8"/>
    <w:rsid w:val="00200D0F"/>
    <w:rsid w:val="00200F8A"/>
    <w:rsid w:val="00202263"/>
    <w:rsid w:val="0020232E"/>
    <w:rsid w:val="00202AB7"/>
    <w:rsid w:val="00204372"/>
    <w:rsid w:val="0020694C"/>
    <w:rsid w:val="00206E0C"/>
    <w:rsid w:val="0020739A"/>
    <w:rsid w:val="00210129"/>
    <w:rsid w:val="002107DD"/>
    <w:rsid w:val="00210820"/>
    <w:rsid w:val="002108A1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79C2"/>
    <w:rsid w:val="002211E6"/>
    <w:rsid w:val="00221E5B"/>
    <w:rsid w:val="002231A4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4D07"/>
    <w:rsid w:val="00235868"/>
    <w:rsid w:val="00241293"/>
    <w:rsid w:val="002421E4"/>
    <w:rsid w:val="0024260B"/>
    <w:rsid w:val="00242694"/>
    <w:rsid w:val="00242F8F"/>
    <w:rsid w:val="00244D9A"/>
    <w:rsid w:val="0024697F"/>
    <w:rsid w:val="00246A03"/>
    <w:rsid w:val="00246E30"/>
    <w:rsid w:val="0024713B"/>
    <w:rsid w:val="00247579"/>
    <w:rsid w:val="002478FF"/>
    <w:rsid w:val="00247944"/>
    <w:rsid w:val="00247B5B"/>
    <w:rsid w:val="00250787"/>
    <w:rsid w:val="00251FF2"/>
    <w:rsid w:val="00252A2F"/>
    <w:rsid w:val="00252ADD"/>
    <w:rsid w:val="00253D55"/>
    <w:rsid w:val="00254354"/>
    <w:rsid w:val="002548E0"/>
    <w:rsid w:val="00254B3B"/>
    <w:rsid w:val="00255429"/>
    <w:rsid w:val="0025567E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F86"/>
    <w:rsid w:val="002640DD"/>
    <w:rsid w:val="00264195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C13"/>
    <w:rsid w:val="00272B22"/>
    <w:rsid w:val="00272D8B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1365"/>
    <w:rsid w:val="00281AC9"/>
    <w:rsid w:val="00282694"/>
    <w:rsid w:val="00282FD1"/>
    <w:rsid w:val="002833F2"/>
    <w:rsid w:val="002836E5"/>
    <w:rsid w:val="00283B7F"/>
    <w:rsid w:val="00284FEB"/>
    <w:rsid w:val="00285210"/>
    <w:rsid w:val="002860C4"/>
    <w:rsid w:val="002867D9"/>
    <w:rsid w:val="00286D8F"/>
    <w:rsid w:val="002900FF"/>
    <w:rsid w:val="002907D0"/>
    <w:rsid w:val="00290F2F"/>
    <w:rsid w:val="002935F0"/>
    <w:rsid w:val="002936F1"/>
    <w:rsid w:val="00293F21"/>
    <w:rsid w:val="00294A49"/>
    <w:rsid w:val="00295292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514"/>
    <w:rsid w:val="002A57EA"/>
    <w:rsid w:val="002A5F09"/>
    <w:rsid w:val="002A6318"/>
    <w:rsid w:val="002A6952"/>
    <w:rsid w:val="002A74BD"/>
    <w:rsid w:val="002A78EF"/>
    <w:rsid w:val="002A7F3F"/>
    <w:rsid w:val="002B136D"/>
    <w:rsid w:val="002B1672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DDB"/>
    <w:rsid w:val="002B416D"/>
    <w:rsid w:val="002B44B2"/>
    <w:rsid w:val="002B4A28"/>
    <w:rsid w:val="002B4E3F"/>
    <w:rsid w:val="002B542A"/>
    <w:rsid w:val="002B5555"/>
    <w:rsid w:val="002B5741"/>
    <w:rsid w:val="002B6935"/>
    <w:rsid w:val="002B6E06"/>
    <w:rsid w:val="002C0D8C"/>
    <w:rsid w:val="002C2491"/>
    <w:rsid w:val="002C2C12"/>
    <w:rsid w:val="002C2CA6"/>
    <w:rsid w:val="002C4AD6"/>
    <w:rsid w:val="002C56FC"/>
    <w:rsid w:val="002C5E29"/>
    <w:rsid w:val="002C7E58"/>
    <w:rsid w:val="002D0020"/>
    <w:rsid w:val="002D1404"/>
    <w:rsid w:val="002D187B"/>
    <w:rsid w:val="002D2557"/>
    <w:rsid w:val="002D273E"/>
    <w:rsid w:val="002D391F"/>
    <w:rsid w:val="002D457C"/>
    <w:rsid w:val="002D45F9"/>
    <w:rsid w:val="002D4B0B"/>
    <w:rsid w:val="002D6750"/>
    <w:rsid w:val="002D6B83"/>
    <w:rsid w:val="002D6CC9"/>
    <w:rsid w:val="002D7A94"/>
    <w:rsid w:val="002E09FE"/>
    <w:rsid w:val="002E0DA2"/>
    <w:rsid w:val="002E23CF"/>
    <w:rsid w:val="002E3BA7"/>
    <w:rsid w:val="002E3F4A"/>
    <w:rsid w:val="002E4044"/>
    <w:rsid w:val="002E4AA2"/>
    <w:rsid w:val="002E5270"/>
    <w:rsid w:val="002E5F3F"/>
    <w:rsid w:val="002E7E24"/>
    <w:rsid w:val="002F0571"/>
    <w:rsid w:val="002F1553"/>
    <w:rsid w:val="002F3316"/>
    <w:rsid w:val="002F397F"/>
    <w:rsid w:val="002F6217"/>
    <w:rsid w:val="002F7C4C"/>
    <w:rsid w:val="00300149"/>
    <w:rsid w:val="00301099"/>
    <w:rsid w:val="0030348B"/>
    <w:rsid w:val="00305409"/>
    <w:rsid w:val="00305994"/>
    <w:rsid w:val="0030678A"/>
    <w:rsid w:val="003069EE"/>
    <w:rsid w:val="00306DCF"/>
    <w:rsid w:val="00306FA7"/>
    <w:rsid w:val="0030797A"/>
    <w:rsid w:val="00307E42"/>
    <w:rsid w:val="00310A5D"/>
    <w:rsid w:val="00310A7B"/>
    <w:rsid w:val="003115CA"/>
    <w:rsid w:val="0031323D"/>
    <w:rsid w:val="003134AF"/>
    <w:rsid w:val="00313740"/>
    <w:rsid w:val="003138E2"/>
    <w:rsid w:val="003145DE"/>
    <w:rsid w:val="003152E9"/>
    <w:rsid w:val="00315375"/>
    <w:rsid w:val="00315649"/>
    <w:rsid w:val="0031594F"/>
    <w:rsid w:val="00315F92"/>
    <w:rsid w:val="00317323"/>
    <w:rsid w:val="0031782A"/>
    <w:rsid w:val="003203DB"/>
    <w:rsid w:val="00320825"/>
    <w:rsid w:val="00320DF1"/>
    <w:rsid w:val="00321833"/>
    <w:rsid w:val="0032265F"/>
    <w:rsid w:val="00322A8A"/>
    <w:rsid w:val="003233AF"/>
    <w:rsid w:val="0032383D"/>
    <w:rsid w:val="003238A0"/>
    <w:rsid w:val="00323AC1"/>
    <w:rsid w:val="00323E64"/>
    <w:rsid w:val="00324807"/>
    <w:rsid w:val="003250CB"/>
    <w:rsid w:val="003269EC"/>
    <w:rsid w:val="00326AED"/>
    <w:rsid w:val="00327932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674E"/>
    <w:rsid w:val="00337A68"/>
    <w:rsid w:val="00337EA7"/>
    <w:rsid w:val="00340AE8"/>
    <w:rsid w:val="0034113E"/>
    <w:rsid w:val="003415D3"/>
    <w:rsid w:val="0034231F"/>
    <w:rsid w:val="00343BD2"/>
    <w:rsid w:val="00343C97"/>
    <w:rsid w:val="003448D9"/>
    <w:rsid w:val="00344C74"/>
    <w:rsid w:val="00345E03"/>
    <w:rsid w:val="00346520"/>
    <w:rsid w:val="003466AC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FB5"/>
    <w:rsid w:val="003571FF"/>
    <w:rsid w:val="0035729B"/>
    <w:rsid w:val="00357481"/>
    <w:rsid w:val="003577BC"/>
    <w:rsid w:val="00357A27"/>
    <w:rsid w:val="00360435"/>
    <w:rsid w:val="003609EF"/>
    <w:rsid w:val="00360DC3"/>
    <w:rsid w:val="003620D2"/>
    <w:rsid w:val="0036231A"/>
    <w:rsid w:val="0036332C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93D"/>
    <w:rsid w:val="00377F2E"/>
    <w:rsid w:val="003800E7"/>
    <w:rsid w:val="00380765"/>
    <w:rsid w:val="00381911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7E5"/>
    <w:rsid w:val="00395EA2"/>
    <w:rsid w:val="00396BC3"/>
    <w:rsid w:val="00397632"/>
    <w:rsid w:val="003979D2"/>
    <w:rsid w:val="003A06FF"/>
    <w:rsid w:val="003A0794"/>
    <w:rsid w:val="003A08F9"/>
    <w:rsid w:val="003A154A"/>
    <w:rsid w:val="003A1619"/>
    <w:rsid w:val="003A38F2"/>
    <w:rsid w:val="003A3A64"/>
    <w:rsid w:val="003A3A8E"/>
    <w:rsid w:val="003A3F9D"/>
    <w:rsid w:val="003A64CE"/>
    <w:rsid w:val="003A692C"/>
    <w:rsid w:val="003A7B15"/>
    <w:rsid w:val="003A7BCE"/>
    <w:rsid w:val="003B0F28"/>
    <w:rsid w:val="003B10EE"/>
    <w:rsid w:val="003B27B9"/>
    <w:rsid w:val="003B328B"/>
    <w:rsid w:val="003B3C8E"/>
    <w:rsid w:val="003B536C"/>
    <w:rsid w:val="003B5441"/>
    <w:rsid w:val="003B552F"/>
    <w:rsid w:val="003B58B0"/>
    <w:rsid w:val="003B68EC"/>
    <w:rsid w:val="003B693F"/>
    <w:rsid w:val="003B7511"/>
    <w:rsid w:val="003B7BDA"/>
    <w:rsid w:val="003C0576"/>
    <w:rsid w:val="003C07E2"/>
    <w:rsid w:val="003C0BC8"/>
    <w:rsid w:val="003C1002"/>
    <w:rsid w:val="003C143C"/>
    <w:rsid w:val="003C147B"/>
    <w:rsid w:val="003C1DB0"/>
    <w:rsid w:val="003C1E96"/>
    <w:rsid w:val="003C3020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0DC5"/>
    <w:rsid w:val="003D1909"/>
    <w:rsid w:val="003D201B"/>
    <w:rsid w:val="003D3451"/>
    <w:rsid w:val="003D350A"/>
    <w:rsid w:val="003D5ADC"/>
    <w:rsid w:val="003D7D7E"/>
    <w:rsid w:val="003E013A"/>
    <w:rsid w:val="003E0159"/>
    <w:rsid w:val="003E0C86"/>
    <w:rsid w:val="003E0CAE"/>
    <w:rsid w:val="003E0CFB"/>
    <w:rsid w:val="003E0F84"/>
    <w:rsid w:val="003E1032"/>
    <w:rsid w:val="003E1A36"/>
    <w:rsid w:val="003E2A79"/>
    <w:rsid w:val="003E2C42"/>
    <w:rsid w:val="003E2DA3"/>
    <w:rsid w:val="003E2EBE"/>
    <w:rsid w:val="003E31AC"/>
    <w:rsid w:val="003E78B4"/>
    <w:rsid w:val="003F0276"/>
    <w:rsid w:val="003F0BA6"/>
    <w:rsid w:val="003F2933"/>
    <w:rsid w:val="003F305C"/>
    <w:rsid w:val="003F3832"/>
    <w:rsid w:val="003F3D18"/>
    <w:rsid w:val="003F3FE8"/>
    <w:rsid w:val="003F40E1"/>
    <w:rsid w:val="003F551F"/>
    <w:rsid w:val="003F66E2"/>
    <w:rsid w:val="003F67BA"/>
    <w:rsid w:val="003F762E"/>
    <w:rsid w:val="003F76AE"/>
    <w:rsid w:val="00400A92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682D"/>
    <w:rsid w:val="00406D55"/>
    <w:rsid w:val="00410015"/>
    <w:rsid w:val="00410371"/>
    <w:rsid w:val="00411415"/>
    <w:rsid w:val="00412240"/>
    <w:rsid w:val="00412ACB"/>
    <w:rsid w:val="00412F2E"/>
    <w:rsid w:val="0041408B"/>
    <w:rsid w:val="00414583"/>
    <w:rsid w:val="004150FC"/>
    <w:rsid w:val="00415F88"/>
    <w:rsid w:val="0041698B"/>
    <w:rsid w:val="00416EA1"/>
    <w:rsid w:val="00417EB7"/>
    <w:rsid w:val="00417FE7"/>
    <w:rsid w:val="00420159"/>
    <w:rsid w:val="004227A8"/>
    <w:rsid w:val="00423F2A"/>
    <w:rsid w:val="004242F1"/>
    <w:rsid w:val="00424BFF"/>
    <w:rsid w:val="00424DC1"/>
    <w:rsid w:val="00425163"/>
    <w:rsid w:val="004264D6"/>
    <w:rsid w:val="004266F1"/>
    <w:rsid w:val="00426B3C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98C"/>
    <w:rsid w:val="004347C6"/>
    <w:rsid w:val="0043480D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39DC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609CC"/>
    <w:rsid w:val="00461444"/>
    <w:rsid w:val="0046156A"/>
    <w:rsid w:val="0046253E"/>
    <w:rsid w:val="00462891"/>
    <w:rsid w:val="0046295A"/>
    <w:rsid w:val="00462B45"/>
    <w:rsid w:val="004642A8"/>
    <w:rsid w:val="00464488"/>
    <w:rsid w:val="00464A10"/>
    <w:rsid w:val="00464BD3"/>
    <w:rsid w:val="004651A3"/>
    <w:rsid w:val="0046614E"/>
    <w:rsid w:val="00466BD8"/>
    <w:rsid w:val="0046736F"/>
    <w:rsid w:val="004677A4"/>
    <w:rsid w:val="00470785"/>
    <w:rsid w:val="00470A89"/>
    <w:rsid w:val="0047144F"/>
    <w:rsid w:val="0047211B"/>
    <w:rsid w:val="00472EAB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3CE"/>
    <w:rsid w:val="00485AEE"/>
    <w:rsid w:val="00485B06"/>
    <w:rsid w:val="00485DFE"/>
    <w:rsid w:val="00485EDE"/>
    <w:rsid w:val="00486D11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B45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72BC"/>
    <w:rsid w:val="004A7EEF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421"/>
    <w:rsid w:val="004B7521"/>
    <w:rsid w:val="004B75B7"/>
    <w:rsid w:val="004B7BC1"/>
    <w:rsid w:val="004C0AAC"/>
    <w:rsid w:val="004C10ED"/>
    <w:rsid w:val="004C12FB"/>
    <w:rsid w:val="004C1C32"/>
    <w:rsid w:val="004C1F8D"/>
    <w:rsid w:val="004C2074"/>
    <w:rsid w:val="004C23CA"/>
    <w:rsid w:val="004C3748"/>
    <w:rsid w:val="004C45EB"/>
    <w:rsid w:val="004C6544"/>
    <w:rsid w:val="004C7446"/>
    <w:rsid w:val="004D0094"/>
    <w:rsid w:val="004D0642"/>
    <w:rsid w:val="004D0F30"/>
    <w:rsid w:val="004D1377"/>
    <w:rsid w:val="004D1701"/>
    <w:rsid w:val="004D1B3F"/>
    <w:rsid w:val="004D3EB8"/>
    <w:rsid w:val="004D419C"/>
    <w:rsid w:val="004D49CF"/>
    <w:rsid w:val="004D774B"/>
    <w:rsid w:val="004D7A84"/>
    <w:rsid w:val="004D7B8D"/>
    <w:rsid w:val="004E0A41"/>
    <w:rsid w:val="004E129F"/>
    <w:rsid w:val="004E1A9A"/>
    <w:rsid w:val="004E47F1"/>
    <w:rsid w:val="004E5D84"/>
    <w:rsid w:val="004E5F90"/>
    <w:rsid w:val="004E6211"/>
    <w:rsid w:val="004E6324"/>
    <w:rsid w:val="004E6552"/>
    <w:rsid w:val="004E6E73"/>
    <w:rsid w:val="004E70D9"/>
    <w:rsid w:val="004F08CD"/>
    <w:rsid w:val="004F0C53"/>
    <w:rsid w:val="004F3E21"/>
    <w:rsid w:val="004F3F6C"/>
    <w:rsid w:val="004F43E4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3A27"/>
    <w:rsid w:val="00503F86"/>
    <w:rsid w:val="0050452A"/>
    <w:rsid w:val="00504895"/>
    <w:rsid w:val="0050683B"/>
    <w:rsid w:val="00507D4B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311"/>
    <w:rsid w:val="0051659E"/>
    <w:rsid w:val="005169BA"/>
    <w:rsid w:val="00516CE7"/>
    <w:rsid w:val="005174F6"/>
    <w:rsid w:val="005206CD"/>
    <w:rsid w:val="00523C6B"/>
    <w:rsid w:val="00524B43"/>
    <w:rsid w:val="0052573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4B6E"/>
    <w:rsid w:val="00534D83"/>
    <w:rsid w:val="0053509C"/>
    <w:rsid w:val="0053675B"/>
    <w:rsid w:val="0053683E"/>
    <w:rsid w:val="00536FC2"/>
    <w:rsid w:val="00537D4C"/>
    <w:rsid w:val="00540509"/>
    <w:rsid w:val="00540B6B"/>
    <w:rsid w:val="00540B90"/>
    <w:rsid w:val="00540CD0"/>
    <w:rsid w:val="00540E5E"/>
    <w:rsid w:val="00541668"/>
    <w:rsid w:val="005420C6"/>
    <w:rsid w:val="00542378"/>
    <w:rsid w:val="005423E5"/>
    <w:rsid w:val="00542475"/>
    <w:rsid w:val="0054400C"/>
    <w:rsid w:val="00545897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EE1"/>
    <w:rsid w:val="00555150"/>
    <w:rsid w:val="00555E72"/>
    <w:rsid w:val="005565A2"/>
    <w:rsid w:val="00556BF4"/>
    <w:rsid w:val="00556D18"/>
    <w:rsid w:val="00557C0A"/>
    <w:rsid w:val="00557D8A"/>
    <w:rsid w:val="0056156C"/>
    <w:rsid w:val="00561F7C"/>
    <w:rsid w:val="0056339A"/>
    <w:rsid w:val="00564483"/>
    <w:rsid w:val="00564F32"/>
    <w:rsid w:val="00565751"/>
    <w:rsid w:val="005657A7"/>
    <w:rsid w:val="0056625A"/>
    <w:rsid w:val="00570524"/>
    <w:rsid w:val="0057171F"/>
    <w:rsid w:val="00571D9A"/>
    <w:rsid w:val="0057319E"/>
    <w:rsid w:val="00573781"/>
    <w:rsid w:val="005755CB"/>
    <w:rsid w:val="00575EE9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55B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E7"/>
    <w:rsid w:val="005B2D52"/>
    <w:rsid w:val="005B46DF"/>
    <w:rsid w:val="005B5299"/>
    <w:rsid w:val="005B5311"/>
    <w:rsid w:val="005B645C"/>
    <w:rsid w:val="005B6499"/>
    <w:rsid w:val="005B6EB6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4A3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C69"/>
    <w:rsid w:val="00604FAE"/>
    <w:rsid w:val="006051B4"/>
    <w:rsid w:val="00605938"/>
    <w:rsid w:val="006065AD"/>
    <w:rsid w:val="00606AEC"/>
    <w:rsid w:val="00606FAD"/>
    <w:rsid w:val="00607631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0BD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7B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C2A"/>
    <w:rsid w:val="00645DB4"/>
    <w:rsid w:val="0064610E"/>
    <w:rsid w:val="00646FEC"/>
    <w:rsid w:val="006474BF"/>
    <w:rsid w:val="00651426"/>
    <w:rsid w:val="00651A3F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263"/>
    <w:rsid w:val="00662E7D"/>
    <w:rsid w:val="00664D17"/>
    <w:rsid w:val="00666060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5ED1"/>
    <w:rsid w:val="00686AB4"/>
    <w:rsid w:val="00687460"/>
    <w:rsid w:val="006908EE"/>
    <w:rsid w:val="00693453"/>
    <w:rsid w:val="00693628"/>
    <w:rsid w:val="00695808"/>
    <w:rsid w:val="00696B23"/>
    <w:rsid w:val="00696F55"/>
    <w:rsid w:val="00697065"/>
    <w:rsid w:val="00697208"/>
    <w:rsid w:val="006979F1"/>
    <w:rsid w:val="00697C16"/>
    <w:rsid w:val="006A007F"/>
    <w:rsid w:val="006A144D"/>
    <w:rsid w:val="006A1B81"/>
    <w:rsid w:val="006A219A"/>
    <w:rsid w:val="006A289D"/>
    <w:rsid w:val="006A3559"/>
    <w:rsid w:val="006A3C4B"/>
    <w:rsid w:val="006A4182"/>
    <w:rsid w:val="006A47C6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883"/>
    <w:rsid w:val="006B6FC2"/>
    <w:rsid w:val="006C03E5"/>
    <w:rsid w:val="006C12F0"/>
    <w:rsid w:val="006C16E0"/>
    <w:rsid w:val="006C1B8A"/>
    <w:rsid w:val="006C1D80"/>
    <w:rsid w:val="006C34B1"/>
    <w:rsid w:val="006C40B2"/>
    <w:rsid w:val="006C4116"/>
    <w:rsid w:val="006C4605"/>
    <w:rsid w:val="006C50EF"/>
    <w:rsid w:val="006C52D6"/>
    <w:rsid w:val="006C5550"/>
    <w:rsid w:val="006C567C"/>
    <w:rsid w:val="006C585F"/>
    <w:rsid w:val="006C6B5B"/>
    <w:rsid w:val="006C6ED9"/>
    <w:rsid w:val="006D0204"/>
    <w:rsid w:val="006D0497"/>
    <w:rsid w:val="006D0797"/>
    <w:rsid w:val="006D0B78"/>
    <w:rsid w:val="006D0E3E"/>
    <w:rsid w:val="006D2776"/>
    <w:rsid w:val="006D29A5"/>
    <w:rsid w:val="006D2DA3"/>
    <w:rsid w:val="006D36E2"/>
    <w:rsid w:val="006D3A59"/>
    <w:rsid w:val="006D3AAA"/>
    <w:rsid w:val="006D3D57"/>
    <w:rsid w:val="006D3F28"/>
    <w:rsid w:val="006D4368"/>
    <w:rsid w:val="006D4539"/>
    <w:rsid w:val="006D4577"/>
    <w:rsid w:val="006D652A"/>
    <w:rsid w:val="006D6A23"/>
    <w:rsid w:val="006D6C89"/>
    <w:rsid w:val="006D7025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66B"/>
    <w:rsid w:val="006F0F76"/>
    <w:rsid w:val="006F0F8C"/>
    <w:rsid w:val="006F1A3F"/>
    <w:rsid w:val="006F2C98"/>
    <w:rsid w:val="006F3B13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588"/>
    <w:rsid w:val="007328F7"/>
    <w:rsid w:val="00732BBD"/>
    <w:rsid w:val="00732F46"/>
    <w:rsid w:val="007334BD"/>
    <w:rsid w:val="00733D3A"/>
    <w:rsid w:val="00735049"/>
    <w:rsid w:val="00736097"/>
    <w:rsid w:val="00736766"/>
    <w:rsid w:val="00736E85"/>
    <w:rsid w:val="00736EB3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61E4"/>
    <w:rsid w:val="00747E39"/>
    <w:rsid w:val="00750C99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B9D"/>
    <w:rsid w:val="007714CB"/>
    <w:rsid w:val="00771768"/>
    <w:rsid w:val="00771FFD"/>
    <w:rsid w:val="00772935"/>
    <w:rsid w:val="00772C26"/>
    <w:rsid w:val="0077377C"/>
    <w:rsid w:val="007748D0"/>
    <w:rsid w:val="00774AB7"/>
    <w:rsid w:val="00774CEC"/>
    <w:rsid w:val="00775F19"/>
    <w:rsid w:val="0077765C"/>
    <w:rsid w:val="00777A15"/>
    <w:rsid w:val="00777CC0"/>
    <w:rsid w:val="00780C8F"/>
    <w:rsid w:val="007837AF"/>
    <w:rsid w:val="00783867"/>
    <w:rsid w:val="00783F31"/>
    <w:rsid w:val="00784997"/>
    <w:rsid w:val="00784A16"/>
    <w:rsid w:val="00785856"/>
    <w:rsid w:val="00786469"/>
    <w:rsid w:val="007876DC"/>
    <w:rsid w:val="00787D1B"/>
    <w:rsid w:val="007901EF"/>
    <w:rsid w:val="007904E3"/>
    <w:rsid w:val="00792342"/>
    <w:rsid w:val="00792412"/>
    <w:rsid w:val="0079270E"/>
    <w:rsid w:val="00792923"/>
    <w:rsid w:val="00794F80"/>
    <w:rsid w:val="00795062"/>
    <w:rsid w:val="0079506E"/>
    <w:rsid w:val="00795AD5"/>
    <w:rsid w:val="00795E61"/>
    <w:rsid w:val="00796A42"/>
    <w:rsid w:val="007977A8"/>
    <w:rsid w:val="007A00E0"/>
    <w:rsid w:val="007A0CC2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23D"/>
    <w:rsid w:val="007A6829"/>
    <w:rsid w:val="007A6BA4"/>
    <w:rsid w:val="007A6D49"/>
    <w:rsid w:val="007A6F1E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CD0"/>
    <w:rsid w:val="007B6D51"/>
    <w:rsid w:val="007B7EDD"/>
    <w:rsid w:val="007C002B"/>
    <w:rsid w:val="007C0A6C"/>
    <w:rsid w:val="007C2097"/>
    <w:rsid w:val="007C36AC"/>
    <w:rsid w:val="007C5208"/>
    <w:rsid w:val="007C69D9"/>
    <w:rsid w:val="007C6E06"/>
    <w:rsid w:val="007C75C0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4E1"/>
    <w:rsid w:val="007D7930"/>
    <w:rsid w:val="007D7C09"/>
    <w:rsid w:val="007E04B9"/>
    <w:rsid w:val="007E07C5"/>
    <w:rsid w:val="007E0A13"/>
    <w:rsid w:val="007E1DED"/>
    <w:rsid w:val="007E26C9"/>
    <w:rsid w:val="007E2875"/>
    <w:rsid w:val="007E3427"/>
    <w:rsid w:val="007E3761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11AF"/>
    <w:rsid w:val="007F220A"/>
    <w:rsid w:val="007F250E"/>
    <w:rsid w:val="007F2FC3"/>
    <w:rsid w:val="007F369B"/>
    <w:rsid w:val="007F4863"/>
    <w:rsid w:val="007F487A"/>
    <w:rsid w:val="007F51E1"/>
    <w:rsid w:val="007F653B"/>
    <w:rsid w:val="007F6674"/>
    <w:rsid w:val="007F7259"/>
    <w:rsid w:val="007F7270"/>
    <w:rsid w:val="007F7CFE"/>
    <w:rsid w:val="008007A0"/>
    <w:rsid w:val="008018A8"/>
    <w:rsid w:val="00802121"/>
    <w:rsid w:val="00802355"/>
    <w:rsid w:val="00802766"/>
    <w:rsid w:val="00802DBC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4E4F"/>
    <w:rsid w:val="008157CB"/>
    <w:rsid w:val="00816CD0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516"/>
    <w:rsid w:val="00822A74"/>
    <w:rsid w:val="00822AFA"/>
    <w:rsid w:val="0082451C"/>
    <w:rsid w:val="00824EEA"/>
    <w:rsid w:val="00825340"/>
    <w:rsid w:val="008257D2"/>
    <w:rsid w:val="00825890"/>
    <w:rsid w:val="008261B9"/>
    <w:rsid w:val="008279FA"/>
    <w:rsid w:val="00827EA0"/>
    <w:rsid w:val="0083097F"/>
    <w:rsid w:val="0083110A"/>
    <w:rsid w:val="0083179F"/>
    <w:rsid w:val="008323E4"/>
    <w:rsid w:val="008332AF"/>
    <w:rsid w:val="00834F5C"/>
    <w:rsid w:val="008352DA"/>
    <w:rsid w:val="00835D56"/>
    <w:rsid w:val="00836628"/>
    <w:rsid w:val="00840415"/>
    <w:rsid w:val="00840639"/>
    <w:rsid w:val="00840718"/>
    <w:rsid w:val="0084166A"/>
    <w:rsid w:val="00841EDF"/>
    <w:rsid w:val="00842D79"/>
    <w:rsid w:val="00842DA1"/>
    <w:rsid w:val="00843E64"/>
    <w:rsid w:val="00844EDD"/>
    <w:rsid w:val="008459A8"/>
    <w:rsid w:val="00846376"/>
    <w:rsid w:val="00851354"/>
    <w:rsid w:val="008517B1"/>
    <w:rsid w:val="00852292"/>
    <w:rsid w:val="008527FC"/>
    <w:rsid w:val="008540A1"/>
    <w:rsid w:val="00854F78"/>
    <w:rsid w:val="00854FC3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257C"/>
    <w:rsid w:val="0087293D"/>
    <w:rsid w:val="008756F9"/>
    <w:rsid w:val="008761AD"/>
    <w:rsid w:val="00876C5E"/>
    <w:rsid w:val="00876C97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6C7C"/>
    <w:rsid w:val="008A01A5"/>
    <w:rsid w:val="008A07A7"/>
    <w:rsid w:val="008A195D"/>
    <w:rsid w:val="008A1A06"/>
    <w:rsid w:val="008A3B49"/>
    <w:rsid w:val="008A45A6"/>
    <w:rsid w:val="008A5365"/>
    <w:rsid w:val="008A5E5E"/>
    <w:rsid w:val="008A7CF7"/>
    <w:rsid w:val="008B0EE4"/>
    <w:rsid w:val="008B5265"/>
    <w:rsid w:val="008B6159"/>
    <w:rsid w:val="008B68B8"/>
    <w:rsid w:val="008B6B10"/>
    <w:rsid w:val="008C0A34"/>
    <w:rsid w:val="008C0FFC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2BF2"/>
    <w:rsid w:val="008D4314"/>
    <w:rsid w:val="008D4C9C"/>
    <w:rsid w:val="008D67D5"/>
    <w:rsid w:val="008D7E95"/>
    <w:rsid w:val="008E0BD7"/>
    <w:rsid w:val="008E10B9"/>
    <w:rsid w:val="008E4027"/>
    <w:rsid w:val="008E4A9C"/>
    <w:rsid w:val="008E664E"/>
    <w:rsid w:val="008E6CF3"/>
    <w:rsid w:val="008E6EBC"/>
    <w:rsid w:val="008E6FEE"/>
    <w:rsid w:val="008E7CD7"/>
    <w:rsid w:val="008F0256"/>
    <w:rsid w:val="008F0979"/>
    <w:rsid w:val="008F2CE0"/>
    <w:rsid w:val="008F2CFC"/>
    <w:rsid w:val="008F33FA"/>
    <w:rsid w:val="008F385F"/>
    <w:rsid w:val="008F395F"/>
    <w:rsid w:val="008F3BBD"/>
    <w:rsid w:val="008F3EA8"/>
    <w:rsid w:val="008F3EAB"/>
    <w:rsid w:val="008F3EEC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30E9"/>
    <w:rsid w:val="009036D7"/>
    <w:rsid w:val="009049F2"/>
    <w:rsid w:val="00904F4A"/>
    <w:rsid w:val="009058D7"/>
    <w:rsid w:val="00905B79"/>
    <w:rsid w:val="00905C23"/>
    <w:rsid w:val="00905F9C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F18"/>
    <w:rsid w:val="0092695F"/>
    <w:rsid w:val="00926B01"/>
    <w:rsid w:val="00930156"/>
    <w:rsid w:val="009306AF"/>
    <w:rsid w:val="0093168F"/>
    <w:rsid w:val="009316A2"/>
    <w:rsid w:val="009319FF"/>
    <w:rsid w:val="00931E82"/>
    <w:rsid w:val="0093206A"/>
    <w:rsid w:val="00932973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4AB0"/>
    <w:rsid w:val="009451DC"/>
    <w:rsid w:val="0094698B"/>
    <w:rsid w:val="00946E46"/>
    <w:rsid w:val="00947EAB"/>
    <w:rsid w:val="00951861"/>
    <w:rsid w:val="00952813"/>
    <w:rsid w:val="00952CCD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559E"/>
    <w:rsid w:val="0097680B"/>
    <w:rsid w:val="00976FE5"/>
    <w:rsid w:val="009777D9"/>
    <w:rsid w:val="009802E1"/>
    <w:rsid w:val="00980CF5"/>
    <w:rsid w:val="00981326"/>
    <w:rsid w:val="00981DDE"/>
    <w:rsid w:val="00982B62"/>
    <w:rsid w:val="0098423D"/>
    <w:rsid w:val="009853DC"/>
    <w:rsid w:val="00985D99"/>
    <w:rsid w:val="00986D7E"/>
    <w:rsid w:val="009900D9"/>
    <w:rsid w:val="009905CE"/>
    <w:rsid w:val="009908C7"/>
    <w:rsid w:val="009908F3"/>
    <w:rsid w:val="00990DE3"/>
    <w:rsid w:val="00990FFF"/>
    <w:rsid w:val="00991B88"/>
    <w:rsid w:val="00991C95"/>
    <w:rsid w:val="00992245"/>
    <w:rsid w:val="00994A96"/>
    <w:rsid w:val="00994DCC"/>
    <w:rsid w:val="009957F5"/>
    <w:rsid w:val="00996A2C"/>
    <w:rsid w:val="00996FD2"/>
    <w:rsid w:val="009972E9"/>
    <w:rsid w:val="009A0339"/>
    <w:rsid w:val="009A036A"/>
    <w:rsid w:val="009A051D"/>
    <w:rsid w:val="009A101A"/>
    <w:rsid w:val="009A1AF3"/>
    <w:rsid w:val="009A1D24"/>
    <w:rsid w:val="009A2060"/>
    <w:rsid w:val="009A20BE"/>
    <w:rsid w:val="009A3577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1B7A"/>
    <w:rsid w:val="009B1DB5"/>
    <w:rsid w:val="009B276F"/>
    <w:rsid w:val="009B3241"/>
    <w:rsid w:val="009B35E8"/>
    <w:rsid w:val="009B418B"/>
    <w:rsid w:val="009B4196"/>
    <w:rsid w:val="009B4B1B"/>
    <w:rsid w:val="009B5F20"/>
    <w:rsid w:val="009B62F7"/>
    <w:rsid w:val="009B674D"/>
    <w:rsid w:val="009B6E79"/>
    <w:rsid w:val="009B71DE"/>
    <w:rsid w:val="009B7323"/>
    <w:rsid w:val="009C02A4"/>
    <w:rsid w:val="009C033A"/>
    <w:rsid w:val="009C0D41"/>
    <w:rsid w:val="009C1686"/>
    <w:rsid w:val="009C31B2"/>
    <w:rsid w:val="009C3BE8"/>
    <w:rsid w:val="009C403B"/>
    <w:rsid w:val="009C6520"/>
    <w:rsid w:val="009C795F"/>
    <w:rsid w:val="009C7B19"/>
    <w:rsid w:val="009D00FD"/>
    <w:rsid w:val="009D10D9"/>
    <w:rsid w:val="009D152E"/>
    <w:rsid w:val="009D1DA0"/>
    <w:rsid w:val="009D1E67"/>
    <w:rsid w:val="009D28CD"/>
    <w:rsid w:val="009D2C50"/>
    <w:rsid w:val="009D2CF5"/>
    <w:rsid w:val="009D2F6D"/>
    <w:rsid w:val="009D3FEE"/>
    <w:rsid w:val="009D56AB"/>
    <w:rsid w:val="009D59BE"/>
    <w:rsid w:val="009D5A3C"/>
    <w:rsid w:val="009D5FFD"/>
    <w:rsid w:val="009E00BC"/>
    <w:rsid w:val="009E06C9"/>
    <w:rsid w:val="009E2943"/>
    <w:rsid w:val="009E2B5D"/>
    <w:rsid w:val="009E3048"/>
    <w:rsid w:val="009E3297"/>
    <w:rsid w:val="009E3F08"/>
    <w:rsid w:val="009E487B"/>
    <w:rsid w:val="009E5F90"/>
    <w:rsid w:val="009E612B"/>
    <w:rsid w:val="009E7174"/>
    <w:rsid w:val="009E74FE"/>
    <w:rsid w:val="009F0268"/>
    <w:rsid w:val="009F0478"/>
    <w:rsid w:val="009F085D"/>
    <w:rsid w:val="009F13A6"/>
    <w:rsid w:val="009F2F13"/>
    <w:rsid w:val="009F3DF1"/>
    <w:rsid w:val="009F54E2"/>
    <w:rsid w:val="009F5A6C"/>
    <w:rsid w:val="009F6646"/>
    <w:rsid w:val="009F66C2"/>
    <w:rsid w:val="009F6E58"/>
    <w:rsid w:val="009F734F"/>
    <w:rsid w:val="009F750D"/>
    <w:rsid w:val="009F782E"/>
    <w:rsid w:val="00A000AB"/>
    <w:rsid w:val="00A0026C"/>
    <w:rsid w:val="00A0046E"/>
    <w:rsid w:val="00A0076C"/>
    <w:rsid w:val="00A009EE"/>
    <w:rsid w:val="00A016F3"/>
    <w:rsid w:val="00A02208"/>
    <w:rsid w:val="00A023A5"/>
    <w:rsid w:val="00A03E36"/>
    <w:rsid w:val="00A04DBE"/>
    <w:rsid w:val="00A062D6"/>
    <w:rsid w:val="00A067F4"/>
    <w:rsid w:val="00A06EFA"/>
    <w:rsid w:val="00A10B63"/>
    <w:rsid w:val="00A11A1C"/>
    <w:rsid w:val="00A11D50"/>
    <w:rsid w:val="00A11F80"/>
    <w:rsid w:val="00A13E9A"/>
    <w:rsid w:val="00A1494B"/>
    <w:rsid w:val="00A14F9D"/>
    <w:rsid w:val="00A15527"/>
    <w:rsid w:val="00A16AE1"/>
    <w:rsid w:val="00A16AE3"/>
    <w:rsid w:val="00A16F24"/>
    <w:rsid w:val="00A17642"/>
    <w:rsid w:val="00A17E2F"/>
    <w:rsid w:val="00A20598"/>
    <w:rsid w:val="00A23181"/>
    <w:rsid w:val="00A23408"/>
    <w:rsid w:val="00A23557"/>
    <w:rsid w:val="00A246B6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401FE"/>
    <w:rsid w:val="00A40353"/>
    <w:rsid w:val="00A40B73"/>
    <w:rsid w:val="00A4226B"/>
    <w:rsid w:val="00A42539"/>
    <w:rsid w:val="00A42C5A"/>
    <w:rsid w:val="00A439AA"/>
    <w:rsid w:val="00A43F86"/>
    <w:rsid w:val="00A452D8"/>
    <w:rsid w:val="00A455A9"/>
    <w:rsid w:val="00A45E1B"/>
    <w:rsid w:val="00A4644C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6ED"/>
    <w:rsid w:val="00A546D4"/>
    <w:rsid w:val="00A54FEF"/>
    <w:rsid w:val="00A55482"/>
    <w:rsid w:val="00A55A0D"/>
    <w:rsid w:val="00A5783D"/>
    <w:rsid w:val="00A6230A"/>
    <w:rsid w:val="00A62B26"/>
    <w:rsid w:val="00A62DEE"/>
    <w:rsid w:val="00A62E9A"/>
    <w:rsid w:val="00A639EE"/>
    <w:rsid w:val="00A63CFB"/>
    <w:rsid w:val="00A65EFB"/>
    <w:rsid w:val="00A66093"/>
    <w:rsid w:val="00A67A41"/>
    <w:rsid w:val="00A70985"/>
    <w:rsid w:val="00A711A9"/>
    <w:rsid w:val="00A71E77"/>
    <w:rsid w:val="00A72B9A"/>
    <w:rsid w:val="00A72B9C"/>
    <w:rsid w:val="00A72FFF"/>
    <w:rsid w:val="00A74042"/>
    <w:rsid w:val="00A75069"/>
    <w:rsid w:val="00A75CBA"/>
    <w:rsid w:val="00A7671C"/>
    <w:rsid w:val="00A76F0D"/>
    <w:rsid w:val="00A77C63"/>
    <w:rsid w:val="00A80365"/>
    <w:rsid w:val="00A806EC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C18"/>
    <w:rsid w:val="00A85FAC"/>
    <w:rsid w:val="00A86703"/>
    <w:rsid w:val="00A87384"/>
    <w:rsid w:val="00A8741A"/>
    <w:rsid w:val="00A87447"/>
    <w:rsid w:val="00A877BF"/>
    <w:rsid w:val="00A877F7"/>
    <w:rsid w:val="00A879D8"/>
    <w:rsid w:val="00A90061"/>
    <w:rsid w:val="00A901D5"/>
    <w:rsid w:val="00A90542"/>
    <w:rsid w:val="00A90EE5"/>
    <w:rsid w:val="00A912B5"/>
    <w:rsid w:val="00A91B76"/>
    <w:rsid w:val="00A934B4"/>
    <w:rsid w:val="00A9358C"/>
    <w:rsid w:val="00A94897"/>
    <w:rsid w:val="00A94ED7"/>
    <w:rsid w:val="00A95D37"/>
    <w:rsid w:val="00A96179"/>
    <w:rsid w:val="00A96244"/>
    <w:rsid w:val="00A962B2"/>
    <w:rsid w:val="00AA09C0"/>
    <w:rsid w:val="00AA12CF"/>
    <w:rsid w:val="00AA13EA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5D47"/>
    <w:rsid w:val="00AB6030"/>
    <w:rsid w:val="00AB65CD"/>
    <w:rsid w:val="00AB673B"/>
    <w:rsid w:val="00AB6CB9"/>
    <w:rsid w:val="00AB77ED"/>
    <w:rsid w:val="00AB7952"/>
    <w:rsid w:val="00AB7D98"/>
    <w:rsid w:val="00AC0138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B30"/>
    <w:rsid w:val="00AF5DFC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81E"/>
    <w:rsid w:val="00B06A9D"/>
    <w:rsid w:val="00B073BB"/>
    <w:rsid w:val="00B10DBD"/>
    <w:rsid w:val="00B114B6"/>
    <w:rsid w:val="00B11A7C"/>
    <w:rsid w:val="00B12108"/>
    <w:rsid w:val="00B12599"/>
    <w:rsid w:val="00B13041"/>
    <w:rsid w:val="00B1371D"/>
    <w:rsid w:val="00B14934"/>
    <w:rsid w:val="00B14AA3"/>
    <w:rsid w:val="00B14D6C"/>
    <w:rsid w:val="00B151BA"/>
    <w:rsid w:val="00B161A2"/>
    <w:rsid w:val="00B167E7"/>
    <w:rsid w:val="00B16DC1"/>
    <w:rsid w:val="00B21799"/>
    <w:rsid w:val="00B21A61"/>
    <w:rsid w:val="00B22224"/>
    <w:rsid w:val="00B224C3"/>
    <w:rsid w:val="00B2259B"/>
    <w:rsid w:val="00B23836"/>
    <w:rsid w:val="00B24C59"/>
    <w:rsid w:val="00B25466"/>
    <w:rsid w:val="00B258BB"/>
    <w:rsid w:val="00B26A4F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433F"/>
    <w:rsid w:val="00B349B2"/>
    <w:rsid w:val="00B353A4"/>
    <w:rsid w:val="00B35745"/>
    <w:rsid w:val="00B367A6"/>
    <w:rsid w:val="00B41A10"/>
    <w:rsid w:val="00B41AB8"/>
    <w:rsid w:val="00B43E19"/>
    <w:rsid w:val="00B44C29"/>
    <w:rsid w:val="00B45B94"/>
    <w:rsid w:val="00B45F00"/>
    <w:rsid w:val="00B45FA6"/>
    <w:rsid w:val="00B46166"/>
    <w:rsid w:val="00B4623D"/>
    <w:rsid w:val="00B46680"/>
    <w:rsid w:val="00B47DC0"/>
    <w:rsid w:val="00B50676"/>
    <w:rsid w:val="00B509B8"/>
    <w:rsid w:val="00B52154"/>
    <w:rsid w:val="00B52EE4"/>
    <w:rsid w:val="00B53646"/>
    <w:rsid w:val="00B53A0A"/>
    <w:rsid w:val="00B53E3C"/>
    <w:rsid w:val="00B54C55"/>
    <w:rsid w:val="00B575FE"/>
    <w:rsid w:val="00B60CE8"/>
    <w:rsid w:val="00B60EAB"/>
    <w:rsid w:val="00B61F57"/>
    <w:rsid w:val="00B62010"/>
    <w:rsid w:val="00B628F6"/>
    <w:rsid w:val="00B62B7A"/>
    <w:rsid w:val="00B62D22"/>
    <w:rsid w:val="00B63304"/>
    <w:rsid w:val="00B6678E"/>
    <w:rsid w:val="00B66C76"/>
    <w:rsid w:val="00B67040"/>
    <w:rsid w:val="00B67B97"/>
    <w:rsid w:val="00B70478"/>
    <w:rsid w:val="00B71DD9"/>
    <w:rsid w:val="00B72297"/>
    <w:rsid w:val="00B72C56"/>
    <w:rsid w:val="00B73312"/>
    <w:rsid w:val="00B748FF"/>
    <w:rsid w:val="00B75FDC"/>
    <w:rsid w:val="00B76886"/>
    <w:rsid w:val="00B77908"/>
    <w:rsid w:val="00B80436"/>
    <w:rsid w:val="00B8093D"/>
    <w:rsid w:val="00B80C2E"/>
    <w:rsid w:val="00B813AD"/>
    <w:rsid w:val="00B82081"/>
    <w:rsid w:val="00B826E6"/>
    <w:rsid w:val="00B831F5"/>
    <w:rsid w:val="00B83B81"/>
    <w:rsid w:val="00B84702"/>
    <w:rsid w:val="00B84901"/>
    <w:rsid w:val="00B854C1"/>
    <w:rsid w:val="00B8633F"/>
    <w:rsid w:val="00B86848"/>
    <w:rsid w:val="00B87053"/>
    <w:rsid w:val="00B8724F"/>
    <w:rsid w:val="00B87E12"/>
    <w:rsid w:val="00B90309"/>
    <w:rsid w:val="00B904CE"/>
    <w:rsid w:val="00B90915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D50"/>
    <w:rsid w:val="00B96675"/>
    <w:rsid w:val="00B968C8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C0118"/>
    <w:rsid w:val="00BC19C6"/>
    <w:rsid w:val="00BC26BC"/>
    <w:rsid w:val="00BC317D"/>
    <w:rsid w:val="00BC41B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6E8"/>
    <w:rsid w:val="00BD4958"/>
    <w:rsid w:val="00BD49E6"/>
    <w:rsid w:val="00BD5234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38F6"/>
    <w:rsid w:val="00BE4C39"/>
    <w:rsid w:val="00BE4E2A"/>
    <w:rsid w:val="00BE523D"/>
    <w:rsid w:val="00BE5790"/>
    <w:rsid w:val="00BE5B76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3481"/>
    <w:rsid w:val="00C047B7"/>
    <w:rsid w:val="00C05412"/>
    <w:rsid w:val="00C0687F"/>
    <w:rsid w:val="00C06D6A"/>
    <w:rsid w:val="00C07B0D"/>
    <w:rsid w:val="00C07BAC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34C"/>
    <w:rsid w:val="00C1776F"/>
    <w:rsid w:val="00C1787E"/>
    <w:rsid w:val="00C17A7A"/>
    <w:rsid w:val="00C20416"/>
    <w:rsid w:val="00C205A2"/>
    <w:rsid w:val="00C21582"/>
    <w:rsid w:val="00C215F0"/>
    <w:rsid w:val="00C21E38"/>
    <w:rsid w:val="00C226E3"/>
    <w:rsid w:val="00C23831"/>
    <w:rsid w:val="00C23D05"/>
    <w:rsid w:val="00C23D8A"/>
    <w:rsid w:val="00C23FDF"/>
    <w:rsid w:val="00C253CD"/>
    <w:rsid w:val="00C25A50"/>
    <w:rsid w:val="00C26715"/>
    <w:rsid w:val="00C30738"/>
    <w:rsid w:val="00C30D62"/>
    <w:rsid w:val="00C31277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37375"/>
    <w:rsid w:val="00C4082D"/>
    <w:rsid w:val="00C40839"/>
    <w:rsid w:val="00C41C6E"/>
    <w:rsid w:val="00C41E41"/>
    <w:rsid w:val="00C4305E"/>
    <w:rsid w:val="00C4317C"/>
    <w:rsid w:val="00C43413"/>
    <w:rsid w:val="00C43DB2"/>
    <w:rsid w:val="00C440E0"/>
    <w:rsid w:val="00C44332"/>
    <w:rsid w:val="00C44F3B"/>
    <w:rsid w:val="00C463BF"/>
    <w:rsid w:val="00C5031B"/>
    <w:rsid w:val="00C512E2"/>
    <w:rsid w:val="00C52096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36D6"/>
    <w:rsid w:val="00C63A85"/>
    <w:rsid w:val="00C6438C"/>
    <w:rsid w:val="00C65D3F"/>
    <w:rsid w:val="00C66370"/>
    <w:rsid w:val="00C66BA2"/>
    <w:rsid w:val="00C66C93"/>
    <w:rsid w:val="00C67E3F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77895"/>
    <w:rsid w:val="00C8045A"/>
    <w:rsid w:val="00C81ECC"/>
    <w:rsid w:val="00C825A4"/>
    <w:rsid w:val="00C83017"/>
    <w:rsid w:val="00C8330B"/>
    <w:rsid w:val="00C834AF"/>
    <w:rsid w:val="00C83C9F"/>
    <w:rsid w:val="00C8457B"/>
    <w:rsid w:val="00C845CE"/>
    <w:rsid w:val="00C84D9C"/>
    <w:rsid w:val="00C8519E"/>
    <w:rsid w:val="00C85D0B"/>
    <w:rsid w:val="00C87335"/>
    <w:rsid w:val="00C8763F"/>
    <w:rsid w:val="00C87CDC"/>
    <w:rsid w:val="00C935A6"/>
    <w:rsid w:val="00C94277"/>
    <w:rsid w:val="00C944F9"/>
    <w:rsid w:val="00C945B0"/>
    <w:rsid w:val="00C957F9"/>
    <w:rsid w:val="00C95985"/>
    <w:rsid w:val="00CA07F0"/>
    <w:rsid w:val="00CA1D15"/>
    <w:rsid w:val="00CA274C"/>
    <w:rsid w:val="00CA343A"/>
    <w:rsid w:val="00CA3DA4"/>
    <w:rsid w:val="00CA544A"/>
    <w:rsid w:val="00CA546A"/>
    <w:rsid w:val="00CA5511"/>
    <w:rsid w:val="00CA58FE"/>
    <w:rsid w:val="00CA5C65"/>
    <w:rsid w:val="00CA7898"/>
    <w:rsid w:val="00CB02AE"/>
    <w:rsid w:val="00CB041F"/>
    <w:rsid w:val="00CB0816"/>
    <w:rsid w:val="00CB0E3D"/>
    <w:rsid w:val="00CB1E09"/>
    <w:rsid w:val="00CB31AF"/>
    <w:rsid w:val="00CB4196"/>
    <w:rsid w:val="00CB5021"/>
    <w:rsid w:val="00CB516F"/>
    <w:rsid w:val="00CB63C4"/>
    <w:rsid w:val="00CB6540"/>
    <w:rsid w:val="00CB6922"/>
    <w:rsid w:val="00CB6AA6"/>
    <w:rsid w:val="00CB6D04"/>
    <w:rsid w:val="00CB6FD9"/>
    <w:rsid w:val="00CC2F67"/>
    <w:rsid w:val="00CC37F5"/>
    <w:rsid w:val="00CC3F57"/>
    <w:rsid w:val="00CC4117"/>
    <w:rsid w:val="00CC5026"/>
    <w:rsid w:val="00CC57FB"/>
    <w:rsid w:val="00CC63CD"/>
    <w:rsid w:val="00CC75A2"/>
    <w:rsid w:val="00CD0A18"/>
    <w:rsid w:val="00CD1239"/>
    <w:rsid w:val="00CD1BDA"/>
    <w:rsid w:val="00CD294C"/>
    <w:rsid w:val="00CD296D"/>
    <w:rsid w:val="00CD2C9B"/>
    <w:rsid w:val="00CD2E49"/>
    <w:rsid w:val="00CD44AC"/>
    <w:rsid w:val="00CD4A88"/>
    <w:rsid w:val="00CD4D36"/>
    <w:rsid w:val="00CD50C4"/>
    <w:rsid w:val="00CD50F8"/>
    <w:rsid w:val="00CD531A"/>
    <w:rsid w:val="00CD5442"/>
    <w:rsid w:val="00CD54E5"/>
    <w:rsid w:val="00CD5FBF"/>
    <w:rsid w:val="00CD6CAE"/>
    <w:rsid w:val="00CD761D"/>
    <w:rsid w:val="00CE01D9"/>
    <w:rsid w:val="00CE1D2C"/>
    <w:rsid w:val="00CE3029"/>
    <w:rsid w:val="00CE4045"/>
    <w:rsid w:val="00CE46C1"/>
    <w:rsid w:val="00CE4A2E"/>
    <w:rsid w:val="00CE69FC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BC8"/>
    <w:rsid w:val="00CF574C"/>
    <w:rsid w:val="00CF5C00"/>
    <w:rsid w:val="00CF6032"/>
    <w:rsid w:val="00CF6691"/>
    <w:rsid w:val="00D01E01"/>
    <w:rsid w:val="00D024CB"/>
    <w:rsid w:val="00D03DFC"/>
    <w:rsid w:val="00D03F9A"/>
    <w:rsid w:val="00D040C5"/>
    <w:rsid w:val="00D04A9A"/>
    <w:rsid w:val="00D05178"/>
    <w:rsid w:val="00D055D8"/>
    <w:rsid w:val="00D05DB8"/>
    <w:rsid w:val="00D06492"/>
    <w:rsid w:val="00D0671D"/>
    <w:rsid w:val="00D067A7"/>
    <w:rsid w:val="00D06D51"/>
    <w:rsid w:val="00D06E37"/>
    <w:rsid w:val="00D079E9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FD4"/>
    <w:rsid w:val="00D1643B"/>
    <w:rsid w:val="00D1663E"/>
    <w:rsid w:val="00D17289"/>
    <w:rsid w:val="00D1794F"/>
    <w:rsid w:val="00D206DB"/>
    <w:rsid w:val="00D20C94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30382"/>
    <w:rsid w:val="00D31AEC"/>
    <w:rsid w:val="00D31F28"/>
    <w:rsid w:val="00D32402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BE"/>
    <w:rsid w:val="00D37EF3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50255"/>
    <w:rsid w:val="00D509FD"/>
    <w:rsid w:val="00D51892"/>
    <w:rsid w:val="00D519FD"/>
    <w:rsid w:val="00D529B3"/>
    <w:rsid w:val="00D52D7C"/>
    <w:rsid w:val="00D5360D"/>
    <w:rsid w:val="00D536AB"/>
    <w:rsid w:val="00D53F00"/>
    <w:rsid w:val="00D5589D"/>
    <w:rsid w:val="00D55F15"/>
    <w:rsid w:val="00D56002"/>
    <w:rsid w:val="00D567C8"/>
    <w:rsid w:val="00D57A7F"/>
    <w:rsid w:val="00D57B44"/>
    <w:rsid w:val="00D60AA5"/>
    <w:rsid w:val="00D61DA0"/>
    <w:rsid w:val="00D61DEE"/>
    <w:rsid w:val="00D6386C"/>
    <w:rsid w:val="00D63CA7"/>
    <w:rsid w:val="00D63DF3"/>
    <w:rsid w:val="00D64F08"/>
    <w:rsid w:val="00D65295"/>
    <w:rsid w:val="00D65CE0"/>
    <w:rsid w:val="00D66CBE"/>
    <w:rsid w:val="00D67226"/>
    <w:rsid w:val="00D70B36"/>
    <w:rsid w:val="00D7176C"/>
    <w:rsid w:val="00D734F0"/>
    <w:rsid w:val="00D73666"/>
    <w:rsid w:val="00D73849"/>
    <w:rsid w:val="00D74B47"/>
    <w:rsid w:val="00D753BB"/>
    <w:rsid w:val="00D76702"/>
    <w:rsid w:val="00D76782"/>
    <w:rsid w:val="00D76ED8"/>
    <w:rsid w:val="00D7772D"/>
    <w:rsid w:val="00D7773B"/>
    <w:rsid w:val="00D777D2"/>
    <w:rsid w:val="00D77A1E"/>
    <w:rsid w:val="00D77F38"/>
    <w:rsid w:val="00D803E7"/>
    <w:rsid w:val="00D805B3"/>
    <w:rsid w:val="00D8099C"/>
    <w:rsid w:val="00D81413"/>
    <w:rsid w:val="00D81D79"/>
    <w:rsid w:val="00D83E2B"/>
    <w:rsid w:val="00D8504E"/>
    <w:rsid w:val="00D85788"/>
    <w:rsid w:val="00D857C0"/>
    <w:rsid w:val="00D85AFB"/>
    <w:rsid w:val="00D86004"/>
    <w:rsid w:val="00D869D4"/>
    <w:rsid w:val="00D86B54"/>
    <w:rsid w:val="00D875EF"/>
    <w:rsid w:val="00D9068A"/>
    <w:rsid w:val="00D90788"/>
    <w:rsid w:val="00D90D5B"/>
    <w:rsid w:val="00D910E5"/>
    <w:rsid w:val="00D9155F"/>
    <w:rsid w:val="00D91B9C"/>
    <w:rsid w:val="00D91C62"/>
    <w:rsid w:val="00D91D52"/>
    <w:rsid w:val="00D929C1"/>
    <w:rsid w:val="00D93BBD"/>
    <w:rsid w:val="00D966E0"/>
    <w:rsid w:val="00D97000"/>
    <w:rsid w:val="00DA038A"/>
    <w:rsid w:val="00DA0D73"/>
    <w:rsid w:val="00DA0EEE"/>
    <w:rsid w:val="00DA0F18"/>
    <w:rsid w:val="00DA0FE8"/>
    <w:rsid w:val="00DA1CB3"/>
    <w:rsid w:val="00DA225F"/>
    <w:rsid w:val="00DA3542"/>
    <w:rsid w:val="00DA380B"/>
    <w:rsid w:val="00DA43FE"/>
    <w:rsid w:val="00DA56EC"/>
    <w:rsid w:val="00DA5AB4"/>
    <w:rsid w:val="00DA6FD0"/>
    <w:rsid w:val="00DB0E44"/>
    <w:rsid w:val="00DB12BF"/>
    <w:rsid w:val="00DB2422"/>
    <w:rsid w:val="00DB31CD"/>
    <w:rsid w:val="00DB3B73"/>
    <w:rsid w:val="00DB41D4"/>
    <w:rsid w:val="00DB4C7F"/>
    <w:rsid w:val="00DB563E"/>
    <w:rsid w:val="00DB5CF1"/>
    <w:rsid w:val="00DB635C"/>
    <w:rsid w:val="00DB65DF"/>
    <w:rsid w:val="00DC051A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5061"/>
    <w:rsid w:val="00DC53BE"/>
    <w:rsid w:val="00DC60D1"/>
    <w:rsid w:val="00DC698B"/>
    <w:rsid w:val="00DC76A0"/>
    <w:rsid w:val="00DC7F4D"/>
    <w:rsid w:val="00DD17C0"/>
    <w:rsid w:val="00DD25D4"/>
    <w:rsid w:val="00DD6F07"/>
    <w:rsid w:val="00DD75F8"/>
    <w:rsid w:val="00DD75FF"/>
    <w:rsid w:val="00DD7F77"/>
    <w:rsid w:val="00DE00B0"/>
    <w:rsid w:val="00DE0663"/>
    <w:rsid w:val="00DE0773"/>
    <w:rsid w:val="00DE07CF"/>
    <w:rsid w:val="00DE0960"/>
    <w:rsid w:val="00DE0CED"/>
    <w:rsid w:val="00DE1799"/>
    <w:rsid w:val="00DE203E"/>
    <w:rsid w:val="00DE34CF"/>
    <w:rsid w:val="00DE7A50"/>
    <w:rsid w:val="00DE7C93"/>
    <w:rsid w:val="00DE7D55"/>
    <w:rsid w:val="00DF0759"/>
    <w:rsid w:val="00DF07B7"/>
    <w:rsid w:val="00DF1566"/>
    <w:rsid w:val="00DF237E"/>
    <w:rsid w:val="00DF2A33"/>
    <w:rsid w:val="00DF2B0E"/>
    <w:rsid w:val="00DF344F"/>
    <w:rsid w:val="00DF460D"/>
    <w:rsid w:val="00DF4689"/>
    <w:rsid w:val="00DF51B1"/>
    <w:rsid w:val="00DF6CF0"/>
    <w:rsid w:val="00DF779F"/>
    <w:rsid w:val="00DF783B"/>
    <w:rsid w:val="00DF7922"/>
    <w:rsid w:val="00DF7E31"/>
    <w:rsid w:val="00E03CEE"/>
    <w:rsid w:val="00E04387"/>
    <w:rsid w:val="00E044AD"/>
    <w:rsid w:val="00E04665"/>
    <w:rsid w:val="00E04AB6"/>
    <w:rsid w:val="00E05876"/>
    <w:rsid w:val="00E0606A"/>
    <w:rsid w:val="00E071E2"/>
    <w:rsid w:val="00E07854"/>
    <w:rsid w:val="00E0792D"/>
    <w:rsid w:val="00E109E6"/>
    <w:rsid w:val="00E10FBE"/>
    <w:rsid w:val="00E12629"/>
    <w:rsid w:val="00E127D5"/>
    <w:rsid w:val="00E13F3D"/>
    <w:rsid w:val="00E144C9"/>
    <w:rsid w:val="00E14785"/>
    <w:rsid w:val="00E155DD"/>
    <w:rsid w:val="00E1593D"/>
    <w:rsid w:val="00E16592"/>
    <w:rsid w:val="00E17BD4"/>
    <w:rsid w:val="00E223BC"/>
    <w:rsid w:val="00E238E4"/>
    <w:rsid w:val="00E24B66"/>
    <w:rsid w:val="00E24D48"/>
    <w:rsid w:val="00E259E8"/>
    <w:rsid w:val="00E25AB8"/>
    <w:rsid w:val="00E26C59"/>
    <w:rsid w:val="00E27B3C"/>
    <w:rsid w:val="00E27BAF"/>
    <w:rsid w:val="00E30234"/>
    <w:rsid w:val="00E30D67"/>
    <w:rsid w:val="00E3150D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4CC"/>
    <w:rsid w:val="00E41AD1"/>
    <w:rsid w:val="00E41FB9"/>
    <w:rsid w:val="00E41FF6"/>
    <w:rsid w:val="00E42CD5"/>
    <w:rsid w:val="00E42DD9"/>
    <w:rsid w:val="00E43096"/>
    <w:rsid w:val="00E435D0"/>
    <w:rsid w:val="00E436D5"/>
    <w:rsid w:val="00E44045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15EC"/>
    <w:rsid w:val="00E6170E"/>
    <w:rsid w:val="00E617A7"/>
    <w:rsid w:val="00E6252E"/>
    <w:rsid w:val="00E64E14"/>
    <w:rsid w:val="00E64E3A"/>
    <w:rsid w:val="00E651DD"/>
    <w:rsid w:val="00E65DEA"/>
    <w:rsid w:val="00E66246"/>
    <w:rsid w:val="00E66388"/>
    <w:rsid w:val="00E66671"/>
    <w:rsid w:val="00E672FB"/>
    <w:rsid w:val="00E67E9E"/>
    <w:rsid w:val="00E7036A"/>
    <w:rsid w:val="00E7066E"/>
    <w:rsid w:val="00E73A5D"/>
    <w:rsid w:val="00E73B95"/>
    <w:rsid w:val="00E7709D"/>
    <w:rsid w:val="00E77903"/>
    <w:rsid w:val="00E82322"/>
    <w:rsid w:val="00E82463"/>
    <w:rsid w:val="00E83A38"/>
    <w:rsid w:val="00E841FB"/>
    <w:rsid w:val="00E84784"/>
    <w:rsid w:val="00E84837"/>
    <w:rsid w:val="00E84B54"/>
    <w:rsid w:val="00E84D64"/>
    <w:rsid w:val="00E84E3C"/>
    <w:rsid w:val="00E85886"/>
    <w:rsid w:val="00E85BD4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ABA"/>
    <w:rsid w:val="00E92F12"/>
    <w:rsid w:val="00E9391A"/>
    <w:rsid w:val="00E95408"/>
    <w:rsid w:val="00E954F5"/>
    <w:rsid w:val="00E95629"/>
    <w:rsid w:val="00E95A81"/>
    <w:rsid w:val="00E97782"/>
    <w:rsid w:val="00E97856"/>
    <w:rsid w:val="00E97FFC"/>
    <w:rsid w:val="00EA096B"/>
    <w:rsid w:val="00EA0CBA"/>
    <w:rsid w:val="00EA0F5D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76A"/>
    <w:rsid w:val="00ED7EF7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7D7C"/>
    <w:rsid w:val="00EF01B4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2AB"/>
    <w:rsid w:val="00EF5763"/>
    <w:rsid w:val="00EF5A14"/>
    <w:rsid w:val="00EF6264"/>
    <w:rsid w:val="00EF69F9"/>
    <w:rsid w:val="00EF77B6"/>
    <w:rsid w:val="00F009D4"/>
    <w:rsid w:val="00F00D16"/>
    <w:rsid w:val="00F0130C"/>
    <w:rsid w:val="00F01834"/>
    <w:rsid w:val="00F02FA3"/>
    <w:rsid w:val="00F058B3"/>
    <w:rsid w:val="00F05E6B"/>
    <w:rsid w:val="00F06335"/>
    <w:rsid w:val="00F116E7"/>
    <w:rsid w:val="00F11D23"/>
    <w:rsid w:val="00F11F6C"/>
    <w:rsid w:val="00F12EEC"/>
    <w:rsid w:val="00F14443"/>
    <w:rsid w:val="00F14B5A"/>
    <w:rsid w:val="00F16647"/>
    <w:rsid w:val="00F1753F"/>
    <w:rsid w:val="00F17A03"/>
    <w:rsid w:val="00F2136D"/>
    <w:rsid w:val="00F237E7"/>
    <w:rsid w:val="00F241B3"/>
    <w:rsid w:val="00F247BD"/>
    <w:rsid w:val="00F256F3"/>
    <w:rsid w:val="00F25D98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F99"/>
    <w:rsid w:val="00F35198"/>
    <w:rsid w:val="00F3595A"/>
    <w:rsid w:val="00F35CED"/>
    <w:rsid w:val="00F3608E"/>
    <w:rsid w:val="00F3640C"/>
    <w:rsid w:val="00F36892"/>
    <w:rsid w:val="00F36B31"/>
    <w:rsid w:val="00F36E6D"/>
    <w:rsid w:val="00F37441"/>
    <w:rsid w:val="00F3786E"/>
    <w:rsid w:val="00F40260"/>
    <w:rsid w:val="00F411B7"/>
    <w:rsid w:val="00F41AB5"/>
    <w:rsid w:val="00F42304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7782"/>
    <w:rsid w:val="00F57F30"/>
    <w:rsid w:val="00F609AB"/>
    <w:rsid w:val="00F60AFF"/>
    <w:rsid w:val="00F61848"/>
    <w:rsid w:val="00F62D1E"/>
    <w:rsid w:val="00F62EF0"/>
    <w:rsid w:val="00F63323"/>
    <w:rsid w:val="00F64556"/>
    <w:rsid w:val="00F645BA"/>
    <w:rsid w:val="00F64B89"/>
    <w:rsid w:val="00F65CE1"/>
    <w:rsid w:val="00F6645F"/>
    <w:rsid w:val="00F66503"/>
    <w:rsid w:val="00F66DE4"/>
    <w:rsid w:val="00F673FC"/>
    <w:rsid w:val="00F7015E"/>
    <w:rsid w:val="00F7046D"/>
    <w:rsid w:val="00F704F3"/>
    <w:rsid w:val="00F70D6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ADF"/>
    <w:rsid w:val="00F81C62"/>
    <w:rsid w:val="00F82162"/>
    <w:rsid w:val="00F82425"/>
    <w:rsid w:val="00F82EB1"/>
    <w:rsid w:val="00F843F8"/>
    <w:rsid w:val="00F8479D"/>
    <w:rsid w:val="00F84B4B"/>
    <w:rsid w:val="00F85CBC"/>
    <w:rsid w:val="00F87054"/>
    <w:rsid w:val="00F871DA"/>
    <w:rsid w:val="00F87DCA"/>
    <w:rsid w:val="00F9101C"/>
    <w:rsid w:val="00F912FA"/>
    <w:rsid w:val="00F9288B"/>
    <w:rsid w:val="00F92E95"/>
    <w:rsid w:val="00F93739"/>
    <w:rsid w:val="00F93B08"/>
    <w:rsid w:val="00F94D00"/>
    <w:rsid w:val="00F95111"/>
    <w:rsid w:val="00F959AB"/>
    <w:rsid w:val="00F96630"/>
    <w:rsid w:val="00F9720D"/>
    <w:rsid w:val="00F97A43"/>
    <w:rsid w:val="00FA0383"/>
    <w:rsid w:val="00FA0D8F"/>
    <w:rsid w:val="00FA1C7E"/>
    <w:rsid w:val="00FA1DAA"/>
    <w:rsid w:val="00FA20DB"/>
    <w:rsid w:val="00FA3BC3"/>
    <w:rsid w:val="00FA48EC"/>
    <w:rsid w:val="00FA4BD3"/>
    <w:rsid w:val="00FA53F0"/>
    <w:rsid w:val="00FA54D2"/>
    <w:rsid w:val="00FA6018"/>
    <w:rsid w:val="00FA67D1"/>
    <w:rsid w:val="00FA6EC4"/>
    <w:rsid w:val="00FA7C6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5B0A"/>
    <w:rsid w:val="00FB6386"/>
    <w:rsid w:val="00FB65B7"/>
    <w:rsid w:val="00FB7CDA"/>
    <w:rsid w:val="00FC0125"/>
    <w:rsid w:val="00FC0CB1"/>
    <w:rsid w:val="00FC0F94"/>
    <w:rsid w:val="00FC2230"/>
    <w:rsid w:val="00FC3494"/>
    <w:rsid w:val="00FC387C"/>
    <w:rsid w:val="00FC4B5C"/>
    <w:rsid w:val="00FC6857"/>
    <w:rsid w:val="00FC75EB"/>
    <w:rsid w:val="00FC784F"/>
    <w:rsid w:val="00FD092B"/>
    <w:rsid w:val="00FD0D53"/>
    <w:rsid w:val="00FD2754"/>
    <w:rsid w:val="00FD3691"/>
    <w:rsid w:val="00FD3A57"/>
    <w:rsid w:val="00FD4B4A"/>
    <w:rsid w:val="00FD5B28"/>
    <w:rsid w:val="00FD6E91"/>
    <w:rsid w:val="00FD6FD2"/>
    <w:rsid w:val="00FD7D3C"/>
    <w:rsid w:val="00FE06DA"/>
    <w:rsid w:val="00FE1435"/>
    <w:rsid w:val="00FE208F"/>
    <w:rsid w:val="00FE4100"/>
    <w:rsid w:val="00FE4295"/>
    <w:rsid w:val="00FE6FED"/>
    <w:rsid w:val="00FE71DA"/>
    <w:rsid w:val="00FE7CBB"/>
    <w:rsid w:val="00FF1E1D"/>
    <w:rsid w:val="00FF2568"/>
    <w:rsid w:val="00FF2E98"/>
    <w:rsid w:val="00FF3969"/>
    <w:rsid w:val="00FF41E7"/>
    <w:rsid w:val="00FF44D8"/>
    <w:rsid w:val="00FF4D03"/>
    <w:rsid w:val="00FF674F"/>
    <w:rsid w:val="00FF6C00"/>
    <w:rsid w:val="00FF7233"/>
    <w:rsid w:val="00FF783A"/>
    <w:rsid w:val="03BB7B77"/>
    <w:rsid w:val="046DE3F8"/>
    <w:rsid w:val="0AFD0A20"/>
    <w:rsid w:val="0B6B51B6"/>
    <w:rsid w:val="0C6CE9DD"/>
    <w:rsid w:val="19DAB90E"/>
    <w:rsid w:val="1D749010"/>
    <w:rsid w:val="23559BE5"/>
    <w:rsid w:val="3127107D"/>
    <w:rsid w:val="34206519"/>
    <w:rsid w:val="5AD15AB0"/>
    <w:rsid w:val="5EB36428"/>
    <w:rsid w:val="61FC269B"/>
    <w:rsid w:val="7814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8ACFAD3"/>
  <w15:docId w15:val="{4391FC57-2BF8-4ED9-9399-F054190A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eastAsia="SimSun"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59"/>
    <w:qFormat/>
    <w:rsid w:val="00C17A7A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951861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5AIRPNAIUNRU-1155806433-76077</_dlc_DocId>
    <_dlc_DocIdUrl xmlns="71c5aaf6-e6ce-465b-b873-5148d2a4c105">
      <Url>https://nokia.sharepoint.com/sites/c5g/projects/IIoT/_layouts/15/DocIdRedir.aspx?ID=5AIRPNAIUNRU-1155806433-76077</Url>
      <Description>5AIRPNAIUNRU-1155806433-76077</Description>
    </_dlc_DocIdUrl>
    <IconOverlay xmlns="http://schemas.microsoft.com/sharepoint/v4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2" ma:contentTypeDescription="Create a new document." ma:contentTypeScope="" ma:versionID="8846495830c3bf9be0a5b07be758334d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5bb619a5a6dca82958b043ed4eed7c92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fc6ad3f5-1338-48cb-85f2-2e0549ad0624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microsoft.com/sharepoint/v4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3E3389-59C1-472A-8CDA-5BE815F3C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EC60DFF-73E3-4C48-828A-67C48E66A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351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Toskala, Antti (Nokia - FI/Espoo)</cp:lastModifiedBy>
  <cp:revision>2</cp:revision>
  <cp:lastPrinted>1900-01-01T14:00:00Z</cp:lastPrinted>
  <dcterms:created xsi:type="dcterms:W3CDTF">2020-06-22T19:43:00Z</dcterms:created>
  <dcterms:modified xsi:type="dcterms:W3CDTF">2020-06-22T19:43:00Z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0x0101008D34484F5BD6D44EAD9C10A6B2C7BFA1</vt:lpwstr>
  </property>
  <property fmtid="{D5CDD505-2E9C-101B-9397-08002B2CF9AE}" pid="21" name="_dlc_DocIdItemGuid">
    <vt:lpwstr>8b4dec40-61a9-442a-ac3c-d0f589b01ce9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