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75B72B68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</w:t>
      </w:r>
      <w:r w:rsidR="000F08A9">
        <w:rPr>
          <w:lang w:val="en-US"/>
        </w:rPr>
        <w:t xml:space="preserve"> </w:t>
      </w:r>
      <w:r w:rsidRPr="000404EF">
        <w:rPr>
          <w:lang w:val="en-US"/>
        </w:rPr>
        <w:t>RAN</w:t>
      </w:r>
      <w:r w:rsidR="000F08A9">
        <w:rPr>
          <w:lang w:val="en-US"/>
        </w:rPr>
        <w:t xml:space="preserve"> Meeting</w:t>
      </w:r>
      <w:r w:rsidRPr="000404EF">
        <w:rPr>
          <w:lang w:val="en-US"/>
        </w:rPr>
        <w:t xml:space="preserve"> </w:t>
      </w:r>
      <w:r w:rsidR="00B40F41">
        <w:rPr>
          <w:lang w:val="en-US"/>
        </w:rPr>
        <w:t>#7</w:t>
      </w:r>
      <w:r w:rsidR="00167C94">
        <w:rPr>
          <w:lang w:val="en-US"/>
        </w:rPr>
        <w:t>6</w:t>
      </w:r>
      <w:r w:rsidR="003655FA">
        <w:rPr>
          <w:lang w:val="en-US"/>
        </w:rPr>
        <w:tab/>
      </w:r>
      <w:r w:rsidR="00902CEE" w:rsidRPr="00902CEE">
        <w:rPr>
          <w:lang w:val="en-US"/>
        </w:rPr>
        <w:t>R</w:t>
      </w:r>
      <w:r w:rsidR="000F08A9">
        <w:rPr>
          <w:lang w:val="en-US"/>
        </w:rPr>
        <w:t>P</w:t>
      </w:r>
      <w:r w:rsidR="00902CEE" w:rsidRPr="00902CEE">
        <w:rPr>
          <w:lang w:val="en-US"/>
        </w:rPr>
        <w:t>-17</w:t>
      </w:r>
      <w:r w:rsidR="00A45D26">
        <w:rPr>
          <w:lang w:val="en-US"/>
        </w:rPr>
        <w:t>1215</w:t>
      </w:r>
    </w:p>
    <w:p w14:paraId="34D94E32" w14:textId="41696728" w:rsidR="00067548" w:rsidRDefault="000F08A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West Palm Beach</w:t>
      </w:r>
      <w:r w:rsidR="001433E3">
        <w:rPr>
          <w:lang w:val="en-US"/>
        </w:rPr>
        <w:t xml:space="preserve">, </w:t>
      </w:r>
      <w:r>
        <w:rPr>
          <w:lang w:val="en-US"/>
        </w:rPr>
        <w:t>Florida, USA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8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4E9B9104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A45D26">
        <w:rPr>
          <w:sz w:val="22"/>
          <w:szCs w:val="22"/>
          <w:lang w:val="en-US"/>
        </w:rPr>
        <w:t>9.2.1</w:t>
      </w:r>
    </w:p>
    <w:p w14:paraId="5DAA27F0" w14:textId="636EB0DB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E067E99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6B6D28">
        <w:rPr>
          <w:sz w:val="22"/>
          <w:szCs w:val="22"/>
        </w:rPr>
        <w:t>S</w:t>
      </w:r>
      <w:r w:rsidR="006F127F">
        <w:rPr>
          <w:sz w:val="22"/>
          <w:szCs w:val="22"/>
        </w:rPr>
        <w:t xml:space="preserve">eparation </w:t>
      </w:r>
      <w:r w:rsidR="006B6D28">
        <w:rPr>
          <w:sz w:val="22"/>
          <w:szCs w:val="22"/>
        </w:rPr>
        <w:t>of CP and UP</w:t>
      </w:r>
    </w:p>
    <w:p w14:paraId="7E783B99" w14:textId="5FFF77C0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</w:t>
      </w:r>
      <w:r w:rsidR="006764A6">
        <w:rPr>
          <w:sz w:val="22"/>
          <w:szCs w:val="22"/>
        </w:rPr>
        <w:t xml:space="preserve"> and Approval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3FA4A10C" w14:textId="57F5CFBC" w:rsidR="00B00123" w:rsidRDefault="00713887" w:rsidP="009A3844">
      <w:r>
        <w:t xml:space="preserve">RAN3 has decided to select split option 2 </w:t>
      </w:r>
      <w:r w:rsidRPr="006F127F">
        <w:t>(based on centralised R</w:t>
      </w:r>
      <w:r>
        <w:t>R</w:t>
      </w:r>
      <w:r w:rsidRPr="006F127F">
        <w:t>C</w:t>
      </w:r>
      <w:r>
        <w:t>/</w:t>
      </w:r>
      <w:r w:rsidRPr="006F127F">
        <w:t>PDCP and distributed RLC/MAC/PHY) for normative work in Release 15</w:t>
      </w:r>
      <w:r>
        <w:t xml:space="preserve">. </w:t>
      </w:r>
      <w:r w:rsidR="006F127F">
        <w:t>RAN3</w:t>
      </w:r>
      <w:r>
        <w:t xml:space="preserve"> has also started working on the definition of a new open interface between CU and DU for split option 2, namely F1 interface. The following agreement </w:t>
      </w:r>
      <w:r w:rsidR="00E3566D">
        <w:t xml:space="preserve">related to the F1 interface </w:t>
      </w:r>
      <w:r w:rsidR="008F1292">
        <w:t>was</w:t>
      </w:r>
      <w:r w:rsidR="00E3566D">
        <w:t xml:space="preserve"> </w:t>
      </w:r>
      <w:r>
        <w:t>achieved</w:t>
      </w:r>
      <w:r w:rsidR="008F1292">
        <w:t xml:space="preserve"> at RAN3#96</w:t>
      </w:r>
      <w:r w:rsidR="003F12A8">
        <w:t xml:space="preserve"> and capture</w:t>
      </w:r>
      <w:r w:rsidR="003B3D50">
        <w:t>d</w:t>
      </w:r>
      <w:r w:rsidR="003F12A8">
        <w:t xml:space="preserve"> in TS 38.470</w:t>
      </w:r>
      <w:r w:rsidR="00256AB4">
        <w:t xml:space="preserve"> [1]</w:t>
      </w:r>
      <w:r>
        <w:t xml:space="preserve">: </w:t>
      </w:r>
    </w:p>
    <w:p w14:paraId="4A2CF104" w14:textId="77777777" w:rsidR="006F127F" w:rsidRPr="001E7EC3" w:rsidRDefault="006F127F" w:rsidP="006F1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 w:rsidRPr="001E7EC3">
        <w:rPr>
          <w:rFonts w:eastAsia="MS Mincho"/>
          <w:szCs w:val="24"/>
          <w:lang w:eastAsia="en-GB"/>
        </w:rPr>
        <w:t>Agreements:</w:t>
      </w:r>
    </w:p>
    <w:p w14:paraId="5CD24EDD" w14:textId="77777777" w:rsidR="00A05EE4" w:rsidRDefault="00A1475C" w:rsidP="00A05EE4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</w:pPr>
      <w:r w:rsidRPr="008F1292">
        <w:t>The CU may be separated in control plane (CP) and user plane (UP)</w:t>
      </w:r>
      <w:r w:rsidR="00A05EE4">
        <w:t xml:space="preserve"> </w:t>
      </w:r>
    </w:p>
    <w:p w14:paraId="299F2F53" w14:textId="79B3B13C" w:rsidR="001055BB" w:rsidRPr="008F1292" w:rsidRDefault="00A05EE4" w:rsidP="00A05E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259" w:firstLine="0"/>
      </w:pPr>
      <w:r>
        <w:tab/>
      </w:r>
      <w:r>
        <w:tab/>
      </w:r>
      <w:r w:rsidRPr="00A05EE4">
        <w:t>Editor’s Note: how to realize the CP and UP separation (e.g., by implementation) is FFS.</w:t>
      </w:r>
    </w:p>
    <w:p w14:paraId="7A2D3450" w14:textId="14541C59" w:rsidR="00E3566D" w:rsidRDefault="00E3566D" w:rsidP="00ED543E">
      <w:r>
        <w:t xml:space="preserve">Based on the agreements above, </w:t>
      </w:r>
      <w:r w:rsidR="00A05EE4">
        <w:t>w</w:t>
      </w:r>
      <w:r w:rsidR="00DA79E6">
        <w:t>e observe that there are two 5G deployment options: (1) collapsed gNB deployment and (2) disaggregated gNB deployment. For the disaggregated gNB deployment, w</w:t>
      </w:r>
      <w:r>
        <w:t>e discuss the benefits of the separation of CU-CP and CU-UP</w:t>
      </w:r>
      <w:r w:rsidR="00D015E5">
        <w:t xml:space="preserve"> (see Figure 1)</w:t>
      </w:r>
      <w:r>
        <w:t xml:space="preserve">. We </w:t>
      </w:r>
      <w:r w:rsidR="00C34105">
        <w:t>observe</w:t>
      </w:r>
      <w:r>
        <w:t xml:space="preserve"> that for having a fully interoperable</w:t>
      </w:r>
      <w:r w:rsidR="00DA79E6">
        <w:t xml:space="preserve"> disaggregated </w:t>
      </w:r>
      <w:r>
        <w:t xml:space="preserve">gNB deployment a new control interface between CU-CP and CU-UP shall be specified in RAN3. We refer to this new interface as E1. </w:t>
      </w:r>
    </w:p>
    <w:p w14:paraId="36CEC7B2" w14:textId="4F90B247" w:rsidR="001643A8" w:rsidRDefault="001A2BDA" w:rsidP="009A3844">
      <w:pPr>
        <w:pStyle w:val="Heading1"/>
        <w:jc w:val="both"/>
      </w:pPr>
      <w:r>
        <w:t>Discussion</w:t>
      </w:r>
    </w:p>
    <w:p w14:paraId="52D7ACD3" w14:textId="77777777" w:rsidR="001A2BDA" w:rsidRDefault="00C34105" w:rsidP="001A2BDA">
      <w:pPr>
        <w:overflowPunct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Based on the latest agreements in RAN3, we observe that there are two 5G network deployment options</w:t>
      </w:r>
      <w:r w:rsidR="00A83A1A">
        <w:rPr>
          <w:rFonts w:cs="Arial"/>
          <w:color w:val="231F20"/>
          <w:lang w:val="en-US"/>
        </w:rPr>
        <w:t>, as described in the following.</w:t>
      </w:r>
    </w:p>
    <w:p w14:paraId="60C7C367" w14:textId="37733EA5" w:rsidR="00940B89" w:rsidRPr="001A2BDA" w:rsidRDefault="00C34105" w:rsidP="001A2BDA">
      <w:pPr>
        <w:pStyle w:val="ListParagraph"/>
        <w:numPr>
          <w:ilvl w:val="0"/>
          <w:numId w:val="31"/>
        </w:numPr>
        <w:overflowPunct/>
        <w:ind w:hanging="357"/>
        <w:contextualSpacing w:val="0"/>
        <w:textAlignment w:val="auto"/>
        <w:rPr>
          <w:rFonts w:cs="Arial"/>
          <w:color w:val="231F20"/>
          <w:lang w:val="en-US"/>
        </w:rPr>
      </w:pPr>
      <w:r w:rsidRPr="001A2BDA">
        <w:rPr>
          <w:rFonts w:cs="Arial"/>
          <w:b/>
          <w:color w:val="231F20"/>
          <w:lang w:val="en-US"/>
        </w:rPr>
        <w:t>Collapsed gNB deployment</w:t>
      </w:r>
      <w:r w:rsidR="00A85AB1">
        <w:rPr>
          <w:rFonts w:cs="Arial"/>
          <w:color w:val="231F20"/>
          <w:lang w:val="en-US"/>
        </w:rPr>
        <w:t xml:space="preserve"> (see Figure </w:t>
      </w:r>
      <w:r w:rsidRPr="001A2BDA">
        <w:rPr>
          <w:rFonts w:cs="Arial"/>
          <w:color w:val="231F20"/>
          <w:lang w:val="en-US"/>
        </w:rPr>
        <w:t>1</w:t>
      </w:r>
      <w:r w:rsidR="00F92BEE" w:rsidRPr="001A2BDA">
        <w:rPr>
          <w:rFonts w:cs="Arial"/>
          <w:color w:val="231F20"/>
          <w:lang w:val="en-US"/>
        </w:rPr>
        <w:t>a</w:t>
      </w:r>
      <w:r w:rsidRPr="001A2BDA">
        <w:rPr>
          <w:rFonts w:cs="Arial"/>
          <w:color w:val="231F20"/>
          <w:lang w:val="en-US"/>
        </w:rPr>
        <w:t xml:space="preserve">): in this </w:t>
      </w:r>
      <w:r w:rsidR="00A85AB1" w:rsidRPr="001A2BDA">
        <w:rPr>
          <w:rFonts w:cs="Arial"/>
          <w:color w:val="231F20"/>
          <w:lang w:val="en-US"/>
        </w:rPr>
        <w:t>deployment,</w:t>
      </w:r>
      <w:r w:rsidRPr="001A2BDA">
        <w:rPr>
          <w:rFonts w:cs="Arial"/>
          <w:color w:val="231F20"/>
          <w:lang w:val="en-US"/>
        </w:rPr>
        <w:t xml:space="preserve"> </w:t>
      </w:r>
      <w:r w:rsidR="00A83A1A" w:rsidRPr="001A2BDA">
        <w:rPr>
          <w:rFonts w:cs="Arial"/>
          <w:color w:val="231F20"/>
          <w:lang w:val="en-US"/>
        </w:rPr>
        <w:t xml:space="preserve">all the </w:t>
      </w:r>
      <w:r w:rsidRPr="001A2BDA">
        <w:rPr>
          <w:rFonts w:cs="Arial"/>
          <w:color w:val="231F20"/>
          <w:lang w:val="en-US"/>
        </w:rPr>
        <w:t>RAN protocols</w:t>
      </w:r>
      <w:r w:rsidR="00A83A1A" w:rsidRPr="001A2BDA">
        <w:rPr>
          <w:rFonts w:cs="Arial"/>
          <w:color w:val="231F20"/>
          <w:lang w:val="en-US"/>
        </w:rPr>
        <w:t xml:space="preserve"> and functions</w:t>
      </w:r>
      <w:r w:rsidRPr="001A2BDA">
        <w:rPr>
          <w:rFonts w:cs="Arial"/>
          <w:color w:val="231F20"/>
          <w:lang w:val="en-US"/>
        </w:rPr>
        <w:t xml:space="preserve"> are located within the same </w:t>
      </w:r>
      <w:r w:rsidR="0030016B">
        <w:rPr>
          <w:rFonts w:cs="Arial"/>
          <w:color w:val="231F20"/>
          <w:lang w:val="en-US"/>
        </w:rPr>
        <w:t>site</w:t>
      </w:r>
      <w:r w:rsidRPr="001A2BDA">
        <w:rPr>
          <w:rFonts w:cs="Arial"/>
          <w:color w:val="231F20"/>
          <w:lang w:val="en-US"/>
        </w:rPr>
        <w:t>.</w:t>
      </w:r>
      <w:r w:rsidR="00A83A1A" w:rsidRPr="001A2BDA">
        <w:rPr>
          <w:rFonts w:cs="Arial"/>
          <w:color w:val="231F20"/>
          <w:lang w:val="en-US"/>
        </w:rPr>
        <w:t xml:space="preserve"> This deployment option corresponds to the one that is currently used in LTE.</w:t>
      </w:r>
      <w:r w:rsidR="00940B89" w:rsidRPr="001A2BDA">
        <w:rPr>
          <w:rFonts w:cs="Arial"/>
          <w:color w:val="231F20"/>
          <w:lang w:val="en-US"/>
        </w:rPr>
        <w:t xml:space="preserve"> </w:t>
      </w:r>
      <w:r w:rsidR="0018048A">
        <w:rPr>
          <w:noProof/>
        </w:rPr>
        <w:t>As this deployment scenario is similar to the LTE architecture, it ensures maximum backwards compatibility with existing deployments.</w:t>
      </w:r>
      <w:r w:rsidR="0018048A" w:rsidRPr="001A2BDA">
        <w:rPr>
          <w:rFonts w:cs="Arial"/>
          <w:color w:val="231F20"/>
          <w:lang w:val="en-US"/>
        </w:rPr>
        <w:t xml:space="preserve"> </w:t>
      </w:r>
    </w:p>
    <w:p w14:paraId="20912333" w14:textId="329BEDD4" w:rsidR="00AE2887" w:rsidRPr="00A52595" w:rsidRDefault="00940B89" w:rsidP="00610696">
      <w:pPr>
        <w:pStyle w:val="ListParagraph"/>
        <w:numPr>
          <w:ilvl w:val="0"/>
          <w:numId w:val="31"/>
        </w:numPr>
        <w:overflowPunct/>
        <w:spacing w:after="0"/>
        <w:textAlignment w:val="auto"/>
        <w:rPr>
          <w:rFonts w:cs="Arial"/>
          <w:color w:val="231F20"/>
          <w:lang w:val="en-US"/>
        </w:rPr>
      </w:pPr>
      <w:r w:rsidRPr="00A52595">
        <w:rPr>
          <w:rFonts w:cs="Arial"/>
          <w:b/>
          <w:color w:val="231F20"/>
          <w:lang w:val="en-US"/>
        </w:rPr>
        <w:t>Disaggregate</w:t>
      </w:r>
      <w:r w:rsidR="00084222" w:rsidRPr="00A52595">
        <w:rPr>
          <w:rFonts w:cs="Arial"/>
          <w:b/>
          <w:color w:val="231F20"/>
          <w:lang w:val="en-US"/>
        </w:rPr>
        <w:t>d</w:t>
      </w:r>
      <w:r w:rsidRPr="00A52595">
        <w:rPr>
          <w:rFonts w:cs="Arial"/>
          <w:b/>
          <w:color w:val="231F20"/>
          <w:lang w:val="en-US"/>
        </w:rPr>
        <w:t xml:space="preserve"> gNB deployment</w:t>
      </w:r>
      <w:r w:rsidRPr="00A52595">
        <w:rPr>
          <w:rFonts w:cs="Arial"/>
          <w:color w:val="231F20"/>
          <w:lang w:val="en-US"/>
        </w:rPr>
        <w:t xml:space="preserve"> (</w:t>
      </w:r>
      <w:r w:rsidR="00A85AB1" w:rsidRPr="00A52595">
        <w:rPr>
          <w:rFonts w:cs="Arial"/>
          <w:color w:val="231F20"/>
          <w:lang w:val="en-US"/>
        </w:rPr>
        <w:t xml:space="preserve">see </w:t>
      </w:r>
      <w:r w:rsidRPr="00A52595">
        <w:rPr>
          <w:rFonts w:cs="Arial"/>
          <w:color w:val="231F20"/>
          <w:lang w:val="en-US"/>
        </w:rPr>
        <w:t>Fig</w:t>
      </w:r>
      <w:r w:rsidR="00A85AB1" w:rsidRPr="00A52595">
        <w:rPr>
          <w:rFonts w:cs="Arial"/>
          <w:color w:val="231F20"/>
          <w:lang w:val="en-US"/>
        </w:rPr>
        <w:t>ure</w:t>
      </w:r>
      <w:r w:rsidRPr="00A52595">
        <w:rPr>
          <w:rFonts w:cs="Arial"/>
          <w:color w:val="231F20"/>
          <w:lang w:val="en-US"/>
        </w:rPr>
        <w:t xml:space="preserve"> </w:t>
      </w:r>
      <w:r w:rsidR="00F92BEE" w:rsidRPr="00A52595">
        <w:rPr>
          <w:rFonts w:cs="Arial"/>
          <w:color w:val="231F20"/>
          <w:lang w:val="en-US"/>
        </w:rPr>
        <w:t>1b</w:t>
      </w:r>
      <w:r w:rsidRPr="00A52595">
        <w:rPr>
          <w:rFonts w:cs="Arial"/>
          <w:color w:val="231F20"/>
          <w:lang w:val="en-US"/>
        </w:rPr>
        <w:t>)</w:t>
      </w:r>
      <w:r w:rsidR="00166B56" w:rsidRPr="00A52595">
        <w:rPr>
          <w:rFonts w:cs="Arial"/>
          <w:color w:val="231F20"/>
          <w:lang w:val="en-US"/>
        </w:rPr>
        <w:t>:</w:t>
      </w:r>
      <w:r w:rsidR="00363BE2" w:rsidRPr="00A52595">
        <w:rPr>
          <w:rFonts w:cs="Arial"/>
          <w:color w:val="231F20"/>
          <w:lang w:val="en-US"/>
        </w:rPr>
        <w:t xml:space="preserve"> in this </w:t>
      </w:r>
      <w:r w:rsidR="00A85AB1" w:rsidRPr="00A52595">
        <w:rPr>
          <w:rFonts w:cs="Arial"/>
          <w:color w:val="231F20"/>
          <w:lang w:val="en-US"/>
        </w:rPr>
        <w:t>deployment,</w:t>
      </w:r>
      <w:r w:rsidR="00363BE2" w:rsidRPr="00A52595">
        <w:rPr>
          <w:rFonts w:cs="Arial"/>
          <w:color w:val="231F20"/>
          <w:lang w:val="en-US"/>
        </w:rPr>
        <w:t xml:space="preserve"> the RAN protocols and functions are</w:t>
      </w:r>
      <w:r w:rsidR="00084222" w:rsidRPr="00A52595">
        <w:rPr>
          <w:rFonts w:cs="Arial"/>
          <w:color w:val="231F20"/>
          <w:lang w:val="en-US"/>
        </w:rPr>
        <w:t xml:space="preserve"> distributed over different </w:t>
      </w:r>
      <w:r w:rsidR="0063789D" w:rsidRPr="00A52595">
        <w:rPr>
          <w:rFonts w:cs="Arial"/>
          <w:color w:val="231F20"/>
          <w:lang w:val="en-US"/>
        </w:rPr>
        <w:t>sites</w:t>
      </w:r>
      <w:r w:rsidR="00F92BEE" w:rsidRPr="00A52595">
        <w:rPr>
          <w:rFonts w:cs="Arial"/>
          <w:color w:val="231F20"/>
          <w:lang w:val="en-US"/>
        </w:rPr>
        <w:t>, namely DU and CU. RAN3 has agreed that the</w:t>
      </w:r>
      <w:r w:rsidR="00A85AB1" w:rsidRPr="00A52595">
        <w:rPr>
          <w:rFonts w:cs="Arial"/>
          <w:color w:val="231F20"/>
          <w:lang w:val="en-US"/>
        </w:rPr>
        <w:t xml:space="preserve"> CU may be separated into </w:t>
      </w:r>
      <w:r w:rsidR="00F92BEE" w:rsidRPr="00A52595">
        <w:rPr>
          <w:rFonts w:cs="Arial"/>
          <w:color w:val="231F20"/>
          <w:lang w:val="en-US"/>
        </w:rPr>
        <w:t>CP and UP</w:t>
      </w:r>
      <w:r w:rsidR="0063789D" w:rsidRPr="00A52595">
        <w:rPr>
          <w:rFonts w:cs="Arial"/>
          <w:color w:val="231F20"/>
          <w:lang w:val="en-US"/>
        </w:rPr>
        <w:t xml:space="preserve">. </w:t>
      </w:r>
      <w:r w:rsidR="00084222" w:rsidRPr="00A52595">
        <w:rPr>
          <w:rFonts w:cs="Arial"/>
          <w:color w:val="231F20"/>
          <w:lang w:val="en-US"/>
        </w:rPr>
        <w:t>The DU hosts the RLC/MAC/PHY protocols, the CU-CP hosts the PDCP-C</w:t>
      </w:r>
      <w:r w:rsidR="00970E21" w:rsidRPr="00A52595">
        <w:rPr>
          <w:rFonts w:cs="Arial"/>
          <w:color w:val="231F20"/>
          <w:lang w:val="en-US"/>
        </w:rPr>
        <w:t>/RRC</w:t>
      </w:r>
      <w:r w:rsidR="00084222" w:rsidRPr="00A52595">
        <w:rPr>
          <w:rFonts w:cs="Arial"/>
          <w:color w:val="231F20"/>
          <w:lang w:val="en-US"/>
        </w:rPr>
        <w:t xml:space="preserve"> protocols and the CU-UP hosts the PDCP-U </w:t>
      </w:r>
      <w:r w:rsidR="0028192F" w:rsidRPr="00A52595">
        <w:rPr>
          <w:rFonts w:cs="Arial"/>
          <w:color w:val="231F20"/>
          <w:lang w:val="en-US"/>
        </w:rPr>
        <w:t xml:space="preserve">(and SDAP) </w:t>
      </w:r>
      <w:r w:rsidR="00084222" w:rsidRPr="00A52595">
        <w:rPr>
          <w:rFonts w:cs="Arial"/>
          <w:color w:val="231F20"/>
          <w:lang w:val="en-US"/>
        </w:rPr>
        <w:t>protocol</w:t>
      </w:r>
      <w:r w:rsidR="00F92BEE" w:rsidRPr="00A52595">
        <w:rPr>
          <w:rFonts w:cs="Arial"/>
          <w:color w:val="231F20"/>
          <w:lang w:val="en-US"/>
        </w:rPr>
        <w:t>s</w:t>
      </w:r>
      <w:r w:rsidR="00084222" w:rsidRPr="00A52595">
        <w:rPr>
          <w:rFonts w:cs="Arial"/>
          <w:color w:val="231F20"/>
          <w:lang w:val="en-US"/>
        </w:rPr>
        <w:t>.</w:t>
      </w:r>
      <w:r w:rsidR="00F92BEE" w:rsidRPr="00A52595">
        <w:rPr>
          <w:rFonts w:cs="Arial"/>
          <w:color w:val="231F20"/>
          <w:lang w:val="en-US"/>
        </w:rPr>
        <w:t xml:space="preserve"> This </w:t>
      </w:r>
      <w:r w:rsidR="00AE2887" w:rsidRPr="00A52595">
        <w:rPr>
          <w:rFonts w:cs="Arial"/>
          <w:color w:val="231F20"/>
          <w:lang w:val="en-US"/>
        </w:rPr>
        <w:t xml:space="preserve">deployment provides the </w:t>
      </w:r>
      <w:r w:rsidR="00416CAC" w:rsidRPr="00A52595">
        <w:rPr>
          <w:rFonts w:cs="Arial"/>
          <w:color w:val="231F20"/>
          <w:lang w:val="en-US"/>
        </w:rPr>
        <w:t>possibility</w:t>
      </w:r>
      <w:r w:rsidR="00AE2887" w:rsidRPr="00A52595">
        <w:rPr>
          <w:rFonts w:cs="Arial"/>
          <w:color w:val="231F20"/>
          <w:lang w:val="en-US"/>
        </w:rPr>
        <w:t xml:space="preserve"> of optimizing the location of different RAN functions based on the scenario and desired performance. For example,</w:t>
      </w:r>
      <w:r w:rsidR="00416CAC" w:rsidRPr="00A52595">
        <w:rPr>
          <w:rFonts w:cs="Arial"/>
          <w:color w:val="231F20"/>
          <w:lang w:val="en-US"/>
        </w:rPr>
        <w:t xml:space="preserve"> the CU-CP </w:t>
      </w:r>
      <w:r w:rsidR="00F15BB8" w:rsidRPr="00A52595">
        <w:rPr>
          <w:rFonts w:cs="Arial"/>
          <w:color w:val="231F20"/>
          <w:lang w:val="en-US"/>
        </w:rPr>
        <w:t>could</w:t>
      </w:r>
      <w:r w:rsidR="00416CAC" w:rsidRPr="00A52595">
        <w:rPr>
          <w:rFonts w:cs="Arial"/>
          <w:color w:val="231F20"/>
          <w:lang w:val="en-US"/>
        </w:rPr>
        <w:t xml:space="preserve"> be</w:t>
      </w:r>
      <w:r w:rsidR="00F15BB8" w:rsidRPr="00A52595">
        <w:rPr>
          <w:rFonts w:cs="Arial"/>
          <w:color w:val="231F20"/>
          <w:lang w:val="en-US"/>
        </w:rPr>
        <w:t xml:space="preserve"> placed</w:t>
      </w:r>
      <w:r w:rsidR="00416CAC" w:rsidRPr="00A52595">
        <w:rPr>
          <w:rFonts w:cs="Arial"/>
          <w:color w:val="231F20"/>
          <w:lang w:val="en-US"/>
        </w:rPr>
        <w:t xml:space="preserve"> in a </w:t>
      </w:r>
      <w:r w:rsidR="00157902" w:rsidRPr="00A52595">
        <w:rPr>
          <w:rFonts w:cs="Arial"/>
          <w:color w:val="231F20"/>
          <w:lang w:val="en-US"/>
        </w:rPr>
        <w:t>location</w:t>
      </w:r>
      <w:r w:rsidR="00416CAC" w:rsidRPr="00A52595">
        <w:rPr>
          <w:rFonts w:cs="Arial"/>
          <w:color w:val="231F20"/>
          <w:lang w:val="en-US"/>
        </w:rPr>
        <w:t xml:space="preserve"> close to the DU</w:t>
      </w:r>
      <w:r w:rsidR="001A2BDA" w:rsidRPr="00A52595">
        <w:rPr>
          <w:rFonts w:cs="Arial"/>
          <w:color w:val="231F20"/>
          <w:lang w:val="en-US"/>
        </w:rPr>
        <w:t>. It could also be co-located with the DU, thus providing short latency for the critical CP procedures</w:t>
      </w:r>
      <w:r w:rsidR="007965E2" w:rsidRPr="00A52595">
        <w:rPr>
          <w:rFonts w:cs="Arial"/>
          <w:color w:val="231F20"/>
          <w:lang w:val="en-US"/>
        </w:rPr>
        <w:t>, such as connection (re)establishment, handover, and state transition.</w:t>
      </w:r>
      <w:r w:rsidR="007B63E6" w:rsidRPr="00A52595">
        <w:rPr>
          <w:rFonts w:cs="Arial"/>
          <w:color w:val="231F20"/>
          <w:lang w:val="en-US"/>
        </w:rPr>
        <w:t xml:space="preserve"> </w:t>
      </w:r>
      <w:r w:rsidR="00416CAC" w:rsidRPr="00A52595">
        <w:rPr>
          <w:rFonts w:cs="Arial"/>
          <w:color w:val="231F20"/>
          <w:lang w:val="en-US"/>
        </w:rPr>
        <w:t>On the other</w:t>
      </w:r>
      <w:r w:rsidR="003F1E63" w:rsidRPr="00A52595">
        <w:rPr>
          <w:rFonts w:cs="Arial"/>
          <w:color w:val="231F20"/>
          <w:lang w:val="en-US"/>
        </w:rPr>
        <w:t xml:space="preserve"> hand, </w:t>
      </w:r>
      <w:r w:rsidR="00416CAC" w:rsidRPr="00A52595">
        <w:rPr>
          <w:rFonts w:cs="Arial"/>
          <w:color w:val="231F20"/>
          <w:lang w:val="en-US"/>
        </w:rPr>
        <w:t xml:space="preserve">the CU-UP could be centralized in a regional or national data center, thus favoring cloud </w:t>
      </w:r>
      <w:r w:rsidR="00F15BB8" w:rsidRPr="00A52595">
        <w:rPr>
          <w:rFonts w:cs="Arial"/>
          <w:color w:val="231F20"/>
          <w:lang w:val="en-US"/>
        </w:rPr>
        <w:t xml:space="preserve">implementation, and providing </w:t>
      </w:r>
      <w:r w:rsidR="008E294D" w:rsidRPr="00A52595">
        <w:rPr>
          <w:rFonts w:cs="Arial"/>
          <w:color w:val="231F20"/>
          <w:lang w:val="en-US"/>
        </w:rPr>
        <w:t xml:space="preserve">a </w:t>
      </w:r>
      <w:r w:rsidR="00F15BB8" w:rsidRPr="00A52595">
        <w:rPr>
          <w:rFonts w:cs="Arial"/>
          <w:color w:val="231F20"/>
          <w:lang w:val="en-US"/>
        </w:rPr>
        <w:t>central</w:t>
      </w:r>
      <w:r w:rsidR="008E294D" w:rsidRPr="00A52595">
        <w:rPr>
          <w:rFonts w:cs="Arial"/>
          <w:color w:val="231F20"/>
          <w:lang w:val="en-US"/>
        </w:rPr>
        <w:t xml:space="preserve"> termination </w:t>
      </w:r>
      <w:r w:rsidR="00F15BB8" w:rsidRPr="00A52595">
        <w:rPr>
          <w:rFonts w:cs="Arial"/>
          <w:color w:val="231F20"/>
          <w:lang w:val="en-US"/>
        </w:rPr>
        <w:t>point for UP traffic</w:t>
      </w:r>
      <w:r w:rsidR="008E294D" w:rsidRPr="00A52595">
        <w:rPr>
          <w:rFonts w:cs="Arial"/>
          <w:color w:val="231F20"/>
          <w:lang w:val="en-US"/>
        </w:rPr>
        <w:t xml:space="preserve"> in dual-connectivity and tight-interworking scenarios</w:t>
      </w:r>
      <w:r w:rsidR="003F1E63" w:rsidRPr="00A52595">
        <w:rPr>
          <w:rFonts w:cs="Arial"/>
          <w:color w:val="231F20"/>
          <w:lang w:val="en-US"/>
        </w:rPr>
        <w:t xml:space="preserve"> [</w:t>
      </w:r>
      <w:r w:rsidR="00E54EBD">
        <w:rPr>
          <w:rFonts w:cs="Arial"/>
          <w:color w:val="231F20"/>
          <w:lang w:val="en-US"/>
        </w:rPr>
        <w:t>2</w:t>
      </w:r>
      <w:r w:rsidR="003F1E63" w:rsidRPr="00A52595">
        <w:rPr>
          <w:rFonts w:cs="Arial"/>
          <w:color w:val="231F20"/>
          <w:lang w:val="en-US"/>
        </w:rPr>
        <w:t>].</w:t>
      </w:r>
      <w:r w:rsidR="004D3B7A" w:rsidRPr="00A52595">
        <w:rPr>
          <w:rFonts w:cs="Arial"/>
          <w:color w:val="231F20"/>
          <w:lang w:val="en-US"/>
        </w:rPr>
        <w:t xml:space="preserve"> An additional CU-UP could be also placed closer (or co-located) with the DU to provide a local termination point for the UP traffic for application</w:t>
      </w:r>
      <w:r w:rsidR="00545A94" w:rsidRPr="00A52595">
        <w:rPr>
          <w:rFonts w:cs="Arial"/>
          <w:color w:val="231F20"/>
          <w:lang w:val="en-US"/>
        </w:rPr>
        <w:t>s</w:t>
      </w:r>
      <w:r w:rsidR="004D3B7A" w:rsidRPr="00A52595">
        <w:rPr>
          <w:rFonts w:cs="Arial"/>
          <w:color w:val="231F20"/>
          <w:lang w:val="en-US"/>
        </w:rPr>
        <w:t xml:space="preserve"> that require very low latency, e.g., for URLLC traffic. </w:t>
      </w:r>
    </w:p>
    <w:p w14:paraId="505D8DB1" w14:textId="455B75F7" w:rsidR="000C4CBB" w:rsidRDefault="000C4CBB" w:rsidP="000C4CBB">
      <w:pPr>
        <w:pStyle w:val="TOC1"/>
        <w:jc w:val="both"/>
      </w:pPr>
      <w:r>
        <w:t xml:space="preserve">Observation </w:t>
      </w:r>
      <w:r w:rsidR="006E6A1C">
        <w:t>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</w:t>
      </w:r>
      <w:r w:rsidR="00584256">
        <w:t xml:space="preserve">the separation of CU-CP and CU-UP offers </w:t>
      </w:r>
      <w:r w:rsidR="00584256" w:rsidRPr="007B63E6">
        <w:rPr>
          <w:rFonts w:cs="Arial"/>
          <w:color w:val="231F20"/>
        </w:rPr>
        <w:t>the possibility of optimizing the location of different RAN functions based on the scenario and desired performance</w:t>
      </w:r>
      <w:r w:rsidR="00584256">
        <w:rPr>
          <w:rFonts w:cs="Arial"/>
          <w:color w:val="231F20"/>
        </w:rPr>
        <w:t>.</w:t>
      </w:r>
    </w:p>
    <w:p w14:paraId="002E879F" w14:textId="77777777" w:rsidR="000C4CBB" w:rsidRPr="000C4CBB" w:rsidRDefault="000C4CBB" w:rsidP="000C4CBB">
      <w:pPr>
        <w:overflowPunct/>
        <w:spacing w:after="0"/>
        <w:textAlignment w:val="auto"/>
        <w:rPr>
          <w:rFonts w:cs="Arial"/>
          <w:color w:val="231F20"/>
          <w:lang w:val="en-US"/>
        </w:rPr>
      </w:pPr>
    </w:p>
    <w:p w14:paraId="0087DB8D" w14:textId="578A881D" w:rsidR="003F1E63" w:rsidRDefault="003F1E63" w:rsidP="003F1E63">
      <w:pPr>
        <w:overflowPunct/>
        <w:spacing w:after="0"/>
        <w:textAlignment w:val="auto"/>
        <w:rPr>
          <w:rFonts w:cs="Arial"/>
          <w:color w:val="231F20"/>
          <w:lang w:val="en-US"/>
        </w:rPr>
      </w:pPr>
    </w:p>
    <w:p w14:paraId="78949E1E" w14:textId="246A719C" w:rsidR="005F1B39" w:rsidRDefault="005F1B39" w:rsidP="005F1B39">
      <w:pPr>
        <w:overflowPunct/>
        <w:spacing w:after="0"/>
        <w:jc w:val="center"/>
        <w:textAlignment w:val="auto"/>
        <w:rPr>
          <w:rFonts w:cs="Arial"/>
          <w:color w:val="231F20"/>
          <w:lang w:val="en-US"/>
        </w:rPr>
      </w:pPr>
      <w:r>
        <w:rPr>
          <w:rFonts w:cs="Arial"/>
          <w:noProof/>
          <w:color w:val="231F20"/>
          <w:lang w:eastAsia="en-GB"/>
        </w:rPr>
        <w:lastRenderedPageBreak/>
        <w:drawing>
          <wp:inline distT="0" distB="0" distL="0" distR="0" wp14:anchorId="229543C4" wp14:editId="1E9ED132">
            <wp:extent cx="4358502" cy="234000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502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18E14" w14:textId="6BC0B277" w:rsidR="00F15BB8" w:rsidRPr="00F15BB8" w:rsidRDefault="00F15BB8" w:rsidP="00F15BB8">
      <w:pPr>
        <w:overflowPunct/>
        <w:spacing w:before="120" w:after="240"/>
        <w:jc w:val="center"/>
        <w:textAlignment w:val="auto"/>
        <w:rPr>
          <w:rFonts w:cs="Arial"/>
          <w:b/>
          <w:color w:val="231F20"/>
          <w:lang w:val="en-US"/>
        </w:rPr>
      </w:pPr>
      <w:r w:rsidRPr="00F15BB8">
        <w:rPr>
          <w:rFonts w:cs="Arial"/>
          <w:b/>
          <w:color w:val="231F20"/>
          <w:lang w:val="en-US"/>
        </w:rPr>
        <w:t>Figure 1: Different deployment options for 5G.</w:t>
      </w:r>
    </w:p>
    <w:p w14:paraId="62C42656" w14:textId="77777777" w:rsidR="006107AB" w:rsidRDefault="008E294D" w:rsidP="002F525A">
      <w:pPr>
        <w:overflowPunct/>
        <w:spacing w:after="40"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In the disaggregated gNB of Fig. 1(b) there is a need to coordinate the CU-CP and the CU-UP.</w:t>
      </w:r>
      <w:r w:rsidR="009022A5">
        <w:rPr>
          <w:rFonts w:cs="Arial"/>
          <w:color w:val="231F20"/>
          <w:lang w:val="en-US"/>
        </w:rPr>
        <w:t xml:space="preserve"> For instance,</w:t>
      </w:r>
      <w:r w:rsidR="006107AB">
        <w:rPr>
          <w:rFonts w:cs="Arial"/>
          <w:color w:val="231F20"/>
          <w:lang w:val="en-US"/>
        </w:rPr>
        <w:t xml:space="preserve"> some functions that require coordination between CU-CP and CU-UP are:</w:t>
      </w:r>
      <w:r w:rsidR="009022A5">
        <w:rPr>
          <w:rFonts w:cs="Arial"/>
          <w:color w:val="231F20"/>
          <w:lang w:val="en-US"/>
        </w:rPr>
        <w:t xml:space="preserve"> </w:t>
      </w:r>
    </w:p>
    <w:p w14:paraId="5FE11170" w14:textId="3ADD5E11" w:rsidR="006107AB" w:rsidRDefault="009022A5" w:rsidP="002F525A">
      <w:pPr>
        <w:pStyle w:val="ListParagraph"/>
        <w:numPr>
          <w:ilvl w:val="0"/>
          <w:numId w:val="32"/>
        </w:numPr>
        <w:overflowPunct/>
        <w:spacing w:after="40"/>
        <w:ind w:left="714" w:hanging="357"/>
        <w:contextualSpacing w:val="0"/>
        <w:textAlignment w:val="auto"/>
        <w:rPr>
          <w:rFonts w:cs="Arial"/>
          <w:color w:val="231F20"/>
          <w:lang w:val="en-US"/>
        </w:rPr>
      </w:pPr>
      <w:r w:rsidRPr="006107AB">
        <w:rPr>
          <w:rFonts w:cs="Arial"/>
          <w:color w:val="231F20"/>
          <w:lang w:val="en-US"/>
        </w:rPr>
        <w:t xml:space="preserve">CU-CP shall </w:t>
      </w:r>
      <w:r w:rsidR="00921212" w:rsidRPr="006107AB">
        <w:rPr>
          <w:rFonts w:cs="Arial"/>
          <w:color w:val="231F20"/>
          <w:lang w:val="en-US"/>
        </w:rPr>
        <w:t>set-up, modify and c</w:t>
      </w:r>
      <w:r w:rsidR="006107AB">
        <w:rPr>
          <w:rFonts w:cs="Arial"/>
          <w:color w:val="231F20"/>
          <w:lang w:val="en-US"/>
        </w:rPr>
        <w:t>onfigure the DRBs in the CU-UP;</w:t>
      </w:r>
    </w:p>
    <w:p w14:paraId="5C74366A" w14:textId="37AF77B4" w:rsidR="006107AB" w:rsidRDefault="00921212" w:rsidP="002F525A">
      <w:pPr>
        <w:pStyle w:val="ListParagraph"/>
        <w:numPr>
          <w:ilvl w:val="0"/>
          <w:numId w:val="32"/>
        </w:numPr>
        <w:overflowPunct/>
        <w:spacing w:after="40"/>
        <w:ind w:left="714" w:hanging="357"/>
        <w:contextualSpacing w:val="0"/>
        <w:textAlignment w:val="auto"/>
        <w:rPr>
          <w:rFonts w:cs="Arial"/>
          <w:color w:val="231F20"/>
          <w:lang w:val="en-US"/>
        </w:rPr>
      </w:pPr>
      <w:r w:rsidRPr="006107AB">
        <w:rPr>
          <w:rFonts w:cs="Arial"/>
          <w:color w:val="231F20"/>
          <w:lang w:val="en-US"/>
        </w:rPr>
        <w:t xml:space="preserve">CU-CP shall </w:t>
      </w:r>
      <w:r w:rsidR="0030016B">
        <w:rPr>
          <w:rFonts w:cs="Arial"/>
          <w:color w:val="231F20"/>
          <w:lang w:val="en-US"/>
        </w:rPr>
        <w:t>configure</w:t>
      </w:r>
      <w:r w:rsidRPr="006107AB">
        <w:rPr>
          <w:rFonts w:cs="Arial"/>
          <w:color w:val="231F20"/>
          <w:lang w:val="en-US"/>
        </w:rPr>
        <w:t xml:space="preserve"> the security keys</w:t>
      </w:r>
      <w:r w:rsidR="0030016B">
        <w:rPr>
          <w:rFonts w:cs="Arial"/>
          <w:color w:val="231F20"/>
          <w:lang w:val="en-US"/>
        </w:rPr>
        <w:t xml:space="preserve"> in the CU-UP</w:t>
      </w:r>
      <w:r w:rsidRPr="006107AB">
        <w:rPr>
          <w:rFonts w:cs="Arial"/>
          <w:color w:val="231F20"/>
          <w:lang w:val="en-US"/>
        </w:rPr>
        <w:t xml:space="preserve"> for RAN securit</w:t>
      </w:r>
      <w:r w:rsidR="006107AB">
        <w:rPr>
          <w:rFonts w:cs="Arial"/>
          <w:color w:val="231F20"/>
          <w:lang w:val="en-US"/>
        </w:rPr>
        <w:t>y activation and configuration;</w:t>
      </w:r>
    </w:p>
    <w:p w14:paraId="03546AF1" w14:textId="01BDA5F0" w:rsidR="006107AB" w:rsidRDefault="0049713D" w:rsidP="006107AB">
      <w:pPr>
        <w:overflowPunct/>
        <w:spacing w:after="0"/>
        <w:textAlignment w:val="auto"/>
      </w:pPr>
      <w:r w:rsidRPr="006107AB">
        <w:rPr>
          <w:rFonts w:cs="Arial"/>
          <w:color w:val="231F20"/>
          <w:lang w:val="en-US"/>
        </w:rPr>
        <w:t xml:space="preserve">For this reason, we observe that a new </w:t>
      </w:r>
      <w:r w:rsidR="006107AB">
        <w:rPr>
          <w:rFonts w:cs="Arial"/>
          <w:color w:val="231F20"/>
          <w:lang w:val="en-US"/>
        </w:rPr>
        <w:t xml:space="preserve">open </w:t>
      </w:r>
      <w:r w:rsidRPr="006107AB">
        <w:rPr>
          <w:rFonts w:cs="Arial"/>
          <w:color w:val="231F20"/>
          <w:lang w:val="en-US"/>
        </w:rPr>
        <w:t>interface between CU-CP and CU-UP is required</w:t>
      </w:r>
      <w:r w:rsidR="006107AB">
        <w:rPr>
          <w:rFonts w:cs="Arial"/>
          <w:color w:val="231F20"/>
          <w:lang w:val="en-US"/>
        </w:rPr>
        <w:t xml:space="preserve"> to enable these functions</w:t>
      </w:r>
      <w:r w:rsidRPr="006107AB">
        <w:rPr>
          <w:rFonts w:cs="Arial"/>
          <w:color w:val="231F20"/>
          <w:lang w:val="en-US"/>
        </w:rPr>
        <w:t>. We refer to this new interface as E1.</w:t>
      </w:r>
      <w:r w:rsidR="006107AB">
        <w:rPr>
          <w:rFonts w:cs="Arial"/>
          <w:color w:val="231F20"/>
          <w:lang w:val="en-US"/>
        </w:rPr>
        <w:t xml:space="preserve"> The E1 is purely a control interface and it does not require a UP part. This is because CU-CP and CU-UP shall not exchange UP traffic.</w:t>
      </w:r>
      <w:r w:rsidR="004C1FC6">
        <w:rPr>
          <w:rFonts w:cs="Arial"/>
          <w:color w:val="231F20"/>
          <w:lang w:val="en-US"/>
        </w:rPr>
        <w:t xml:space="preserve"> </w:t>
      </w:r>
      <w:r w:rsidR="00F71A11">
        <w:t xml:space="preserve"> </w:t>
      </w:r>
    </w:p>
    <w:p w14:paraId="3F874043" w14:textId="443EB7BE" w:rsidR="002F525A" w:rsidRDefault="002F525A" w:rsidP="006107AB">
      <w:pPr>
        <w:pStyle w:val="TOC1"/>
        <w:jc w:val="both"/>
      </w:pPr>
      <w:r>
        <w:t>Observation</w:t>
      </w:r>
      <w:r w:rsidR="006107AB">
        <w:t xml:space="preserve"> </w:t>
      </w:r>
      <w:r w:rsidR="00584256">
        <w:t>2</w:t>
      </w:r>
      <w:r w:rsidR="006107AB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a control interfcace is required to provide coordination between CU-CP and CU-UP. </w:t>
      </w:r>
      <w:r w:rsidR="006107AB">
        <w:t xml:space="preserve"> </w:t>
      </w:r>
    </w:p>
    <w:p w14:paraId="7CDF1E48" w14:textId="7B8486A7" w:rsidR="001A2BDA" w:rsidRDefault="002F525A" w:rsidP="004D3B7A">
      <w:pPr>
        <w:pStyle w:val="TOC1"/>
        <w:jc w:val="both"/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RAN is kindly asked to </w:t>
      </w:r>
      <w:r w:rsidR="001C36B3">
        <w:t>approve the</w:t>
      </w:r>
      <w:r>
        <w:t xml:space="preserve"> standardiz</w:t>
      </w:r>
      <w:r w:rsidR="001C36B3">
        <w:t>ation of</w:t>
      </w:r>
      <w:r>
        <w:t xml:space="preserve"> a new control interface between CU-CP and CU-UP</w:t>
      </w:r>
      <w:r w:rsidR="001C36B3">
        <w:t xml:space="preserve"> in RAN3</w:t>
      </w:r>
      <w:r>
        <w:t xml:space="preserve">. We suggest to name this interface E1.  </w:t>
      </w:r>
      <w:r w:rsidR="006107AB">
        <w:t xml:space="preserve"> </w:t>
      </w:r>
    </w:p>
    <w:p w14:paraId="262EBDDD" w14:textId="180B847A" w:rsidR="001C36B3" w:rsidRDefault="001C36B3" w:rsidP="00B03320">
      <w:pPr>
        <w:pStyle w:val="TOC1"/>
        <w:jc w:val="both"/>
        <w:rPr>
          <w:rFonts w:cs="Arial"/>
          <w:color w:val="231F20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E1 interface should be added to the NR</w:t>
      </w:r>
      <w:r w:rsidR="00337EBA">
        <w:t xml:space="preserve"> Access Technology</w:t>
      </w:r>
      <w:r w:rsidR="00E54EBD">
        <w:t xml:space="preserve"> WID [3</w:t>
      </w:r>
      <w:r>
        <w:t xml:space="preserve">].  </w:t>
      </w:r>
    </w:p>
    <w:p w14:paraId="06F293C9" w14:textId="4C08CF5B" w:rsidR="001A2BDA" w:rsidRDefault="001A2BDA" w:rsidP="001A2BDA">
      <w:pPr>
        <w:pStyle w:val="Heading1"/>
        <w:jc w:val="both"/>
      </w:pPr>
      <w:r>
        <w:t xml:space="preserve">Conclusion </w:t>
      </w:r>
    </w:p>
    <w:p w14:paraId="1909C946" w14:textId="3C8BD4FB" w:rsidR="001A2BDA" w:rsidRDefault="00545A94" w:rsidP="003F1E63">
      <w:pPr>
        <w:overflowPunct/>
        <w:spacing w:after="0"/>
        <w:textAlignment w:val="auto"/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In this paper</w:t>
      </w:r>
      <w:r w:rsidR="00AC1CD2">
        <w:rPr>
          <w:rFonts w:cs="Arial"/>
          <w:color w:val="231F20"/>
          <w:lang w:val="en-US"/>
        </w:rPr>
        <w:t>,</w:t>
      </w:r>
      <w:r>
        <w:rPr>
          <w:rFonts w:cs="Arial"/>
          <w:color w:val="231F20"/>
          <w:lang w:val="en-US"/>
        </w:rPr>
        <w:t xml:space="preserve"> we discussed different 5G deployments, namely collapsed gNB and disaggregated gNB. We discussed the benefits of the separation of CU-CP and CU-UP in the disaggregated gNB deployment. We made the following observations and proposal</w:t>
      </w:r>
      <w:r w:rsidR="001C36B3">
        <w:rPr>
          <w:rFonts w:cs="Arial"/>
          <w:color w:val="231F20"/>
          <w:lang w:val="en-US"/>
        </w:rPr>
        <w:t>s</w:t>
      </w:r>
      <w:r>
        <w:rPr>
          <w:rFonts w:cs="Arial"/>
          <w:color w:val="231F20"/>
          <w:lang w:val="en-US"/>
        </w:rPr>
        <w:t>:</w:t>
      </w:r>
    </w:p>
    <w:p w14:paraId="497DDB02" w14:textId="148E5974" w:rsidR="00545A94" w:rsidRDefault="00545A94" w:rsidP="001C36B3">
      <w:pPr>
        <w:pStyle w:val="TOC1"/>
        <w:jc w:val="both"/>
        <w:rPr>
          <w:rFonts w:cs="Arial"/>
          <w:color w:val="231F20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the disaggregated gNB deploymen</w:t>
      </w:r>
      <w:bookmarkStart w:id="0" w:name="_GoBack"/>
      <w:bookmarkEnd w:id="0"/>
      <w:r>
        <w:t xml:space="preserve">t, the separation of CU-CP and CU-UP offers </w:t>
      </w:r>
      <w:r w:rsidRPr="007B63E6">
        <w:rPr>
          <w:rFonts w:cs="Arial"/>
          <w:color w:val="231F20"/>
        </w:rPr>
        <w:t>the possibility of optimizing the location of different RAN functions based on the scenario and desired performance</w:t>
      </w:r>
      <w:r>
        <w:rPr>
          <w:rFonts w:cs="Arial"/>
          <w:color w:val="231F20"/>
        </w:rPr>
        <w:t>.</w:t>
      </w:r>
    </w:p>
    <w:p w14:paraId="5FAA576E" w14:textId="77777777" w:rsidR="00545A94" w:rsidRDefault="00545A94" w:rsidP="00545A94">
      <w:pPr>
        <w:pStyle w:val="TOC1"/>
        <w:jc w:val="both"/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 the disaggregated gNB deployment, a control interfcace is required to provide coordination between CU-CP and CU-UP.  </w:t>
      </w:r>
    </w:p>
    <w:p w14:paraId="4D06E659" w14:textId="77777777" w:rsidR="001C36B3" w:rsidRDefault="001C36B3" w:rsidP="001C36B3">
      <w:pPr>
        <w:pStyle w:val="TOC1"/>
        <w:jc w:val="both"/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RAN is kindly asked to approve the standardization of a new control interface between CU-CP and CU-UP in RAN3. We suggest to name this interface E1.   </w:t>
      </w:r>
    </w:p>
    <w:p w14:paraId="75C01FCE" w14:textId="4E36B060" w:rsidR="00621285" w:rsidRDefault="00621285" w:rsidP="00621285">
      <w:pPr>
        <w:pStyle w:val="TOC1"/>
        <w:jc w:val="both"/>
        <w:rPr>
          <w:rFonts w:cs="Arial"/>
          <w:color w:val="231F20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E1 interface should be added to the NR Access Technology WID [</w:t>
      </w:r>
      <w:r w:rsidR="00E54EBD">
        <w:t>3</w:t>
      </w:r>
      <w:r>
        <w:t xml:space="preserve">].  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6A9151BD" w14:textId="2F3EA426" w:rsidR="00256AB4" w:rsidRDefault="00256AB4" w:rsidP="004B28E7">
      <w:pPr>
        <w:pStyle w:val="Reference"/>
      </w:pPr>
      <w:bookmarkStart w:id="1" w:name="_Ref471906497"/>
      <w:bookmarkStart w:id="2" w:name="_Ref174151459"/>
      <w:bookmarkStart w:id="3" w:name="_Ref189809556"/>
      <w:r>
        <w:t>R3-171969, TS 38.470 V0.1.0, F1</w:t>
      </w:r>
      <w:r w:rsidRPr="00141313">
        <w:t xml:space="preserve"> general aspects and principles</w:t>
      </w:r>
    </w:p>
    <w:p w14:paraId="2F2FDDA7" w14:textId="2BAEC391" w:rsidR="00FB4539" w:rsidRDefault="00FB4539" w:rsidP="004B28E7">
      <w:pPr>
        <w:pStyle w:val="Reference"/>
      </w:pPr>
      <w:r>
        <w:t>R3</w:t>
      </w:r>
      <w:bookmarkEnd w:id="1"/>
      <w:bookmarkEnd w:id="2"/>
      <w:bookmarkEnd w:id="3"/>
      <w:r>
        <w:t xml:space="preserve">-171203, </w:t>
      </w:r>
      <w:r w:rsidR="004B28E7" w:rsidRPr="004B28E7">
        <w:t>High Layer Functional Spilt with Separated Control and User Planes</w:t>
      </w:r>
      <w:r>
        <w:t xml:space="preserve">, </w:t>
      </w:r>
      <w:r w:rsidR="004B28E7">
        <w:t>Vodafone</w:t>
      </w:r>
    </w:p>
    <w:p w14:paraId="002F8691" w14:textId="7EFD4FD4" w:rsidR="001C36B3" w:rsidRDefault="00AE61EA" w:rsidP="006174F5">
      <w:pPr>
        <w:pStyle w:val="Reference"/>
      </w:pPr>
      <w:r>
        <w:rPr>
          <w:noProof/>
        </w:rPr>
        <w:t>RP</w:t>
      </w:r>
      <w:r w:rsidRPr="0033027D">
        <w:rPr>
          <w:noProof/>
        </w:rPr>
        <w:t>-1</w:t>
      </w:r>
      <w:r>
        <w:rPr>
          <w:noProof/>
        </w:rPr>
        <w:t>70</w:t>
      </w:r>
      <w:r>
        <w:rPr>
          <w:rFonts w:hint="eastAsia"/>
          <w:noProof/>
          <w:lang w:eastAsia="ja-JP"/>
        </w:rPr>
        <w:t>855</w:t>
      </w:r>
      <w:r>
        <w:rPr>
          <w:noProof/>
          <w:lang w:eastAsia="ja-JP"/>
        </w:rPr>
        <w:t xml:space="preserve">, </w:t>
      </w:r>
      <w:r w:rsidRPr="00AE61EA">
        <w:t>Work Item on New Radio (NR) Access Technology</w:t>
      </w:r>
      <w:r>
        <w:t>, NTT DoCoMo</w:t>
      </w:r>
    </w:p>
    <w:p w14:paraId="12A15E9B" w14:textId="77777777" w:rsidR="00FB4539" w:rsidRPr="00FB4539" w:rsidRDefault="00FB4539" w:rsidP="003F1E63">
      <w:pPr>
        <w:overflowPunct/>
        <w:spacing w:after="0"/>
        <w:textAlignment w:val="auto"/>
        <w:rPr>
          <w:rFonts w:cs="Arial"/>
          <w:color w:val="231F20"/>
        </w:rPr>
      </w:pPr>
    </w:p>
    <w:sectPr w:rsidR="00FB4539" w:rsidRPr="00FB453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EF7E5C" w14:textId="77777777" w:rsidR="00D623FD" w:rsidRDefault="00D623FD">
      <w:r>
        <w:separator/>
      </w:r>
    </w:p>
  </w:endnote>
  <w:endnote w:type="continuationSeparator" w:id="0">
    <w:p w14:paraId="39A1910C" w14:textId="77777777" w:rsidR="00D623FD" w:rsidRDefault="00D62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7F123B23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45D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45D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5BA18" w14:textId="77777777" w:rsidR="00D623FD" w:rsidRDefault="00D623FD">
      <w:r>
        <w:separator/>
      </w:r>
    </w:p>
  </w:footnote>
  <w:footnote w:type="continuationSeparator" w:id="0">
    <w:p w14:paraId="6B492598" w14:textId="77777777" w:rsidR="00D623FD" w:rsidRDefault="00D62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4" w15:restartNumberingAfterBreak="0">
    <w:nsid w:val="57982684"/>
    <w:multiLevelType w:val="hybridMultilevel"/>
    <w:tmpl w:val="B39E6694"/>
    <w:lvl w:ilvl="0" w:tplc="B11E664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B6F09D2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8187DD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51822D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17C8BCF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C4ECED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53CF14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EB07C8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2685EB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2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5"/>
  </w:num>
  <w:num w:numId="5">
    <w:abstractNumId w:val="11"/>
  </w:num>
  <w:num w:numId="6">
    <w:abstractNumId w:val="19"/>
  </w:num>
  <w:num w:numId="7">
    <w:abstractNumId w:val="25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7"/>
  </w:num>
  <w:num w:numId="15">
    <w:abstractNumId w:val="20"/>
  </w:num>
  <w:num w:numId="16">
    <w:abstractNumId w:val="30"/>
  </w:num>
  <w:num w:numId="17">
    <w:abstractNumId w:val="26"/>
  </w:num>
  <w:num w:numId="18">
    <w:abstractNumId w:val="9"/>
  </w:num>
  <w:num w:numId="19">
    <w:abstractNumId w:val="6"/>
  </w:num>
  <w:num w:numId="20">
    <w:abstractNumId w:val="22"/>
  </w:num>
  <w:num w:numId="21">
    <w:abstractNumId w:val="4"/>
  </w:num>
  <w:num w:numId="22">
    <w:abstractNumId w:val="16"/>
  </w:num>
  <w:num w:numId="23">
    <w:abstractNumId w:val="10"/>
  </w:num>
  <w:num w:numId="24">
    <w:abstractNumId w:val="7"/>
  </w:num>
  <w:num w:numId="25">
    <w:abstractNumId w:val="29"/>
  </w:num>
  <w:num w:numId="26">
    <w:abstractNumId w:val="28"/>
  </w:num>
  <w:num w:numId="27">
    <w:abstractNumId w:val="13"/>
  </w:num>
  <w:num w:numId="28">
    <w:abstractNumId w:val="18"/>
  </w:num>
  <w:num w:numId="29">
    <w:abstractNumId w:val="5"/>
  </w:num>
  <w:num w:numId="30">
    <w:abstractNumId w:val="17"/>
  </w:num>
  <w:num w:numId="31">
    <w:abstractNumId w:val="31"/>
  </w:num>
  <w:num w:numId="32">
    <w:abstractNumId w:val="32"/>
  </w:num>
  <w:num w:numId="33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0992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F06D6"/>
    <w:rsid w:val="000F08A9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55BB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902"/>
    <w:rsid w:val="00160EEC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6B3"/>
    <w:rsid w:val="001C3D2A"/>
    <w:rsid w:val="001C4529"/>
    <w:rsid w:val="001C543A"/>
    <w:rsid w:val="001C6495"/>
    <w:rsid w:val="001D0623"/>
    <w:rsid w:val="001D0C4C"/>
    <w:rsid w:val="001D0CEA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5D85"/>
    <w:rsid w:val="00256AB4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54A0"/>
    <w:rsid w:val="00296029"/>
    <w:rsid w:val="00296227"/>
    <w:rsid w:val="00296F44"/>
    <w:rsid w:val="0029777D"/>
    <w:rsid w:val="002A055E"/>
    <w:rsid w:val="002A1D4E"/>
    <w:rsid w:val="002A2869"/>
    <w:rsid w:val="002B24D6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C9F"/>
    <w:rsid w:val="003242F4"/>
    <w:rsid w:val="00324D23"/>
    <w:rsid w:val="00325B72"/>
    <w:rsid w:val="00326C94"/>
    <w:rsid w:val="00331751"/>
    <w:rsid w:val="003335CC"/>
    <w:rsid w:val="00334579"/>
    <w:rsid w:val="00335858"/>
    <w:rsid w:val="00336BDA"/>
    <w:rsid w:val="00337EB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655FA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555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D50"/>
    <w:rsid w:val="003B3FC5"/>
    <w:rsid w:val="003B6EB4"/>
    <w:rsid w:val="003B7FE5"/>
    <w:rsid w:val="003C0E86"/>
    <w:rsid w:val="003C11C8"/>
    <w:rsid w:val="003C2702"/>
    <w:rsid w:val="003C4425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2A8"/>
    <w:rsid w:val="003F1E63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7768"/>
    <w:rsid w:val="0048043F"/>
    <w:rsid w:val="00484ECE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B28E7"/>
    <w:rsid w:val="004B30AA"/>
    <w:rsid w:val="004B7C0C"/>
    <w:rsid w:val="004C1FC6"/>
    <w:rsid w:val="004C3898"/>
    <w:rsid w:val="004C3C78"/>
    <w:rsid w:val="004C7C52"/>
    <w:rsid w:val="004D36B1"/>
    <w:rsid w:val="004D3B7A"/>
    <w:rsid w:val="004D7EBD"/>
    <w:rsid w:val="004E2680"/>
    <w:rsid w:val="004E28F9"/>
    <w:rsid w:val="004E40EA"/>
    <w:rsid w:val="004E462E"/>
    <w:rsid w:val="004E4B67"/>
    <w:rsid w:val="004E56DC"/>
    <w:rsid w:val="004E6CBB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6344"/>
    <w:rsid w:val="00531534"/>
    <w:rsid w:val="005335BD"/>
    <w:rsid w:val="005338D0"/>
    <w:rsid w:val="00534B59"/>
    <w:rsid w:val="00535829"/>
    <w:rsid w:val="00536759"/>
    <w:rsid w:val="00537C62"/>
    <w:rsid w:val="00537CC1"/>
    <w:rsid w:val="00545A94"/>
    <w:rsid w:val="00545D7F"/>
    <w:rsid w:val="00546970"/>
    <w:rsid w:val="00552589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559A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1285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3789D"/>
    <w:rsid w:val="0064151F"/>
    <w:rsid w:val="00641533"/>
    <w:rsid w:val="00641608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64A6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49A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376E"/>
    <w:rsid w:val="007D4727"/>
    <w:rsid w:val="007D5901"/>
    <w:rsid w:val="007D7526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56C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37C71"/>
    <w:rsid w:val="00843558"/>
    <w:rsid w:val="008444E8"/>
    <w:rsid w:val="00844E80"/>
    <w:rsid w:val="00846FE7"/>
    <w:rsid w:val="00847423"/>
    <w:rsid w:val="00850CEC"/>
    <w:rsid w:val="008512B6"/>
    <w:rsid w:val="00852973"/>
    <w:rsid w:val="00856911"/>
    <w:rsid w:val="008570A8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292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949"/>
    <w:rsid w:val="00980477"/>
    <w:rsid w:val="009826F5"/>
    <w:rsid w:val="00985253"/>
    <w:rsid w:val="009853B3"/>
    <w:rsid w:val="009863D1"/>
    <w:rsid w:val="00990630"/>
    <w:rsid w:val="00991761"/>
    <w:rsid w:val="00994DCA"/>
    <w:rsid w:val="009960EC"/>
    <w:rsid w:val="00996279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01D2"/>
    <w:rsid w:val="00A048A8"/>
    <w:rsid w:val="00A04F49"/>
    <w:rsid w:val="00A05EE4"/>
    <w:rsid w:val="00A07855"/>
    <w:rsid w:val="00A07C95"/>
    <w:rsid w:val="00A113E9"/>
    <w:rsid w:val="00A11631"/>
    <w:rsid w:val="00A120FD"/>
    <w:rsid w:val="00A13E54"/>
    <w:rsid w:val="00A1475C"/>
    <w:rsid w:val="00A17119"/>
    <w:rsid w:val="00A17F63"/>
    <w:rsid w:val="00A2193B"/>
    <w:rsid w:val="00A2351A"/>
    <w:rsid w:val="00A24107"/>
    <w:rsid w:val="00A264A9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45D26"/>
    <w:rsid w:val="00A50426"/>
    <w:rsid w:val="00A50F2F"/>
    <w:rsid w:val="00A52595"/>
    <w:rsid w:val="00A52E1D"/>
    <w:rsid w:val="00A54721"/>
    <w:rsid w:val="00A56F4A"/>
    <w:rsid w:val="00A57CF9"/>
    <w:rsid w:val="00A61047"/>
    <w:rsid w:val="00A61499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6A4F"/>
    <w:rsid w:val="00A77EC4"/>
    <w:rsid w:val="00A82105"/>
    <w:rsid w:val="00A835FB"/>
    <w:rsid w:val="00A83A1A"/>
    <w:rsid w:val="00A85AB1"/>
    <w:rsid w:val="00A85D83"/>
    <w:rsid w:val="00A90D70"/>
    <w:rsid w:val="00A92096"/>
    <w:rsid w:val="00A92879"/>
    <w:rsid w:val="00A9442A"/>
    <w:rsid w:val="00A94664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1CD2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E61EA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159D"/>
    <w:rsid w:val="00B01681"/>
    <w:rsid w:val="00B02AA9"/>
    <w:rsid w:val="00B02FA3"/>
    <w:rsid w:val="00B03320"/>
    <w:rsid w:val="00B05084"/>
    <w:rsid w:val="00B0790E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5CD9"/>
    <w:rsid w:val="00B372AA"/>
    <w:rsid w:val="00B40445"/>
    <w:rsid w:val="00B40F41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F1A"/>
    <w:rsid w:val="00BE0F16"/>
    <w:rsid w:val="00BE1234"/>
    <w:rsid w:val="00BE2FA6"/>
    <w:rsid w:val="00BE333F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1ED8"/>
    <w:rsid w:val="00CA2126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15E5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24CC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3FD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B41F6"/>
    <w:rsid w:val="00DC2D36"/>
    <w:rsid w:val="00DC53EF"/>
    <w:rsid w:val="00DC6710"/>
    <w:rsid w:val="00DC6807"/>
    <w:rsid w:val="00DD2997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2D98"/>
    <w:rsid w:val="00E23A2A"/>
    <w:rsid w:val="00E23D35"/>
    <w:rsid w:val="00E25670"/>
    <w:rsid w:val="00E30B5A"/>
    <w:rsid w:val="00E3123D"/>
    <w:rsid w:val="00E31461"/>
    <w:rsid w:val="00E31D43"/>
    <w:rsid w:val="00E31E10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B75"/>
    <w:rsid w:val="00E54E3B"/>
    <w:rsid w:val="00E54EBD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BB8"/>
    <w:rsid w:val="00F15FA5"/>
    <w:rsid w:val="00F16DB6"/>
    <w:rsid w:val="00F17710"/>
    <w:rsid w:val="00F17B99"/>
    <w:rsid w:val="00F17DB6"/>
    <w:rsid w:val="00F209B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3D7C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B6C3B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99262">
          <w:marLeft w:val="15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4160">
          <w:marLeft w:val="21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41258">
          <w:marLeft w:val="157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7726">
          <w:marLeft w:val="21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53D032-2CBE-4378-A4B1-5F9E9966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</cp:lastModifiedBy>
  <cp:revision>4</cp:revision>
  <cp:lastPrinted>2008-01-31T06:09:00Z</cp:lastPrinted>
  <dcterms:created xsi:type="dcterms:W3CDTF">2017-05-28T18:42:00Z</dcterms:created>
  <dcterms:modified xsi:type="dcterms:W3CDTF">2017-05-29T17:32:00Z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