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00CDE" w14:textId="03A1A493" w:rsidR="00BA073E" w:rsidRPr="0010748B" w:rsidRDefault="00BA2B03" w:rsidP="000725B8">
      <w:pPr>
        <w:pStyle w:val="CRCoverPage"/>
        <w:tabs>
          <w:tab w:val="right" w:pos="9639"/>
        </w:tabs>
        <w:spacing w:after="0"/>
        <w:jc w:val="both"/>
        <w:rPr>
          <w:b/>
          <w:i/>
          <w:noProof/>
          <w:sz w:val="28"/>
        </w:rPr>
      </w:pPr>
      <w:bookmarkStart w:id="0" w:name="_Toc490144477"/>
      <w:r w:rsidRPr="0010748B">
        <w:rPr>
          <w:b/>
          <w:sz w:val="24"/>
        </w:rPr>
        <w:t xml:space="preserve">3GPP TSG RAN Meeting </w:t>
      </w:r>
      <w:r w:rsidR="00BA073E" w:rsidRPr="0010748B">
        <w:rPr>
          <w:b/>
          <w:noProof/>
          <w:sz w:val="24"/>
        </w:rPr>
        <w:t>#</w:t>
      </w:r>
      <w:r w:rsidR="00D1097C" w:rsidRPr="0010748B">
        <w:rPr>
          <w:b/>
          <w:noProof/>
          <w:sz w:val="24"/>
        </w:rPr>
        <w:t>10</w:t>
      </w:r>
      <w:r w:rsidR="00DA79E6">
        <w:rPr>
          <w:b/>
          <w:noProof/>
          <w:sz w:val="24"/>
        </w:rPr>
        <w:t>4</w:t>
      </w:r>
      <w:r w:rsidR="00BA073E" w:rsidRPr="0010748B">
        <w:rPr>
          <w:b/>
          <w:noProof/>
          <w:sz w:val="24"/>
        </w:rPr>
        <w:tab/>
      </w:r>
      <w:r w:rsidR="00C01911" w:rsidRPr="00C01911">
        <w:rPr>
          <w:b/>
          <w:noProof/>
          <w:sz w:val="28"/>
          <w:szCs w:val="28"/>
        </w:rPr>
        <w:t>RP-241517</w:t>
      </w:r>
    </w:p>
    <w:p w14:paraId="40BA94B6" w14:textId="77822706" w:rsidR="00BA073E" w:rsidRPr="005A5743" w:rsidRDefault="005A5743" w:rsidP="000725B8">
      <w:pPr>
        <w:pStyle w:val="CRCoverPage"/>
        <w:tabs>
          <w:tab w:val="right" w:pos="9639"/>
        </w:tabs>
        <w:spacing w:after="0"/>
        <w:jc w:val="both"/>
        <w:rPr>
          <w:b/>
          <w:sz w:val="24"/>
        </w:rPr>
      </w:pPr>
      <w:r w:rsidRPr="005A5743">
        <w:rPr>
          <w:b/>
          <w:sz w:val="24"/>
        </w:rPr>
        <w:t>Shanghai, China, June 17-20, 2024</w:t>
      </w:r>
    </w:p>
    <w:p w14:paraId="50E7F1E4" w14:textId="77777777" w:rsidR="00BA073E" w:rsidRPr="005A5743" w:rsidRDefault="00BA073E" w:rsidP="000725B8">
      <w:pPr>
        <w:pStyle w:val="FP"/>
        <w:jc w:val="both"/>
        <w:rPr>
          <w:lang w:val="en-US"/>
        </w:rPr>
      </w:pPr>
    </w:p>
    <w:p w14:paraId="6D37A79E" w14:textId="414DFD0F" w:rsidR="00BA073E" w:rsidRPr="00E7242E" w:rsidRDefault="00BA073E" w:rsidP="000725B8">
      <w:pPr>
        <w:tabs>
          <w:tab w:val="left" w:pos="1985"/>
        </w:tabs>
        <w:jc w:val="both"/>
        <w:rPr>
          <w:rFonts w:ascii="Arial" w:hAnsi="Arial"/>
          <w:sz w:val="24"/>
          <w:lang w:val="en-US"/>
        </w:rPr>
      </w:pPr>
      <w:r w:rsidRPr="00E7242E">
        <w:rPr>
          <w:rFonts w:ascii="Arial" w:hAnsi="Arial"/>
          <w:b/>
          <w:sz w:val="24"/>
          <w:lang w:val="en-US"/>
        </w:rPr>
        <w:t>Agenda Item:</w:t>
      </w:r>
      <w:r w:rsidRPr="00E7242E">
        <w:rPr>
          <w:rFonts w:ascii="Arial" w:hAnsi="Arial"/>
          <w:sz w:val="24"/>
          <w:lang w:val="en-US"/>
        </w:rPr>
        <w:tab/>
      </w:r>
      <w:r w:rsidR="009A0F15" w:rsidRPr="009A0F15">
        <w:rPr>
          <w:rFonts w:ascii="Arial" w:hAnsi="Arial"/>
          <w:sz w:val="24"/>
          <w:lang w:val="en-US"/>
        </w:rPr>
        <w:t>13.2.5</w:t>
      </w:r>
    </w:p>
    <w:p w14:paraId="0B2658E7" w14:textId="136CA732" w:rsidR="00BA073E" w:rsidRPr="0010748B" w:rsidRDefault="00BA073E" w:rsidP="000725B8">
      <w:pPr>
        <w:tabs>
          <w:tab w:val="left" w:pos="1985"/>
        </w:tabs>
        <w:ind w:left="1985" w:hanging="1985"/>
        <w:jc w:val="both"/>
        <w:rPr>
          <w:rFonts w:ascii="Arial" w:hAnsi="Arial"/>
          <w:sz w:val="24"/>
        </w:rPr>
      </w:pPr>
      <w:r w:rsidRPr="0010748B">
        <w:rPr>
          <w:rFonts w:ascii="Arial" w:hAnsi="Arial"/>
          <w:b/>
          <w:sz w:val="24"/>
        </w:rPr>
        <w:t>Source:</w:t>
      </w:r>
      <w:r w:rsidRPr="0010748B">
        <w:rPr>
          <w:rFonts w:ascii="Arial" w:hAnsi="Arial"/>
          <w:b/>
          <w:sz w:val="24"/>
        </w:rPr>
        <w:tab/>
      </w:r>
      <w:r w:rsidR="0046588A">
        <w:rPr>
          <w:rFonts w:ascii="Arial" w:hAnsi="Arial"/>
          <w:b/>
          <w:sz w:val="24"/>
        </w:rPr>
        <w:t>Fir</w:t>
      </w:r>
      <w:r w:rsidR="00B674D9">
        <w:rPr>
          <w:rFonts w:ascii="Arial" w:hAnsi="Arial"/>
          <w:b/>
          <w:sz w:val="24"/>
        </w:rPr>
        <w:t>s</w:t>
      </w:r>
      <w:r w:rsidR="0046588A">
        <w:rPr>
          <w:rFonts w:ascii="Arial" w:hAnsi="Arial"/>
          <w:b/>
          <w:sz w:val="24"/>
        </w:rPr>
        <w:t>tNet, NIST, Ericsson, AT&amp;T, Samsung, Element</w:t>
      </w:r>
      <w:r w:rsidR="001F5A39">
        <w:rPr>
          <w:rFonts w:ascii="Arial" w:hAnsi="Arial"/>
          <w:b/>
          <w:sz w:val="24"/>
        </w:rPr>
        <w:t xml:space="preserve">, </w:t>
      </w:r>
      <w:r w:rsidR="0070598E" w:rsidRPr="0070598E">
        <w:rPr>
          <w:rFonts w:ascii="Arial" w:hAnsi="Arial"/>
          <w:b/>
          <w:sz w:val="24"/>
        </w:rPr>
        <w:t>Erillisverkot</w:t>
      </w:r>
      <w:r w:rsidR="001742E0">
        <w:rPr>
          <w:rFonts w:ascii="Arial" w:hAnsi="Arial"/>
          <w:b/>
          <w:sz w:val="24"/>
        </w:rPr>
        <w:t xml:space="preserve">, </w:t>
      </w:r>
      <w:r w:rsidR="00B3744F" w:rsidRPr="00B3744F">
        <w:rPr>
          <w:rFonts w:ascii="Arial" w:hAnsi="Arial"/>
          <w:b/>
          <w:sz w:val="24"/>
        </w:rPr>
        <w:t>Motorola solutions</w:t>
      </w:r>
      <w:r w:rsidR="0062445B">
        <w:rPr>
          <w:rFonts w:ascii="Arial" w:hAnsi="Arial"/>
          <w:b/>
          <w:sz w:val="24"/>
        </w:rPr>
        <w:t xml:space="preserve">, UIC, </w:t>
      </w:r>
      <w:r w:rsidR="00A6181E" w:rsidRPr="00A6181E">
        <w:rPr>
          <w:rFonts w:ascii="Arial" w:hAnsi="Arial"/>
          <w:b/>
          <w:sz w:val="24"/>
        </w:rPr>
        <w:t>BDBOS</w:t>
      </w:r>
      <w:r w:rsidR="00A6181E">
        <w:rPr>
          <w:rFonts w:ascii="Arial" w:hAnsi="Arial"/>
          <w:b/>
          <w:sz w:val="24"/>
        </w:rPr>
        <w:t xml:space="preserve">, Nkom, </w:t>
      </w:r>
      <w:r w:rsidR="00FC102C">
        <w:rPr>
          <w:rFonts w:ascii="Arial" w:hAnsi="Arial"/>
          <w:b/>
          <w:sz w:val="24"/>
        </w:rPr>
        <w:t>BDBOS</w:t>
      </w:r>
      <w:r w:rsidR="00576017">
        <w:rPr>
          <w:rFonts w:ascii="Arial" w:hAnsi="Arial"/>
          <w:b/>
          <w:sz w:val="24"/>
        </w:rPr>
        <w:t xml:space="preserve">, </w:t>
      </w:r>
      <w:r w:rsidR="00576017" w:rsidRPr="00576017">
        <w:rPr>
          <w:rFonts w:ascii="Arial" w:hAnsi="Arial"/>
          <w:b/>
          <w:sz w:val="24"/>
        </w:rPr>
        <w:t>UK Home Office</w:t>
      </w:r>
      <w:r w:rsidR="00A043DA">
        <w:rPr>
          <w:rFonts w:ascii="Arial" w:hAnsi="Arial"/>
          <w:b/>
          <w:sz w:val="24"/>
        </w:rPr>
        <w:t xml:space="preserve">, </w:t>
      </w:r>
      <w:r w:rsidR="00A043DA" w:rsidRPr="00A043DA">
        <w:rPr>
          <w:rFonts w:ascii="Arial" w:hAnsi="Arial"/>
          <w:b/>
          <w:sz w:val="24"/>
        </w:rPr>
        <w:t>A.S.T.R.I.D. SA/NV</w:t>
      </w:r>
    </w:p>
    <w:p w14:paraId="592D5D2C" w14:textId="2B54CBB9" w:rsidR="00BA073E" w:rsidRPr="0010748B" w:rsidRDefault="00BA073E" w:rsidP="000725B8">
      <w:pPr>
        <w:tabs>
          <w:tab w:val="left" w:pos="1985"/>
        </w:tabs>
        <w:ind w:left="1985" w:hanging="1985"/>
        <w:jc w:val="both"/>
        <w:rPr>
          <w:rFonts w:ascii="Arial" w:hAnsi="Arial"/>
          <w:sz w:val="24"/>
        </w:rPr>
      </w:pPr>
      <w:r w:rsidRPr="0010748B">
        <w:rPr>
          <w:rFonts w:ascii="Arial" w:hAnsi="Arial"/>
          <w:b/>
          <w:sz w:val="24"/>
        </w:rPr>
        <w:t>Title:</w:t>
      </w:r>
      <w:r w:rsidR="00624AD7">
        <w:rPr>
          <w:rFonts w:ascii="Arial" w:hAnsi="Arial"/>
          <w:b/>
          <w:sz w:val="24"/>
        </w:rPr>
        <w:t xml:space="preserve"> </w:t>
      </w:r>
      <w:r w:rsidR="00B674D9">
        <w:rPr>
          <w:rFonts w:ascii="Arial" w:hAnsi="Arial"/>
          <w:b/>
          <w:sz w:val="24"/>
        </w:rPr>
        <w:tab/>
      </w:r>
      <w:r w:rsidR="00624AD7" w:rsidRPr="00624AD7">
        <w:rPr>
          <w:rFonts w:ascii="Arial" w:hAnsi="Arial"/>
          <w:b/>
          <w:sz w:val="24"/>
        </w:rPr>
        <w:t xml:space="preserve">Discussion on extending </w:t>
      </w:r>
      <w:r w:rsidR="00235772" w:rsidRPr="00235772">
        <w:rPr>
          <w:rFonts w:ascii="Arial" w:hAnsi="Arial"/>
          <w:b/>
          <w:sz w:val="24"/>
        </w:rPr>
        <w:t>RAN5 scope to include MCPTT, MCVideo and MCData Server Test Cases</w:t>
      </w:r>
    </w:p>
    <w:p w14:paraId="3C5C5739" w14:textId="2445DB80" w:rsidR="004D33CC" w:rsidRPr="00B674D9" w:rsidRDefault="00BA073E" w:rsidP="000725B8">
      <w:pPr>
        <w:tabs>
          <w:tab w:val="left" w:pos="1985"/>
        </w:tabs>
        <w:jc w:val="both"/>
        <w:rPr>
          <w:rFonts w:ascii="Arial" w:hAnsi="Arial"/>
          <w:b/>
          <w:sz w:val="24"/>
        </w:rPr>
      </w:pPr>
      <w:r w:rsidRPr="0010748B">
        <w:rPr>
          <w:rFonts w:ascii="Arial" w:hAnsi="Arial"/>
          <w:b/>
          <w:sz w:val="24"/>
        </w:rPr>
        <w:t>Document for:</w:t>
      </w:r>
      <w:r w:rsidR="00BA2B03" w:rsidRPr="0010748B">
        <w:rPr>
          <w:rFonts w:ascii="Arial" w:hAnsi="Arial"/>
          <w:sz w:val="24"/>
        </w:rPr>
        <w:tab/>
      </w:r>
      <w:r w:rsidR="00B0771A" w:rsidRPr="00B674D9">
        <w:rPr>
          <w:rFonts w:ascii="Arial" w:hAnsi="Arial"/>
          <w:b/>
          <w:sz w:val="24"/>
        </w:rPr>
        <w:t>Discussion</w:t>
      </w:r>
      <w:r w:rsidR="00EC3328" w:rsidRPr="00B674D9">
        <w:rPr>
          <w:rFonts w:ascii="Arial" w:hAnsi="Arial"/>
          <w:b/>
          <w:sz w:val="24"/>
        </w:rPr>
        <w:t xml:space="preserve"> and </w:t>
      </w:r>
      <w:r w:rsidR="00876972" w:rsidRPr="00B674D9">
        <w:rPr>
          <w:rFonts w:ascii="Arial" w:hAnsi="Arial"/>
          <w:b/>
          <w:sz w:val="24"/>
        </w:rPr>
        <w:t>Decision</w:t>
      </w:r>
    </w:p>
    <w:p w14:paraId="6D6CE28E" w14:textId="190606F9" w:rsidR="00892E18" w:rsidRDefault="000F0ECA" w:rsidP="000725B8">
      <w:pPr>
        <w:pStyle w:val="Heading1"/>
        <w:jc w:val="both"/>
      </w:pPr>
      <w:r w:rsidRPr="00D461CB">
        <w:t>1</w:t>
      </w:r>
      <w:r w:rsidRPr="00D461CB">
        <w:tab/>
        <w:t>Introduction</w:t>
      </w:r>
    </w:p>
    <w:p w14:paraId="26C6D053" w14:textId="1DBD2095" w:rsidR="000F5BEB" w:rsidRPr="00FE3C7A" w:rsidRDefault="00051F39" w:rsidP="000725B8">
      <w:pPr>
        <w:overflowPunct w:val="0"/>
        <w:autoSpaceDE w:val="0"/>
        <w:autoSpaceDN w:val="0"/>
        <w:adjustRightInd w:val="0"/>
        <w:jc w:val="both"/>
        <w:textAlignment w:val="baseline"/>
        <w:rPr>
          <w:noProof/>
          <w:lang w:eastAsia="ja-JP"/>
        </w:rPr>
      </w:pPr>
      <w:r>
        <w:rPr>
          <w:noProof/>
          <w:lang w:eastAsia="ja-JP"/>
        </w:rPr>
        <w:t>For 3GPP Release 13, Mission Critical Push To Talk (MCPTT) was defined in core specifications. Consequently, and for commercial need, a Work Item</w:t>
      </w:r>
      <w:r w:rsidR="00CB041B">
        <w:rPr>
          <w:noProof/>
          <w:lang w:eastAsia="ja-JP"/>
        </w:rPr>
        <w:t xml:space="preserve"> </w:t>
      </w:r>
      <w:r w:rsidR="00CB041B" w:rsidRPr="00FE3C7A">
        <w:rPr>
          <w:noProof/>
          <w:lang w:eastAsia="ja-JP"/>
        </w:rPr>
        <w:t>[</w:t>
      </w:r>
      <w:r w:rsidR="00FE3C7A" w:rsidRPr="00FE3C7A">
        <w:rPr>
          <w:noProof/>
          <w:lang w:eastAsia="ja-JP"/>
        </w:rPr>
        <w:t>5</w:t>
      </w:r>
      <w:r w:rsidR="00CB041B" w:rsidRPr="00FE3C7A">
        <w:rPr>
          <w:noProof/>
          <w:lang w:eastAsia="ja-JP"/>
        </w:rPr>
        <w:t>]</w:t>
      </w:r>
      <w:r w:rsidRPr="00FE3C7A">
        <w:rPr>
          <w:noProof/>
          <w:lang w:eastAsia="ja-JP"/>
        </w:rPr>
        <w:t xml:space="preserve"> was opened in RAN5 to create conformance test cases. The Work Item created the TS 36.579 family of specifications. The TS 36.579 family of specifications included both UE/Device/Client conformance test cases as well as server conformance test cases. The server test cases, included in TS 36.579-3, were created for situations where an MCPTT server would exist outside of the core network and be controlled by an end user acting as a customer of a carrier. </w:t>
      </w:r>
      <w:bookmarkStart w:id="1" w:name="_Hlk168040802"/>
      <w:r w:rsidRPr="00FE3C7A">
        <w:rPr>
          <w:noProof/>
          <w:lang w:eastAsia="ja-JP"/>
        </w:rPr>
        <w:t>No network or core testing was part of the scope of the Work Item</w:t>
      </w:r>
      <w:bookmarkEnd w:id="1"/>
      <w:r w:rsidRPr="00FE3C7A">
        <w:rPr>
          <w:noProof/>
          <w:lang w:eastAsia="ja-JP"/>
        </w:rPr>
        <w:t>.</w:t>
      </w:r>
    </w:p>
    <w:p w14:paraId="6E97A105" w14:textId="4FCDC349" w:rsidR="00B160F0" w:rsidRPr="00FE3C7A" w:rsidRDefault="00B160F0" w:rsidP="000725B8">
      <w:pPr>
        <w:overflowPunct w:val="0"/>
        <w:autoSpaceDE w:val="0"/>
        <w:autoSpaceDN w:val="0"/>
        <w:adjustRightInd w:val="0"/>
        <w:jc w:val="both"/>
        <w:textAlignment w:val="baseline"/>
        <w:rPr>
          <w:noProof/>
          <w:lang w:eastAsia="ja-JP"/>
        </w:rPr>
      </w:pPr>
      <w:r w:rsidRPr="00FE3C7A">
        <w:rPr>
          <w:noProof/>
          <w:lang w:eastAsia="ja-JP"/>
        </w:rPr>
        <w:t xml:space="preserve">In subsequent </w:t>
      </w:r>
      <w:r w:rsidR="00BE5866" w:rsidRPr="00FE3C7A">
        <w:rPr>
          <w:noProof/>
          <w:lang w:eastAsia="ja-JP"/>
        </w:rPr>
        <w:t xml:space="preserve">Mission Critical Services </w:t>
      </w:r>
      <w:r w:rsidR="006F466F" w:rsidRPr="00FE3C7A">
        <w:rPr>
          <w:noProof/>
          <w:lang w:eastAsia="ja-JP"/>
        </w:rPr>
        <w:t xml:space="preserve">RAN5 </w:t>
      </w:r>
      <w:r w:rsidRPr="00FE3C7A">
        <w:rPr>
          <w:noProof/>
          <w:lang w:eastAsia="ja-JP"/>
        </w:rPr>
        <w:t>Work Items for Release 14 [</w:t>
      </w:r>
      <w:r w:rsidR="00FE3C7A" w:rsidRPr="00FE3C7A">
        <w:rPr>
          <w:noProof/>
          <w:lang w:eastAsia="ja-JP"/>
        </w:rPr>
        <w:t>5</w:t>
      </w:r>
      <w:r w:rsidRPr="00FE3C7A">
        <w:rPr>
          <w:noProof/>
          <w:lang w:eastAsia="ja-JP"/>
        </w:rPr>
        <w:t>] and Release 15 [</w:t>
      </w:r>
      <w:r w:rsidR="00FE3C7A" w:rsidRPr="00FE3C7A">
        <w:rPr>
          <w:noProof/>
          <w:lang w:eastAsia="ja-JP"/>
        </w:rPr>
        <w:t>6</w:t>
      </w:r>
      <w:r w:rsidRPr="00FE3C7A">
        <w:rPr>
          <w:noProof/>
          <w:lang w:eastAsia="ja-JP"/>
        </w:rPr>
        <w:t>], Mission Critical Video (MCVideo) and Mission Critical Data (MCData) were included in the TS 36.579 family of specifications for UE/Device/Client conformance test cases only. There was not strong Industry need for MCVideo and MCData server test cases.</w:t>
      </w:r>
    </w:p>
    <w:p w14:paraId="4CB2DFC4" w14:textId="0B56C00B" w:rsidR="006F466F" w:rsidRPr="00FE3C7A" w:rsidRDefault="006F466F" w:rsidP="000725B8">
      <w:pPr>
        <w:overflowPunct w:val="0"/>
        <w:autoSpaceDE w:val="0"/>
        <w:autoSpaceDN w:val="0"/>
        <w:adjustRightInd w:val="0"/>
        <w:jc w:val="both"/>
        <w:textAlignment w:val="baseline"/>
        <w:rPr>
          <w:noProof/>
          <w:lang w:eastAsia="ja-JP"/>
        </w:rPr>
      </w:pPr>
      <w:r w:rsidRPr="00FE3C7A">
        <w:rPr>
          <w:noProof/>
          <w:lang w:eastAsia="ja-JP"/>
        </w:rPr>
        <w:t xml:space="preserve">For Release 16, the Industry needs </w:t>
      </w:r>
      <w:r w:rsidR="00651AB9" w:rsidRPr="00FE3C7A">
        <w:rPr>
          <w:noProof/>
          <w:lang w:eastAsia="ja-JP"/>
        </w:rPr>
        <w:t>had</w:t>
      </w:r>
      <w:r w:rsidRPr="00FE3C7A">
        <w:rPr>
          <w:noProof/>
          <w:lang w:eastAsia="ja-JP"/>
        </w:rPr>
        <w:t xml:space="preserve"> changed</w:t>
      </w:r>
      <w:r w:rsidR="00651AB9" w:rsidRPr="00FE3C7A">
        <w:rPr>
          <w:noProof/>
          <w:lang w:eastAsia="ja-JP"/>
        </w:rPr>
        <w:t>, so t</w:t>
      </w:r>
      <w:r w:rsidRPr="00FE3C7A">
        <w:rPr>
          <w:noProof/>
          <w:lang w:eastAsia="ja-JP"/>
        </w:rPr>
        <w:t>he Release 16 mission critical services Work Item Description (WID) [</w:t>
      </w:r>
      <w:r w:rsidR="00FE3C7A" w:rsidRPr="00FE3C7A">
        <w:rPr>
          <w:noProof/>
          <w:lang w:eastAsia="ja-JP"/>
        </w:rPr>
        <w:t>7</w:t>
      </w:r>
      <w:r w:rsidRPr="00FE3C7A">
        <w:rPr>
          <w:noProof/>
          <w:lang w:eastAsia="ja-JP"/>
        </w:rPr>
        <w:t xml:space="preserve">] included updates for all existing TS 36.579 specifications and included the creation of new specifications TS 36.579-8 for MCVideo server test cases and TS 36.579-9 for MCData server test cases. The WID was endorsed by RAN5 and approved in the RAN Plenary. </w:t>
      </w:r>
    </w:p>
    <w:p w14:paraId="5F03BFBC" w14:textId="7A1BD267" w:rsidR="00B160F0" w:rsidRDefault="00651AB9" w:rsidP="000725B8">
      <w:pPr>
        <w:overflowPunct w:val="0"/>
        <w:autoSpaceDE w:val="0"/>
        <w:autoSpaceDN w:val="0"/>
        <w:adjustRightInd w:val="0"/>
        <w:jc w:val="both"/>
        <w:textAlignment w:val="baseline"/>
        <w:rPr>
          <w:noProof/>
          <w:lang w:eastAsia="ja-JP"/>
        </w:rPr>
      </w:pPr>
      <w:r w:rsidRPr="00FE3C7A">
        <w:rPr>
          <w:noProof/>
          <w:lang w:eastAsia="ja-JP"/>
        </w:rPr>
        <w:t>Once work began on the Rel-16 Work Item, RAN5 and TF 160 leadership decided that</w:t>
      </w:r>
      <w:r>
        <w:rPr>
          <w:noProof/>
          <w:lang w:eastAsia="ja-JP"/>
        </w:rPr>
        <w:t xml:space="preserve"> MCPTT, MCVideo, and MCData server test cases were outside the scope of RAN5</w:t>
      </w:r>
      <w:r w:rsidR="007064E4">
        <w:rPr>
          <w:noProof/>
          <w:lang w:eastAsia="ja-JP"/>
        </w:rPr>
        <w:t xml:space="preserve"> Terms of Reference[2]</w:t>
      </w:r>
      <w:r>
        <w:rPr>
          <w:noProof/>
          <w:lang w:eastAsia="ja-JP"/>
        </w:rPr>
        <w:t>. This has caused all work for MCPTT, MCVideo, and MCData server test cases to halt within RAN5.</w:t>
      </w:r>
    </w:p>
    <w:p w14:paraId="2D2433A4" w14:textId="653FDD62" w:rsidR="00D1097C" w:rsidRPr="00E729E4" w:rsidRDefault="00BA2B03" w:rsidP="000725B8">
      <w:pPr>
        <w:pStyle w:val="Heading1"/>
        <w:jc w:val="both"/>
      </w:pPr>
      <w:r w:rsidRPr="00D461CB">
        <w:t>2</w:t>
      </w:r>
      <w:r w:rsidRPr="00D461CB">
        <w:tab/>
        <w:t>Discussion</w:t>
      </w:r>
    </w:p>
    <w:p w14:paraId="7BB99BED" w14:textId="650C776D" w:rsidR="00BA3CB1" w:rsidRDefault="009348CD" w:rsidP="000725B8">
      <w:pPr>
        <w:jc w:val="both"/>
        <w:rPr>
          <w:bCs/>
        </w:rPr>
      </w:pPr>
      <w:r w:rsidRPr="009348CD">
        <w:rPr>
          <w:lang w:eastAsia="en-GB"/>
        </w:rPr>
        <w:t xml:space="preserve">There are scenarios in the real world where a server, or a device that can perform as a server, interacts with the core and its </w:t>
      </w:r>
      <w:r w:rsidR="00235903">
        <w:rPr>
          <w:lang w:eastAsia="en-GB"/>
        </w:rPr>
        <w:t>mission critical services (</w:t>
      </w:r>
      <w:r w:rsidRPr="009348CD">
        <w:rPr>
          <w:lang w:eastAsia="en-GB"/>
        </w:rPr>
        <w:t>MCX</w:t>
      </w:r>
      <w:r w:rsidR="00235903">
        <w:rPr>
          <w:lang w:eastAsia="en-GB"/>
        </w:rPr>
        <w:t>)</w:t>
      </w:r>
      <w:r w:rsidRPr="009348CD">
        <w:rPr>
          <w:lang w:eastAsia="en-GB"/>
        </w:rPr>
        <w:t xml:space="preserve"> servers. In these cases, </w:t>
      </w:r>
      <w:r w:rsidR="00992063">
        <w:rPr>
          <w:lang w:eastAsia="en-GB"/>
        </w:rPr>
        <w:t>server/device</w:t>
      </w:r>
      <w:r w:rsidR="00C12F4A">
        <w:rPr>
          <w:lang w:eastAsia="en-GB"/>
        </w:rPr>
        <w:t xml:space="preserve"> resides outside of the core network and </w:t>
      </w:r>
      <w:r w:rsidRPr="009348CD">
        <w:rPr>
          <w:lang w:eastAsia="en-GB"/>
        </w:rPr>
        <w:t>a human user controls the device, so technically, it’s an end user device. The most common instance of this is with the use of dispatch interfaces and mobile dispatch devices. A human uses the dispatch interface to enable groups, disable groups, create groups, etc. and interact with the carrier core servers.</w:t>
      </w:r>
      <w:r w:rsidR="00BA3CB1" w:rsidRPr="00BA3CB1">
        <w:rPr>
          <w:bCs/>
        </w:rPr>
        <w:t xml:space="preserve"> </w:t>
      </w:r>
      <w:r w:rsidR="00F50C77">
        <w:rPr>
          <w:bCs/>
        </w:rPr>
        <w:t>MCX</w:t>
      </w:r>
      <w:r w:rsidR="00601B67">
        <w:rPr>
          <w:bCs/>
        </w:rPr>
        <w:t xml:space="preserve"> (</w:t>
      </w:r>
      <w:r w:rsidR="00601B67" w:rsidRPr="00513A16">
        <w:rPr>
          <w:bCs/>
        </w:rPr>
        <w:t>MCPTT, MCVideo, and MCData</w:t>
      </w:r>
      <w:r w:rsidR="00601B67">
        <w:rPr>
          <w:bCs/>
        </w:rPr>
        <w:t>)</w:t>
      </w:r>
      <w:r w:rsidR="00E83CA7" w:rsidRPr="00E83CA7">
        <w:rPr>
          <w:bCs/>
        </w:rPr>
        <w:t xml:space="preserve"> Server conformance testing will be a mere extension of this concept, and does not represent a bridge for RAN5 to test the Network.</w:t>
      </w:r>
      <w:r w:rsidR="001A040F">
        <w:rPr>
          <w:bCs/>
        </w:rPr>
        <w:t xml:space="preserve"> </w:t>
      </w:r>
      <w:r w:rsidR="001A040F" w:rsidRPr="001A040F">
        <w:rPr>
          <w:bCs/>
        </w:rPr>
        <w:t xml:space="preserve">No network or core testing </w:t>
      </w:r>
      <w:r w:rsidR="001A040F">
        <w:rPr>
          <w:bCs/>
        </w:rPr>
        <w:t>is</w:t>
      </w:r>
      <w:r w:rsidR="001A040F" w:rsidRPr="001A040F">
        <w:rPr>
          <w:bCs/>
        </w:rPr>
        <w:t xml:space="preserve"> part of the scope of </w:t>
      </w:r>
      <w:r w:rsidR="00EA2415">
        <w:rPr>
          <w:bCs/>
        </w:rPr>
        <w:t>the</w:t>
      </w:r>
      <w:r w:rsidR="00992063">
        <w:rPr>
          <w:bCs/>
        </w:rPr>
        <w:t xml:space="preserve"> proposal</w:t>
      </w:r>
      <w:r w:rsidR="00EA2415">
        <w:rPr>
          <w:bCs/>
        </w:rPr>
        <w:t xml:space="preserve"> in this discussion paper</w:t>
      </w:r>
      <w:r w:rsidR="00992063">
        <w:rPr>
          <w:bCs/>
        </w:rPr>
        <w:t>.</w:t>
      </w:r>
    </w:p>
    <w:p w14:paraId="2127FC24" w14:textId="37DD8FE3" w:rsidR="00A001B1" w:rsidRDefault="002745DB" w:rsidP="000725B8">
      <w:pPr>
        <w:jc w:val="both"/>
        <w:rPr>
          <w:bCs/>
        </w:rPr>
      </w:pPr>
      <w:r>
        <w:rPr>
          <w:bCs/>
        </w:rPr>
        <w:t xml:space="preserve">Server side </w:t>
      </w:r>
      <w:r w:rsidR="00644CC4">
        <w:rPr>
          <w:bCs/>
        </w:rPr>
        <w:t>MCX conformance test spec</w:t>
      </w:r>
      <w:r w:rsidR="00C83B40">
        <w:rPr>
          <w:bCs/>
        </w:rPr>
        <w:t>ification</w:t>
      </w:r>
      <w:r w:rsidR="00462935">
        <w:rPr>
          <w:bCs/>
        </w:rPr>
        <w:t>s</w:t>
      </w:r>
      <w:r w:rsidR="00644CC4">
        <w:rPr>
          <w:bCs/>
        </w:rPr>
        <w:t xml:space="preserve"> are critical </w:t>
      </w:r>
      <w:r w:rsidR="004C495B">
        <w:rPr>
          <w:bCs/>
        </w:rPr>
        <w:t xml:space="preserve">to bring interoperability among MCX </w:t>
      </w:r>
      <w:r w:rsidR="00D643B8" w:rsidRPr="00D643B8">
        <w:rPr>
          <w:bCs/>
        </w:rPr>
        <w:t xml:space="preserve">application server </w:t>
      </w:r>
      <w:r w:rsidR="004C495B">
        <w:rPr>
          <w:bCs/>
        </w:rPr>
        <w:t>vendors</w:t>
      </w:r>
      <w:r w:rsidR="00E77B8F">
        <w:rPr>
          <w:bCs/>
        </w:rPr>
        <w:t>/</w:t>
      </w:r>
      <w:r w:rsidR="006328AF">
        <w:rPr>
          <w:bCs/>
        </w:rPr>
        <w:t>providers</w:t>
      </w:r>
      <w:r w:rsidR="00A27E9B">
        <w:rPr>
          <w:bCs/>
        </w:rPr>
        <w:t xml:space="preserve"> </w:t>
      </w:r>
      <w:r w:rsidR="00FE0F58">
        <w:rPr>
          <w:bCs/>
        </w:rPr>
        <w:t xml:space="preserve">and </w:t>
      </w:r>
      <w:r w:rsidR="00FE0F58" w:rsidRPr="00D643B8">
        <w:rPr>
          <w:bCs/>
        </w:rPr>
        <w:t>across interconnected MC</w:t>
      </w:r>
      <w:r w:rsidR="00FE0F58">
        <w:rPr>
          <w:bCs/>
        </w:rPr>
        <w:t>X</w:t>
      </w:r>
      <w:r w:rsidR="00FE0F58" w:rsidRPr="00D643B8">
        <w:rPr>
          <w:bCs/>
        </w:rPr>
        <w:t xml:space="preserve"> systems </w:t>
      </w:r>
      <w:r w:rsidR="00413947" w:rsidRPr="00413947">
        <w:rPr>
          <w:bCs/>
        </w:rPr>
        <w:t>from various vendors</w:t>
      </w:r>
      <w:r w:rsidR="00780228">
        <w:rPr>
          <w:bCs/>
        </w:rPr>
        <w:t>. It can help in</w:t>
      </w:r>
      <w:r w:rsidR="00413947" w:rsidRPr="00413947">
        <w:rPr>
          <w:bCs/>
        </w:rPr>
        <w:t xml:space="preserve"> </w:t>
      </w:r>
      <w:r w:rsidR="00A27E9B">
        <w:rPr>
          <w:bCs/>
        </w:rPr>
        <w:t xml:space="preserve">reducing </w:t>
      </w:r>
      <w:r w:rsidR="00960A8A">
        <w:rPr>
          <w:bCs/>
        </w:rPr>
        <w:t xml:space="preserve">implementation cost and rollout time. </w:t>
      </w:r>
    </w:p>
    <w:p w14:paraId="189B0B15" w14:textId="6D9EBAEC" w:rsidR="004518A5" w:rsidRPr="00807870" w:rsidRDefault="004518A5" w:rsidP="004518A5">
      <w:pPr>
        <w:jc w:val="both"/>
        <w:rPr>
          <w:bCs/>
        </w:rPr>
      </w:pPr>
      <w:r w:rsidRPr="00807870">
        <w:rPr>
          <w:bCs/>
        </w:rPr>
        <w:t>At RAN5#103, a discussion paper for this topic was submitted in R5- 242587 [1] and discussed at the meeting. There w</w:t>
      </w:r>
      <w:r w:rsidR="00A402C8">
        <w:rPr>
          <w:bCs/>
        </w:rPr>
        <w:t>ere</w:t>
      </w:r>
      <w:r w:rsidRPr="00807870">
        <w:rPr>
          <w:bCs/>
        </w:rPr>
        <w:t xml:space="preserve"> also two associated LSs:</w:t>
      </w:r>
    </w:p>
    <w:p w14:paraId="0F04E778" w14:textId="47B1B203" w:rsidR="004518A5" w:rsidRPr="00807870" w:rsidRDefault="004518A5" w:rsidP="004518A5">
      <w:pPr>
        <w:jc w:val="both"/>
        <w:rPr>
          <w:bCs/>
        </w:rPr>
      </w:pPr>
      <w:bookmarkStart w:id="2" w:name="_Hlk168918648"/>
      <w:r w:rsidRPr="00807870">
        <w:rPr>
          <w:bCs/>
        </w:rPr>
        <w:t>R5-242117 [8]</w:t>
      </w:r>
      <w:bookmarkEnd w:id="2"/>
      <w:r w:rsidR="00AB7543">
        <w:rPr>
          <w:bCs/>
        </w:rPr>
        <w:t xml:space="preserve">, </w:t>
      </w:r>
      <w:r w:rsidRPr="00807870">
        <w:rPr>
          <w:bCs/>
        </w:rPr>
        <w:t>from ETSI Technical Committee (TC) TCCE (TETRA and Critical Communications Evolution). This LS</w:t>
      </w:r>
      <w:r>
        <w:rPr>
          <w:bCs/>
        </w:rPr>
        <w:t xml:space="preserve"> is</w:t>
      </w:r>
      <w:r w:rsidRPr="00807870">
        <w:rPr>
          <w:bCs/>
        </w:rPr>
        <w:t xml:space="preserve"> requesting RAN5 to work on the general support of MCS Server conformance testing (and take on board the outcome of the ETSI TTF), starting from 3GPP Rel-15</w:t>
      </w:r>
    </w:p>
    <w:p w14:paraId="4A309AF8" w14:textId="48FEBBDE" w:rsidR="004518A5" w:rsidRPr="00FD649D" w:rsidRDefault="004518A5" w:rsidP="004518A5">
      <w:pPr>
        <w:jc w:val="both"/>
        <w:rPr>
          <w:bCs/>
        </w:rPr>
      </w:pPr>
      <w:r w:rsidRPr="006F5849">
        <w:rPr>
          <w:bCs/>
        </w:rPr>
        <w:lastRenderedPageBreak/>
        <w:t>R5-24211</w:t>
      </w:r>
      <w:r>
        <w:rPr>
          <w:bCs/>
        </w:rPr>
        <w:t xml:space="preserve">6 </w:t>
      </w:r>
      <w:r w:rsidRPr="006F5849">
        <w:rPr>
          <w:bCs/>
        </w:rPr>
        <w:t>[</w:t>
      </w:r>
      <w:r>
        <w:rPr>
          <w:bCs/>
        </w:rPr>
        <w:t>9</w:t>
      </w:r>
      <w:r w:rsidRPr="006F5849">
        <w:rPr>
          <w:bCs/>
        </w:rPr>
        <w:t>]</w:t>
      </w:r>
      <w:r w:rsidR="00AB7543">
        <w:rPr>
          <w:bCs/>
        </w:rPr>
        <w:t>,</w:t>
      </w:r>
      <w:r>
        <w:rPr>
          <w:bCs/>
        </w:rPr>
        <w:t xml:space="preserve"> from </w:t>
      </w:r>
      <w:r w:rsidRPr="00CC435D">
        <w:rPr>
          <w:bCs/>
        </w:rPr>
        <w:t xml:space="preserve">ETSI Technical Committee (TC) </w:t>
      </w:r>
      <w:r>
        <w:rPr>
          <w:bCs/>
        </w:rPr>
        <w:t>RT</w:t>
      </w:r>
      <w:r w:rsidRPr="00CC435D">
        <w:rPr>
          <w:bCs/>
        </w:rPr>
        <w:t xml:space="preserve"> (</w:t>
      </w:r>
      <w:r w:rsidRPr="001A61CB">
        <w:rPr>
          <w:bCs/>
        </w:rPr>
        <w:t>Rail Telecommunicati</w:t>
      </w:r>
      <w:r w:rsidRPr="00FD649D">
        <w:rPr>
          <w:bCs/>
        </w:rPr>
        <w:t xml:space="preserve">ons), </w:t>
      </w:r>
      <w:r>
        <w:rPr>
          <w:bCs/>
        </w:rPr>
        <w:t>This LS is r</w:t>
      </w:r>
      <w:r w:rsidRPr="00FD649D">
        <w:rPr>
          <w:bCs/>
        </w:rPr>
        <w:t>equesting RAN5 to work on the general support of FRMCS conformance testing (and take on board the outcome of the ETSI TTF), for both MCS Client and MCS Server sides, starting from 3GPP Rel-18</w:t>
      </w:r>
    </w:p>
    <w:p w14:paraId="45B5F4A9" w14:textId="77777777" w:rsidR="004518A5" w:rsidRPr="00FD649D" w:rsidRDefault="004518A5" w:rsidP="004518A5">
      <w:pPr>
        <w:jc w:val="both"/>
        <w:rPr>
          <w:bCs/>
        </w:rPr>
      </w:pPr>
      <w:r w:rsidRPr="00FD649D">
        <w:rPr>
          <w:bCs/>
        </w:rPr>
        <w:t>The outcome of the discussion of the discussion paper R5-242587 is captured in the RAN5#103 meeting report [3]:</w:t>
      </w:r>
    </w:p>
    <w:p w14:paraId="7077C5B1" w14:textId="77777777" w:rsidR="004518A5" w:rsidRPr="00E81D75" w:rsidRDefault="004518A5" w:rsidP="004518A5">
      <w:pPr>
        <w:pBdr>
          <w:top w:val="single" w:sz="4" w:space="1" w:color="auto"/>
          <w:left w:val="single" w:sz="4" w:space="4" w:color="auto"/>
          <w:bottom w:val="single" w:sz="4" w:space="1" w:color="auto"/>
          <w:right w:val="single" w:sz="4" w:space="4" w:color="auto"/>
        </w:pBdr>
        <w:overflowPunct w:val="0"/>
        <w:autoSpaceDE w:val="0"/>
        <w:autoSpaceDN w:val="0"/>
        <w:adjustRightInd w:val="0"/>
        <w:jc w:val="both"/>
        <w:textAlignment w:val="baseline"/>
        <w:rPr>
          <w:b/>
          <w:lang w:eastAsia="en-GB"/>
        </w:rPr>
      </w:pPr>
      <w:r w:rsidRPr="00FD649D">
        <w:rPr>
          <w:b/>
        </w:rPr>
        <w:t>“</w:t>
      </w:r>
      <w:r w:rsidRPr="00FD649D">
        <w:rPr>
          <w:b/>
          <w:lang w:eastAsia="en-GB"/>
        </w:rPr>
        <w:t>RAN5 guidance to the proponents of MCS Server Conformance Testing is to seek TSG approval first and then RAN5 ToR can be updated to extend the scope and responsibility. With TSG approval, RAN5 can take up the work but it will be restricted to MCS Server conformance testing only. RAN5 has no intention to take up either server sid</w:t>
      </w:r>
      <w:r w:rsidRPr="00E81D75">
        <w:rPr>
          <w:b/>
          <w:lang w:eastAsia="en-GB"/>
        </w:rPr>
        <w:t>e and/or network interface conformance testing”</w:t>
      </w:r>
    </w:p>
    <w:p w14:paraId="33B49AE2" w14:textId="77777777" w:rsidR="00B7656B" w:rsidRDefault="00B7656B" w:rsidP="000725B8">
      <w:pPr>
        <w:jc w:val="both"/>
        <w:rPr>
          <w:bCs/>
        </w:rPr>
      </w:pPr>
    </w:p>
    <w:p w14:paraId="250EA1F1" w14:textId="3E84B7B7" w:rsidR="001A26FD" w:rsidRPr="000960EC" w:rsidRDefault="005B3C89" w:rsidP="000725B8">
      <w:pPr>
        <w:jc w:val="both"/>
        <w:rPr>
          <w:bCs/>
        </w:rPr>
      </w:pPr>
      <w:r w:rsidRPr="000960EC">
        <w:rPr>
          <w:bCs/>
        </w:rPr>
        <w:t xml:space="preserve">From the RAN5 Terms </w:t>
      </w:r>
      <w:r w:rsidR="00393571" w:rsidRPr="000960EC">
        <w:rPr>
          <w:bCs/>
        </w:rPr>
        <w:t>o</w:t>
      </w:r>
      <w:r w:rsidR="00B7656B" w:rsidRPr="000960EC">
        <w:rPr>
          <w:bCs/>
        </w:rPr>
        <w:t>f</w:t>
      </w:r>
      <w:r w:rsidR="00393571" w:rsidRPr="000960EC">
        <w:rPr>
          <w:bCs/>
        </w:rPr>
        <w:t xml:space="preserve"> Reference [2];</w:t>
      </w:r>
    </w:p>
    <w:p w14:paraId="4904A928" w14:textId="77777777" w:rsidR="004946A0" w:rsidRDefault="00393571" w:rsidP="000725B8">
      <w:pPr>
        <w:jc w:val="both"/>
        <w:rPr>
          <w:bCs/>
        </w:rPr>
      </w:pPr>
      <w:r w:rsidRPr="000960EC">
        <w:rPr>
          <w:bCs/>
        </w:rPr>
        <w:t>“Within the 3GPP Technical Specification Group Radio Access Network (TSG RAN), the 3GPP TSG RAN WG5 (RAN5) is the Conformance Testing Group for User Equipment (UE). The main objective of RAN5 is the development of UE conformance test specifications at the Radio Interface dealing with GERAN, UTRA, Evolved UTRA(E-UTRA), 5G NR and beyond based on 3GPP core specifications. The test specifications are mainly based on the requirements defined by other groups such as RA</w:t>
      </w:r>
      <w:r w:rsidRPr="00393571">
        <w:rPr>
          <w:bCs/>
        </w:rPr>
        <w:t>N WG4 for the radio test cases and RAN WG2 and CT WG1 for the protocols test cases. RAN WG5 is organised in two subgroups, RF subgroup and Signalling (SIG) subgroup.</w:t>
      </w:r>
      <w:r>
        <w:rPr>
          <w:bCs/>
        </w:rPr>
        <w:t>”</w:t>
      </w:r>
      <w:r w:rsidR="004946A0" w:rsidRPr="004946A0">
        <w:rPr>
          <w:bCs/>
        </w:rPr>
        <w:t xml:space="preserve"> </w:t>
      </w:r>
    </w:p>
    <w:p w14:paraId="3EDBEA8E" w14:textId="136D08E8" w:rsidR="004946A0" w:rsidRDefault="00EE0B60" w:rsidP="000725B8">
      <w:pPr>
        <w:jc w:val="both"/>
        <w:rPr>
          <w:bCs/>
        </w:rPr>
      </w:pPr>
      <w:r>
        <w:rPr>
          <w:bCs/>
        </w:rPr>
        <w:t xml:space="preserve">For RAN5 to be able to </w:t>
      </w:r>
      <w:r w:rsidR="00CB1930">
        <w:rPr>
          <w:bCs/>
        </w:rPr>
        <w:t>allow</w:t>
      </w:r>
      <w:r w:rsidR="00700BDC">
        <w:rPr>
          <w:bCs/>
        </w:rPr>
        <w:t xml:space="preserve"> </w:t>
      </w:r>
      <w:r w:rsidR="00700BDC" w:rsidRPr="007F77F9">
        <w:t>MCS Server conformance tes</w:t>
      </w:r>
      <w:r w:rsidR="00700BDC">
        <w:t>t specifications</w:t>
      </w:r>
      <w:r w:rsidR="007E0997">
        <w:t>, the ToR would nee</w:t>
      </w:r>
      <w:r w:rsidR="00CB1930">
        <w:t>d</w:t>
      </w:r>
      <w:r w:rsidR="007E0997">
        <w:t xml:space="preserve"> to be updated.</w:t>
      </w:r>
    </w:p>
    <w:p w14:paraId="229941B8" w14:textId="7A56647E" w:rsidR="008D14E8" w:rsidRDefault="008D14E8" w:rsidP="000725B8">
      <w:pPr>
        <w:pStyle w:val="Heading1"/>
        <w:jc w:val="both"/>
      </w:pPr>
      <w:r w:rsidRPr="00A01947">
        <w:t>3</w:t>
      </w:r>
      <w:r w:rsidRPr="00A01947">
        <w:tab/>
      </w:r>
      <w:r>
        <w:t>Summary</w:t>
      </w:r>
    </w:p>
    <w:p w14:paraId="60E1071C" w14:textId="61CACF49" w:rsidR="00AD272B" w:rsidRDefault="0033017D" w:rsidP="000725B8">
      <w:pPr>
        <w:jc w:val="both"/>
      </w:pPr>
      <w:r>
        <w:t xml:space="preserve">In order to </w:t>
      </w:r>
      <w:r w:rsidR="00EA1878">
        <w:t xml:space="preserve">allow successful deployment of Mission Critical </w:t>
      </w:r>
      <w:r w:rsidR="007F77F9">
        <w:t>S</w:t>
      </w:r>
      <w:r w:rsidR="00EA1878">
        <w:t xml:space="preserve">ervices, </w:t>
      </w:r>
      <w:r w:rsidR="007F77F9">
        <w:t xml:space="preserve">it would be beneficial for the industry to allow RAN5 to develop </w:t>
      </w:r>
      <w:r w:rsidR="007F77F9" w:rsidRPr="007F77F9">
        <w:t>MCS Server conformance tes</w:t>
      </w:r>
      <w:r w:rsidR="007F77F9">
        <w:t>t specifications</w:t>
      </w:r>
      <w:r w:rsidR="007419DD">
        <w:t>,</w:t>
      </w:r>
      <w:r w:rsidR="007F77F9">
        <w:t xml:space="preserve"> that can be used by</w:t>
      </w:r>
      <w:r w:rsidR="00286F51">
        <w:t xml:space="preserve"> </w:t>
      </w:r>
      <w:r w:rsidR="00A71290">
        <w:t xml:space="preserve">external </w:t>
      </w:r>
      <w:r w:rsidR="00286F51">
        <w:t>certification bodies.</w:t>
      </w:r>
    </w:p>
    <w:p w14:paraId="3AD84B46" w14:textId="0A1EB005" w:rsidR="00440144" w:rsidRPr="0033017D" w:rsidRDefault="00440144" w:rsidP="000725B8">
      <w:pPr>
        <w:jc w:val="both"/>
      </w:pPr>
      <w:r>
        <w:t xml:space="preserve">This </w:t>
      </w:r>
      <w:r w:rsidR="000049B1">
        <w:t>topic</w:t>
      </w:r>
      <w:r w:rsidR="00B04E47">
        <w:t xml:space="preserve"> is also discussed in </w:t>
      </w:r>
      <w:r w:rsidR="00B04E47" w:rsidRPr="00B04E47">
        <w:t>CP-241276</w:t>
      </w:r>
      <w:r w:rsidR="00B04E47">
        <w:t xml:space="preserve"> [10]</w:t>
      </w:r>
      <w:r w:rsidR="000049B1">
        <w:t>,</w:t>
      </w:r>
      <w:r w:rsidR="00B04E47">
        <w:t xml:space="preserve"> that was submitted to </w:t>
      </w:r>
      <w:r w:rsidR="00B04E47" w:rsidRPr="00B04E47">
        <w:t xml:space="preserve">3GPP TSG </w:t>
      </w:r>
      <w:r w:rsidR="00B04E47">
        <w:t>CT</w:t>
      </w:r>
      <w:r w:rsidR="00B04E47" w:rsidRPr="00B04E47">
        <w:t xml:space="preserve"> Meeting #104</w:t>
      </w:r>
      <w:r w:rsidR="003C3439">
        <w:t>.</w:t>
      </w:r>
      <w:r w:rsidR="000049B1">
        <w:t xml:space="preserve"> The outcome of t</w:t>
      </w:r>
      <w:r w:rsidR="00940922">
        <w:t>his paper should be considered when discussing the proposal below.</w:t>
      </w:r>
    </w:p>
    <w:p w14:paraId="3078DC53" w14:textId="22E6C8CB" w:rsidR="000F0ECA" w:rsidRPr="00A01947" w:rsidRDefault="008D14E8" w:rsidP="000725B8">
      <w:pPr>
        <w:pStyle w:val="Heading1"/>
        <w:jc w:val="both"/>
      </w:pPr>
      <w:r>
        <w:t>4</w:t>
      </w:r>
      <w:r w:rsidR="000F0ECA" w:rsidRPr="00A01947">
        <w:tab/>
        <w:t>Proposal</w:t>
      </w:r>
    </w:p>
    <w:p w14:paraId="4B4540E0" w14:textId="1B741CC5" w:rsidR="00296D17" w:rsidRPr="00FF2DD2" w:rsidRDefault="00616268" w:rsidP="000725B8">
      <w:pPr>
        <w:jc w:val="both"/>
        <w:rPr>
          <w:b/>
        </w:rPr>
      </w:pPr>
      <w:r w:rsidRPr="00A01947">
        <w:rPr>
          <w:b/>
        </w:rPr>
        <w:t>Proposal:</w:t>
      </w:r>
      <w:r w:rsidRPr="00A01947">
        <w:rPr>
          <w:bCs/>
        </w:rPr>
        <w:t xml:space="preserve"> </w:t>
      </w:r>
      <w:r w:rsidR="001D319C" w:rsidRPr="001D319C">
        <w:rPr>
          <w:b/>
          <w:lang w:eastAsia="en-GB"/>
        </w:rPr>
        <w:t>RAN considers inclusion of Mission Critical Services server conformance testing to enable incorporation of MCPTT, MCVideo, and MCData server test cases in RAN5 specifications in Rel-16 and future releases.</w:t>
      </w:r>
    </w:p>
    <w:p w14:paraId="3572BC74" w14:textId="5C129FFF" w:rsidR="00ED09EB" w:rsidRPr="00ED09EB" w:rsidRDefault="00EE200F" w:rsidP="000725B8">
      <w:pPr>
        <w:jc w:val="both"/>
        <w:rPr>
          <w:bCs/>
        </w:rPr>
      </w:pPr>
      <w:r>
        <w:rPr>
          <w:bCs/>
        </w:rPr>
        <w:t xml:space="preserve">Note: </w:t>
      </w:r>
      <w:r w:rsidR="005A291C">
        <w:rPr>
          <w:bCs/>
        </w:rPr>
        <w:t xml:space="preserve">This </w:t>
      </w:r>
      <w:r w:rsidR="00DB723B">
        <w:rPr>
          <w:bCs/>
        </w:rPr>
        <w:t>proposal</w:t>
      </w:r>
      <w:r w:rsidR="002143A0">
        <w:rPr>
          <w:bCs/>
        </w:rPr>
        <w:t xml:space="preserve"> </w:t>
      </w:r>
      <w:r w:rsidR="005A291C">
        <w:rPr>
          <w:bCs/>
        </w:rPr>
        <w:t>does not include</w:t>
      </w:r>
      <w:r w:rsidR="002B5E07">
        <w:rPr>
          <w:bCs/>
        </w:rPr>
        <w:t xml:space="preserve"> any additional </w:t>
      </w:r>
      <w:r w:rsidR="00533CB1" w:rsidRPr="00533CB1">
        <w:rPr>
          <w:bCs/>
        </w:rPr>
        <w:t>server side and/or network interface conformance testing</w:t>
      </w:r>
      <w:r w:rsidR="007419DD">
        <w:rPr>
          <w:bCs/>
        </w:rPr>
        <w:t>.</w:t>
      </w:r>
    </w:p>
    <w:p w14:paraId="228337B2" w14:textId="4C6EC9FD" w:rsidR="000F0ECA" w:rsidRPr="00D461CB" w:rsidRDefault="000F0ECA" w:rsidP="000725B8">
      <w:pPr>
        <w:pStyle w:val="Heading1"/>
        <w:jc w:val="both"/>
      </w:pPr>
      <w:r w:rsidRPr="00D461CB">
        <w:t>References</w:t>
      </w:r>
    </w:p>
    <w:bookmarkEnd w:id="0"/>
    <w:p w14:paraId="3B5BF720" w14:textId="1A1E6706" w:rsidR="00BF16E4" w:rsidRDefault="00725CAB" w:rsidP="000725B8">
      <w:pPr>
        <w:numPr>
          <w:ilvl w:val="0"/>
          <w:numId w:val="23"/>
        </w:numPr>
        <w:ind w:left="360"/>
        <w:jc w:val="both"/>
      </w:pPr>
      <w:r w:rsidRPr="00725CAB">
        <w:t>R5- 242587</w:t>
      </w:r>
      <w:r w:rsidR="00DB57B1">
        <w:t>,</w:t>
      </w:r>
      <w:r w:rsidR="00056B22">
        <w:t xml:space="preserve"> “</w:t>
      </w:r>
      <w:r w:rsidR="0009506F" w:rsidRPr="0009506F">
        <w:t>Discussion on extending RAN5 scope to include MCPTT, MCVideo, and MCData Server Test Cases</w:t>
      </w:r>
      <w:r w:rsidR="00056B22">
        <w:t>”</w:t>
      </w:r>
      <w:r w:rsidR="00860075">
        <w:t>,</w:t>
      </w:r>
      <w:r w:rsidR="00B47DDF">
        <w:t xml:space="preserve"> </w:t>
      </w:r>
      <w:r w:rsidR="00860075">
        <w:t>Discussion paper</w:t>
      </w:r>
      <w:r w:rsidR="00B9325C">
        <w:t>,</w:t>
      </w:r>
      <w:r w:rsidR="00B9325C" w:rsidRPr="00B9325C">
        <w:t xml:space="preserve"> </w:t>
      </w:r>
      <w:r w:rsidR="00B47DDF" w:rsidRPr="00B47DDF">
        <w:t xml:space="preserve">3GPP TSG RAN </w:t>
      </w:r>
      <w:r w:rsidR="00860075">
        <w:t>WG5 Meeting #103, Fukouka, Japan, 20 – 24 May 2024</w:t>
      </w:r>
      <w:r w:rsidR="00BF16E4" w:rsidRPr="0010748B">
        <w:t>.</w:t>
      </w:r>
    </w:p>
    <w:p w14:paraId="05D000C0" w14:textId="54011576" w:rsidR="00452B96" w:rsidRDefault="00452B96" w:rsidP="000725B8">
      <w:pPr>
        <w:numPr>
          <w:ilvl w:val="0"/>
          <w:numId w:val="23"/>
        </w:numPr>
        <w:ind w:left="360"/>
        <w:jc w:val="both"/>
      </w:pPr>
      <w:r w:rsidRPr="00452B96">
        <w:t>RP-210790</w:t>
      </w:r>
      <w:r>
        <w:t>, “</w:t>
      </w:r>
      <w:r w:rsidR="009573B0" w:rsidRPr="009573B0">
        <w:t>Terms of Reference (ToR) for 3GPP TSG RAN WG5 (RAN5</w:t>
      </w:r>
      <w:r w:rsidR="009573B0">
        <w:t xml:space="preserve">)”, </w:t>
      </w:r>
      <w:r w:rsidR="00A15363" w:rsidRPr="00A15363">
        <w:t>3GPP TSG RAN Meeting #91e</w:t>
      </w:r>
      <w:r w:rsidR="00A15363">
        <w:t xml:space="preserve">, </w:t>
      </w:r>
      <w:r w:rsidR="00A15363" w:rsidRPr="00A15363">
        <w:t>Electronic Meeting, March 16 - 26, 2020</w:t>
      </w:r>
    </w:p>
    <w:p w14:paraId="65B9FEEF" w14:textId="0F99F004" w:rsidR="003273F7" w:rsidRPr="00F25283" w:rsidRDefault="000A7426" w:rsidP="000725B8">
      <w:pPr>
        <w:numPr>
          <w:ilvl w:val="0"/>
          <w:numId w:val="23"/>
        </w:numPr>
        <w:ind w:left="360"/>
        <w:jc w:val="both"/>
      </w:pPr>
      <w:r w:rsidRPr="000653C4">
        <w:t>RP-240871, “</w:t>
      </w:r>
      <w:r w:rsidR="00E65C6B" w:rsidRPr="000653C4">
        <w:t>Status Report RAN WG5</w:t>
      </w:r>
      <w:r w:rsidRPr="000653C4">
        <w:t xml:space="preserve">”, </w:t>
      </w:r>
      <w:r w:rsidR="00ED380F" w:rsidRPr="00AD70C2">
        <w:t>3GPP TSG RAN Meeting #104</w:t>
      </w:r>
      <w:r w:rsidR="00585F78" w:rsidRPr="00AD70C2">
        <w:t>, Shanghai, China, June 17-20, 2024.</w:t>
      </w:r>
    </w:p>
    <w:p w14:paraId="6041B354" w14:textId="77777777" w:rsidR="0008416E" w:rsidRPr="00FE3C7A" w:rsidRDefault="0008416E" w:rsidP="000725B8">
      <w:pPr>
        <w:numPr>
          <w:ilvl w:val="0"/>
          <w:numId w:val="23"/>
        </w:numPr>
        <w:ind w:left="360"/>
        <w:jc w:val="both"/>
      </w:pPr>
      <w:r w:rsidRPr="00FE3C7A">
        <w:t>RP-180132 (revision of RP-162511), “UE Conformance Test Aspects – Support for MCPTT,” Revised Work Item Proposal, 3GPP TSG RAN Meeting #79, Chennai, India, March 19-22, 2018.</w:t>
      </w:r>
    </w:p>
    <w:p w14:paraId="53898298" w14:textId="77777777" w:rsidR="0008416E" w:rsidRPr="00FE3C7A" w:rsidRDefault="0008416E" w:rsidP="000725B8">
      <w:pPr>
        <w:numPr>
          <w:ilvl w:val="0"/>
          <w:numId w:val="23"/>
        </w:numPr>
        <w:ind w:left="360"/>
        <w:jc w:val="both"/>
      </w:pPr>
      <w:r w:rsidRPr="00FE3C7A">
        <w:t>RP-180527 (Revision of RP-180065), “UE Conformance Test Aspects - Mission Critical Improvements,” Revised Work Item Proposal, 3GPP TSG RAN Meeting #79, Chennai, India, March 19 - 22, 2018.</w:t>
      </w:r>
    </w:p>
    <w:p w14:paraId="5D63DC55" w14:textId="77777777" w:rsidR="0008416E" w:rsidRPr="00FE3C7A" w:rsidRDefault="0008416E" w:rsidP="000725B8">
      <w:pPr>
        <w:numPr>
          <w:ilvl w:val="0"/>
          <w:numId w:val="23"/>
        </w:numPr>
        <w:ind w:left="360"/>
        <w:jc w:val="both"/>
      </w:pPr>
      <w:r w:rsidRPr="00FE3C7A">
        <w:t>RP-212956 (revision of RP-201487), “UE Conformance Test Aspects - Enhancements for Mission Critical Services MCPTT, MCData and MCVideo for Rel-15,” Revised Work Item Proposal, 3GPP TSG RAN Meeting #94-e, Electronic Meeting, Dec 6 - 17, 2021.</w:t>
      </w:r>
    </w:p>
    <w:p w14:paraId="5B087DEC" w14:textId="77777777" w:rsidR="0008416E" w:rsidRDefault="0008416E" w:rsidP="000725B8">
      <w:pPr>
        <w:numPr>
          <w:ilvl w:val="0"/>
          <w:numId w:val="23"/>
        </w:numPr>
        <w:ind w:left="360"/>
        <w:jc w:val="both"/>
      </w:pPr>
      <w:r w:rsidRPr="00FE3C7A">
        <w:lastRenderedPageBreak/>
        <w:t xml:space="preserve">RP-222549, “Conformance Test Aspects - Protocol enhancements for Mission Critical Services for Rel-16 (MCPTT, MCVideo, MCData,” New Work Item Proposal, 3GPP TSG RAN Meeting #97-e, Electronic Meeting, September 12-16, 2022. </w:t>
      </w:r>
    </w:p>
    <w:p w14:paraId="39A81EC4" w14:textId="2210057B" w:rsidR="00E12EC9" w:rsidRDefault="000C5BBC" w:rsidP="000725B8">
      <w:pPr>
        <w:numPr>
          <w:ilvl w:val="0"/>
          <w:numId w:val="23"/>
        </w:numPr>
        <w:ind w:left="360"/>
        <w:jc w:val="both"/>
      </w:pPr>
      <w:r w:rsidRPr="000C5BBC">
        <w:t>R5-242117</w:t>
      </w:r>
      <w:r>
        <w:t>, “</w:t>
      </w:r>
      <w:r w:rsidR="008A4416" w:rsidRPr="008A4416">
        <w:t>LS on development of Server Side Conformance for Mission Critical Services by ETSI TTF</w:t>
      </w:r>
      <w:r>
        <w:t>”,</w:t>
      </w:r>
      <w:r w:rsidRPr="000C5BBC">
        <w:t xml:space="preserve"> 3GPP TSG RAN WG5 Meeting #103, Fukouka, Japan, 20 – 24 May 2024.</w:t>
      </w:r>
    </w:p>
    <w:p w14:paraId="610F9E12" w14:textId="6B88A3F1" w:rsidR="000D6266" w:rsidRDefault="000D6266" w:rsidP="000725B8">
      <w:pPr>
        <w:numPr>
          <w:ilvl w:val="0"/>
          <w:numId w:val="23"/>
        </w:numPr>
        <w:ind w:left="360"/>
        <w:jc w:val="both"/>
      </w:pPr>
      <w:r w:rsidRPr="000D6266">
        <w:t>R5-242116, “LS from TC RT on development of FRMCS conformance test cases by ETSI TTF”, 3GPP TSG RAN WG5 Meeting #103, Fukouka, Japan, 20 – 24 May 2024.</w:t>
      </w:r>
    </w:p>
    <w:p w14:paraId="5A07E04D" w14:textId="60EAAED4" w:rsidR="00800FAD" w:rsidRDefault="000F559F" w:rsidP="000725B8">
      <w:pPr>
        <w:numPr>
          <w:ilvl w:val="0"/>
          <w:numId w:val="23"/>
        </w:numPr>
        <w:ind w:left="360"/>
        <w:jc w:val="both"/>
      </w:pPr>
      <w:r w:rsidRPr="000F559F">
        <w:t>CP-241276</w:t>
      </w:r>
      <w:r>
        <w:t>, “</w:t>
      </w:r>
      <w:r w:rsidR="00D12CAE" w:rsidRPr="00D12CAE">
        <w:t>Discussion on extending RAN5 scope to include MCPTT, MCVideo and MCData Server Test Cases</w:t>
      </w:r>
      <w:r w:rsidR="00D12CAE">
        <w:t>”</w:t>
      </w:r>
      <w:r w:rsidR="00EA696F">
        <w:t>,</w:t>
      </w:r>
      <w:r w:rsidR="00EA696F" w:rsidRPr="00EA696F">
        <w:t xml:space="preserve"> 3GPP TSG </w:t>
      </w:r>
      <w:r w:rsidR="003C3439">
        <w:t>CT.</w:t>
      </w:r>
      <w:r w:rsidR="00EA696F" w:rsidRPr="00EA696F">
        <w:t xml:space="preserve"> Meeting #104, Shanghai, China, June 17-20, 2024.</w:t>
      </w:r>
    </w:p>
    <w:p w14:paraId="23B4A273" w14:textId="66C4FFDB" w:rsidR="00E55EA5" w:rsidRDefault="00E55EA5" w:rsidP="00AD3546">
      <w:pPr>
        <w:ind w:left="360"/>
        <w:jc w:val="both"/>
      </w:pPr>
    </w:p>
    <w:p w14:paraId="08D49BD9" w14:textId="77777777" w:rsidR="003642EC" w:rsidRPr="00CD1295" w:rsidRDefault="003642EC" w:rsidP="000725B8">
      <w:pPr>
        <w:jc w:val="both"/>
      </w:pPr>
    </w:p>
    <w:sectPr w:rsidR="003642EC" w:rsidRPr="00CD1295" w:rsidSect="00CC7B24">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0B128" w14:textId="77777777" w:rsidR="005448CC" w:rsidRDefault="005448CC">
      <w:r>
        <w:separator/>
      </w:r>
    </w:p>
  </w:endnote>
  <w:endnote w:type="continuationSeparator" w:id="0">
    <w:p w14:paraId="241791C1" w14:textId="77777777" w:rsidR="005448CC" w:rsidRDefault="0054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CA247" w14:textId="77777777" w:rsidR="00C943C2" w:rsidRDefault="00C943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C87B9" w14:textId="77777777" w:rsidR="005448CC" w:rsidRDefault="005448CC">
      <w:r>
        <w:separator/>
      </w:r>
    </w:p>
  </w:footnote>
  <w:footnote w:type="continuationSeparator" w:id="0">
    <w:p w14:paraId="21191D09" w14:textId="77777777" w:rsidR="005448CC" w:rsidRDefault="00544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B61A" w14:textId="77777777" w:rsidR="00C943C2" w:rsidRDefault="00C943C2">
    <w:pPr>
      <w:pStyle w:val="Header"/>
    </w:pPr>
  </w:p>
  <w:p w14:paraId="1394CE27" w14:textId="77777777" w:rsidR="00C943C2" w:rsidRDefault="00C943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3C6FD2"/>
    <w:multiLevelType w:val="hybridMultilevel"/>
    <w:tmpl w:val="3E0600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2C17802"/>
    <w:multiLevelType w:val="hybridMultilevel"/>
    <w:tmpl w:val="71787F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4C6117"/>
    <w:multiLevelType w:val="hybridMultilevel"/>
    <w:tmpl w:val="36BE7ED6"/>
    <w:lvl w:ilvl="0" w:tplc="041D000B">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D5DDA"/>
    <w:multiLevelType w:val="hybridMultilevel"/>
    <w:tmpl w:val="7FAA3ED0"/>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731F9C"/>
    <w:multiLevelType w:val="hybridMultilevel"/>
    <w:tmpl w:val="99C81B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3F3B09"/>
    <w:multiLevelType w:val="multilevel"/>
    <w:tmpl w:val="EA8A601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904E6C"/>
    <w:multiLevelType w:val="hybridMultilevel"/>
    <w:tmpl w:val="1714CAA6"/>
    <w:lvl w:ilvl="0" w:tplc="B40CDBA0">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7013A9"/>
    <w:multiLevelType w:val="hybridMultilevel"/>
    <w:tmpl w:val="C5A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953100"/>
    <w:multiLevelType w:val="hybridMultilevel"/>
    <w:tmpl w:val="F2F2F3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FD1D8F"/>
    <w:multiLevelType w:val="hybridMultilevel"/>
    <w:tmpl w:val="508A2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2730BF"/>
    <w:multiLevelType w:val="hybridMultilevel"/>
    <w:tmpl w:val="010C8B6A"/>
    <w:lvl w:ilvl="0" w:tplc="BDB2FFF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207186"/>
    <w:multiLevelType w:val="hybridMultilevel"/>
    <w:tmpl w:val="C556288C"/>
    <w:lvl w:ilvl="0" w:tplc="C840E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841AC3"/>
    <w:multiLevelType w:val="hybridMultilevel"/>
    <w:tmpl w:val="0E7290D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71372A1"/>
    <w:multiLevelType w:val="hybridMultilevel"/>
    <w:tmpl w:val="3ADA47EA"/>
    <w:lvl w:ilvl="0" w:tplc="A71A1E14">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BA537B6"/>
    <w:multiLevelType w:val="hybridMultilevel"/>
    <w:tmpl w:val="A24010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A62900"/>
    <w:multiLevelType w:val="hybridMultilevel"/>
    <w:tmpl w:val="AF0E239E"/>
    <w:lvl w:ilvl="0" w:tplc="E99A452A">
      <w:start w:val="1"/>
      <w:numFmt w:val="decimal"/>
      <w:lvlText w:val="%1."/>
      <w:lvlJc w:val="left"/>
      <w:pPr>
        <w:ind w:left="720" w:hanging="360"/>
      </w:pPr>
      <w:rPr>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D084F4A"/>
    <w:multiLevelType w:val="hybridMultilevel"/>
    <w:tmpl w:val="2A4C2B54"/>
    <w:lvl w:ilvl="0" w:tplc="0B4A8DC4">
      <w:start w:val="3"/>
      <w:numFmt w:val="bullet"/>
      <w:lvlText w:val="-"/>
      <w:lvlJc w:val="left"/>
      <w:pPr>
        <w:ind w:left="643" w:hanging="360"/>
      </w:pPr>
      <w:rPr>
        <w:rFonts w:ascii="Times New Roman" w:eastAsia="Times New Roman" w:hAnsi="Times New Roman" w:cs="Times New Roman"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0" w15:restartNumberingAfterBreak="0">
    <w:nsid w:val="60ED2273"/>
    <w:multiLevelType w:val="hybridMultilevel"/>
    <w:tmpl w:val="A13293E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9F8166B"/>
    <w:multiLevelType w:val="hybridMultilevel"/>
    <w:tmpl w:val="7A802606"/>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C84A7F"/>
    <w:multiLevelType w:val="hybridMultilevel"/>
    <w:tmpl w:val="7722DA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7229437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66271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0028506">
    <w:abstractNumId w:val="1"/>
  </w:num>
  <w:num w:numId="4" w16cid:durableId="1245147788">
    <w:abstractNumId w:val="4"/>
  </w:num>
  <w:num w:numId="5" w16cid:durableId="1546139083">
    <w:abstractNumId w:val="18"/>
  </w:num>
  <w:num w:numId="6" w16cid:durableId="2047869712">
    <w:abstractNumId w:val="2"/>
  </w:num>
  <w:num w:numId="7" w16cid:durableId="1564757187">
    <w:abstractNumId w:val="6"/>
  </w:num>
  <w:num w:numId="8" w16cid:durableId="271784707">
    <w:abstractNumId w:val="21"/>
  </w:num>
  <w:num w:numId="9" w16cid:durableId="978270588">
    <w:abstractNumId w:val="12"/>
  </w:num>
  <w:num w:numId="10" w16cid:durableId="1510753741">
    <w:abstractNumId w:val="7"/>
  </w:num>
  <w:num w:numId="11" w16cid:durableId="1283069533">
    <w:abstractNumId w:val="11"/>
  </w:num>
  <w:num w:numId="12" w16cid:durableId="906762737">
    <w:abstractNumId w:val="15"/>
  </w:num>
  <w:num w:numId="13" w16cid:durableId="1690566749">
    <w:abstractNumId w:val="22"/>
  </w:num>
  <w:num w:numId="14" w16cid:durableId="1358699943">
    <w:abstractNumId w:val="9"/>
  </w:num>
  <w:num w:numId="15" w16cid:durableId="330261169">
    <w:abstractNumId w:val="13"/>
  </w:num>
  <w:num w:numId="16" w16cid:durableId="645822528">
    <w:abstractNumId w:val="20"/>
  </w:num>
  <w:num w:numId="17" w16cid:durableId="641347615">
    <w:abstractNumId w:val="10"/>
  </w:num>
  <w:num w:numId="18" w16cid:durableId="1902599858">
    <w:abstractNumId w:val="8"/>
  </w:num>
  <w:num w:numId="19" w16cid:durableId="1098527264">
    <w:abstractNumId w:val="19"/>
  </w:num>
  <w:num w:numId="20" w16cid:durableId="1079406248">
    <w:abstractNumId w:val="17"/>
  </w:num>
  <w:num w:numId="21" w16cid:durableId="1418330840">
    <w:abstractNumId w:val="3"/>
  </w:num>
  <w:num w:numId="22" w16cid:durableId="1999266356">
    <w:abstractNumId w:val="5"/>
  </w:num>
  <w:num w:numId="23" w16cid:durableId="340543751">
    <w:abstractNumId w:val="14"/>
  </w:num>
  <w:num w:numId="24" w16cid:durableId="8466702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7"/>
    <w:rsid w:val="000040A6"/>
    <w:rsid w:val="000049B1"/>
    <w:rsid w:val="00004A1D"/>
    <w:rsid w:val="00007AA3"/>
    <w:rsid w:val="00010E43"/>
    <w:rsid w:val="0001121F"/>
    <w:rsid w:val="00012231"/>
    <w:rsid w:val="00012F99"/>
    <w:rsid w:val="00017307"/>
    <w:rsid w:val="000270F6"/>
    <w:rsid w:val="000309EE"/>
    <w:rsid w:val="000321C0"/>
    <w:rsid w:val="00032C01"/>
    <w:rsid w:val="00033397"/>
    <w:rsid w:val="000346D7"/>
    <w:rsid w:val="00034A12"/>
    <w:rsid w:val="00036E0C"/>
    <w:rsid w:val="00040095"/>
    <w:rsid w:val="00041781"/>
    <w:rsid w:val="00047B15"/>
    <w:rsid w:val="00051834"/>
    <w:rsid w:val="00051F39"/>
    <w:rsid w:val="00052D6C"/>
    <w:rsid w:val="00054A22"/>
    <w:rsid w:val="00054B9B"/>
    <w:rsid w:val="00055B27"/>
    <w:rsid w:val="00056B22"/>
    <w:rsid w:val="00056BA4"/>
    <w:rsid w:val="00060A5D"/>
    <w:rsid w:val="000653C4"/>
    <w:rsid w:val="000655A6"/>
    <w:rsid w:val="000660AB"/>
    <w:rsid w:val="00070DB5"/>
    <w:rsid w:val="000717D9"/>
    <w:rsid w:val="000725B8"/>
    <w:rsid w:val="00076CC5"/>
    <w:rsid w:val="00080512"/>
    <w:rsid w:val="0008284B"/>
    <w:rsid w:val="0008416E"/>
    <w:rsid w:val="000865E7"/>
    <w:rsid w:val="000932D0"/>
    <w:rsid w:val="00093BDD"/>
    <w:rsid w:val="0009506F"/>
    <w:rsid w:val="000960EC"/>
    <w:rsid w:val="000969CC"/>
    <w:rsid w:val="000A00E0"/>
    <w:rsid w:val="000A2AFD"/>
    <w:rsid w:val="000A3278"/>
    <w:rsid w:val="000A7426"/>
    <w:rsid w:val="000B0F78"/>
    <w:rsid w:val="000C21A2"/>
    <w:rsid w:val="000C5BBC"/>
    <w:rsid w:val="000C671F"/>
    <w:rsid w:val="000D0D95"/>
    <w:rsid w:val="000D3488"/>
    <w:rsid w:val="000D58AB"/>
    <w:rsid w:val="000D6266"/>
    <w:rsid w:val="000E6286"/>
    <w:rsid w:val="000E69C2"/>
    <w:rsid w:val="000F0ECA"/>
    <w:rsid w:val="000F116F"/>
    <w:rsid w:val="000F559F"/>
    <w:rsid w:val="000F5BEB"/>
    <w:rsid w:val="000F6FD4"/>
    <w:rsid w:val="00103618"/>
    <w:rsid w:val="0010748B"/>
    <w:rsid w:val="00107F7E"/>
    <w:rsid w:val="001122A7"/>
    <w:rsid w:val="001127F9"/>
    <w:rsid w:val="0011600F"/>
    <w:rsid w:val="0012441C"/>
    <w:rsid w:val="00125A53"/>
    <w:rsid w:val="001277FE"/>
    <w:rsid w:val="00133007"/>
    <w:rsid w:val="00137730"/>
    <w:rsid w:val="0014625C"/>
    <w:rsid w:val="00154964"/>
    <w:rsid w:val="00163852"/>
    <w:rsid w:val="00167D79"/>
    <w:rsid w:val="00171115"/>
    <w:rsid w:val="00173814"/>
    <w:rsid w:val="001742E0"/>
    <w:rsid w:val="00180489"/>
    <w:rsid w:val="0018464A"/>
    <w:rsid w:val="001867A2"/>
    <w:rsid w:val="00190D7B"/>
    <w:rsid w:val="00191118"/>
    <w:rsid w:val="001A040F"/>
    <w:rsid w:val="001A21F4"/>
    <w:rsid w:val="001A26FD"/>
    <w:rsid w:val="001A30BB"/>
    <w:rsid w:val="001A430E"/>
    <w:rsid w:val="001A4C51"/>
    <w:rsid w:val="001A59E6"/>
    <w:rsid w:val="001A5A71"/>
    <w:rsid w:val="001A7ADA"/>
    <w:rsid w:val="001B06DB"/>
    <w:rsid w:val="001B1276"/>
    <w:rsid w:val="001B5D70"/>
    <w:rsid w:val="001B6C65"/>
    <w:rsid w:val="001D02C2"/>
    <w:rsid w:val="001D1110"/>
    <w:rsid w:val="001D11A8"/>
    <w:rsid w:val="001D29B2"/>
    <w:rsid w:val="001D319C"/>
    <w:rsid w:val="001D5964"/>
    <w:rsid w:val="001D5B5C"/>
    <w:rsid w:val="001E1A4F"/>
    <w:rsid w:val="001E5E0A"/>
    <w:rsid w:val="001F168B"/>
    <w:rsid w:val="001F3357"/>
    <w:rsid w:val="001F339F"/>
    <w:rsid w:val="001F5A39"/>
    <w:rsid w:val="001F6366"/>
    <w:rsid w:val="002000D0"/>
    <w:rsid w:val="00202FC5"/>
    <w:rsid w:val="00205373"/>
    <w:rsid w:val="002139BA"/>
    <w:rsid w:val="002143A0"/>
    <w:rsid w:val="00215446"/>
    <w:rsid w:val="00222E67"/>
    <w:rsid w:val="00223E31"/>
    <w:rsid w:val="002347A2"/>
    <w:rsid w:val="00235772"/>
    <w:rsid w:val="00235903"/>
    <w:rsid w:val="00243E1C"/>
    <w:rsid w:val="00244EFE"/>
    <w:rsid w:val="0024569C"/>
    <w:rsid w:val="0024670C"/>
    <w:rsid w:val="00246B77"/>
    <w:rsid w:val="00263965"/>
    <w:rsid w:val="002667B5"/>
    <w:rsid w:val="0027056D"/>
    <w:rsid w:val="00272D74"/>
    <w:rsid w:val="002745DB"/>
    <w:rsid w:val="0027477D"/>
    <w:rsid w:val="00281CE7"/>
    <w:rsid w:val="0028264D"/>
    <w:rsid w:val="00283A00"/>
    <w:rsid w:val="00286F51"/>
    <w:rsid w:val="002870E0"/>
    <w:rsid w:val="00290F19"/>
    <w:rsid w:val="0029317F"/>
    <w:rsid w:val="00296681"/>
    <w:rsid w:val="00296D17"/>
    <w:rsid w:val="00297B93"/>
    <w:rsid w:val="002A1AC4"/>
    <w:rsid w:val="002A4832"/>
    <w:rsid w:val="002A4CF6"/>
    <w:rsid w:val="002A4E3E"/>
    <w:rsid w:val="002A55C3"/>
    <w:rsid w:val="002A7AE7"/>
    <w:rsid w:val="002B5E07"/>
    <w:rsid w:val="002C1A00"/>
    <w:rsid w:val="002C52F0"/>
    <w:rsid w:val="002C580D"/>
    <w:rsid w:val="002D17A2"/>
    <w:rsid w:val="002D452F"/>
    <w:rsid w:val="002D79A4"/>
    <w:rsid w:val="002E2D86"/>
    <w:rsid w:val="002E3457"/>
    <w:rsid w:val="002E4D73"/>
    <w:rsid w:val="002E614B"/>
    <w:rsid w:val="002F1D87"/>
    <w:rsid w:val="002F7D84"/>
    <w:rsid w:val="002F7FDC"/>
    <w:rsid w:val="00301404"/>
    <w:rsid w:val="00313BE7"/>
    <w:rsid w:val="003172DC"/>
    <w:rsid w:val="003214C7"/>
    <w:rsid w:val="003234FB"/>
    <w:rsid w:val="003273F7"/>
    <w:rsid w:val="0033017D"/>
    <w:rsid w:val="003306C4"/>
    <w:rsid w:val="00331C9E"/>
    <w:rsid w:val="003323F7"/>
    <w:rsid w:val="00337579"/>
    <w:rsid w:val="003449D3"/>
    <w:rsid w:val="00345F98"/>
    <w:rsid w:val="00347DCE"/>
    <w:rsid w:val="00352532"/>
    <w:rsid w:val="00352B6C"/>
    <w:rsid w:val="0035462D"/>
    <w:rsid w:val="0035487A"/>
    <w:rsid w:val="00354D2B"/>
    <w:rsid w:val="00354EA8"/>
    <w:rsid w:val="00357BE0"/>
    <w:rsid w:val="00357DEB"/>
    <w:rsid w:val="003627E5"/>
    <w:rsid w:val="003642EC"/>
    <w:rsid w:val="00374787"/>
    <w:rsid w:val="00375E41"/>
    <w:rsid w:val="00377314"/>
    <w:rsid w:val="00380D7A"/>
    <w:rsid w:val="0038401B"/>
    <w:rsid w:val="00385340"/>
    <w:rsid w:val="003900B2"/>
    <w:rsid w:val="00390886"/>
    <w:rsid w:val="003923CB"/>
    <w:rsid w:val="00393571"/>
    <w:rsid w:val="00393589"/>
    <w:rsid w:val="00395F76"/>
    <w:rsid w:val="00396C31"/>
    <w:rsid w:val="00396C83"/>
    <w:rsid w:val="00397D69"/>
    <w:rsid w:val="003B1069"/>
    <w:rsid w:val="003B7A27"/>
    <w:rsid w:val="003C3439"/>
    <w:rsid w:val="003C38D3"/>
    <w:rsid w:val="003C3971"/>
    <w:rsid w:val="003C5F2B"/>
    <w:rsid w:val="003D21DC"/>
    <w:rsid w:val="003D66A4"/>
    <w:rsid w:val="003E0B5A"/>
    <w:rsid w:val="003E6350"/>
    <w:rsid w:val="003F1735"/>
    <w:rsid w:val="003F3848"/>
    <w:rsid w:val="003F56A6"/>
    <w:rsid w:val="0040205E"/>
    <w:rsid w:val="004026E9"/>
    <w:rsid w:val="00403EC3"/>
    <w:rsid w:val="00404B89"/>
    <w:rsid w:val="00405458"/>
    <w:rsid w:val="004068D1"/>
    <w:rsid w:val="004076BC"/>
    <w:rsid w:val="00407E61"/>
    <w:rsid w:val="004122AC"/>
    <w:rsid w:val="004129AD"/>
    <w:rsid w:val="00413947"/>
    <w:rsid w:val="004144BC"/>
    <w:rsid w:val="00415486"/>
    <w:rsid w:val="004178E6"/>
    <w:rsid w:val="00421168"/>
    <w:rsid w:val="00427A16"/>
    <w:rsid w:val="00431C7B"/>
    <w:rsid w:val="004338A3"/>
    <w:rsid w:val="00440144"/>
    <w:rsid w:val="004518A5"/>
    <w:rsid w:val="00452AD0"/>
    <w:rsid w:val="00452B96"/>
    <w:rsid w:val="00456FEB"/>
    <w:rsid w:val="00462935"/>
    <w:rsid w:val="00463D69"/>
    <w:rsid w:val="0046588A"/>
    <w:rsid w:val="00475FB7"/>
    <w:rsid w:val="004774A9"/>
    <w:rsid w:val="004841A1"/>
    <w:rsid w:val="00485852"/>
    <w:rsid w:val="004859DE"/>
    <w:rsid w:val="0049131E"/>
    <w:rsid w:val="00491780"/>
    <w:rsid w:val="004929F2"/>
    <w:rsid w:val="00492F46"/>
    <w:rsid w:val="004946A0"/>
    <w:rsid w:val="004A2014"/>
    <w:rsid w:val="004A3214"/>
    <w:rsid w:val="004A4DC4"/>
    <w:rsid w:val="004A5ADE"/>
    <w:rsid w:val="004A6AFE"/>
    <w:rsid w:val="004A6E78"/>
    <w:rsid w:val="004A7B2C"/>
    <w:rsid w:val="004B26A8"/>
    <w:rsid w:val="004C495B"/>
    <w:rsid w:val="004C7A41"/>
    <w:rsid w:val="004D06D4"/>
    <w:rsid w:val="004D12C1"/>
    <w:rsid w:val="004D1F50"/>
    <w:rsid w:val="004D33CC"/>
    <w:rsid w:val="004D3578"/>
    <w:rsid w:val="004E0F24"/>
    <w:rsid w:val="004E1758"/>
    <w:rsid w:val="004E213A"/>
    <w:rsid w:val="004E3DC9"/>
    <w:rsid w:val="004E4C79"/>
    <w:rsid w:val="004F1B55"/>
    <w:rsid w:val="004F45D1"/>
    <w:rsid w:val="004F6B39"/>
    <w:rsid w:val="00501A9E"/>
    <w:rsid w:val="005021E5"/>
    <w:rsid w:val="00502BE7"/>
    <w:rsid w:val="00512C49"/>
    <w:rsid w:val="00512EA9"/>
    <w:rsid w:val="0051341C"/>
    <w:rsid w:val="00513743"/>
    <w:rsid w:val="00513A16"/>
    <w:rsid w:val="005209AE"/>
    <w:rsid w:val="00525DF6"/>
    <w:rsid w:val="005275C5"/>
    <w:rsid w:val="00533CB1"/>
    <w:rsid w:val="005347D3"/>
    <w:rsid w:val="00540EEE"/>
    <w:rsid w:val="005414EF"/>
    <w:rsid w:val="00541788"/>
    <w:rsid w:val="00543E6C"/>
    <w:rsid w:val="005448CC"/>
    <w:rsid w:val="00545A21"/>
    <w:rsid w:val="00546838"/>
    <w:rsid w:val="00553A83"/>
    <w:rsid w:val="005542B3"/>
    <w:rsid w:val="00560B1B"/>
    <w:rsid w:val="00565087"/>
    <w:rsid w:val="00571133"/>
    <w:rsid w:val="0057374C"/>
    <w:rsid w:val="00576017"/>
    <w:rsid w:val="00576F53"/>
    <w:rsid w:val="005803B9"/>
    <w:rsid w:val="005827CD"/>
    <w:rsid w:val="005836AB"/>
    <w:rsid w:val="005858B9"/>
    <w:rsid w:val="00585F78"/>
    <w:rsid w:val="0059290A"/>
    <w:rsid w:val="005932EC"/>
    <w:rsid w:val="0059362F"/>
    <w:rsid w:val="005A0F20"/>
    <w:rsid w:val="005A291C"/>
    <w:rsid w:val="005A4178"/>
    <w:rsid w:val="005A4ABF"/>
    <w:rsid w:val="005A5743"/>
    <w:rsid w:val="005B3C89"/>
    <w:rsid w:val="005B3FB2"/>
    <w:rsid w:val="005B7B63"/>
    <w:rsid w:val="005C24D2"/>
    <w:rsid w:val="005C2D98"/>
    <w:rsid w:val="005C506F"/>
    <w:rsid w:val="005D0C9B"/>
    <w:rsid w:val="005D28E4"/>
    <w:rsid w:val="005D2E01"/>
    <w:rsid w:val="005D60C0"/>
    <w:rsid w:val="005E3AF3"/>
    <w:rsid w:val="005E773A"/>
    <w:rsid w:val="005F0415"/>
    <w:rsid w:val="005F0A97"/>
    <w:rsid w:val="005F3C1C"/>
    <w:rsid w:val="005F3DD5"/>
    <w:rsid w:val="005F6EBB"/>
    <w:rsid w:val="006008B9"/>
    <w:rsid w:val="00601776"/>
    <w:rsid w:val="00601B67"/>
    <w:rsid w:val="00603594"/>
    <w:rsid w:val="006076B4"/>
    <w:rsid w:val="006119B4"/>
    <w:rsid w:val="00614FDF"/>
    <w:rsid w:val="00616268"/>
    <w:rsid w:val="00616CBF"/>
    <w:rsid w:val="0062445B"/>
    <w:rsid w:val="00624AD7"/>
    <w:rsid w:val="00624B2E"/>
    <w:rsid w:val="00625800"/>
    <w:rsid w:val="006328AF"/>
    <w:rsid w:val="00632DEF"/>
    <w:rsid w:val="006335F9"/>
    <w:rsid w:val="0064419D"/>
    <w:rsid w:val="00644CC4"/>
    <w:rsid w:val="0065171F"/>
    <w:rsid w:val="00651AB9"/>
    <w:rsid w:val="00651FF8"/>
    <w:rsid w:val="00654371"/>
    <w:rsid w:val="00657C6D"/>
    <w:rsid w:val="00666019"/>
    <w:rsid w:val="00666D00"/>
    <w:rsid w:val="00673192"/>
    <w:rsid w:val="00674504"/>
    <w:rsid w:val="00676172"/>
    <w:rsid w:val="0067705C"/>
    <w:rsid w:val="00677BD6"/>
    <w:rsid w:val="00680804"/>
    <w:rsid w:val="00680B67"/>
    <w:rsid w:val="00692AEE"/>
    <w:rsid w:val="006936D0"/>
    <w:rsid w:val="00694E91"/>
    <w:rsid w:val="006954BD"/>
    <w:rsid w:val="006A0D73"/>
    <w:rsid w:val="006A12FF"/>
    <w:rsid w:val="006A6565"/>
    <w:rsid w:val="006B66DE"/>
    <w:rsid w:val="006B79D7"/>
    <w:rsid w:val="006C4727"/>
    <w:rsid w:val="006D15F9"/>
    <w:rsid w:val="006D3E3E"/>
    <w:rsid w:val="006E0E6A"/>
    <w:rsid w:val="006E1907"/>
    <w:rsid w:val="006E5C86"/>
    <w:rsid w:val="006E66A3"/>
    <w:rsid w:val="006E7C7F"/>
    <w:rsid w:val="006F00A2"/>
    <w:rsid w:val="006F04EC"/>
    <w:rsid w:val="006F466F"/>
    <w:rsid w:val="006F7424"/>
    <w:rsid w:val="007002A3"/>
    <w:rsid w:val="00700BDC"/>
    <w:rsid w:val="00704118"/>
    <w:rsid w:val="00704650"/>
    <w:rsid w:val="0070598E"/>
    <w:rsid w:val="007064E4"/>
    <w:rsid w:val="00706AE7"/>
    <w:rsid w:val="00714FE6"/>
    <w:rsid w:val="00715AD5"/>
    <w:rsid w:val="007169D3"/>
    <w:rsid w:val="007235F8"/>
    <w:rsid w:val="007242E3"/>
    <w:rsid w:val="007250B8"/>
    <w:rsid w:val="00725CAB"/>
    <w:rsid w:val="007274A3"/>
    <w:rsid w:val="007331B6"/>
    <w:rsid w:val="00734A5B"/>
    <w:rsid w:val="0073758F"/>
    <w:rsid w:val="0074103A"/>
    <w:rsid w:val="007419DD"/>
    <w:rsid w:val="007424B9"/>
    <w:rsid w:val="00743032"/>
    <w:rsid w:val="007430EB"/>
    <w:rsid w:val="0074425F"/>
    <w:rsid w:val="00744E76"/>
    <w:rsid w:val="00746A30"/>
    <w:rsid w:val="0074761E"/>
    <w:rsid w:val="00750D02"/>
    <w:rsid w:val="00751F4B"/>
    <w:rsid w:val="00754323"/>
    <w:rsid w:val="00754E21"/>
    <w:rsid w:val="007569D4"/>
    <w:rsid w:val="0076012D"/>
    <w:rsid w:val="007607F3"/>
    <w:rsid w:val="007618FA"/>
    <w:rsid w:val="007627B1"/>
    <w:rsid w:val="0076481A"/>
    <w:rsid w:val="00765B82"/>
    <w:rsid w:val="00774F02"/>
    <w:rsid w:val="00776A13"/>
    <w:rsid w:val="00780228"/>
    <w:rsid w:val="00781F0F"/>
    <w:rsid w:val="00781F96"/>
    <w:rsid w:val="00782997"/>
    <w:rsid w:val="00786382"/>
    <w:rsid w:val="007912B2"/>
    <w:rsid w:val="00791621"/>
    <w:rsid w:val="00792622"/>
    <w:rsid w:val="00796E92"/>
    <w:rsid w:val="00797BB2"/>
    <w:rsid w:val="00797F97"/>
    <w:rsid w:val="007A4AE8"/>
    <w:rsid w:val="007A61B1"/>
    <w:rsid w:val="007A7635"/>
    <w:rsid w:val="007B4019"/>
    <w:rsid w:val="007B59ED"/>
    <w:rsid w:val="007C0808"/>
    <w:rsid w:val="007C0AC2"/>
    <w:rsid w:val="007C2500"/>
    <w:rsid w:val="007C29E0"/>
    <w:rsid w:val="007C6CBF"/>
    <w:rsid w:val="007D4337"/>
    <w:rsid w:val="007D6C9C"/>
    <w:rsid w:val="007E0997"/>
    <w:rsid w:val="007E0DBB"/>
    <w:rsid w:val="007F2E74"/>
    <w:rsid w:val="007F3AC1"/>
    <w:rsid w:val="007F4E93"/>
    <w:rsid w:val="007F77F9"/>
    <w:rsid w:val="00800FAD"/>
    <w:rsid w:val="008017D3"/>
    <w:rsid w:val="00801A7A"/>
    <w:rsid w:val="008028A4"/>
    <w:rsid w:val="00805652"/>
    <w:rsid w:val="00806CC5"/>
    <w:rsid w:val="008078A6"/>
    <w:rsid w:val="008101DF"/>
    <w:rsid w:val="00815BDB"/>
    <w:rsid w:val="00820C13"/>
    <w:rsid w:val="0083754B"/>
    <w:rsid w:val="00845AB2"/>
    <w:rsid w:val="0084696F"/>
    <w:rsid w:val="00857B7B"/>
    <w:rsid w:val="00860075"/>
    <w:rsid w:val="008603ED"/>
    <w:rsid w:val="00861CB4"/>
    <w:rsid w:val="00864103"/>
    <w:rsid w:val="00870B19"/>
    <w:rsid w:val="00870C49"/>
    <w:rsid w:val="008768CA"/>
    <w:rsid w:val="00876972"/>
    <w:rsid w:val="00880BBC"/>
    <w:rsid w:val="008833F4"/>
    <w:rsid w:val="0088464B"/>
    <w:rsid w:val="00885D27"/>
    <w:rsid w:val="008863E3"/>
    <w:rsid w:val="008866E1"/>
    <w:rsid w:val="008869E9"/>
    <w:rsid w:val="00891285"/>
    <w:rsid w:val="00892E18"/>
    <w:rsid w:val="0089470A"/>
    <w:rsid w:val="00895935"/>
    <w:rsid w:val="008A0165"/>
    <w:rsid w:val="008A4416"/>
    <w:rsid w:val="008A47E3"/>
    <w:rsid w:val="008A53C8"/>
    <w:rsid w:val="008A7AD2"/>
    <w:rsid w:val="008B3E8C"/>
    <w:rsid w:val="008C03B2"/>
    <w:rsid w:val="008C7BA2"/>
    <w:rsid w:val="008D0A86"/>
    <w:rsid w:val="008D14E8"/>
    <w:rsid w:val="008D48BC"/>
    <w:rsid w:val="008D55D1"/>
    <w:rsid w:val="008D6E76"/>
    <w:rsid w:val="008D7350"/>
    <w:rsid w:val="008D7CD1"/>
    <w:rsid w:val="008D7EDD"/>
    <w:rsid w:val="008E3905"/>
    <w:rsid w:val="008F5A6F"/>
    <w:rsid w:val="0090271F"/>
    <w:rsid w:val="00902DAD"/>
    <w:rsid w:val="00902E23"/>
    <w:rsid w:val="009036FA"/>
    <w:rsid w:val="00903CCE"/>
    <w:rsid w:val="009041E7"/>
    <w:rsid w:val="0091348E"/>
    <w:rsid w:val="00917CCB"/>
    <w:rsid w:val="00920389"/>
    <w:rsid w:val="009222C6"/>
    <w:rsid w:val="009310DE"/>
    <w:rsid w:val="009348CD"/>
    <w:rsid w:val="00940922"/>
    <w:rsid w:val="00941A0B"/>
    <w:rsid w:val="00941D49"/>
    <w:rsid w:val="009421B6"/>
    <w:rsid w:val="0094268B"/>
    <w:rsid w:val="00942EC2"/>
    <w:rsid w:val="0094389A"/>
    <w:rsid w:val="00943FDB"/>
    <w:rsid w:val="00952706"/>
    <w:rsid w:val="0095713D"/>
    <w:rsid w:val="009573B0"/>
    <w:rsid w:val="00960A8A"/>
    <w:rsid w:val="00961CD4"/>
    <w:rsid w:val="00962902"/>
    <w:rsid w:val="009765D4"/>
    <w:rsid w:val="00981286"/>
    <w:rsid w:val="00992063"/>
    <w:rsid w:val="00993BFE"/>
    <w:rsid w:val="00996271"/>
    <w:rsid w:val="009A0012"/>
    <w:rsid w:val="009A0A2B"/>
    <w:rsid w:val="009A0F15"/>
    <w:rsid w:val="009A4079"/>
    <w:rsid w:val="009A6401"/>
    <w:rsid w:val="009A6F80"/>
    <w:rsid w:val="009A76BF"/>
    <w:rsid w:val="009B34D1"/>
    <w:rsid w:val="009C0DA9"/>
    <w:rsid w:val="009C784E"/>
    <w:rsid w:val="009D311F"/>
    <w:rsid w:val="009D5578"/>
    <w:rsid w:val="009E07DB"/>
    <w:rsid w:val="009E235E"/>
    <w:rsid w:val="009E3DB2"/>
    <w:rsid w:val="009E4041"/>
    <w:rsid w:val="009F1640"/>
    <w:rsid w:val="009F37B7"/>
    <w:rsid w:val="00A001B1"/>
    <w:rsid w:val="00A00CC3"/>
    <w:rsid w:val="00A01947"/>
    <w:rsid w:val="00A043DA"/>
    <w:rsid w:val="00A0661A"/>
    <w:rsid w:val="00A10302"/>
    <w:rsid w:val="00A10F02"/>
    <w:rsid w:val="00A12163"/>
    <w:rsid w:val="00A141C5"/>
    <w:rsid w:val="00A15363"/>
    <w:rsid w:val="00A164B4"/>
    <w:rsid w:val="00A21D2D"/>
    <w:rsid w:val="00A22D2D"/>
    <w:rsid w:val="00A2454A"/>
    <w:rsid w:val="00A25AE3"/>
    <w:rsid w:val="00A27E9B"/>
    <w:rsid w:val="00A311A7"/>
    <w:rsid w:val="00A318BC"/>
    <w:rsid w:val="00A325DB"/>
    <w:rsid w:val="00A32E40"/>
    <w:rsid w:val="00A32EAF"/>
    <w:rsid w:val="00A33059"/>
    <w:rsid w:val="00A338A9"/>
    <w:rsid w:val="00A35776"/>
    <w:rsid w:val="00A402C8"/>
    <w:rsid w:val="00A41A6D"/>
    <w:rsid w:val="00A421C6"/>
    <w:rsid w:val="00A44709"/>
    <w:rsid w:val="00A4653D"/>
    <w:rsid w:val="00A47720"/>
    <w:rsid w:val="00A47EE7"/>
    <w:rsid w:val="00A50EE7"/>
    <w:rsid w:val="00A52135"/>
    <w:rsid w:val="00A53724"/>
    <w:rsid w:val="00A53AAD"/>
    <w:rsid w:val="00A6181E"/>
    <w:rsid w:val="00A62069"/>
    <w:rsid w:val="00A63231"/>
    <w:rsid w:val="00A66FB3"/>
    <w:rsid w:val="00A71290"/>
    <w:rsid w:val="00A74503"/>
    <w:rsid w:val="00A74751"/>
    <w:rsid w:val="00A80309"/>
    <w:rsid w:val="00A81463"/>
    <w:rsid w:val="00A82346"/>
    <w:rsid w:val="00A862E2"/>
    <w:rsid w:val="00A9178D"/>
    <w:rsid w:val="00A92709"/>
    <w:rsid w:val="00A95C5F"/>
    <w:rsid w:val="00A95DBC"/>
    <w:rsid w:val="00A97C3D"/>
    <w:rsid w:val="00AA081B"/>
    <w:rsid w:val="00AA1C74"/>
    <w:rsid w:val="00AA4068"/>
    <w:rsid w:val="00AA4F59"/>
    <w:rsid w:val="00AA792F"/>
    <w:rsid w:val="00AB3704"/>
    <w:rsid w:val="00AB46D4"/>
    <w:rsid w:val="00AB65CC"/>
    <w:rsid w:val="00AB7543"/>
    <w:rsid w:val="00AD1B7D"/>
    <w:rsid w:val="00AD272B"/>
    <w:rsid w:val="00AD33D8"/>
    <w:rsid w:val="00AD3546"/>
    <w:rsid w:val="00AD70C2"/>
    <w:rsid w:val="00AE1A38"/>
    <w:rsid w:val="00AE2043"/>
    <w:rsid w:val="00AF0621"/>
    <w:rsid w:val="00AF2AD1"/>
    <w:rsid w:val="00AF4B0F"/>
    <w:rsid w:val="00AF5464"/>
    <w:rsid w:val="00B000E1"/>
    <w:rsid w:val="00B003D6"/>
    <w:rsid w:val="00B004D9"/>
    <w:rsid w:val="00B016B0"/>
    <w:rsid w:val="00B03110"/>
    <w:rsid w:val="00B04E47"/>
    <w:rsid w:val="00B0771A"/>
    <w:rsid w:val="00B13106"/>
    <w:rsid w:val="00B1364B"/>
    <w:rsid w:val="00B15449"/>
    <w:rsid w:val="00B160F0"/>
    <w:rsid w:val="00B16879"/>
    <w:rsid w:val="00B16C60"/>
    <w:rsid w:val="00B17BBE"/>
    <w:rsid w:val="00B21423"/>
    <w:rsid w:val="00B216CE"/>
    <w:rsid w:val="00B25887"/>
    <w:rsid w:val="00B25C7C"/>
    <w:rsid w:val="00B26219"/>
    <w:rsid w:val="00B27638"/>
    <w:rsid w:val="00B32560"/>
    <w:rsid w:val="00B32F6D"/>
    <w:rsid w:val="00B3744F"/>
    <w:rsid w:val="00B37A39"/>
    <w:rsid w:val="00B41B52"/>
    <w:rsid w:val="00B42EFA"/>
    <w:rsid w:val="00B44392"/>
    <w:rsid w:val="00B45B1E"/>
    <w:rsid w:val="00B460E9"/>
    <w:rsid w:val="00B47DDF"/>
    <w:rsid w:val="00B55051"/>
    <w:rsid w:val="00B5787F"/>
    <w:rsid w:val="00B5796B"/>
    <w:rsid w:val="00B57F72"/>
    <w:rsid w:val="00B62601"/>
    <w:rsid w:val="00B63D00"/>
    <w:rsid w:val="00B648B0"/>
    <w:rsid w:val="00B657F0"/>
    <w:rsid w:val="00B665DD"/>
    <w:rsid w:val="00B674D9"/>
    <w:rsid w:val="00B7656B"/>
    <w:rsid w:val="00B76A0C"/>
    <w:rsid w:val="00B77A59"/>
    <w:rsid w:val="00B913CA"/>
    <w:rsid w:val="00B9236A"/>
    <w:rsid w:val="00B9325C"/>
    <w:rsid w:val="00B94F51"/>
    <w:rsid w:val="00B96CAD"/>
    <w:rsid w:val="00BA073E"/>
    <w:rsid w:val="00BA14A2"/>
    <w:rsid w:val="00BA2AD8"/>
    <w:rsid w:val="00BA2B03"/>
    <w:rsid w:val="00BA3CB1"/>
    <w:rsid w:val="00BA6A3D"/>
    <w:rsid w:val="00BA6F76"/>
    <w:rsid w:val="00BB088C"/>
    <w:rsid w:val="00BB4162"/>
    <w:rsid w:val="00BB4F37"/>
    <w:rsid w:val="00BB6A16"/>
    <w:rsid w:val="00BC0F7D"/>
    <w:rsid w:val="00BC28D4"/>
    <w:rsid w:val="00BC62CE"/>
    <w:rsid w:val="00BD153C"/>
    <w:rsid w:val="00BE21DE"/>
    <w:rsid w:val="00BE5540"/>
    <w:rsid w:val="00BE5866"/>
    <w:rsid w:val="00BF0949"/>
    <w:rsid w:val="00BF16E4"/>
    <w:rsid w:val="00BF2F3D"/>
    <w:rsid w:val="00BF332F"/>
    <w:rsid w:val="00C01911"/>
    <w:rsid w:val="00C01A98"/>
    <w:rsid w:val="00C020A7"/>
    <w:rsid w:val="00C04E09"/>
    <w:rsid w:val="00C05FF9"/>
    <w:rsid w:val="00C062D0"/>
    <w:rsid w:val="00C07420"/>
    <w:rsid w:val="00C1096E"/>
    <w:rsid w:val="00C124CC"/>
    <w:rsid w:val="00C12F4A"/>
    <w:rsid w:val="00C25650"/>
    <w:rsid w:val="00C33079"/>
    <w:rsid w:val="00C40EC8"/>
    <w:rsid w:val="00C41AD1"/>
    <w:rsid w:val="00C43AA3"/>
    <w:rsid w:val="00C45231"/>
    <w:rsid w:val="00C45871"/>
    <w:rsid w:val="00C46D32"/>
    <w:rsid w:val="00C5106D"/>
    <w:rsid w:val="00C51FA3"/>
    <w:rsid w:val="00C55293"/>
    <w:rsid w:val="00C553AB"/>
    <w:rsid w:val="00C55EB5"/>
    <w:rsid w:val="00C6025A"/>
    <w:rsid w:val="00C64B1B"/>
    <w:rsid w:val="00C64B1D"/>
    <w:rsid w:val="00C65A18"/>
    <w:rsid w:val="00C65EC4"/>
    <w:rsid w:val="00C71AFB"/>
    <w:rsid w:val="00C72304"/>
    <w:rsid w:val="00C72833"/>
    <w:rsid w:val="00C76602"/>
    <w:rsid w:val="00C81A1F"/>
    <w:rsid w:val="00C83B40"/>
    <w:rsid w:val="00C84AF1"/>
    <w:rsid w:val="00C903F3"/>
    <w:rsid w:val="00C9324D"/>
    <w:rsid w:val="00C93F40"/>
    <w:rsid w:val="00C943C2"/>
    <w:rsid w:val="00CA3D0C"/>
    <w:rsid w:val="00CA3E06"/>
    <w:rsid w:val="00CA64F9"/>
    <w:rsid w:val="00CA7500"/>
    <w:rsid w:val="00CA7B99"/>
    <w:rsid w:val="00CB041B"/>
    <w:rsid w:val="00CB1930"/>
    <w:rsid w:val="00CB1F4C"/>
    <w:rsid w:val="00CB5FB7"/>
    <w:rsid w:val="00CC085E"/>
    <w:rsid w:val="00CC13BA"/>
    <w:rsid w:val="00CC1503"/>
    <w:rsid w:val="00CC2341"/>
    <w:rsid w:val="00CC51A2"/>
    <w:rsid w:val="00CC7B24"/>
    <w:rsid w:val="00CD1295"/>
    <w:rsid w:val="00CD33A1"/>
    <w:rsid w:val="00CD5F5B"/>
    <w:rsid w:val="00CE3DAA"/>
    <w:rsid w:val="00CE732F"/>
    <w:rsid w:val="00CE7652"/>
    <w:rsid w:val="00CF183F"/>
    <w:rsid w:val="00CF692C"/>
    <w:rsid w:val="00CF6C9F"/>
    <w:rsid w:val="00D01B10"/>
    <w:rsid w:val="00D1097C"/>
    <w:rsid w:val="00D110C4"/>
    <w:rsid w:val="00D114E6"/>
    <w:rsid w:val="00D128CB"/>
    <w:rsid w:val="00D12CAE"/>
    <w:rsid w:val="00D16F4F"/>
    <w:rsid w:val="00D21A8C"/>
    <w:rsid w:val="00D21DB9"/>
    <w:rsid w:val="00D261A5"/>
    <w:rsid w:val="00D2656C"/>
    <w:rsid w:val="00D323F3"/>
    <w:rsid w:val="00D438DF"/>
    <w:rsid w:val="00D4582A"/>
    <w:rsid w:val="00D461CB"/>
    <w:rsid w:val="00D4634E"/>
    <w:rsid w:val="00D503D2"/>
    <w:rsid w:val="00D5263E"/>
    <w:rsid w:val="00D54206"/>
    <w:rsid w:val="00D643B8"/>
    <w:rsid w:val="00D646A7"/>
    <w:rsid w:val="00D64909"/>
    <w:rsid w:val="00D65742"/>
    <w:rsid w:val="00D704DE"/>
    <w:rsid w:val="00D738D6"/>
    <w:rsid w:val="00D755EB"/>
    <w:rsid w:val="00D75BD0"/>
    <w:rsid w:val="00D76830"/>
    <w:rsid w:val="00D76864"/>
    <w:rsid w:val="00D80C56"/>
    <w:rsid w:val="00D86400"/>
    <w:rsid w:val="00D87E00"/>
    <w:rsid w:val="00D9011D"/>
    <w:rsid w:val="00D9134D"/>
    <w:rsid w:val="00D96BA3"/>
    <w:rsid w:val="00DA0BCF"/>
    <w:rsid w:val="00DA79E6"/>
    <w:rsid w:val="00DA7A03"/>
    <w:rsid w:val="00DB1818"/>
    <w:rsid w:val="00DB561B"/>
    <w:rsid w:val="00DB57B1"/>
    <w:rsid w:val="00DB6CF6"/>
    <w:rsid w:val="00DB723B"/>
    <w:rsid w:val="00DC2F86"/>
    <w:rsid w:val="00DC309B"/>
    <w:rsid w:val="00DC4DA2"/>
    <w:rsid w:val="00DD3984"/>
    <w:rsid w:val="00DD43AE"/>
    <w:rsid w:val="00DE147F"/>
    <w:rsid w:val="00DE4399"/>
    <w:rsid w:val="00DF2B1F"/>
    <w:rsid w:val="00DF4319"/>
    <w:rsid w:val="00DF62CD"/>
    <w:rsid w:val="00E006FA"/>
    <w:rsid w:val="00E10731"/>
    <w:rsid w:val="00E12B53"/>
    <w:rsid w:val="00E12EC9"/>
    <w:rsid w:val="00E14D3D"/>
    <w:rsid w:val="00E15F7C"/>
    <w:rsid w:val="00E164D5"/>
    <w:rsid w:val="00E243C6"/>
    <w:rsid w:val="00E30611"/>
    <w:rsid w:val="00E338CB"/>
    <w:rsid w:val="00E35ED1"/>
    <w:rsid w:val="00E403D0"/>
    <w:rsid w:val="00E477B4"/>
    <w:rsid w:val="00E5521A"/>
    <w:rsid w:val="00E55EA5"/>
    <w:rsid w:val="00E5753E"/>
    <w:rsid w:val="00E61B20"/>
    <w:rsid w:val="00E62BB0"/>
    <w:rsid w:val="00E65C6B"/>
    <w:rsid w:val="00E72015"/>
    <w:rsid w:val="00E7242E"/>
    <w:rsid w:val="00E729E4"/>
    <w:rsid w:val="00E762CD"/>
    <w:rsid w:val="00E77645"/>
    <w:rsid w:val="00E77B8F"/>
    <w:rsid w:val="00E83CA7"/>
    <w:rsid w:val="00E85446"/>
    <w:rsid w:val="00E93932"/>
    <w:rsid w:val="00E966D6"/>
    <w:rsid w:val="00EA1878"/>
    <w:rsid w:val="00EA2415"/>
    <w:rsid w:val="00EA378D"/>
    <w:rsid w:val="00EA5D5C"/>
    <w:rsid w:val="00EA696F"/>
    <w:rsid w:val="00EA77B3"/>
    <w:rsid w:val="00EB1200"/>
    <w:rsid w:val="00EB4B54"/>
    <w:rsid w:val="00EB6F43"/>
    <w:rsid w:val="00EB736F"/>
    <w:rsid w:val="00EC3328"/>
    <w:rsid w:val="00EC3DA8"/>
    <w:rsid w:val="00EC4A25"/>
    <w:rsid w:val="00ED09EB"/>
    <w:rsid w:val="00ED380F"/>
    <w:rsid w:val="00EE0B60"/>
    <w:rsid w:val="00EE200F"/>
    <w:rsid w:val="00EE43F8"/>
    <w:rsid w:val="00EE497A"/>
    <w:rsid w:val="00EE62E5"/>
    <w:rsid w:val="00EE6C7F"/>
    <w:rsid w:val="00EF1156"/>
    <w:rsid w:val="00EF2361"/>
    <w:rsid w:val="00EF27E9"/>
    <w:rsid w:val="00EF29E8"/>
    <w:rsid w:val="00EF64F6"/>
    <w:rsid w:val="00EF7DE7"/>
    <w:rsid w:val="00F025A2"/>
    <w:rsid w:val="00F04712"/>
    <w:rsid w:val="00F10DD0"/>
    <w:rsid w:val="00F1663A"/>
    <w:rsid w:val="00F20828"/>
    <w:rsid w:val="00F22EC7"/>
    <w:rsid w:val="00F23406"/>
    <w:rsid w:val="00F25283"/>
    <w:rsid w:val="00F327A2"/>
    <w:rsid w:val="00F35000"/>
    <w:rsid w:val="00F37AC0"/>
    <w:rsid w:val="00F41375"/>
    <w:rsid w:val="00F45990"/>
    <w:rsid w:val="00F50A69"/>
    <w:rsid w:val="00F50C77"/>
    <w:rsid w:val="00F529CD"/>
    <w:rsid w:val="00F6048D"/>
    <w:rsid w:val="00F625FE"/>
    <w:rsid w:val="00F636A5"/>
    <w:rsid w:val="00F63D5A"/>
    <w:rsid w:val="00F653B8"/>
    <w:rsid w:val="00F658D4"/>
    <w:rsid w:val="00F7296A"/>
    <w:rsid w:val="00F7675D"/>
    <w:rsid w:val="00F77A46"/>
    <w:rsid w:val="00F82E88"/>
    <w:rsid w:val="00F85AA8"/>
    <w:rsid w:val="00F8698D"/>
    <w:rsid w:val="00F92AD1"/>
    <w:rsid w:val="00F95557"/>
    <w:rsid w:val="00FA00E1"/>
    <w:rsid w:val="00FA124C"/>
    <w:rsid w:val="00FA1266"/>
    <w:rsid w:val="00FA4FA2"/>
    <w:rsid w:val="00FA6502"/>
    <w:rsid w:val="00FB1D62"/>
    <w:rsid w:val="00FB3DC3"/>
    <w:rsid w:val="00FC102C"/>
    <w:rsid w:val="00FC1192"/>
    <w:rsid w:val="00FD6745"/>
    <w:rsid w:val="00FD7233"/>
    <w:rsid w:val="00FD7C40"/>
    <w:rsid w:val="00FD7FD2"/>
    <w:rsid w:val="00FE0F58"/>
    <w:rsid w:val="00FE3C7A"/>
    <w:rsid w:val="00FE581B"/>
    <w:rsid w:val="00FF0D3C"/>
    <w:rsid w:val="00FF0EA0"/>
    <w:rsid w:val="00FF25B3"/>
    <w:rsid w:val="00FF2DD2"/>
    <w:rsid w:val="00FF443A"/>
    <w:rsid w:val="00FF499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B5552D"/>
  <w15:chartTrackingRefBased/>
  <w15:docId w15:val="{16BB6F2A-2D89-4B72-AF8E-05F07DE0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268"/>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0"/>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1"/>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val="en-GB" w:eastAsia="en-US"/>
    </w:rPr>
  </w:style>
  <w:style w:type="character" w:styleId="CommentReference">
    <w:name w:val="annotation reference"/>
    <w:rsid w:val="00C1096E"/>
    <w:rPr>
      <w:sz w:val="16"/>
      <w:szCs w:val="16"/>
    </w:rPr>
  </w:style>
  <w:style w:type="paragraph" w:styleId="CommentText">
    <w:name w:val="annotation text"/>
    <w:basedOn w:val="Normal"/>
    <w:link w:val="CommentTextChar"/>
    <w:rsid w:val="00C1096E"/>
  </w:style>
  <w:style w:type="character" w:customStyle="1" w:styleId="CommentTextChar">
    <w:name w:val="Comment Text Char"/>
    <w:link w:val="CommentText"/>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rsid w:val="002A1AC4"/>
    <w:rPr>
      <w:rFonts w:ascii="Arial" w:hAnsi="Arial"/>
      <w:b/>
      <w:sz w:val="18"/>
      <w:lang w:val="en-GB" w:eastAsia="en-US"/>
    </w:rPr>
  </w:style>
  <w:style w:type="character" w:customStyle="1" w:styleId="TALChar">
    <w:name w:val="TAL Char"/>
    <w:rsid w:val="00296681"/>
    <w:rPr>
      <w:rFonts w:ascii="Arial" w:hAnsi="Arial"/>
      <w:sz w:val="18"/>
      <w:lang w:val="en-GB"/>
    </w:rPr>
  </w:style>
  <w:style w:type="character" w:customStyle="1" w:styleId="THChar">
    <w:name w:val="TH Char"/>
    <w:link w:val="TH"/>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link w:val="Heading2"/>
    <w:rsid w:val="00331C9E"/>
    <w:rPr>
      <w:rFonts w:ascii="Arial" w:hAnsi="Arial"/>
      <w:sz w:val="32"/>
      <w:lang w:eastAsia="en-US"/>
    </w:rPr>
  </w:style>
  <w:style w:type="character" w:customStyle="1" w:styleId="B10">
    <w:name w:val="B1 (文字)"/>
    <w:link w:val="B1"/>
    <w:qFormat/>
    <w:locked/>
    <w:rsid w:val="00036E0C"/>
    <w:rPr>
      <w:lang w:eastAsia="en-US"/>
    </w:rPr>
  </w:style>
  <w:style w:type="character" w:customStyle="1" w:styleId="Heading3Char">
    <w:name w:val="Heading 3 Char"/>
    <w:link w:val="Heading3"/>
    <w:rsid w:val="00D4582A"/>
    <w:rPr>
      <w:rFonts w:ascii="Arial" w:hAnsi="Arial"/>
      <w:sz w:val="28"/>
      <w:lang w:eastAsia="en-US"/>
    </w:rPr>
  </w:style>
  <w:style w:type="character" w:customStyle="1" w:styleId="Heading4Char">
    <w:name w:val="Heading 4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rsid w:val="008603ED"/>
    <w:rPr>
      <w:color w:val="954F72"/>
      <w:u w:val="single"/>
    </w:rPr>
  </w:style>
  <w:style w:type="character" w:customStyle="1" w:styleId="HeaderChar">
    <w:name w:val="Header Char"/>
    <w:link w:val="Header"/>
    <w:rsid w:val="00BA073E"/>
    <w:rPr>
      <w:rFonts w:ascii="Arial" w:hAnsi="Arial"/>
      <w:b/>
      <w:noProof/>
      <w:sz w:val="18"/>
      <w:lang w:val="en-GB" w:eastAsia="ja-JP"/>
    </w:rPr>
  </w:style>
  <w:style w:type="character" w:customStyle="1" w:styleId="B1Char">
    <w:name w:val="B1 Char"/>
    <w:rsid w:val="00E35ED1"/>
    <w:rPr>
      <w:lang w:eastAsia="en-US"/>
    </w:rPr>
  </w:style>
  <w:style w:type="character" w:customStyle="1" w:styleId="NOChar">
    <w:name w:val="NO Char"/>
    <w:link w:val="NO"/>
    <w:qFormat/>
    <w:rsid w:val="00222E67"/>
    <w:rPr>
      <w:lang w:val="en-GB" w:eastAsia="en-US"/>
    </w:rPr>
  </w:style>
  <w:style w:type="character" w:customStyle="1" w:styleId="B1Char1">
    <w:name w:val="B1 Char1"/>
    <w:qFormat/>
    <w:rsid w:val="00A22D2D"/>
    <w:rPr>
      <w:rFonts w:ascii="Times New Roman" w:hAnsi="Times New Roman"/>
      <w:lang w:val="en-GB" w:eastAsia="en-US"/>
    </w:rPr>
  </w:style>
  <w:style w:type="character" w:customStyle="1" w:styleId="B2Char1">
    <w:name w:val="B2 Char1"/>
    <w:link w:val="B2"/>
    <w:rsid w:val="00A22D2D"/>
    <w:rPr>
      <w:lang w:val="en-GB" w:eastAsia="en-US"/>
    </w:rPr>
  </w:style>
  <w:style w:type="character" w:customStyle="1" w:styleId="B2Char">
    <w:name w:val="B2 Char"/>
    <w:rsid w:val="003642EC"/>
    <w:rPr>
      <w:lang w:eastAsia="en-US"/>
    </w:rPr>
  </w:style>
  <w:style w:type="paragraph" w:styleId="Revision">
    <w:name w:val="Revision"/>
    <w:hidden/>
    <w:uiPriority w:val="99"/>
    <w:semiHidden/>
    <w:rsid w:val="005542B3"/>
    <w:rPr>
      <w:lang w:val="en-GB" w:eastAsia="en-US"/>
    </w:rPr>
  </w:style>
  <w:style w:type="paragraph" w:styleId="ListParagraph">
    <w:name w:val="List Paragraph"/>
    <w:basedOn w:val="Normal"/>
    <w:uiPriority w:val="34"/>
    <w:qFormat/>
    <w:rsid w:val="008D7E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49958305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733310400">
      <w:bodyDiv w:val="1"/>
      <w:marLeft w:val="0"/>
      <w:marRight w:val="0"/>
      <w:marTop w:val="0"/>
      <w:marBottom w:val="0"/>
      <w:divBdr>
        <w:top w:val="none" w:sz="0" w:space="0" w:color="auto"/>
        <w:left w:val="none" w:sz="0" w:space="0" w:color="auto"/>
        <w:bottom w:val="none" w:sz="0" w:space="0" w:color="auto"/>
        <w:right w:val="none" w:sz="0" w:space="0" w:color="auto"/>
      </w:divBdr>
    </w:div>
    <w:div w:id="901019325">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397431778">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881165647">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C7AD-6103-4F9D-8CF6-C16F6C6C3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3</Pages>
  <Words>1137</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48</cp:revision>
  <cp:lastPrinted>2018-04-03T14:56:00Z</cp:lastPrinted>
  <dcterms:created xsi:type="dcterms:W3CDTF">2024-06-10T10:45:00Z</dcterms:created>
  <dcterms:modified xsi:type="dcterms:W3CDTF">2024-06-10T17:22:00Z</dcterms:modified>
</cp:coreProperties>
</file>