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A51BBA" w14:textId="3E1851E3" w:rsidR="004A01C3" w:rsidRPr="00E0512F" w:rsidRDefault="004A01C3" w:rsidP="004A01C3">
      <w:pPr>
        <w:pStyle w:val="Header"/>
        <w:tabs>
          <w:tab w:val="right" w:pos="9639"/>
        </w:tabs>
        <w:rPr>
          <w:i/>
          <w:iCs/>
          <w:noProof w:val="0"/>
          <w:sz w:val="24"/>
          <w:szCs w:val="24"/>
          <w:lang w:val="de-DE"/>
        </w:rPr>
      </w:pPr>
      <w:r w:rsidRPr="00E0512F">
        <w:rPr>
          <w:noProof w:val="0"/>
          <w:sz w:val="24"/>
          <w:szCs w:val="24"/>
          <w:lang w:val="de-DE"/>
        </w:rPr>
        <w:t>3GPP T</w:t>
      </w:r>
      <w:bookmarkStart w:id="0" w:name="_Ref452454252"/>
      <w:bookmarkEnd w:id="0"/>
      <w:r w:rsidR="00B7749B" w:rsidRPr="00E0512F">
        <w:rPr>
          <w:noProof w:val="0"/>
          <w:sz w:val="24"/>
          <w:szCs w:val="24"/>
          <w:lang w:val="de-DE"/>
        </w:rPr>
        <w:t>SG-RAN #104</w:t>
      </w:r>
      <w:r w:rsidRPr="00E0512F">
        <w:rPr>
          <w:bCs/>
          <w:noProof w:val="0"/>
          <w:sz w:val="24"/>
          <w:szCs w:val="24"/>
          <w:lang w:val="de-DE"/>
        </w:rPr>
        <w:tab/>
      </w:r>
      <w:r w:rsidRPr="00E0512F">
        <w:rPr>
          <w:noProof w:val="0"/>
          <w:sz w:val="24"/>
          <w:szCs w:val="24"/>
          <w:lang w:val="de-DE"/>
        </w:rPr>
        <w:t>RP-2</w:t>
      </w:r>
      <w:r w:rsidR="00B7749B" w:rsidRPr="00E0512F">
        <w:rPr>
          <w:noProof w:val="0"/>
          <w:sz w:val="24"/>
          <w:szCs w:val="24"/>
          <w:lang w:val="de-DE"/>
        </w:rPr>
        <w:t>4</w:t>
      </w:r>
      <w:r w:rsidRPr="00E0512F">
        <w:rPr>
          <w:noProof w:val="0"/>
          <w:sz w:val="24"/>
          <w:szCs w:val="24"/>
          <w:lang w:val="de-DE"/>
        </w:rPr>
        <w:t>1</w:t>
      </w:r>
      <w:r w:rsidR="00B7749B" w:rsidRPr="00E0512F">
        <w:rPr>
          <w:noProof w:val="0"/>
          <w:sz w:val="24"/>
          <w:szCs w:val="24"/>
          <w:lang w:val="de-DE"/>
        </w:rPr>
        <w:t>170</w:t>
      </w:r>
    </w:p>
    <w:p w14:paraId="13256007" w14:textId="09DA255C" w:rsidR="004A01C3" w:rsidRPr="00E0512F" w:rsidRDefault="00B7749B" w:rsidP="004A01C3">
      <w:pPr>
        <w:pStyle w:val="Header"/>
        <w:tabs>
          <w:tab w:val="right" w:pos="9639"/>
        </w:tabs>
        <w:rPr>
          <w:i/>
          <w:noProof w:val="0"/>
          <w:sz w:val="24"/>
          <w:szCs w:val="24"/>
        </w:rPr>
      </w:pPr>
      <w:r w:rsidRPr="00E0512F">
        <w:rPr>
          <w:rFonts w:eastAsia="SimSun"/>
          <w:noProof w:val="0"/>
          <w:sz w:val="24"/>
          <w:szCs w:val="24"/>
          <w:lang w:eastAsia="zh-CN"/>
        </w:rPr>
        <w:t>Shanghai, China</w:t>
      </w:r>
      <w:r w:rsidR="004A01C3" w:rsidRPr="00E0512F">
        <w:rPr>
          <w:rFonts w:eastAsia="SimSun"/>
          <w:noProof w:val="0"/>
          <w:sz w:val="24"/>
          <w:szCs w:val="24"/>
          <w:lang w:eastAsia="zh-CN"/>
        </w:rPr>
        <w:t xml:space="preserve">, </w:t>
      </w:r>
      <w:r w:rsidR="002808EC" w:rsidRPr="00E0512F">
        <w:rPr>
          <w:rFonts w:eastAsia="SimSun"/>
          <w:noProof w:val="0"/>
          <w:sz w:val="24"/>
          <w:szCs w:val="24"/>
          <w:lang w:eastAsia="zh-CN"/>
        </w:rPr>
        <w:t>1</w:t>
      </w:r>
      <w:r w:rsidRPr="00E0512F">
        <w:rPr>
          <w:rFonts w:eastAsia="SimSun"/>
          <w:noProof w:val="0"/>
          <w:sz w:val="24"/>
          <w:szCs w:val="24"/>
          <w:lang w:eastAsia="zh-CN"/>
        </w:rPr>
        <w:t>7</w:t>
      </w:r>
      <w:r w:rsidR="004A01C3" w:rsidRPr="00E0512F">
        <w:rPr>
          <w:rFonts w:eastAsia="SimSun"/>
          <w:noProof w:val="0"/>
          <w:sz w:val="24"/>
          <w:szCs w:val="24"/>
          <w:lang w:eastAsia="zh-CN"/>
        </w:rPr>
        <w:t xml:space="preserve"> - </w:t>
      </w:r>
      <w:r w:rsidRPr="00E0512F">
        <w:rPr>
          <w:rFonts w:eastAsia="SimSun"/>
          <w:noProof w:val="0"/>
          <w:sz w:val="24"/>
          <w:szCs w:val="24"/>
          <w:lang w:eastAsia="zh-CN"/>
        </w:rPr>
        <w:t>20</w:t>
      </w:r>
      <w:r w:rsidR="004A01C3" w:rsidRPr="00E0512F">
        <w:rPr>
          <w:rFonts w:eastAsia="SimSun"/>
          <w:noProof w:val="0"/>
          <w:sz w:val="24"/>
          <w:szCs w:val="24"/>
          <w:lang w:eastAsia="zh-CN"/>
        </w:rPr>
        <w:t xml:space="preserve"> </w:t>
      </w:r>
      <w:r w:rsidR="002808EC" w:rsidRPr="00E0512F">
        <w:rPr>
          <w:rFonts w:eastAsia="SimSun"/>
          <w:noProof w:val="0"/>
          <w:sz w:val="24"/>
          <w:szCs w:val="24"/>
          <w:lang w:eastAsia="zh-CN"/>
        </w:rPr>
        <w:t>June</w:t>
      </w:r>
      <w:r w:rsidR="004A01C3" w:rsidRPr="00E0512F">
        <w:rPr>
          <w:rFonts w:eastAsia="SimSun"/>
          <w:noProof w:val="0"/>
          <w:sz w:val="24"/>
          <w:szCs w:val="24"/>
          <w:lang w:eastAsia="zh-CN"/>
        </w:rPr>
        <w:t xml:space="preserve"> 202</w:t>
      </w:r>
      <w:r w:rsidRPr="00E0512F">
        <w:rPr>
          <w:rFonts w:eastAsia="SimSun"/>
          <w:noProof w:val="0"/>
          <w:sz w:val="24"/>
          <w:szCs w:val="24"/>
          <w:lang w:eastAsia="zh-CN"/>
        </w:rPr>
        <w:t>4</w:t>
      </w:r>
      <w:r w:rsidR="009F629A" w:rsidRPr="00E0512F">
        <w:rPr>
          <w:rFonts w:eastAsia="SimSun"/>
          <w:noProof w:val="0"/>
          <w:sz w:val="24"/>
          <w:szCs w:val="24"/>
          <w:lang w:eastAsia="zh-CN"/>
        </w:rPr>
        <w:tab/>
      </w:r>
    </w:p>
    <w:p w14:paraId="39BE00F6" w14:textId="77777777" w:rsidR="00CD4C7B" w:rsidRPr="00E0512F" w:rsidRDefault="00CD4C7B" w:rsidP="00CD4C7B">
      <w:pPr>
        <w:pStyle w:val="Header"/>
        <w:rPr>
          <w:bCs/>
          <w:noProof w:val="0"/>
          <w:sz w:val="24"/>
        </w:rPr>
      </w:pPr>
    </w:p>
    <w:p w14:paraId="49379CFB" w14:textId="77777777" w:rsidR="00CD4C7B" w:rsidRPr="00E0512F" w:rsidRDefault="00CD4C7B" w:rsidP="00CD4C7B">
      <w:pPr>
        <w:pStyle w:val="Header"/>
        <w:rPr>
          <w:bCs/>
          <w:noProof w:val="0"/>
          <w:sz w:val="24"/>
        </w:rPr>
      </w:pPr>
    </w:p>
    <w:p w14:paraId="758E2B30" w14:textId="06B15D0F" w:rsidR="00CD4C7B" w:rsidRPr="00E0512F" w:rsidRDefault="00CD4C7B" w:rsidP="5A7F95BF">
      <w:pPr>
        <w:pStyle w:val="CRCoverPage"/>
        <w:tabs>
          <w:tab w:val="left" w:pos="1985"/>
        </w:tabs>
        <w:rPr>
          <w:rFonts w:cs="Arial"/>
          <w:b/>
          <w:bCs/>
          <w:sz w:val="24"/>
          <w:szCs w:val="24"/>
          <w:lang w:eastAsia="ja-JP"/>
        </w:rPr>
      </w:pPr>
      <w:r w:rsidRPr="00E0512F">
        <w:rPr>
          <w:rFonts w:cs="Arial"/>
          <w:b/>
          <w:bCs/>
          <w:sz w:val="24"/>
          <w:szCs w:val="24"/>
        </w:rPr>
        <w:t>Agenda item:</w:t>
      </w:r>
      <w:r w:rsidRPr="00E0512F">
        <w:rPr>
          <w:rFonts w:cs="Arial"/>
          <w:b/>
          <w:bCs/>
          <w:sz w:val="24"/>
        </w:rPr>
        <w:tab/>
      </w:r>
      <w:r w:rsidR="00B7749B" w:rsidRPr="00E0512F">
        <w:rPr>
          <w:rFonts w:cs="Arial"/>
          <w:b/>
          <w:bCs/>
          <w:sz w:val="24"/>
        </w:rPr>
        <w:t>9.9</w:t>
      </w:r>
    </w:p>
    <w:p w14:paraId="6A1BC0C1" w14:textId="30D50A2E" w:rsidR="00CD4C7B" w:rsidRPr="00E0512F" w:rsidRDefault="00CD4C7B" w:rsidP="5A7F95BF">
      <w:pPr>
        <w:tabs>
          <w:tab w:val="left" w:pos="1985"/>
        </w:tabs>
        <w:ind w:left="1985" w:hanging="1985"/>
        <w:rPr>
          <w:rFonts w:ascii="Arial" w:hAnsi="Arial" w:cs="Arial"/>
          <w:b/>
          <w:bCs/>
          <w:sz w:val="24"/>
          <w:szCs w:val="24"/>
        </w:rPr>
      </w:pPr>
      <w:r w:rsidRPr="00E0512F">
        <w:rPr>
          <w:rFonts w:ascii="Arial" w:hAnsi="Arial" w:cs="Arial"/>
          <w:b/>
          <w:bCs/>
          <w:sz w:val="24"/>
          <w:szCs w:val="24"/>
        </w:rPr>
        <w:t>Source:</w:t>
      </w:r>
      <w:r w:rsidRPr="00E0512F">
        <w:rPr>
          <w:rFonts w:ascii="Arial" w:hAnsi="Arial" w:cs="Arial"/>
          <w:b/>
          <w:bCs/>
          <w:sz w:val="24"/>
        </w:rPr>
        <w:tab/>
      </w:r>
      <w:r w:rsidR="00DC357B" w:rsidRPr="00E0512F">
        <w:rPr>
          <w:rFonts w:ascii="Arial" w:hAnsi="Arial" w:cs="Arial"/>
          <w:b/>
          <w:bCs/>
          <w:sz w:val="24"/>
          <w:szCs w:val="24"/>
        </w:rPr>
        <w:t>NEC</w:t>
      </w:r>
    </w:p>
    <w:p w14:paraId="45BE90BE" w14:textId="787F5EF9" w:rsidR="00CD4C7B" w:rsidRPr="00E0512F" w:rsidRDefault="00CD4C7B" w:rsidP="5A7F95BF">
      <w:pPr>
        <w:ind w:left="1985" w:hanging="1985"/>
        <w:rPr>
          <w:rFonts w:ascii="Arial" w:hAnsi="Arial" w:cs="Arial"/>
          <w:b/>
          <w:bCs/>
          <w:sz w:val="24"/>
          <w:szCs w:val="24"/>
        </w:rPr>
      </w:pPr>
      <w:r w:rsidRPr="00E0512F">
        <w:rPr>
          <w:rFonts w:ascii="Arial" w:hAnsi="Arial" w:cs="Arial"/>
          <w:b/>
          <w:bCs/>
          <w:sz w:val="24"/>
          <w:szCs w:val="24"/>
        </w:rPr>
        <w:t>Title:</w:t>
      </w:r>
      <w:r w:rsidRPr="00E0512F">
        <w:rPr>
          <w:rFonts w:ascii="Arial" w:hAnsi="Arial" w:cs="Arial"/>
          <w:b/>
          <w:bCs/>
          <w:sz w:val="24"/>
        </w:rPr>
        <w:tab/>
      </w:r>
      <w:r w:rsidR="00B7749B" w:rsidRPr="00E0512F">
        <w:rPr>
          <w:rFonts w:ascii="Arial" w:hAnsi="Arial" w:cs="Arial"/>
          <w:b/>
          <w:bCs/>
          <w:sz w:val="24"/>
        </w:rPr>
        <w:t>Analysis of TEI since introduction of the TEI handling procedure</w:t>
      </w:r>
    </w:p>
    <w:p w14:paraId="7DF86DB4" w14:textId="0DF7FCF6" w:rsidR="00CD4C7B" w:rsidRPr="00E0512F" w:rsidRDefault="00CD4C7B" w:rsidP="5A7F95BF">
      <w:pPr>
        <w:tabs>
          <w:tab w:val="left" w:pos="1985"/>
        </w:tabs>
        <w:rPr>
          <w:rFonts w:ascii="Arial" w:hAnsi="Arial" w:cs="Arial"/>
          <w:b/>
          <w:bCs/>
          <w:sz w:val="24"/>
          <w:szCs w:val="24"/>
        </w:rPr>
      </w:pPr>
      <w:r w:rsidRPr="00E0512F">
        <w:rPr>
          <w:rFonts w:ascii="Arial" w:hAnsi="Arial" w:cs="Arial"/>
          <w:b/>
          <w:bCs/>
          <w:sz w:val="24"/>
          <w:szCs w:val="24"/>
        </w:rPr>
        <w:t>Document for:</w:t>
      </w:r>
      <w:r w:rsidRPr="00E0512F">
        <w:rPr>
          <w:rFonts w:ascii="Arial" w:hAnsi="Arial" w:cs="Arial"/>
          <w:b/>
          <w:bCs/>
          <w:sz w:val="24"/>
        </w:rPr>
        <w:tab/>
      </w:r>
      <w:r w:rsidR="00DC357B" w:rsidRPr="00E0512F">
        <w:rPr>
          <w:rFonts w:ascii="Arial" w:hAnsi="Arial" w:cs="Arial"/>
          <w:b/>
          <w:bCs/>
          <w:sz w:val="24"/>
          <w:szCs w:val="24"/>
        </w:rPr>
        <w:t>Discussion</w:t>
      </w:r>
    </w:p>
    <w:p w14:paraId="28573B81" w14:textId="77777777" w:rsidR="00091B6E" w:rsidRPr="00E0512F" w:rsidRDefault="00091B6E" w:rsidP="00091B6E">
      <w:pPr>
        <w:pStyle w:val="Heading1"/>
      </w:pPr>
      <w:r w:rsidRPr="00E0512F">
        <w:t>1</w:t>
      </w:r>
      <w:r w:rsidRPr="00E0512F">
        <w:tab/>
        <w:t>Introduction</w:t>
      </w:r>
    </w:p>
    <w:p w14:paraId="0F7BEAE0" w14:textId="28CE0B26" w:rsidR="00DA4360" w:rsidRPr="00E0512F" w:rsidRDefault="00DA4360" w:rsidP="00091B6E">
      <w:r w:rsidRPr="00E0512F">
        <w:t>TSG RAN has had an approved TEI handling procedure since March 2021 (RAN#91e). Since then the procedure has been updated and reapproved a few times. The latest approved version is RP-240868 [1]. At RAN#100, RP-231446 [2] showed an analysis of how TEI had really been handled since the establishment of the TEI handling procedure. In this document we take another look to see if the issues identified at RAN#100 are still issues and whether there are any other observations to make.</w:t>
      </w:r>
    </w:p>
    <w:p w14:paraId="1F5F4DCC" w14:textId="6B9DC263" w:rsidR="00091B6E" w:rsidRPr="00E0512F" w:rsidRDefault="00091B6E" w:rsidP="00091B6E">
      <w:pPr>
        <w:pStyle w:val="Heading1"/>
      </w:pPr>
      <w:r w:rsidRPr="00E0512F">
        <w:t>2</w:t>
      </w:r>
      <w:r w:rsidRPr="00E0512F">
        <w:tab/>
        <w:t>Discussion</w:t>
      </w:r>
    </w:p>
    <w:p w14:paraId="599926E6" w14:textId="2801034F" w:rsidR="00D67112" w:rsidRPr="00E0512F" w:rsidRDefault="007A7326" w:rsidP="00A9795A">
      <w:r w:rsidRPr="00E0512F">
        <w:t>The table below covers TEI upto and including RAN#103</w:t>
      </w:r>
      <w:r w:rsidR="00D535A0" w:rsidRPr="00E0512F">
        <w:t xml:space="preserve"> (March 2024), </w:t>
      </w:r>
      <w:r w:rsidR="00D535A0" w:rsidRPr="00E0512F">
        <w:t>sorted by TEI identifier, identifying the number of WGs involved (and which ones), the number of CRs and across how many plenary cycles they were approved</w:t>
      </w:r>
      <w:r w:rsidRPr="00E0512F">
        <w: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127"/>
        <w:gridCol w:w="627"/>
        <w:gridCol w:w="1514"/>
        <w:gridCol w:w="577"/>
        <w:gridCol w:w="558"/>
        <w:gridCol w:w="3061"/>
      </w:tblGrid>
      <w:tr w:rsidR="002B7606" w:rsidRPr="00E0512F" w14:paraId="1AAFC565" w14:textId="77777777" w:rsidTr="002B7606">
        <w:tc>
          <w:tcPr>
            <w:tcW w:w="3127" w:type="dxa"/>
            <w:vAlign w:val="bottom"/>
          </w:tcPr>
          <w:p w14:paraId="6EE04D6E" w14:textId="77777777" w:rsidR="002B7606" w:rsidRPr="00E0512F" w:rsidRDefault="002B7606" w:rsidP="00A9795A">
            <w:pPr>
              <w:pStyle w:val="TAH"/>
              <w:adjustRightInd w:val="0"/>
              <w:snapToGrid w:val="0"/>
              <w:contextualSpacing/>
            </w:pPr>
            <w:r w:rsidRPr="00E0512F">
              <w:t>TEI identifier</w:t>
            </w:r>
          </w:p>
        </w:tc>
        <w:tc>
          <w:tcPr>
            <w:tcW w:w="627" w:type="dxa"/>
          </w:tcPr>
          <w:p w14:paraId="2E075BC4" w14:textId="6DD81334" w:rsidR="002B7606" w:rsidRPr="00E0512F" w:rsidRDefault="002B7606" w:rsidP="00A9795A">
            <w:pPr>
              <w:pStyle w:val="TAH"/>
              <w:adjustRightInd w:val="0"/>
              <w:snapToGrid w:val="0"/>
              <w:contextualSpacing/>
            </w:pPr>
            <w:r w:rsidRPr="00E0512F">
              <w:t>#WG</w:t>
            </w:r>
          </w:p>
        </w:tc>
        <w:tc>
          <w:tcPr>
            <w:tcW w:w="1514" w:type="dxa"/>
            <w:vAlign w:val="bottom"/>
          </w:tcPr>
          <w:p w14:paraId="6B5829C5" w14:textId="740559DD" w:rsidR="002B7606" w:rsidRPr="00E0512F" w:rsidRDefault="002B7606" w:rsidP="00A9795A">
            <w:pPr>
              <w:pStyle w:val="TAH"/>
              <w:adjustRightInd w:val="0"/>
              <w:snapToGrid w:val="0"/>
              <w:contextualSpacing/>
            </w:pPr>
            <w:r w:rsidRPr="00E0512F">
              <w:t>Involved WGs</w:t>
            </w:r>
          </w:p>
        </w:tc>
        <w:tc>
          <w:tcPr>
            <w:tcW w:w="577" w:type="dxa"/>
            <w:vAlign w:val="bottom"/>
          </w:tcPr>
          <w:p w14:paraId="304753EB" w14:textId="28B5ACCD" w:rsidR="002B7606" w:rsidRPr="00E0512F" w:rsidRDefault="002B7606" w:rsidP="00A9795A">
            <w:pPr>
              <w:pStyle w:val="TAH"/>
              <w:adjustRightInd w:val="0"/>
              <w:snapToGrid w:val="0"/>
              <w:contextualSpacing/>
            </w:pPr>
            <w:r w:rsidRPr="00E0512F">
              <w:t>#CR</w:t>
            </w:r>
          </w:p>
        </w:tc>
        <w:tc>
          <w:tcPr>
            <w:tcW w:w="558" w:type="dxa"/>
          </w:tcPr>
          <w:p w14:paraId="3B6B20D5" w14:textId="6AE3DF58" w:rsidR="002B7606" w:rsidRPr="00E0512F" w:rsidRDefault="002B7606" w:rsidP="00A9795A">
            <w:pPr>
              <w:pStyle w:val="TAH"/>
              <w:adjustRightInd w:val="0"/>
              <w:snapToGrid w:val="0"/>
              <w:contextualSpacing/>
            </w:pPr>
            <w:r w:rsidRPr="00E0512F">
              <w:t>#Cy</w:t>
            </w:r>
          </w:p>
        </w:tc>
        <w:tc>
          <w:tcPr>
            <w:tcW w:w="3061" w:type="dxa"/>
            <w:vAlign w:val="bottom"/>
          </w:tcPr>
          <w:p w14:paraId="3DFC7F63" w14:textId="77777777" w:rsidR="002B7606" w:rsidRPr="00E0512F" w:rsidRDefault="002B7606" w:rsidP="00A9795A">
            <w:pPr>
              <w:pStyle w:val="TAH"/>
              <w:adjustRightInd w:val="0"/>
              <w:snapToGrid w:val="0"/>
              <w:contextualSpacing/>
            </w:pPr>
            <w:r w:rsidRPr="00E0512F">
              <w:t>Comment</w:t>
            </w:r>
          </w:p>
        </w:tc>
      </w:tr>
      <w:tr w:rsidR="002B7606" w:rsidRPr="00E0512F" w14:paraId="049EC979" w14:textId="77777777" w:rsidTr="002B7606">
        <w:tc>
          <w:tcPr>
            <w:tcW w:w="3127" w:type="dxa"/>
          </w:tcPr>
          <w:p w14:paraId="0FCC9A2B" w14:textId="4CB7BEC1" w:rsidR="002B7606" w:rsidRPr="00E0512F" w:rsidRDefault="002B7606" w:rsidP="00A9795A">
            <w:pPr>
              <w:adjustRightInd w:val="0"/>
              <w:snapToGrid w:val="0"/>
              <w:contextualSpacing/>
              <w:rPr>
                <w:rFonts w:ascii="Arial" w:hAnsi="Arial" w:cs="Arial"/>
                <w:sz w:val="18"/>
                <w:szCs w:val="18"/>
              </w:rPr>
            </w:pPr>
            <w:r w:rsidRPr="00E0512F">
              <w:rPr>
                <w:rFonts w:ascii="Arial" w:hAnsi="Arial" w:cs="Arial"/>
                <w:sz w:val="18"/>
                <w:szCs w:val="18"/>
              </w:rPr>
              <w:t>[1symbol_PRS]</w:t>
            </w:r>
          </w:p>
        </w:tc>
        <w:tc>
          <w:tcPr>
            <w:tcW w:w="627" w:type="dxa"/>
          </w:tcPr>
          <w:p w14:paraId="37430F3B" w14:textId="401DE341" w:rsidR="002B7606" w:rsidRPr="00E0512F" w:rsidRDefault="002B7606" w:rsidP="00A9795A">
            <w:pPr>
              <w:adjustRightInd w:val="0"/>
              <w:snapToGrid w:val="0"/>
              <w:contextualSpacing/>
              <w:jc w:val="right"/>
              <w:rPr>
                <w:rFonts w:ascii="Arial" w:hAnsi="Arial" w:cs="Arial"/>
                <w:sz w:val="18"/>
                <w:szCs w:val="18"/>
              </w:rPr>
            </w:pPr>
            <w:r w:rsidRPr="00E0512F">
              <w:rPr>
                <w:rFonts w:ascii="Arial" w:hAnsi="Arial" w:cs="Arial"/>
                <w:sz w:val="18"/>
                <w:szCs w:val="18"/>
              </w:rPr>
              <w:t>2</w:t>
            </w:r>
          </w:p>
        </w:tc>
        <w:tc>
          <w:tcPr>
            <w:tcW w:w="1514" w:type="dxa"/>
          </w:tcPr>
          <w:p w14:paraId="22AC1956" w14:textId="4C4532AB" w:rsidR="002B7606" w:rsidRPr="00E0512F" w:rsidRDefault="002B7606" w:rsidP="00A9795A">
            <w:pPr>
              <w:adjustRightInd w:val="0"/>
              <w:snapToGrid w:val="0"/>
              <w:contextualSpacing/>
              <w:rPr>
                <w:rFonts w:ascii="Arial" w:hAnsi="Arial" w:cs="Arial"/>
                <w:sz w:val="18"/>
                <w:szCs w:val="18"/>
              </w:rPr>
            </w:pPr>
            <w:r w:rsidRPr="00E0512F">
              <w:rPr>
                <w:rFonts w:ascii="Arial" w:hAnsi="Arial" w:cs="Arial"/>
                <w:sz w:val="18"/>
                <w:szCs w:val="18"/>
              </w:rPr>
              <w:t>R1, R3</w:t>
            </w:r>
          </w:p>
        </w:tc>
        <w:tc>
          <w:tcPr>
            <w:tcW w:w="577" w:type="dxa"/>
          </w:tcPr>
          <w:p w14:paraId="3F54B5FC" w14:textId="15B5AEE7" w:rsidR="002B7606" w:rsidRPr="00E0512F" w:rsidRDefault="002B7606" w:rsidP="00A9795A">
            <w:pPr>
              <w:adjustRightInd w:val="0"/>
              <w:snapToGrid w:val="0"/>
              <w:contextualSpacing/>
              <w:jc w:val="right"/>
              <w:rPr>
                <w:rFonts w:ascii="Arial" w:hAnsi="Arial" w:cs="Arial"/>
                <w:sz w:val="18"/>
                <w:szCs w:val="18"/>
              </w:rPr>
            </w:pPr>
            <w:r w:rsidRPr="00E0512F">
              <w:rPr>
                <w:rFonts w:ascii="Arial" w:hAnsi="Arial" w:cs="Arial"/>
                <w:sz w:val="18"/>
                <w:szCs w:val="18"/>
              </w:rPr>
              <w:t>5</w:t>
            </w:r>
          </w:p>
        </w:tc>
        <w:tc>
          <w:tcPr>
            <w:tcW w:w="558" w:type="dxa"/>
          </w:tcPr>
          <w:p w14:paraId="2FD651CD" w14:textId="76039328" w:rsidR="002B7606" w:rsidRPr="00E0512F" w:rsidRDefault="002B7606" w:rsidP="00A9795A">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3061" w:type="dxa"/>
          </w:tcPr>
          <w:p w14:paraId="257B41FA" w14:textId="77777777" w:rsidR="002B7606" w:rsidRPr="00E0512F" w:rsidRDefault="002B7606" w:rsidP="00A9795A">
            <w:pPr>
              <w:adjustRightInd w:val="0"/>
              <w:snapToGrid w:val="0"/>
              <w:contextualSpacing/>
              <w:rPr>
                <w:rFonts w:ascii="Arial" w:hAnsi="Arial" w:cs="Arial"/>
                <w:sz w:val="18"/>
                <w:szCs w:val="18"/>
              </w:rPr>
            </w:pPr>
          </w:p>
        </w:tc>
      </w:tr>
      <w:tr w:rsidR="002B7606" w:rsidRPr="00E0512F" w14:paraId="5FBE3DAB" w14:textId="77777777" w:rsidTr="002B7606">
        <w:tc>
          <w:tcPr>
            <w:tcW w:w="3127" w:type="dxa"/>
          </w:tcPr>
          <w:p w14:paraId="7FCC4882" w14:textId="6BDC1ED0" w:rsidR="002B7606" w:rsidRPr="00E0512F" w:rsidRDefault="002B7606" w:rsidP="00A9795A">
            <w:pPr>
              <w:adjustRightInd w:val="0"/>
              <w:snapToGrid w:val="0"/>
              <w:contextualSpacing/>
              <w:rPr>
                <w:rFonts w:ascii="Arial" w:hAnsi="Arial" w:cs="Arial"/>
                <w:sz w:val="18"/>
                <w:szCs w:val="18"/>
              </w:rPr>
            </w:pPr>
            <w:r w:rsidRPr="00E0512F">
              <w:rPr>
                <w:rFonts w:ascii="Arial" w:hAnsi="Arial" w:cs="Arial"/>
                <w:sz w:val="18"/>
                <w:szCs w:val="18"/>
              </w:rPr>
              <w:t>[2Rx_XR_Device]</w:t>
            </w:r>
          </w:p>
        </w:tc>
        <w:tc>
          <w:tcPr>
            <w:tcW w:w="627" w:type="dxa"/>
          </w:tcPr>
          <w:p w14:paraId="5B06AFF1" w14:textId="76970C84" w:rsidR="002B7606" w:rsidRPr="00E0512F" w:rsidRDefault="002B7606" w:rsidP="00A9795A">
            <w:pPr>
              <w:adjustRightInd w:val="0"/>
              <w:snapToGrid w:val="0"/>
              <w:contextualSpacing/>
              <w:jc w:val="right"/>
              <w:rPr>
                <w:rFonts w:ascii="Arial" w:hAnsi="Arial" w:cs="Arial"/>
                <w:sz w:val="18"/>
                <w:szCs w:val="18"/>
              </w:rPr>
            </w:pPr>
            <w:r w:rsidRPr="00E0512F">
              <w:rPr>
                <w:rFonts w:ascii="Arial" w:hAnsi="Arial" w:cs="Arial"/>
                <w:sz w:val="18"/>
                <w:szCs w:val="18"/>
              </w:rPr>
              <w:t>3</w:t>
            </w:r>
          </w:p>
        </w:tc>
        <w:tc>
          <w:tcPr>
            <w:tcW w:w="1514" w:type="dxa"/>
          </w:tcPr>
          <w:p w14:paraId="2A988F30" w14:textId="1304FC39" w:rsidR="002B7606" w:rsidRPr="00E0512F" w:rsidRDefault="002B7606" w:rsidP="00A9795A">
            <w:pPr>
              <w:adjustRightInd w:val="0"/>
              <w:snapToGrid w:val="0"/>
              <w:contextualSpacing/>
              <w:rPr>
                <w:rFonts w:ascii="Arial" w:hAnsi="Arial" w:cs="Arial"/>
                <w:sz w:val="18"/>
                <w:szCs w:val="18"/>
              </w:rPr>
            </w:pPr>
            <w:r w:rsidRPr="00E0512F">
              <w:rPr>
                <w:rFonts w:ascii="Arial" w:hAnsi="Arial" w:cs="Arial"/>
                <w:sz w:val="18"/>
                <w:szCs w:val="18"/>
              </w:rPr>
              <w:t>R2, R3, R4</w:t>
            </w:r>
          </w:p>
        </w:tc>
        <w:tc>
          <w:tcPr>
            <w:tcW w:w="577" w:type="dxa"/>
          </w:tcPr>
          <w:p w14:paraId="39B9E7B9" w14:textId="6360F87C" w:rsidR="002B7606" w:rsidRPr="00E0512F" w:rsidRDefault="002B7606" w:rsidP="00A9795A">
            <w:pPr>
              <w:adjustRightInd w:val="0"/>
              <w:snapToGrid w:val="0"/>
              <w:contextualSpacing/>
              <w:jc w:val="right"/>
              <w:rPr>
                <w:rFonts w:ascii="Arial" w:hAnsi="Arial" w:cs="Arial"/>
                <w:sz w:val="18"/>
                <w:szCs w:val="18"/>
              </w:rPr>
            </w:pPr>
            <w:r w:rsidRPr="00E0512F">
              <w:rPr>
                <w:rFonts w:ascii="Arial" w:hAnsi="Arial" w:cs="Arial"/>
                <w:sz w:val="18"/>
                <w:szCs w:val="18"/>
              </w:rPr>
              <w:t>7</w:t>
            </w:r>
          </w:p>
        </w:tc>
        <w:tc>
          <w:tcPr>
            <w:tcW w:w="558" w:type="dxa"/>
          </w:tcPr>
          <w:p w14:paraId="2BFB8265" w14:textId="1A2999B2" w:rsidR="002B7606" w:rsidRPr="00E0512F" w:rsidRDefault="002B7606" w:rsidP="00A9795A">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3061" w:type="dxa"/>
          </w:tcPr>
          <w:p w14:paraId="4D415DF4" w14:textId="77777777" w:rsidR="002B7606" w:rsidRPr="00E0512F" w:rsidRDefault="002B7606" w:rsidP="00A9795A">
            <w:pPr>
              <w:adjustRightInd w:val="0"/>
              <w:snapToGrid w:val="0"/>
              <w:contextualSpacing/>
              <w:rPr>
                <w:rFonts w:ascii="Arial" w:hAnsi="Arial" w:cs="Arial"/>
                <w:sz w:val="18"/>
                <w:szCs w:val="18"/>
              </w:rPr>
            </w:pPr>
          </w:p>
        </w:tc>
      </w:tr>
      <w:tr w:rsidR="002B7606" w:rsidRPr="00E0512F" w14:paraId="33138A6D" w14:textId="77777777" w:rsidTr="002B7606">
        <w:tc>
          <w:tcPr>
            <w:tcW w:w="3127" w:type="dxa"/>
          </w:tcPr>
          <w:p w14:paraId="01003057" w14:textId="0943B3CF" w:rsidR="002B7606" w:rsidRPr="00E0512F" w:rsidRDefault="002B7606" w:rsidP="00A9795A">
            <w:pPr>
              <w:adjustRightInd w:val="0"/>
              <w:snapToGrid w:val="0"/>
              <w:contextualSpacing/>
              <w:rPr>
                <w:rFonts w:ascii="Arial" w:hAnsi="Arial" w:cs="Arial"/>
                <w:sz w:val="18"/>
                <w:szCs w:val="18"/>
              </w:rPr>
            </w:pPr>
            <w:r w:rsidRPr="00E0512F">
              <w:rPr>
                <w:rFonts w:ascii="Arial" w:hAnsi="Arial" w:cs="Arial"/>
                <w:sz w:val="18"/>
                <w:szCs w:val="18"/>
              </w:rPr>
              <w:t>[BT-AoA-AoD]</w:t>
            </w:r>
          </w:p>
        </w:tc>
        <w:tc>
          <w:tcPr>
            <w:tcW w:w="627" w:type="dxa"/>
          </w:tcPr>
          <w:p w14:paraId="7F4B2C67" w14:textId="0845AE93" w:rsidR="002B7606" w:rsidRPr="00E0512F" w:rsidRDefault="002B7606" w:rsidP="00A9795A">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1514" w:type="dxa"/>
          </w:tcPr>
          <w:p w14:paraId="01F37178" w14:textId="5F51C7E5" w:rsidR="002B7606" w:rsidRPr="00E0512F" w:rsidRDefault="002B7606" w:rsidP="00A9795A">
            <w:pPr>
              <w:adjustRightInd w:val="0"/>
              <w:snapToGrid w:val="0"/>
              <w:contextualSpacing/>
              <w:rPr>
                <w:rFonts w:ascii="Arial" w:hAnsi="Arial" w:cs="Arial"/>
                <w:sz w:val="18"/>
                <w:szCs w:val="18"/>
              </w:rPr>
            </w:pPr>
            <w:r w:rsidRPr="00E0512F">
              <w:rPr>
                <w:rFonts w:ascii="Arial" w:hAnsi="Arial" w:cs="Arial"/>
                <w:sz w:val="18"/>
                <w:szCs w:val="18"/>
              </w:rPr>
              <w:t>R2</w:t>
            </w:r>
          </w:p>
        </w:tc>
        <w:tc>
          <w:tcPr>
            <w:tcW w:w="577" w:type="dxa"/>
          </w:tcPr>
          <w:p w14:paraId="7354C5F5" w14:textId="0555C7FF" w:rsidR="002B7606" w:rsidRPr="00E0512F" w:rsidRDefault="002B7606" w:rsidP="00A9795A">
            <w:pPr>
              <w:adjustRightInd w:val="0"/>
              <w:snapToGrid w:val="0"/>
              <w:contextualSpacing/>
              <w:jc w:val="right"/>
              <w:rPr>
                <w:rFonts w:ascii="Arial" w:hAnsi="Arial" w:cs="Arial"/>
                <w:sz w:val="18"/>
                <w:szCs w:val="18"/>
              </w:rPr>
            </w:pPr>
            <w:r w:rsidRPr="00E0512F">
              <w:rPr>
                <w:rFonts w:ascii="Arial" w:hAnsi="Arial" w:cs="Arial"/>
                <w:sz w:val="18"/>
                <w:szCs w:val="18"/>
              </w:rPr>
              <w:t>5</w:t>
            </w:r>
          </w:p>
        </w:tc>
        <w:tc>
          <w:tcPr>
            <w:tcW w:w="558" w:type="dxa"/>
          </w:tcPr>
          <w:p w14:paraId="163B3F25" w14:textId="46E6332A" w:rsidR="002B7606" w:rsidRPr="00E0512F" w:rsidRDefault="002B7606" w:rsidP="00A9795A">
            <w:pPr>
              <w:adjustRightInd w:val="0"/>
              <w:snapToGrid w:val="0"/>
              <w:contextualSpacing/>
              <w:jc w:val="right"/>
              <w:rPr>
                <w:rFonts w:ascii="Arial" w:hAnsi="Arial" w:cs="Arial"/>
                <w:sz w:val="18"/>
                <w:szCs w:val="18"/>
              </w:rPr>
            </w:pPr>
            <w:r w:rsidRPr="00E0512F">
              <w:rPr>
                <w:rFonts w:ascii="Arial" w:hAnsi="Arial" w:cs="Arial"/>
                <w:sz w:val="18"/>
                <w:szCs w:val="18"/>
              </w:rPr>
              <w:t>2</w:t>
            </w:r>
          </w:p>
        </w:tc>
        <w:tc>
          <w:tcPr>
            <w:tcW w:w="3061" w:type="dxa"/>
          </w:tcPr>
          <w:p w14:paraId="5B67AAE2" w14:textId="77777777" w:rsidR="002B7606" w:rsidRPr="00E0512F" w:rsidRDefault="002B7606" w:rsidP="00A9795A">
            <w:pPr>
              <w:adjustRightInd w:val="0"/>
              <w:snapToGrid w:val="0"/>
              <w:contextualSpacing/>
              <w:rPr>
                <w:rFonts w:ascii="Arial" w:hAnsi="Arial" w:cs="Arial"/>
                <w:sz w:val="18"/>
                <w:szCs w:val="18"/>
              </w:rPr>
            </w:pPr>
          </w:p>
        </w:tc>
      </w:tr>
      <w:tr w:rsidR="002B7606" w:rsidRPr="00E0512F" w14:paraId="047A6A93" w14:textId="77777777" w:rsidTr="002B7606">
        <w:tc>
          <w:tcPr>
            <w:tcW w:w="3127" w:type="dxa"/>
          </w:tcPr>
          <w:p w14:paraId="2EAFFE9D" w14:textId="77777777" w:rsidR="002B7606" w:rsidRPr="00E0512F" w:rsidRDefault="002B7606" w:rsidP="00CB61D8">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[CellSelection_EmergencyFallback]</w:t>
            </w:r>
          </w:p>
        </w:tc>
        <w:tc>
          <w:tcPr>
            <w:tcW w:w="627" w:type="dxa"/>
          </w:tcPr>
          <w:p w14:paraId="30C792B8" w14:textId="77777777" w:rsidR="002B7606" w:rsidRPr="00E0512F" w:rsidRDefault="002B7606" w:rsidP="00CB61D8">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1514" w:type="dxa"/>
          </w:tcPr>
          <w:p w14:paraId="735473D5" w14:textId="77777777" w:rsidR="002B7606" w:rsidRPr="00E0512F" w:rsidRDefault="002B7606" w:rsidP="00CB61D8">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R2</w:t>
            </w:r>
          </w:p>
        </w:tc>
        <w:tc>
          <w:tcPr>
            <w:tcW w:w="577" w:type="dxa"/>
          </w:tcPr>
          <w:p w14:paraId="09ECAE2A" w14:textId="77777777" w:rsidR="002B7606" w:rsidRPr="00E0512F" w:rsidRDefault="002B7606" w:rsidP="00CB61D8">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2</w:t>
            </w:r>
          </w:p>
        </w:tc>
        <w:tc>
          <w:tcPr>
            <w:tcW w:w="558" w:type="dxa"/>
          </w:tcPr>
          <w:p w14:paraId="57E2376E" w14:textId="77777777" w:rsidR="002B7606" w:rsidRPr="00E0512F" w:rsidRDefault="002B7606" w:rsidP="00CB61D8">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3061" w:type="dxa"/>
          </w:tcPr>
          <w:p w14:paraId="5D89A48C" w14:textId="171CCEFB" w:rsidR="002B7606" w:rsidRPr="00E0512F" w:rsidRDefault="002B7606" w:rsidP="00CB61D8">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No change vs. RAN#100</w:t>
            </w:r>
          </w:p>
        </w:tc>
      </w:tr>
      <w:tr w:rsidR="002B7606" w:rsidRPr="00E0512F" w14:paraId="26475E77" w14:textId="77777777" w:rsidTr="002B7606">
        <w:tc>
          <w:tcPr>
            <w:tcW w:w="3127" w:type="dxa"/>
          </w:tcPr>
          <w:p w14:paraId="09564BA9" w14:textId="7D1DB9A6" w:rsidR="002B7606" w:rsidRPr="00E0512F" w:rsidRDefault="002B7606" w:rsidP="00A9795A">
            <w:pPr>
              <w:adjustRightInd w:val="0"/>
              <w:snapToGrid w:val="0"/>
              <w:contextualSpacing/>
              <w:rPr>
                <w:rFonts w:ascii="Arial" w:hAnsi="Arial" w:cs="Arial"/>
                <w:sz w:val="18"/>
                <w:szCs w:val="18"/>
              </w:rPr>
            </w:pPr>
            <w:r w:rsidRPr="00E0512F">
              <w:rPr>
                <w:rFonts w:ascii="Arial" w:hAnsi="Arial" w:cs="Arial"/>
                <w:sz w:val="18"/>
                <w:szCs w:val="18"/>
              </w:rPr>
              <w:t>[CG-SDT-Enh]</w:t>
            </w:r>
          </w:p>
        </w:tc>
        <w:tc>
          <w:tcPr>
            <w:tcW w:w="627" w:type="dxa"/>
          </w:tcPr>
          <w:p w14:paraId="4EA15A07" w14:textId="497E8B76" w:rsidR="002B7606" w:rsidRPr="00E0512F" w:rsidRDefault="002B7606" w:rsidP="00A9795A">
            <w:pPr>
              <w:adjustRightInd w:val="0"/>
              <w:snapToGrid w:val="0"/>
              <w:contextualSpacing/>
              <w:jc w:val="right"/>
              <w:rPr>
                <w:rFonts w:ascii="Arial" w:hAnsi="Arial" w:cs="Arial"/>
                <w:sz w:val="18"/>
                <w:szCs w:val="18"/>
              </w:rPr>
            </w:pPr>
            <w:r w:rsidRPr="00E0512F">
              <w:rPr>
                <w:rFonts w:ascii="Arial" w:hAnsi="Arial" w:cs="Arial"/>
                <w:sz w:val="18"/>
                <w:szCs w:val="18"/>
              </w:rPr>
              <w:t>2</w:t>
            </w:r>
          </w:p>
        </w:tc>
        <w:tc>
          <w:tcPr>
            <w:tcW w:w="1514" w:type="dxa"/>
          </w:tcPr>
          <w:p w14:paraId="1F078AE6" w14:textId="4BC78701" w:rsidR="002B7606" w:rsidRPr="00E0512F" w:rsidRDefault="002B7606" w:rsidP="00A9795A">
            <w:pPr>
              <w:adjustRightInd w:val="0"/>
              <w:snapToGrid w:val="0"/>
              <w:contextualSpacing/>
              <w:rPr>
                <w:rFonts w:ascii="Arial" w:hAnsi="Arial" w:cs="Arial"/>
                <w:sz w:val="18"/>
                <w:szCs w:val="18"/>
              </w:rPr>
            </w:pPr>
            <w:r w:rsidRPr="00E0512F">
              <w:rPr>
                <w:rFonts w:ascii="Arial" w:hAnsi="Arial" w:cs="Arial"/>
                <w:sz w:val="18"/>
                <w:szCs w:val="18"/>
              </w:rPr>
              <w:t>R1, R2</w:t>
            </w:r>
          </w:p>
        </w:tc>
        <w:tc>
          <w:tcPr>
            <w:tcW w:w="577" w:type="dxa"/>
          </w:tcPr>
          <w:p w14:paraId="7F68508C" w14:textId="15BAE569" w:rsidR="002B7606" w:rsidRPr="00E0512F" w:rsidRDefault="002B7606" w:rsidP="00A9795A">
            <w:pPr>
              <w:adjustRightInd w:val="0"/>
              <w:snapToGrid w:val="0"/>
              <w:contextualSpacing/>
              <w:jc w:val="right"/>
              <w:rPr>
                <w:rFonts w:ascii="Arial" w:hAnsi="Arial" w:cs="Arial"/>
                <w:sz w:val="18"/>
                <w:szCs w:val="18"/>
              </w:rPr>
            </w:pPr>
            <w:r w:rsidRPr="00E0512F">
              <w:rPr>
                <w:rFonts w:ascii="Arial" w:hAnsi="Arial" w:cs="Arial"/>
                <w:sz w:val="18"/>
                <w:szCs w:val="18"/>
              </w:rPr>
              <w:t>5</w:t>
            </w:r>
          </w:p>
        </w:tc>
        <w:tc>
          <w:tcPr>
            <w:tcW w:w="558" w:type="dxa"/>
          </w:tcPr>
          <w:p w14:paraId="5FE71780" w14:textId="7868046C" w:rsidR="002B7606" w:rsidRPr="00E0512F" w:rsidRDefault="002B7606" w:rsidP="00A9795A">
            <w:pPr>
              <w:adjustRightInd w:val="0"/>
              <w:snapToGrid w:val="0"/>
              <w:contextualSpacing/>
              <w:jc w:val="right"/>
              <w:rPr>
                <w:rFonts w:ascii="Arial" w:hAnsi="Arial" w:cs="Arial"/>
                <w:sz w:val="18"/>
                <w:szCs w:val="18"/>
              </w:rPr>
            </w:pPr>
            <w:r w:rsidRPr="00E0512F">
              <w:rPr>
                <w:rFonts w:ascii="Arial" w:hAnsi="Arial" w:cs="Arial"/>
                <w:sz w:val="18"/>
                <w:szCs w:val="18"/>
              </w:rPr>
              <w:t>2</w:t>
            </w:r>
          </w:p>
        </w:tc>
        <w:tc>
          <w:tcPr>
            <w:tcW w:w="3061" w:type="dxa"/>
          </w:tcPr>
          <w:p w14:paraId="48029628" w14:textId="77777777" w:rsidR="002B7606" w:rsidRPr="00E0512F" w:rsidRDefault="002B7606" w:rsidP="00A9795A">
            <w:pPr>
              <w:adjustRightInd w:val="0"/>
              <w:snapToGrid w:val="0"/>
              <w:contextualSpacing/>
              <w:rPr>
                <w:rFonts w:ascii="Arial" w:hAnsi="Arial" w:cs="Arial"/>
                <w:sz w:val="18"/>
                <w:szCs w:val="18"/>
              </w:rPr>
            </w:pPr>
          </w:p>
        </w:tc>
      </w:tr>
      <w:tr w:rsidR="002B7606" w:rsidRPr="00E0512F" w14:paraId="087B0FA2" w14:textId="77777777" w:rsidTr="002B7606">
        <w:tc>
          <w:tcPr>
            <w:tcW w:w="3127" w:type="dxa"/>
          </w:tcPr>
          <w:p w14:paraId="33F3ABBD" w14:textId="2456C3F9" w:rsidR="002B7606" w:rsidRPr="00E0512F" w:rsidRDefault="002B7606" w:rsidP="002B7606">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[CHOwithDCkept]</w:t>
            </w:r>
          </w:p>
        </w:tc>
        <w:tc>
          <w:tcPr>
            <w:tcW w:w="627" w:type="dxa"/>
          </w:tcPr>
          <w:p w14:paraId="26104A87" w14:textId="2FA8F2FC" w:rsidR="002B7606" w:rsidRPr="00E0512F" w:rsidRDefault="002B7606" w:rsidP="002B7606">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2</w:t>
            </w:r>
          </w:p>
        </w:tc>
        <w:tc>
          <w:tcPr>
            <w:tcW w:w="1514" w:type="dxa"/>
          </w:tcPr>
          <w:p w14:paraId="5A07E0DA" w14:textId="7F7E8AFB" w:rsidR="002B7606" w:rsidRPr="00E0512F" w:rsidRDefault="002B7606" w:rsidP="002B7606">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R2, R3</w:t>
            </w:r>
          </w:p>
        </w:tc>
        <w:tc>
          <w:tcPr>
            <w:tcW w:w="577" w:type="dxa"/>
          </w:tcPr>
          <w:p w14:paraId="7B49F3CB" w14:textId="34A6AC6E" w:rsidR="002B7606" w:rsidRPr="00E0512F" w:rsidRDefault="002B7606" w:rsidP="002B7606">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12</w:t>
            </w:r>
          </w:p>
        </w:tc>
        <w:tc>
          <w:tcPr>
            <w:tcW w:w="558" w:type="dxa"/>
          </w:tcPr>
          <w:p w14:paraId="5F1AA276" w14:textId="7931CB81" w:rsidR="002B7606" w:rsidRPr="00E0512F" w:rsidRDefault="002B7606" w:rsidP="002B7606">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3</w:t>
            </w:r>
          </w:p>
        </w:tc>
        <w:tc>
          <w:tcPr>
            <w:tcW w:w="3061" w:type="dxa"/>
          </w:tcPr>
          <w:p w14:paraId="35B55498" w14:textId="56FA340E" w:rsidR="002B7606" w:rsidRPr="00E0512F" w:rsidRDefault="002B7606" w:rsidP="002B7606">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No change vs. RAN#100</w:t>
            </w:r>
          </w:p>
        </w:tc>
      </w:tr>
      <w:tr w:rsidR="002B7606" w:rsidRPr="00E0512F" w14:paraId="7059F7B4" w14:textId="77777777" w:rsidTr="002B7606">
        <w:tc>
          <w:tcPr>
            <w:tcW w:w="3127" w:type="dxa"/>
          </w:tcPr>
          <w:p w14:paraId="7F773F19" w14:textId="07B0D41C" w:rsidR="002B7606" w:rsidRPr="00E0512F" w:rsidRDefault="002B7606" w:rsidP="00D155B6">
            <w:pPr>
              <w:adjustRightInd w:val="0"/>
              <w:snapToGrid w:val="0"/>
              <w:contextualSpacing/>
              <w:rPr>
                <w:rFonts w:ascii="Arial" w:hAnsi="Arial" w:cs="Arial"/>
                <w:sz w:val="18"/>
                <w:szCs w:val="18"/>
              </w:rPr>
            </w:pPr>
            <w:r w:rsidRPr="00E0512F">
              <w:rPr>
                <w:rFonts w:ascii="Arial" w:hAnsi="Arial" w:cs="Arial"/>
                <w:sz w:val="18"/>
                <w:szCs w:val="18"/>
              </w:rPr>
              <w:t>[CIO_in_ReportConfig]</w:t>
            </w:r>
          </w:p>
        </w:tc>
        <w:tc>
          <w:tcPr>
            <w:tcW w:w="627" w:type="dxa"/>
          </w:tcPr>
          <w:p w14:paraId="1CBCA55C" w14:textId="25C5E0CF" w:rsidR="002B7606" w:rsidRPr="00E0512F" w:rsidRDefault="002B7606" w:rsidP="00D155B6">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1514" w:type="dxa"/>
          </w:tcPr>
          <w:p w14:paraId="0C2076E4" w14:textId="218693AF" w:rsidR="002B7606" w:rsidRPr="00E0512F" w:rsidRDefault="002B7606" w:rsidP="00D155B6">
            <w:pPr>
              <w:adjustRightInd w:val="0"/>
              <w:snapToGrid w:val="0"/>
              <w:contextualSpacing/>
              <w:rPr>
                <w:rFonts w:ascii="Arial" w:hAnsi="Arial" w:cs="Arial"/>
                <w:sz w:val="18"/>
                <w:szCs w:val="18"/>
              </w:rPr>
            </w:pPr>
            <w:r w:rsidRPr="00E0512F">
              <w:rPr>
                <w:rFonts w:ascii="Arial" w:hAnsi="Arial" w:cs="Arial"/>
                <w:sz w:val="18"/>
                <w:szCs w:val="18"/>
              </w:rPr>
              <w:t>R2</w:t>
            </w:r>
          </w:p>
        </w:tc>
        <w:tc>
          <w:tcPr>
            <w:tcW w:w="577" w:type="dxa"/>
          </w:tcPr>
          <w:p w14:paraId="547DD2B5" w14:textId="581DBF1C" w:rsidR="002B7606" w:rsidRPr="00E0512F" w:rsidRDefault="002B7606" w:rsidP="00D155B6">
            <w:pPr>
              <w:adjustRightInd w:val="0"/>
              <w:snapToGrid w:val="0"/>
              <w:contextualSpacing/>
              <w:jc w:val="right"/>
              <w:rPr>
                <w:rFonts w:ascii="Arial" w:hAnsi="Arial" w:cs="Arial"/>
                <w:sz w:val="18"/>
                <w:szCs w:val="18"/>
              </w:rPr>
            </w:pPr>
            <w:r w:rsidRPr="00E0512F">
              <w:rPr>
                <w:rFonts w:ascii="Arial" w:hAnsi="Arial" w:cs="Arial"/>
                <w:sz w:val="18"/>
                <w:szCs w:val="18"/>
              </w:rPr>
              <w:t>2</w:t>
            </w:r>
          </w:p>
        </w:tc>
        <w:tc>
          <w:tcPr>
            <w:tcW w:w="558" w:type="dxa"/>
          </w:tcPr>
          <w:p w14:paraId="7A094756" w14:textId="334E263D" w:rsidR="002B7606" w:rsidRPr="00E0512F" w:rsidRDefault="002B7606" w:rsidP="00D155B6">
            <w:pPr>
              <w:adjustRightInd w:val="0"/>
              <w:snapToGrid w:val="0"/>
              <w:contextualSpacing/>
              <w:jc w:val="right"/>
              <w:rPr>
                <w:rFonts w:ascii="Arial" w:hAnsi="Arial" w:cs="Arial"/>
                <w:sz w:val="18"/>
                <w:szCs w:val="18"/>
              </w:rPr>
            </w:pPr>
            <w:r w:rsidRPr="00E0512F">
              <w:rPr>
                <w:rFonts w:ascii="Arial" w:hAnsi="Arial" w:cs="Arial"/>
                <w:sz w:val="18"/>
                <w:szCs w:val="18"/>
              </w:rPr>
              <w:t>2</w:t>
            </w:r>
          </w:p>
        </w:tc>
        <w:tc>
          <w:tcPr>
            <w:tcW w:w="3061" w:type="dxa"/>
          </w:tcPr>
          <w:p w14:paraId="6E2A85C0" w14:textId="77777777" w:rsidR="002B7606" w:rsidRPr="00E0512F" w:rsidRDefault="002B7606" w:rsidP="00D155B6">
            <w:pPr>
              <w:adjustRightInd w:val="0"/>
              <w:snapToGrid w:val="0"/>
              <w:contextualSpacing/>
              <w:rPr>
                <w:rFonts w:ascii="Arial" w:hAnsi="Arial" w:cs="Arial"/>
                <w:sz w:val="18"/>
                <w:szCs w:val="18"/>
              </w:rPr>
            </w:pPr>
          </w:p>
        </w:tc>
      </w:tr>
      <w:tr w:rsidR="002B7606" w:rsidRPr="00E0512F" w14:paraId="0E00435D" w14:textId="77777777" w:rsidTr="002B7606">
        <w:tc>
          <w:tcPr>
            <w:tcW w:w="3127" w:type="dxa"/>
          </w:tcPr>
          <w:p w14:paraId="5AA3DC88" w14:textId="77777777" w:rsidR="002B7606" w:rsidRPr="00E0512F" w:rsidRDefault="002B7606" w:rsidP="002B7606">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[CIO-IRAT-HO-ToNR]</w:t>
            </w:r>
          </w:p>
        </w:tc>
        <w:tc>
          <w:tcPr>
            <w:tcW w:w="627" w:type="dxa"/>
          </w:tcPr>
          <w:p w14:paraId="5B502260" w14:textId="77777777" w:rsidR="002B7606" w:rsidRPr="00E0512F" w:rsidRDefault="002B7606" w:rsidP="002B7606">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1514" w:type="dxa"/>
          </w:tcPr>
          <w:p w14:paraId="2C4395F7" w14:textId="77777777" w:rsidR="002B7606" w:rsidRPr="00E0512F" w:rsidRDefault="002B7606" w:rsidP="002B7606">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R2</w:t>
            </w:r>
          </w:p>
        </w:tc>
        <w:tc>
          <w:tcPr>
            <w:tcW w:w="577" w:type="dxa"/>
          </w:tcPr>
          <w:p w14:paraId="37DCFD72" w14:textId="77777777" w:rsidR="002B7606" w:rsidRPr="00E0512F" w:rsidRDefault="002B7606" w:rsidP="002B7606">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4</w:t>
            </w:r>
          </w:p>
        </w:tc>
        <w:tc>
          <w:tcPr>
            <w:tcW w:w="558" w:type="dxa"/>
          </w:tcPr>
          <w:p w14:paraId="33F3DAA7" w14:textId="77777777" w:rsidR="002B7606" w:rsidRPr="00E0512F" w:rsidRDefault="002B7606" w:rsidP="002B7606">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3061" w:type="dxa"/>
          </w:tcPr>
          <w:p w14:paraId="0D3D916A" w14:textId="1E6EE81C" w:rsidR="002B7606" w:rsidRPr="00E0512F" w:rsidRDefault="002B7606" w:rsidP="002B7606">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No change vs. RAN#100</w:t>
            </w:r>
          </w:p>
        </w:tc>
      </w:tr>
      <w:tr w:rsidR="002B7606" w:rsidRPr="00E0512F" w14:paraId="3C2BC1A4" w14:textId="77777777" w:rsidTr="002B7606">
        <w:tc>
          <w:tcPr>
            <w:tcW w:w="3127" w:type="dxa"/>
          </w:tcPr>
          <w:p w14:paraId="3B24EE93" w14:textId="77777777" w:rsidR="002B7606" w:rsidRPr="00E0512F" w:rsidRDefault="002B7606" w:rsidP="002B7606">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[CSIRSX2], [CSIRSXn]</w:t>
            </w:r>
          </w:p>
        </w:tc>
        <w:tc>
          <w:tcPr>
            <w:tcW w:w="627" w:type="dxa"/>
          </w:tcPr>
          <w:p w14:paraId="12E14231" w14:textId="77777777" w:rsidR="002B7606" w:rsidRPr="00E0512F" w:rsidRDefault="002B7606" w:rsidP="002B7606">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1514" w:type="dxa"/>
          </w:tcPr>
          <w:p w14:paraId="66B4FB89" w14:textId="77777777" w:rsidR="002B7606" w:rsidRPr="00E0512F" w:rsidRDefault="002B7606" w:rsidP="002B7606">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R3</w:t>
            </w:r>
          </w:p>
        </w:tc>
        <w:tc>
          <w:tcPr>
            <w:tcW w:w="577" w:type="dxa"/>
          </w:tcPr>
          <w:p w14:paraId="48229747" w14:textId="77777777" w:rsidR="002B7606" w:rsidRPr="00E0512F" w:rsidRDefault="002B7606" w:rsidP="002B7606">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4</w:t>
            </w:r>
          </w:p>
        </w:tc>
        <w:tc>
          <w:tcPr>
            <w:tcW w:w="558" w:type="dxa"/>
          </w:tcPr>
          <w:p w14:paraId="721256D5" w14:textId="77777777" w:rsidR="002B7606" w:rsidRPr="00E0512F" w:rsidRDefault="002B7606" w:rsidP="002B7606">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3061" w:type="dxa"/>
          </w:tcPr>
          <w:p w14:paraId="65EFD0D7" w14:textId="1FCB2C27" w:rsidR="002B7606" w:rsidRPr="00E0512F" w:rsidRDefault="002B7606" w:rsidP="002B7606">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No change vs. RAN#100</w:t>
            </w:r>
          </w:p>
        </w:tc>
      </w:tr>
      <w:tr w:rsidR="002B7606" w:rsidRPr="00E0512F" w14:paraId="72C18219" w14:textId="77777777" w:rsidTr="002B7606">
        <w:tc>
          <w:tcPr>
            <w:tcW w:w="3127" w:type="dxa"/>
          </w:tcPr>
          <w:p w14:paraId="75B07BE1" w14:textId="77777777" w:rsidR="002B7606" w:rsidRPr="00E0512F" w:rsidRDefault="002B7606" w:rsidP="002B7606">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[DesBufRetrans]</w:t>
            </w:r>
          </w:p>
        </w:tc>
        <w:tc>
          <w:tcPr>
            <w:tcW w:w="627" w:type="dxa"/>
          </w:tcPr>
          <w:p w14:paraId="0E8D55A3" w14:textId="77777777" w:rsidR="002B7606" w:rsidRPr="00E0512F" w:rsidRDefault="002B7606" w:rsidP="002B7606">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1514" w:type="dxa"/>
          </w:tcPr>
          <w:p w14:paraId="5F1AFB18" w14:textId="77777777" w:rsidR="002B7606" w:rsidRPr="00E0512F" w:rsidRDefault="002B7606" w:rsidP="002B7606">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R3</w:t>
            </w:r>
          </w:p>
        </w:tc>
        <w:tc>
          <w:tcPr>
            <w:tcW w:w="577" w:type="dxa"/>
          </w:tcPr>
          <w:p w14:paraId="291FC05B" w14:textId="77777777" w:rsidR="002B7606" w:rsidRPr="00E0512F" w:rsidRDefault="002B7606" w:rsidP="002B7606">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558" w:type="dxa"/>
          </w:tcPr>
          <w:p w14:paraId="42232778" w14:textId="77777777" w:rsidR="002B7606" w:rsidRPr="00E0512F" w:rsidRDefault="002B7606" w:rsidP="002B7606">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3061" w:type="dxa"/>
          </w:tcPr>
          <w:p w14:paraId="0264DEBC" w14:textId="50698D90" w:rsidR="002B7606" w:rsidRPr="00E0512F" w:rsidRDefault="002B7606" w:rsidP="002B7606">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No change vs. RAN#100</w:t>
            </w:r>
          </w:p>
        </w:tc>
      </w:tr>
      <w:tr w:rsidR="002B7606" w:rsidRPr="00E0512F" w14:paraId="4E8F6946" w14:textId="77777777" w:rsidTr="002B7606">
        <w:tc>
          <w:tcPr>
            <w:tcW w:w="3127" w:type="dxa"/>
          </w:tcPr>
          <w:p w14:paraId="04A8F4F2" w14:textId="77777777" w:rsidR="002B7606" w:rsidRPr="00E0512F" w:rsidRDefault="002B7606" w:rsidP="002B7606">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[gNB_ID_Length]</w:t>
            </w:r>
          </w:p>
        </w:tc>
        <w:tc>
          <w:tcPr>
            <w:tcW w:w="627" w:type="dxa"/>
          </w:tcPr>
          <w:p w14:paraId="60C995B2" w14:textId="77777777" w:rsidR="002B7606" w:rsidRPr="00E0512F" w:rsidRDefault="002B7606" w:rsidP="002B7606">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2</w:t>
            </w:r>
          </w:p>
        </w:tc>
        <w:tc>
          <w:tcPr>
            <w:tcW w:w="1514" w:type="dxa"/>
          </w:tcPr>
          <w:p w14:paraId="3080A6D4" w14:textId="77777777" w:rsidR="002B7606" w:rsidRPr="00E0512F" w:rsidRDefault="002B7606" w:rsidP="002B7606">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R2, R3</w:t>
            </w:r>
          </w:p>
        </w:tc>
        <w:tc>
          <w:tcPr>
            <w:tcW w:w="577" w:type="dxa"/>
          </w:tcPr>
          <w:p w14:paraId="528CF2B3" w14:textId="77777777" w:rsidR="002B7606" w:rsidRPr="00E0512F" w:rsidRDefault="002B7606" w:rsidP="002B7606">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9</w:t>
            </w:r>
          </w:p>
        </w:tc>
        <w:tc>
          <w:tcPr>
            <w:tcW w:w="558" w:type="dxa"/>
          </w:tcPr>
          <w:p w14:paraId="04479526" w14:textId="77777777" w:rsidR="002B7606" w:rsidRPr="00E0512F" w:rsidRDefault="002B7606" w:rsidP="002B7606">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2</w:t>
            </w:r>
          </w:p>
        </w:tc>
        <w:tc>
          <w:tcPr>
            <w:tcW w:w="3061" w:type="dxa"/>
          </w:tcPr>
          <w:p w14:paraId="09BA63B2" w14:textId="7C68AC65" w:rsidR="002B7606" w:rsidRPr="00E0512F" w:rsidRDefault="002B7606" w:rsidP="002B7606">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No change vs. RAN#100</w:t>
            </w:r>
          </w:p>
        </w:tc>
      </w:tr>
      <w:tr w:rsidR="00D739A8" w:rsidRPr="00E0512F" w14:paraId="4B836DC5" w14:textId="77777777" w:rsidTr="002B7606">
        <w:tc>
          <w:tcPr>
            <w:tcW w:w="3127" w:type="dxa"/>
          </w:tcPr>
          <w:p w14:paraId="69DAEDAA" w14:textId="661CB1A1" w:rsidR="00D739A8" w:rsidRPr="00E0512F" w:rsidRDefault="00D739A8" w:rsidP="002B7606">
            <w:pPr>
              <w:adjustRightInd w:val="0"/>
              <w:snapToGrid w:val="0"/>
              <w:contextualSpacing/>
              <w:rPr>
                <w:rFonts w:ascii="Arial" w:hAnsi="Arial" w:cs="Arial"/>
                <w:color w:val="000000" w:themeColor="text1"/>
                <w:sz w:val="18"/>
                <w:szCs w:val="18"/>
              </w:rPr>
            </w:pPr>
            <w:r w:rsidRPr="00E0512F">
              <w:rPr>
                <w:rFonts w:ascii="Arial" w:hAnsi="Arial" w:cs="Arial"/>
                <w:color w:val="000000" w:themeColor="text1"/>
                <w:sz w:val="18"/>
                <w:szCs w:val="18"/>
              </w:rPr>
              <w:t>[GNSS LOS/NLOS]</w:t>
            </w:r>
          </w:p>
        </w:tc>
        <w:tc>
          <w:tcPr>
            <w:tcW w:w="627" w:type="dxa"/>
          </w:tcPr>
          <w:p w14:paraId="0EDC8FBE" w14:textId="4C204306" w:rsidR="00D739A8" w:rsidRPr="00E0512F" w:rsidRDefault="00D739A8" w:rsidP="002B7606">
            <w:pPr>
              <w:adjustRightInd w:val="0"/>
              <w:snapToGrid w:val="0"/>
              <w:contextualSpacing/>
              <w:jc w:val="right"/>
              <w:rPr>
                <w:rFonts w:ascii="Arial" w:hAnsi="Arial" w:cs="Arial"/>
                <w:color w:val="000000" w:themeColor="text1"/>
                <w:sz w:val="18"/>
                <w:szCs w:val="18"/>
              </w:rPr>
            </w:pPr>
            <w:r w:rsidRPr="00E0512F">
              <w:rPr>
                <w:rFonts w:ascii="Arial" w:hAnsi="Arial" w:cs="Arial"/>
                <w:color w:val="000000" w:themeColor="text1"/>
                <w:sz w:val="18"/>
                <w:szCs w:val="18"/>
              </w:rPr>
              <w:t>1</w:t>
            </w:r>
          </w:p>
        </w:tc>
        <w:tc>
          <w:tcPr>
            <w:tcW w:w="1514" w:type="dxa"/>
          </w:tcPr>
          <w:p w14:paraId="3E831E9A" w14:textId="0F2C7769" w:rsidR="00D739A8" w:rsidRPr="00E0512F" w:rsidRDefault="00D739A8" w:rsidP="002B7606">
            <w:pPr>
              <w:adjustRightInd w:val="0"/>
              <w:snapToGrid w:val="0"/>
              <w:contextualSpacing/>
              <w:rPr>
                <w:rFonts w:ascii="Arial" w:hAnsi="Arial" w:cs="Arial"/>
                <w:color w:val="000000" w:themeColor="text1"/>
                <w:sz w:val="18"/>
                <w:szCs w:val="18"/>
              </w:rPr>
            </w:pPr>
            <w:r w:rsidRPr="00E0512F">
              <w:rPr>
                <w:rFonts w:ascii="Arial" w:hAnsi="Arial" w:cs="Arial"/>
                <w:color w:val="000000" w:themeColor="text1"/>
                <w:sz w:val="18"/>
                <w:szCs w:val="18"/>
              </w:rPr>
              <w:t>R2</w:t>
            </w:r>
          </w:p>
        </w:tc>
        <w:tc>
          <w:tcPr>
            <w:tcW w:w="577" w:type="dxa"/>
          </w:tcPr>
          <w:p w14:paraId="4739C4B9" w14:textId="37EDBCFB" w:rsidR="00D739A8" w:rsidRPr="00E0512F" w:rsidRDefault="00D739A8" w:rsidP="002B7606">
            <w:pPr>
              <w:adjustRightInd w:val="0"/>
              <w:snapToGrid w:val="0"/>
              <w:contextualSpacing/>
              <w:jc w:val="right"/>
              <w:rPr>
                <w:rFonts w:ascii="Arial" w:hAnsi="Arial" w:cs="Arial"/>
                <w:color w:val="000000" w:themeColor="text1"/>
                <w:sz w:val="18"/>
                <w:szCs w:val="18"/>
              </w:rPr>
            </w:pPr>
            <w:r w:rsidRPr="00E0512F">
              <w:rPr>
                <w:rFonts w:ascii="Arial" w:hAnsi="Arial" w:cs="Arial"/>
                <w:color w:val="000000" w:themeColor="text1"/>
                <w:sz w:val="18"/>
                <w:szCs w:val="18"/>
              </w:rPr>
              <w:t>4</w:t>
            </w:r>
          </w:p>
        </w:tc>
        <w:tc>
          <w:tcPr>
            <w:tcW w:w="558" w:type="dxa"/>
          </w:tcPr>
          <w:p w14:paraId="0E3CD1B0" w14:textId="3677A7C0" w:rsidR="00D739A8" w:rsidRPr="00E0512F" w:rsidRDefault="00D739A8" w:rsidP="002B7606">
            <w:pPr>
              <w:adjustRightInd w:val="0"/>
              <w:snapToGrid w:val="0"/>
              <w:contextualSpacing/>
              <w:jc w:val="right"/>
              <w:rPr>
                <w:rFonts w:ascii="Arial" w:hAnsi="Arial" w:cs="Arial"/>
                <w:color w:val="000000" w:themeColor="text1"/>
                <w:sz w:val="18"/>
                <w:szCs w:val="18"/>
              </w:rPr>
            </w:pPr>
            <w:r w:rsidRPr="00E0512F">
              <w:rPr>
                <w:rFonts w:ascii="Arial" w:hAnsi="Arial" w:cs="Arial"/>
                <w:color w:val="000000" w:themeColor="text1"/>
                <w:sz w:val="18"/>
                <w:szCs w:val="18"/>
              </w:rPr>
              <w:t>2</w:t>
            </w:r>
          </w:p>
        </w:tc>
        <w:tc>
          <w:tcPr>
            <w:tcW w:w="3061" w:type="dxa"/>
          </w:tcPr>
          <w:p w14:paraId="4E4516AB" w14:textId="77777777" w:rsidR="00D739A8" w:rsidRPr="00E0512F" w:rsidRDefault="00D739A8" w:rsidP="002B7606">
            <w:pPr>
              <w:adjustRightInd w:val="0"/>
              <w:snapToGrid w:val="0"/>
              <w:contextualSpacing/>
              <w:rPr>
                <w:rFonts w:ascii="Arial" w:hAnsi="Arial" w:cs="Arial"/>
                <w:color w:val="000000" w:themeColor="text1"/>
                <w:sz w:val="18"/>
                <w:szCs w:val="18"/>
              </w:rPr>
            </w:pPr>
          </w:p>
        </w:tc>
      </w:tr>
      <w:tr w:rsidR="005C6868" w:rsidRPr="00E0512F" w14:paraId="460B1074" w14:textId="77777777" w:rsidTr="005C6868">
        <w:tc>
          <w:tcPr>
            <w:tcW w:w="3127" w:type="dxa"/>
            <w:shd w:val="clear" w:color="auto" w:fill="auto"/>
          </w:tcPr>
          <w:p w14:paraId="6EC67273" w14:textId="77777777" w:rsidR="005C6868" w:rsidRPr="00E0512F" w:rsidRDefault="005C6868" w:rsidP="005C6868">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[HA-GNSS-NMEA]</w:t>
            </w:r>
          </w:p>
        </w:tc>
        <w:tc>
          <w:tcPr>
            <w:tcW w:w="627" w:type="dxa"/>
            <w:shd w:val="clear" w:color="auto" w:fill="auto"/>
          </w:tcPr>
          <w:p w14:paraId="4E21A5AE" w14:textId="77777777" w:rsidR="005C6868" w:rsidRPr="00E0512F" w:rsidRDefault="005C6868" w:rsidP="005C6868">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1514" w:type="dxa"/>
            <w:shd w:val="clear" w:color="auto" w:fill="auto"/>
          </w:tcPr>
          <w:p w14:paraId="7BDDE072" w14:textId="77777777" w:rsidR="005C6868" w:rsidRPr="00E0512F" w:rsidRDefault="005C6868" w:rsidP="005C6868">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R2</w:t>
            </w:r>
          </w:p>
        </w:tc>
        <w:tc>
          <w:tcPr>
            <w:tcW w:w="577" w:type="dxa"/>
            <w:shd w:val="clear" w:color="auto" w:fill="auto"/>
          </w:tcPr>
          <w:p w14:paraId="09F86642" w14:textId="77777777" w:rsidR="005C6868" w:rsidRPr="00E0512F" w:rsidRDefault="005C6868" w:rsidP="005C6868">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558" w:type="dxa"/>
            <w:shd w:val="clear" w:color="auto" w:fill="auto"/>
          </w:tcPr>
          <w:p w14:paraId="1977BABC" w14:textId="77777777" w:rsidR="005C6868" w:rsidRPr="00E0512F" w:rsidRDefault="005C6868" w:rsidP="005C6868">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3061" w:type="dxa"/>
            <w:shd w:val="clear" w:color="auto" w:fill="auto"/>
          </w:tcPr>
          <w:p w14:paraId="359591E7" w14:textId="3F0057D2" w:rsidR="005C6868" w:rsidRPr="00E0512F" w:rsidRDefault="005C6868" w:rsidP="005C6868">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No change vs. RAN#100</w:t>
            </w:r>
          </w:p>
        </w:tc>
      </w:tr>
      <w:tr w:rsidR="00A970DA" w:rsidRPr="00E0512F" w14:paraId="368C8574" w14:textId="77777777" w:rsidTr="005C6868">
        <w:tc>
          <w:tcPr>
            <w:tcW w:w="3127" w:type="dxa"/>
            <w:shd w:val="clear" w:color="auto" w:fill="auto"/>
          </w:tcPr>
          <w:p w14:paraId="73DEB8F2" w14:textId="2824A613" w:rsidR="00A970DA" w:rsidRPr="00E0512F" w:rsidRDefault="00A970DA" w:rsidP="005C6868">
            <w:pPr>
              <w:adjustRightInd w:val="0"/>
              <w:snapToGrid w:val="0"/>
              <w:contextualSpacing/>
              <w:rPr>
                <w:rFonts w:ascii="Arial" w:hAnsi="Arial" w:cs="Arial"/>
                <w:color w:val="000000" w:themeColor="text1"/>
                <w:sz w:val="18"/>
                <w:szCs w:val="18"/>
              </w:rPr>
            </w:pPr>
            <w:r w:rsidRPr="00E0512F">
              <w:rPr>
                <w:rFonts w:ascii="Arial" w:hAnsi="Arial" w:cs="Arial"/>
                <w:color w:val="000000" w:themeColor="text1"/>
                <w:sz w:val="18"/>
                <w:szCs w:val="18"/>
              </w:rPr>
              <w:t>[HARQ-ACK MUX on PUSCH]</w:t>
            </w:r>
          </w:p>
        </w:tc>
        <w:tc>
          <w:tcPr>
            <w:tcW w:w="627" w:type="dxa"/>
            <w:shd w:val="clear" w:color="auto" w:fill="auto"/>
          </w:tcPr>
          <w:p w14:paraId="426A0FFA" w14:textId="09071289" w:rsidR="00A970DA" w:rsidRPr="00E0512F" w:rsidRDefault="00A970DA" w:rsidP="005C6868">
            <w:pPr>
              <w:adjustRightInd w:val="0"/>
              <w:snapToGrid w:val="0"/>
              <w:contextualSpacing/>
              <w:jc w:val="right"/>
              <w:rPr>
                <w:rFonts w:ascii="Arial" w:hAnsi="Arial" w:cs="Arial"/>
                <w:color w:val="000000" w:themeColor="text1"/>
                <w:sz w:val="18"/>
                <w:szCs w:val="18"/>
              </w:rPr>
            </w:pPr>
            <w:r w:rsidRPr="00E0512F">
              <w:rPr>
                <w:rFonts w:ascii="Arial" w:hAnsi="Arial" w:cs="Arial"/>
                <w:color w:val="000000" w:themeColor="text1"/>
                <w:sz w:val="18"/>
                <w:szCs w:val="18"/>
              </w:rPr>
              <w:t>2</w:t>
            </w:r>
          </w:p>
        </w:tc>
        <w:tc>
          <w:tcPr>
            <w:tcW w:w="1514" w:type="dxa"/>
            <w:shd w:val="clear" w:color="auto" w:fill="auto"/>
          </w:tcPr>
          <w:p w14:paraId="79F3D198" w14:textId="60692442" w:rsidR="00A970DA" w:rsidRPr="00E0512F" w:rsidRDefault="00A970DA" w:rsidP="005C6868">
            <w:pPr>
              <w:adjustRightInd w:val="0"/>
              <w:snapToGrid w:val="0"/>
              <w:contextualSpacing/>
              <w:rPr>
                <w:rFonts w:ascii="Arial" w:hAnsi="Arial" w:cs="Arial"/>
                <w:color w:val="000000" w:themeColor="text1"/>
                <w:sz w:val="18"/>
                <w:szCs w:val="18"/>
              </w:rPr>
            </w:pPr>
            <w:r w:rsidRPr="00E0512F">
              <w:rPr>
                <w:rFonts w:ascii="Arial" w:hAnsi="Arial" w:cs="Arial"/>
                <w:color w:val="000000" w:themeColor="text1"/>
                <w:sz w:val="18"/>
                <w:szCs w:val="18"/>
              </w:rPr>
              <w:t>R1, R2</w:t>
            </w:r>
          </w:p>
        </w:tc>
        <w:tc>
          <w:tcPr>
            <w:tcW w:w="577" w:type="dxa"/>
            <w:shd w:val="clear" w:color="auto" w:fill="auto"/>
          </w:tcPr>
          <w:p w14:paraId="19BCA404" w14:textId="3CA0EB4B" w:rsidR="00A970DA" w:rsidRPr="00E0512F" w:rsidRDefault="00A970DA" w:rsidP="005C6868">
            <w:pPr>
              <w:adjustRightInd w:val="0"/>
              <w:snapToGrid w:val="0"/>
              <w:contextualSpacing/>
              <w:jc w:val="right"/>
              <w:rPr>
                <w:rFonts w:ascii="Arial" w:hAnsi="Arial" w:cs="Arial"/>
                <w:color w:val="000000" w:themeColor="text1"/>
                <w:sz w:val="18"/>
                <w:szCs w:val="18"/>
              </w:rPr>
            </w:pPr>
            <w:r w:rsidRPr="00E0512F">
              <w:rPr>
                <w:rFonts w:ascii="Arial" w:hAnsi="Arial" w:cs="Arial"/>
                <w:color w:val="000000" w:themeColor="text1"/>
                <w:sz w:val="18"/>
                <w:szCs w:val="18"/>
              </w:rPr>
              <w:t>2</w:t>
            </w:r>
          </w:p>
        </w:tc>
        <w:tc>
          <w:tcPr>
            <w:tcW w:w="558" w:type="dxa"/>
            <w:shd w:val="clear" w:color="auto" w:fill="auto"/>
          </w:tcPr>
          <w:p w14:paraId="74ECE13A" w14:textId="5C48BAC9" w:rsidR="00A970DA" w:rsidRPr="00E0512F" w:rsidRDefault="00A970DA" w:rsidP="005C6868">
            <w:pPr>
              <w:adjustRightInd w:val="0"/>
              <w:snapToGrid w:val="0"/>
              <w:contextualSpacing/>
              <w:jc w:val="right"/>
              <w:rPr>
                <w:rFonts w:ascii="Arial" w:hAnsi="Arial" w:cs="Arial"/>
                <w:color w:val="000000" w:themeColor="text1"/>
                <w:sz w:val="18"/>
                <w:szCs w:val="18"/>
              </w:rPr>
            </w:pPr>
            <w:r w:rsidRPr="00E0512F">
              <w:rPr>
                <w:rFonts w:ascii="Arial" w:hAnsi="Arial" w:cs="Arial"/>
                <w:color w:val="000000" w:themeColor="text1"/>
                <w:sz w:val="18"/>
                <w:szCs w:val="18"/>
              </w:rPr>
              <w:t>1</w:t>
            </w:r>
          </w:p>
        </w:tc>
        <w:tc>
          <w:tcPr>
            <w:tcW w:w="3061" w:type="dxa"/>
            <w:shd w:val="clear" w:color="auto" w:fill="auto"/>
          </w:tcPr>
          <w:p w14:paraId="3E895B9E" w14:textId="77777777" w:rsidR="00A970DA" w:rsidRPr="00E0512F" w:rsidRDefault="00A970DA" w:rsidP="005C6868">
            <w:pPr>
              <w:adjustRightInd w:val="0"/>
              <w:snapToGrid w:val="0"/>
              <w:contextualSpacing/>
              <w:rPr>
                <w:rFonts w:ascii="Arial" w:hAnsi="Arial" w:cs="Arial"/>
                <w:color w:val="000000" w:themeColor="text1"/>
                <w:sz w:val="18"/>
                <w:szCs w:val="18"/>
              </w:rPr>
            </w:pPr>
          </w:p>
        </w:tc>
      </w:tr>
      <w:tr w:rsidR="00CB2DF8" w:rsidRPr="00E0512F" w14:paraId="4B74990E" w14:textId="77777777" w:rsidTr="002B7606">
        <w:tc>
          <w:tcPr>
            <w:tcW w:w="3127" w:type="dxa"/>
          </w:tcPr>
          <w:p w14:paraId="3182FB32" w14:textId="77777777" w:rsidR="00CB2DF8" w:rsidRPr="00E0512F" w:rsidRDefault="00CB2DF8" w:rsidP="00CB2DF8">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[IdleMeaEPSFB]</w:t>
            </w:r>
          </w:p>
        </w:tc>
        <w:tc>
          <w:tcPr>
            <w:tcW w:w="627" w:type="dxa"/>
          </w:tcPr>
          <w:p w14:paraId="08EB8AD4" w14:textId="77777777" w:rsidR="00CB2DF8" w:rsidRPr="00E0512F" w:rsidRDefault="00CB2DF8" w:rsidP="00CB2DF8">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1514" w:type="dxa"/>
          </w:tcPr>
          <w:p w14:paraId="4F399C70" w14:textId="77777777" w:rsidR="00CB2DF8" w:rsidRPr="00E0512F" w:rsidRDefault="00CB2DF8" w:rsidP="00CB2DF8">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R2</w:t>
            </w:r>
          </w:p>
        </w:tc>
        <w:tc>
          <w:tcPr>
            <w:tcW w:w="577" w:type="dxa"/>
          </w:tcPr>
          <w:p w14:paraId="70336215" w14:textId="77777777" w:rsidR="00CB2DF8" w:rsidRPr="00E0512F" w:rsidRDefault="00CB2DF8" w:rsidP="00CB2DF8">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2</w:t>
            </w:r>
          </w:p>
        </w:tc>
        <w:tc>
          <w:tcPr>
            <w:tcW w:w="558" w:type="dxa"/>
          </w:tcPr>
          <w:p w14:paraId="7E46A0F5" w14:textId="77777777" w:rsidR="00CB2DF8" w:rsidRPr="00E0512F" w:rsidRDefault="00CB2DF8" w:rsidP="00CB2DF8">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2</w:t>
            </w:r>
          </w:p>
        </w:tc>
        <w:tc>
          <w:tcPr>
            <w:tcW w:w="3061" w:type="dxa"/>
          </w:tcPr>
          <w:p w14:paraId="069CE11C" w14:textId="1D43EEC3" w:rsidR="00CB2DF8" w:rsidRPr="00E0512F" w:rsidRDefault="00CB2DF8" w:rsidP="00CB2DF8">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No change vs. RAN#100</w:t>
            </w:r>
          </w:p>
        </w:tc>
      </w:tr>
      <w:tr w:rsidR="007222EB" w:rsidRPr="00E0512F" w14:paraId="5043DD45" w14:textId="77777777" w:rsidTr="002B7606">
        <w:tc>
          <w:tcPr>
            <w:tcW w:w="3127" w:type="dxa"/>
          </w:tcPr>
          <w:p w14:paraId="03458A45" w14:textId="2DA54FC2" w:rsidR="007222EB" w:rsidRPr="00E0512F" w:rsidRDefault="007222EB" w:rsidP="00CB2DF8">
            <w:pPr>
              <w:adjustRightInd w:val="0"/>
              <w:snapToGrid w:val="0"/>
              <w:contextualSpacing/>
              <w:rPr>
                <w:rFonts w:ascii="Arial" w:hAnsi="Arial" w:cs="Arial"/>
                <w:sz w:val="18"/>
                <w:szCs w:val="18"/>
              </w:rPr>
            </w:pPr>
            <w:r w:rsidRPr="00E0512F">
              <w:rPr>
                <w:rFonts w:ascii="Arial" w:hAnsi="Arial" w:cs="Arial"/>
                <w:sz w:val="18"/>
                <w:szCs w:val="18"/>
              </w:rPr>
              <w:t>[Indirect Data forwarding]</w:t>
            </w:r>
          </w:p>
        </w:tc>
        <w:tc>
          <w:tcPr>
            <w:tcW w:w="627" w:type="dxa"/>
          </w:tcPr>
          <w:p w14:paraId="1DD61B76" w14:textId="669EFD44" w:rsidR="007222EB" w:rsidRPr="00E0512F" w:rsidRDefault="007222EB" w:rsidP="00CB2DF8">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1514" w:type="dxa"/>
          </w:tcPr>
          <w:p w14:paraId="39E83FA8" w14:textId="193A37E3" w:rsidR="007222EB" w:rsidRPr="00E0512F" w:rsidRDefault="007222EB" w:rsidP="00CB2DF8">
            <w:pPr>
              <w:adjustRightInd w:val="0"/>
              <w:snapToGrid w:val="0"/>
              <w:contextualSpacing/>
              <w:rPr>
                <w:rFonts w:ascii="Arial" w:hAnsi="Arial" w:cs="Arial"/>
                <w:sz w:val="18"/>
                <w:szCs w:val="18"/>
              </w:rPr>
            </w:pPr>
            <w:r w:rsidRPr="00E0512F">
              <w:rPr>
                <w:rFonts w:ascii="Arial" w:hAnsi="Arial" w:cs="Arial"/>
                <w:sz w:val="18"/>
                <w:szCs w:val="18"/>
              </w:rPr>
              <w:t>R3</w:t>
            </w:r>
          </w:p>
        </w:tc>
        <w:tc>
          <w:tcPr>
            <w:tcW w:w="577" w:type="dxa"/>
          </w:tcPr>
          <w:p w14:paraId="1DDEECF2" w14:textId="697ECF1D" w:rsidR="007222EB" w:rsidRPr="00E0512F" w:rsidRDefault="007222EB" w:rsidP="00CB2DF8">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558" w:type="dxa"/>
          </w:tcPr>
          <w:p w14:paraId="0C34BC62" w14:textId="40DC6899" w:rsidR="007222EB" w:rsidRPr="00E0512F" w:rsidRDefault="007222EB" w:rsidP="00CB2DF8">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3061" w:type="dxa"/>
          </w:tcPr>
          <w:p w14:paraId="5E2BC57B" w14:textId="77777777" w:rsidR="007222EB" w:rsidRPr="00E0512F" w:rsidRDefault="007222EB" w:rsidP="00CB2DF8">
            <w:pPr>
              <w:adjustRightInd w:val="0"/>
              <w:snapToGrid w:val="0"/>
              <w:contextualSpacing/>
              <w:rPr>
                <w:rFonts w:ascii="Arial" w:hAnsi="Arial" w:cs="Arial"/>
                <w:sz w:val="18"/>
                <w:szCs w:val="18"/>
              </w:rPr>
            </w:pPr>
          </w:p>
        </w:tc>
      </w:tr>
      <w:tr w:rsidR="00954DC9" w:rsidRPr="00E0512F" w14:paraId="42E438B3" w14:textId="77777777" w:rsidTr="002B7606">
        <w:tc>
          <w:tcPr>
            <w:tcW w:w="3127" w:type="dxa"/>
          </w:tcPr>
          <w:p w14:paraId="53209C88" w14:textId="77777777" w:rsidR="00954DC9" w:rsidRPr="00E0512F" w:rsidRDefault="00954DC9" w:rsidP="00954DC9">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[InterMNResume]</w:t>
            </w:r>
          </w:p>
        </w:tc>
        <w:tc>
          <w:tcPr>
            <w:tcW w:w="627" w:type="dxa"/>
          </w:tcPr>
          <w:p w14:paraId="2521DD35" w14:textId="77777777" w:rsidR="00954DC9" w:rsidRPr="00E0512F" w:rsidRDefault="00954DC9" w:rsidP="00954DC9">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2</w:t>
            </w:r>
          </w:p>
        </w:tc>
        <w:tc>
          <w:tcPr>
            <w:tcW w:w="1514" w:type="dxa"/>
          </w:tcPr>
          <w:p w14:paraId="1F2FFEE4" w14:textId="77777777" w:rsidR="00954DC9" w:rsidRPr="00E0512F" w:rsidRDefault="00954DC9" w:rsidP="00954DC9">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R2, R3</w:t>
            </w:r>
          </w:p>
        </w:tc>
        <w:tc>
          <w:tcPr>
            <w:tcW w:w="577" w:type="dxa"/>
          </w:tcPr>
          <w:p w14:paraId="0F5232FE" w14:textId="77777777" w:rsidR="00954DC9" w:rsidRPr="00E0512F" w:rsidRDefault="00954DC9" w:rsidP="00954DC9">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3</w:t>
            </w:r>
          </w:p>
        </w:tc>
        <w:tc>
          <w:tcPr>
            <w:tcW w:w="558" w:type="dxa"/>
          </w:tcPr>
          <w:p w14:paraId="5F7AFCA9" w14:textId="77777777" w:rsidR="00954DC9" w:rsidRPr="00E0512F" w:rsidRDefault="00954DC9" w:rsidP="00954DC9">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3061" w:type="dxa"/>
          </w:tcPr>
          <w:p w14:paraId="69DC48DD" w14:textId="6067198B" w:rsidR="00954DC9" w:rsidRPr="00E0512F" w:rsidRDefault="00954DC9" w:rsidP="00954DC9">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No change vs. RAN#100</w:t>
            </w:r>
          </w:p>
        </w:tc>
      </w:tr>
      <w:tr w:rsidR="000F2FBE" w:rsidRPr="00E0512F" w14:paraId="48821BEB" w14:textId="77777777" w:rsidTr="002B7606">
        <w:tc>
          <w:tcPr>
            <w:tcW w:w="3127" w:type="dxa"/>
          </w:tcPr>
          <w:p w14:paraId="7CF01549" w14:textId="42229E7F" w:rsidR="000F2FBE" w:rsidRPr="00E0512F" w:rsidRDefault="000F2FBE" w:rsidP="00954DC9">
            <w:pPr>
              <w:adjustRightInd w:val="0"/>
              <w:snapToGrid w:val="0"/>
              <w:contextualSpacing/>
              <w:rPr>
                <w:rFonts w:ascii="Arial" w:hAnsi="Arial" w:cs="Arial"/>
                <w:sz w:val="18"/>
                <w:szCs w:val="18"/>
              </w:rPr>
            </w:pPr>
            <w:r w:rsidRPr="00E0512F">
              <w:rPr>
                <w:rFonts w:ascii="Arial" w:hAnsi="Arial" w:cs="Arial"/>
                <w:sz w:val="18"/>
                <w:szCs w:val="18"/>
              </w:rPr>
              <w:t>[Japan_3MHz_n28]</w:t>
            </w:r>
          </w:p>
        </w:tc>
        <w:tc>
          <w:tcPr>
            <w:tcW w:w="627" w:type="dxa"/>
          </w:tcPr>
          <w:p w14:paraId="216D9BEA" w14:textId="45274068" w:rsidR="000F2FBE" w:rsidRPr="00E0512F" w:rsidRDefault="000F2FBE" w:rsidP="00954DC9">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1514" w:type="dxa"/>
          </w:tcPr>
          <w:p w14:paraId="0503265F" w14:textId="3226AF88" w:rsidR="000F2FBE" w:rsidRPr="00E0512F" w:rsidRDefault="000F2FBE" w:rsidP="00954DC9">
            <w:pPr>
              <w:adjustRightInd w:val="0"/>
              <w:snapToGrid w:val="0"/>
              <w:contextualSpacing/>
              <w:rPr>
                <w:rFonts w:ascii="Arial" w:hAnsi="Arial" w:cs="Arial"/>
                <w:sz w:val="18"/>
                <w:szCs w:val="18"/>
              </w:rPr>
            </w:pPr>
            <w:r w:rsidRPr="00E0512F">
              <w:rPr>
                <w:rFonts w:ascii="Arial" w:hAnsi="Arial" w:cs="Arial"/>
                <w:sz w:val="18"/>
                <w:szCs w:val="18"/>
              </w:rPr>
              <w:t>R4</w:t>
            </w:r>
          </w:p>
        </w:tc>
        <w:tc>
          <w:tcPr>
            <w:tcW w:w="577" w:type="dxa"/>
          </w:tcPr>
          <w:p w14:paraId="64E3AD20" w14:textId="1128C9E7" w:rsidR="000F2FBE" w:rsidRPr="00E0512F" w:rsidRDefault="000F2FBE" w:rsidP="00954DC9">
            <w:pPr>
              <w:adjustRightInd w:val="0"/>
              <w:snapToGrid w:val="0"/>
              <w:contextualSpacing/>
              <w:jc w:val="right"/>
              <w:rPr>
                <w:rFonts w:ascii="Arial" w:hAnsi="Arial" w:cs="Arial"/>
                <w:sz w:val="18"/>
                <w:szCs w:val="18"/>
              </w:rPr>
            </w:pPr>
            <w:r w:rsidRPr="00E0512F">
              <w:rPr>
                <w:rFonts w:ascii="Arial" w:hAnsi="Arial" w:cs="Arial"/>
                <w:sz w:val="18"/>
                <w:szCs w:val="18"/>
              </w:rPr>
              <w:t>4</w:t>
            </w:r>
          </w:p>
        </w:tc>
        <w:tc>
          <w:tcPr>
            <w:tcW w:w="558" w:type="dxa"/>
          </w:tcPr>
          <w:p w14:paraId="0D75A1AF" w14:textId="64D6600F" w:rsidR="000F2FBE" w:rsidRPr="00E0512F" w:rsidRDefault="000F2FBE" w:rsidP="00954DC9">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3061" w:type="dxa"/>
          </w:tcPr>
          <w:p w14:paraId="74C8701E" w14:textId="77777777" w:rsidR="000F2FBE" w:rsidRPr="00E0512F" w:rsidRDefault="000F2FBE" w:rsidP="00954DC9">
            <w:pPr>
              <w:adjustRightInd w:val="0"/>
              <w:snapToGrid w:val="0"/>
              <w:contextualSpacing/>
              <w:rPr>
                <w:rFonts w:ascii="Arial" w:hAnsi="Arial" w:cs="Arial"/>
                <w:sz w:val="18"/>
                <w:szCs w:val="18"/>
              </w:rPr>
            </w:pPr>
          </w:p>
        </w:tc>
      </w:tr>
      <w:tr w:rsidR="000F2FBE" w:rsidRPr="00E0512F" w14:paraId="4ABD370E" w14:textId="77777777" w:rsidTr="002B7606">
        <w:tc>
          <w:tcPr>
            <w:tcW w:w="3127" w:type="dxa"/>
          </w:tcPr>
          <w:p w14:paraId="5CECA6EE" w14:textId="69086FEB" w:rsidR="000F2FBE" w:rsidRPr="00E0512F" w:rsidRDefault="000F2FBE" w:rsidP="00954DC9">
            <w:pPr>
              <w:adjustRightInd w:val="0"/>
              <w:snapToGrid w:val="0"/>
              <w:contextualSpacing/>
              <w:rPr>
                <w:rFonts w:ascii="Arial" w:hAnsi="Arial" w:cs="Arial"/>
                <w:sz w:val="18"/>
                <w:szCs w:val="18"/>
              </w:rPr>
            </w:pPr>
            <w:r w:rsidRPr="00E0512F">
              <w:rPr>
                <w:rFonts w:ascii="Arial" w:hAnsi="Arial" w:cs="Arial"/>
                <w:sz w:val="18"/>
                <w:szCs w:val="18"/>
              </w:rPr>
              <w:t>[L2M_PDCCH_Usage]</w:t>
            </w:r>
          </w:p>
        </w:tc>
        <w:tc>
          <w:tcPr>
            <w:tcW w:w="627" w:type="dxa"/>
          </w:tcPr>
          <w:p w14:paraId="7DCCF01E" w14:textId="0DC1B2D8" w:rsidR="000F2FBE" w:rsidRPr="00E0512F" w:rsidRDefault="000F2FBE" w:rsidP="00954DC9">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1514" w:type="dxa"/>
          </w:tcPr>
          <w:p w14:paraId="3A24B22C" w14:textId="46ABB49B" w:rsidR="000F2FBE" w:rsidRPr="00E0512F" w:rsidRDefault="000F2FBE" w:rsidP="00954DC9">
            <w:pPr>
              <w:adjustRightInd w:val="0"/>
              <w:snapToGrid w:val="0"/>
              <w:contextualSpacing/>
              <w:rPr>
                <w:rFonts w:ascii="Arial" w:hAnsi="Arial" w:cs="Arial"/>
                <w:sz w:val="18"/>
                <w:szCs w:val="18"/>
              </w:rPr>
            </w:pPr>
            <w:r w:rsidRPr="00E0512F">
              <w:rPr>
                <w:rFonts w:ascii="Arial" w:hAnsi="Arial" w:cs="Arial"/>
                <w:sz w:val="18"/>
                <w:szCs w:val="18"/>
              </w:rPr>
              <w:t>R2</w:t>
            </w:r>
          </w:p>
        </w:tc>
        <w:tc>
          <w:tcPr>
            <w:tcW w:w="577" w:type="dxa"/>
          </w:tcPr>
          <w:p w14:paraId="2CD424D1" w14:textId="03BA6E1B" w:rsidR="000F2FBE" w:rsidRPr="00E0512F" w:rsidRDefault="000F2FBE" w:rsidP="00954DC9">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558" w:type="dxa"/>
          </w:tcPr>
          <w:p w14:paraId="61952FCE" w14:textId="221EAC38" w:rsidR="000F2FBE" w:rsidRPr="00E0512F" w:rsidRDefault="000F2FBE" w:rsidP="00954DC9">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3061" w:type="dxa"/>
          </w:tcPr>
          <w:p w14:paraId="3357CF6C" w14:textId="77777777" w:rsidR="000F2FBE" w:rsidRPr="00E0512F" w:rsidRDefault="000F2FBE" w:rsidP="00954DC9">
            <w:pPr>
              <w:adjustRightInd w:val="0"/>
              <w:snapToGrid w:val="0"/>
              <w:contextualSpacing/>
              <w:rPr>
                <w:rFonts w:ascii="Arial" w:hAnsi="Arial" w:cs="Arial"/>
                <w:sz w:val="18"/>
                <w:szCs w:val="18"/>
              </w:rPr>
            </w:pPr>
          </w:p>
        </w:tc>
      </w:tr>
      <w:tr w:rsidR="003B2259" w:rsidRPr="00E0512F" w14:paraId="21F45C49" w14:textId="77777777" w:rsidTr="002B7606">
        <w:tc>
          <w:tcPr>
            <w:tcW w:w="3127" w:type="dxa"/>
          </w:tcPr>
          <w:p w14:paraId="507A7118" w14:textId="0AABF413" w:rsidR="003B2259" w:rsidRPr="00E0512F" w:rsidRDefault="003B2259" w:rsidP="00954DC9">
            <w:pPr>
              <w:adjustRightInd w:val="0"/>
              <w:snapToGrid w:val="0"/>
              <w:contextualSpacing/>
              <w:rPr>
                <w:rFonts w:ascii="Arial" w:hAnsi="Arial" w:cs="Arial"/>
                <w:sz w:val="18"/>
                <w:szCs w:val="18"/>
              </w:rPr>
            </w:pPr>
            <w:r w:rsidRPr="00E0512F">
              <w:rPr>
                <w:rFonts w:ascii="Arial" w:hAnsi="Arial" w:cs="Arial"/>
                <w:sz w:val="18"/>
                <w:szCs w:val="18"/>
              </w:rPr>
              <w:t>[Large SDT Uplink Data]</w:t>
            </w:r>
          </w:p>
        </w:tc>
        <w:tc>
          <w:tcPr>
            <w:tcW w:w="627" w:type="dxa"/>
          </w:tcPr>
          <w:p w14:paraId="045176CC" w14:textId="29BD43A7" w:rsidR="003B2259" w:rsidRPr="00E0512F" w:rsidRDefault="003B2259" w:rsidP="00954DC9">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1514" w:type="dxa"/>
          </w:tcPr>
          <w:p w14:paraId="444711C1" w14:textId="10E90DCB" w:rsidR="003B2259" w:rsidRPr="00E0512F" w:rsidRDefault="003B2259" w:rsidP="00954DC9">
            <w:pPr>
              <w:adjustRightInd w:val="0"/>
              <w:snapToGrid w:val="0"/>
              <w:contextualSpacing/>
              <w:rPr>
                <w:rFonts w:ascii="Arial" w:hAnsi="Arial" w:cs="Arial"/>
                <w:sz w:val="18"/>
                <w:szCs w:val="18"/>
              </w:rPr>
            </w:pPr>
            <w:r w:rsidRPr="00E0512F">
              <w:rPr>
                <w:rFonts w:ascii="Arial" w:hAnsi="Arial" w:cs="Arial"/>
                <w:sz w:val="18"/>
                <w:szCs w:val="18"/>
              </w:rPr>
              <w:t>R3</w:t>
            </w:r>
          </w:p>
        </w:tc>
        <w:tc>
          <w:tcPr>
            <w:tcW w:w="577" w:type="dxa"/>
          </w:tcPr>
          <w:p w14:paraId="7580E1F1" w14:textId="57C2E9FB" w:rsidR="003B2259" w:rsidRPr="00E0512F" w:rsidRDefault="003B2259" w:rsidP="00954DC9">
            <w:pPr>
              <w:adjustRightInd w:val="0"/>
              <w:snapToGrid w:val="0"/>
              <w:contextualSpacing/>
              <w:jc w:val="right"/>
              <w:rPr>
                <w:rFonts w:ascii="Arial" w:hAnsi="Arial" w:cs="Arial"/>
                <w:sz w:val="18"/>
                <w:szCs w:val="18"/>
              </w:rPr>
            </w:pPr>
            <w:r w:rsidRPr="00E0512F">
              <w:rPr>
                <w:rFonts w:ascii="Arial" w:hAnsi="Arial" w:cs="Arial"/>
                <w:sz w:val="18"/>
                <w:szCs w:val="18"/>
              </w:rPr>
              <w:t>4</w:t>
            </w:r>
          </w:p>
        </w:tc>
        <w:tc>
          <w:tcPr>
            <w:tcW w:w="558" w:type="dxa"/>
          </w:tcPr>
          <w:p w14:paraId="6C68C9AB" w14:textId="6B9715BA" w:rsidR="003B2259" w:rsidRPr="00E0512F" w:rsidRDefault="003B2259" w:rsidP="00954DC9">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3061" w:type="dxa"/>
          </w:tcPr>
          <w:p w14:paraId="0B0D8D5A" w14:textId="77777777" w:rsidR="003B2259" w:rsidRPr="00E0512F" w:rsidRDefault="003B2259" w:rsidP="00954DC9">
            <w:pPr>
              <w:adjustRightInd w:val="0"/>
              <w:snapToGrid w:val="0"/>
              <w:contextualSpacing/>
              <w:rPr>
                <w:rFonts w:ascii="Arial" w:hAnsi="Arial" w:cs="Arial"/>
                <w:sz w:val="18"/>
                <w:szCs w:val="18"/>
              </w:rPr>
            </w:pPr>
          </w:p>
        </w:tc>
      </w:tr>
      <w:tr w:rsidR="00837E19" w:rsidRPr="00E0512F" w14:paraId="765E49AE" w14:textId="77777777" w:rsidTr="002B7606">
        <w:tc>
          <w:tcPr>
            <w:tcW w:w="3127" w:type="dxa"/>
          </w:tcPr>
          <w:p w14:paraId="292A4F6A" w14:textId="34F19A6A" w:rsidR="00837E19" w:rsidRPr="00E0512F" w:rsidRDefault="00837E19" w:rsidP="00954DC9">
            <w:pPr>
              <w:adjustRightInd w:val="0"/>
              <w:snapToGrid w:val="0"/>
              <w:contextualSpacing/>
              <w:rPr>
                <w:rFonts w:ascii="Arial" w:hAnsi="Arial" w:cs="Arial"/>
                <w:sz w:val="18"/>
                <w:szCs w:val="18"/>
              </w:rPr>
            </w:pPr>
            <w:r w:rsidRPr="00E0512F">
              <w:rPr>
                <w:rFonts w:ascii="Arial" w:hAnsi="Arial" w:cs="Arial"/>
                <w:sz w:val="18"/>
                <w:szCs w:val="18"/>
              </w:rPr>
              <w:t>[LCID-extension]</w:t>
            </w:r>
          </w:p>
        </w:tc>
        <w:tc>
          <w:tcPr>
            <w:tcW w:w="627" w:type="dxa"/>
          </w:tcPr>
          <w:p w14:paraId="573564B5" w14:textId="33BDA222" w:rsidR="00837E19" w:rsidRPr="00E0512F" w:rsidRDefault="00837E19" w:rsidP="00954DC9">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1514" w:type="dxa"/>
          </w:tcPr>
          <w:p w14:paraId="36654D5E" w14:textId="468C5336" w:rsidR="00837E19" w:rsidRPr="00E0512F" w:rsidRDefault="00837E19" w:rsidP="00954DC9">
            <w:pPr>
              <w:adjustRightInd w:val="0"/>
              <w:snapToGrid w:val="0"/>
              <w:contextualSpacing/>
              <w:rPr>
                <w:rFonts w:ascii="Arial" w:hAnsi="Arial" w:cs="Arial"/>
                <w:sz w:val="18"/>
                <w:szCs w:val="18"/>
              </w:rPr>
            </w:pPr>
            <w:r w:rsidRPr="00E0512F">
              <w:rPr>
                <w:rFonts w:ascii="Arial" w:hAnsi="Arial" w:cs="Arial"/>
                <w:sz w:val="18"/>
                <w:szCs w:val="18"/>
              </w:rPr>
              <w:t>R2</w:t>
            </w:r>
          </w:p>
        </w:tc>
        <w:tc>
          <w:tcPr>
            <w:tcW w:w="577" w:type="dxa"/>
          </w:tcPr>
          <w:p w14:paraId="6755F247" w14:textId="0D01D316" w:rsidR="00837E19" w:rsidRPr="00E0512F" w:rsidRDefault="00837E19" w:rsidP="00954DC9">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558" w:type="dxa"/>
          </w:tcPr>
          <w:p w14:paraId="673C738B" w14:textId="1A0BB994" w:rsidR="00837E19" w:rsidRPr="00E0512F" w:rsidRDefault="00837E19" w:rsidP="00954DC9">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3061" w:type="dxa"/>
          </w:tcPr>
          <w:p w14:paraId="15298EF7" w14:textId="77777777" w:rsidR="00837E19" w:rsidRPr="00E0512F" w:rsidRDefault="00837E19" w:rsidP="00954DC9">
            <w:pPr>
              <w:adjustRightInd w:val="0"/>
              <w:snapToGrid w:val="0"/>
              <w:contextualSpacing/>
              <w:rPr>
                <w:rFonts w:ascii="Arial" w:hAnsi="Arial" w:cs="Arial"/>
                <w:sz w:val="18"/>
                <w:szCs w:val="18"/>
              </w:rPr>
            </w:pPr>
          </w:p>
        </w:tc>
      </w:tr>
      <w:tr w:rsidR="008B26A6" w:rsidRPr="00E0512F" w14:paraId="514D9F72" w14:textId="77777777" w:rsidTr="002B7606">
        <w:tc>
          <w:tcPr>
            <w:tcW w:w="3127" w:type="dxa"/>
          </w:tcPr>
          <w:p w14:paraId="1CB1F5E2" w14:textId="1C45B149" w:rsidR="008B26A6" w:rsidRPr="00E0512F" w:rsidRDefault="008B26A6" w:rsidP="00954DC9">
            <w:pPr>
              <w:adjustRightInd w:val="0"/>
              <w:snapToGrid w:val="0"/>
              <w:contextualSpacing/>
              <w:rPr>
                <w:rFonts w:ascii="Arial" w:hAnsi="Arial" w:cs="Arial"/>
                <w:sz w:val="18"/>
                <w:szCs w:val="18"/>
              </w:rPr>
            </w:pPr>
            <w:r w:rsidRPr="00E0512F">
              <w:rPr>
                <w:rFonts w:ascii="Arial" w:hAnsi="Arial" w:cs="Arial"/>
                <w:sz w:val="18"/>
                <w:szCs w:val="18"/>
              </w:rPr>
              <w:t>[LRC-Enh]</w:t>
            </w:r>
          </w:p>
        </w:tc>
        <w:tc>
          <w:tcPr>
            <w:tcW w:w="627" w:type="dxa"/>
          </w:tcPr>
          <w:p w14:paraId="72329400" w14:textId="38AEF32B" w:rsidR="008B26A6" w:rsidRPr="00E0512F" w:rsidRDefault="008B26A6" w:rsidP="00954DC9">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1514" w:type="dxa"/>
          </w:tcPr>
          <w:p w14:paraId="1964A6FC" w14:textId="465706EB" w:rsidR="008B26A6" w:rsidRPr="00E0512F" w:rsidRDefault="008B26A6" w:rsidP="00954DC9">
            <w:pPr>
              <w:adjustRightInd w:val="0"/>
              <w:snapToGrid w:val="0"/>
              <w:contextualSpacing/>
              <w:rPr>
                <w:rFonts w:ascii="Arial" w:hAnsi="Arial" w:cs="Arial"/>
                <w:sz w:val="18"/>
                <w:szCs w:val="18"/>
              </w:rPr>
            </w:pPr>
            <w:r w:rsidRPr="00E0512F">
              <w:rPr>
                <w:rFonts w:ascii="Arial" w:hAnsi="Arial" w:cs="Arial"/>
                <w:sz w:val="18"/>
                <w:szCs w:val="18"/>
              </w:rPr>
              <w:t>R3</w:t>
            </w:r>
          </w:p>
        </w:tc>
        <w:tc>
          <w:tcPr>
            <w:tcW w:w="577" w:type="dxa"/>
          </w:tcPr>
          <w:p w14:paraId="4566C313" w14:textId="13B13E77" w:rsidR="008B26A6" w:rsidRPr="00E0512F" w:rsidRDefault="008B26A6" w:rsidP="00954DC9">
            <w:pPr>
              <w:adjustRightInd w:val="0"/>
              <w:snapToGrid w:val="0"/>
              <w:contextualSpacing/>
              <w:jc w:val="right"/>
              <w:rPr>
                <w:rFonts w:ascii="Arial" w:hAnsi="Arial" w:cs="Arial"/>
                <w:sz w:val="18"/>
                <w:szCs w:val="18"/>
              </w:rPr>
            </w:pPr>
            <w:r w:rsidRPr="00E0512F">
              <w:rPr>
                <w:rFonts w:ascii="Arial" w:hAnsi="Arial" w:cs="Arial"/>
                <w:sz w:val="18"/>
                <w:szCs w:val="18"/>
              </w:rPr>
              <w:t>2</w:t>
            </w:r>
          </w:p>
        </w:tc>
        <w:tc>
          <w:tcPr>
            <w:tcW w:w="558" w:type="dxa"/>
          </w:tcPr>
          <w:p w14:paraId="12568C38" w14:textId="11B60D96" w:rsidR="008B26A6" w:rsidRPr="00E0512F" w:rsidRDefault="008B26A6" w:rsidP="00954DC9">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3061" w:type="dxa"/>
          </w:tcPr>
          <w:p w14:paraId="1D4DEB6E" w14:textId="77777777" w:rsidR="008B26A6" w:rsidRPr="00E0512F" w:rsidRDefault="008B26A6" w:rsidP="00954DC9">
            <w:pPr>
              <w:adjustRightInd w:val="0"/>
              <w:snapToGrid w:val="0"/>
              <w:contextualSpacing/>
              <w:rPr>
                <w:rFonts w:ascii="Arial" w:hAnsi="Arial" w:cs="Arial"/>
                <w:sz w:val="18"/>
                <w:szCs w:val="18"/>
              </w:rPr>
            </w:pPr>
          </w:p>
        </w:tc>
      </w:tr>
      <w:tr w:rsidR="008B26A6" w:rsidRPr="00E0512F" w14:paraId="3CC4663D" w14:textId="77777777" w:rsidTr="002B7606">
        <w:tc>
          <w:tcPr>
            <w:tcW w:w="3127" w:type="dxa"/>
          </w:tcPr>
          <w:p w14:paraId="486012E1" w14:textId="77777777" w:rsidR="008B26A6" w:rsidRPr="00E0512F" w:rsidRDefault="008B26A6" w:rsidP="008B26A6">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[LTE-Event-MDT]</w:t>
            </w:r>
          </w:p>
        </w:tc>
        <w:tc>
          <w:tcPr>
            <w:tcW w:w="627" w:type="dxa"/>
          </w:tcPr>
          <w:p w14:paraId="28C11223" w14:textId="77777777" w:rsidR="008B26A6" w:rsidRPr="00E0512F" w:rsidRDefault="008B26A6" w:rsidP="008B26A6">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2</w:t>
            </w:r>
          </w:p>
        </w:tc>
        <w:tc>
          <w:tcPr>
            <w:tcW w:w="1514" w:type="dxa"/>
          </w:tcPr>
          <w:p w14:paraId="11E19EBC" w14:textId="77777777" w:rsidR="008B26A6" w:rsidRPr="00E0512F" w:rsidRDefault="008B26A6" w:rsidP="008B26A6">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R2, R3</w:t>
            </w:r>
          </w:p>
        </w:tc>
        <w:tc>
          <w:tcPr>
            <w:tcW w:w="577" w:type="dxa"/>
          </w:tcPr>
          <w:p w14:paraId="179359DB" w14:textId="77777777" w:rsidR="008B26A6" w:rsidRPr="00E0512F" w:rsidRDefault="008B26A6" w:rsidP="008B26A6">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5</w:t>
            </w:r>
          </w:p>
        </w:tc>
        <w:tc>
          <w:tcPr>
            <w:tcW w:w="558" w:type="dxa"/>
          </w:tcPr>
          <w:p w14:paraId="0AEAEBF2" w14:textId="77777777" w:rsidR="008B26A6" w:rsidRPr="00E0512F" w:rsidRDefault="008B26A6" w:rsidP="008B26A6">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2</w:t>
            </w:r>
          </w:p>
        </w:tc>
        <w:tc>
          <w:tcPr>
            <w:tcW w:w="3061" w:type="dxa"/>
          </w:tcPr>
          <w:p w14:paraId="18A63ED0" w14:textId="733BCCF8" w:rsidR="008B26A6" w:rsidRPr="00E0512F" w:rsidRDefault="008B26A6" w:rsidP="008B26A6">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No change vs. RAN#100</w:t>
            </w:r>
          </w:p>
        </w:tc>
      </w:tr>
      <w:tr w:rsidR="002D232F" w:rsidRPr="00E0512F" w14:paraId="37171C7B" w14:textId="77777777" w:rsidTr="002B7606">
        <w:tc>
          <w:tcPr>
            <w:tcW w:w="3127" w:type="dxa"/>
          </w:tcPr>
          <w:p w14:paraId="5593003C" w14:textId="77777777" w:rsidR="002D232F" w:rsidRPr="00E0512F" w:rsidRDefault="002D232F" w:rsidP="002D232F">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[LTE-Height-MDT]</w:t>
            </w:r>
          </w:p>
        </w:tc>
        <w:tc>
          <w:tcPr>
            <w:tcW w:w="627" w:type="dxa"/>
          </w:tcPr>
          <w:p w14:paraId="037CE1FB" w14:textId="77777777" w:rsidR="002D232F" w:rsidRPr="00E0512F" w:rsidRDefault="002D232F" w:rsidP="002D232F">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2</w:t>
            </w:r>
          </w:p>
        </w:tc>
        <w:tc>
          <w:tcPr>
            <w:tcW w:w="1514" w:type="dxa"/>
          </w:tcPr>
          <w:p w14:paraId="68F6080A" w14:textId="77777777" w:rsidR="002D232F" w:rsidRPr="00E0512F" w:rsidRDefault="002D232F" w:rsidP="002D232F">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R2, R3</w:t>
            </w:r>
          </w:p>
        </w:tc>
        <w:tc>
          <w:tcPr>
            <w:tcW w:w="577" w:type="dxa"/>
          </w:tcPr>
          <w:p w14:paraId="419F47C4" w14:textId="77777777" w:rsidR="002D232F" w:rsidRPr="00E0512F" w:rsidRDefault="002D232F" w:rsidP="002D232F">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5</w:t>
            </w:r>
          </w:p>
        </w:tc>
        <w:tc>
          <w:tcPr>
            <w:tcW w:w="558" w:type="dxa"/>
          </w:tcPr>
          <w:p w14:paraId="169105C5" w14:textId="77777777" w:rsidR="002D232F" w:rsidRPr="00E0512F" w:rsidRDefault="002D232F" w:rsidP="002D232F">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2</w:t>
            </w:r>
          </w:p>
        </w:tc>
        <w:tc>
          <w:tcPr>
            <w:tcW w:w="3061" w:type="dxa"/>
          </w:tcPr>
          <w:p w14:paraId="41355BFF" w14:textId="2356F5DC" w:rsidR="002D232F" w:rsidRPr="00E0512F" w:rsidRDefault="002D232F" w:rsidP="002D232F">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No change vs. RAN#100</w:t>
            </w:r>
          </w:p>
        </w:tc>
      </w:tr>
      <w:tr w:rsidR="008A2503" w:rsidRPr="00E0512F" w14:paraId="5B976C05" w14:textId="77777777" w:rsidTr="002B7606">
        <w:tc>
          <w:tcPr>
            <w:tcW w:w="3127" w:type="dxa"/>
          </w:tcPr>
          <w:p w14:paraId="0CAC622B" w14:textId="77777777" w:rsidR="008A2503" w:rsidRPr="00E0512F" w:rsidRDefault="008A2503" w:rsidP="008A2503">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[MaxCCPerFRGap]</w:t>
            </w:r>
          </w:p>
        </w:tc>
        <w:tc>
          <w:tcPr>
            <w:tcW w:w="627" w:type="dxa"/>
          </w:tcPr>
          <w:p w14:paraId="4C3ECA09" w14:textId="77777777" w:rsidR="008A2503" w:rsidRPr="00E0512F" w:rsidRDefault="008A2503" w:rsidP="008A2503">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1514" w:type="dxa"/>
          </w:tcPr>
          <w:p w14:paraId="1FD9A0E0" w14:textId="77777777" w:rsidR="008A2503" w:rsidRPr="00E0512F" w:rsidRDefault="008A2503" w:rsidP="008A2503">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R2</w:t>
            </w:r>
          </w:p>
        </w:tc>
        <w:tc>
          <w:tcPr>
            <w:tcW w:w="577" w:type="dxa"/>
          </w:tcPr>
          <w:p w14:paraId="7AFD7089" w14:textId="77777777" w:rsidR="008A2503" w:rsidRPr="00E0512F" w:rsidRDefault="008A2503" w:rsidP="008A2503">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2</w:t>
            </w:r>
          </w:p>
        </w:tc>
        <w:tc>
          <w:tcPr>
            <w:tcW w:w="558" w:type="dxa"/>
          </w:tcPr>
          <w:p w14:paraId="67D33CB1" w14:textId="77777777" w:rsidR="008A2503" w:rsidRPr="00E0512F" w:rsidRDefault="008A2503" w:rsidP="008A2503">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3061" w:type="dxa"/>
          </w:tcPr>
          <w:p w14:paraId="0E1F233C" w14:textId="3D0872FF" w:rsidR="008A2503" w:rsidRPr="00E0512F" w:rsidRDefault="008A2503" w:rsidP="008A2503">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No change vs. RAN#100</w:t>
            </w:r>
          </w:p>
        </w:tc>
      </w:tr>
      <w:tr w:rsidR="00635A1A" w:rsidRPr="00E0512F" w14:paraId="0C9930B0" w14:textId="77777777" w:rsidTr="002B7606">
        <w:tc>
          <w:tcPr>
            <w:tcW w:w="3127" w:type="dxa"/>
          </w:tcPr>
          <w:p w14:paraId="25E2F73C" w14:textId="26F96E4A" w:rsidR="00635A1A" w:rsidRPr="00E0512F" w:rsidRDefault="00635A1A" w:rsidP="008A2503">
            <w:pPr>
              <w:adjustRightInd w:val="0"/>
              <w:snapToGrid w:val="0"/>
              <w:contextualSpacing/>
              <w:rPr>
                <w:rFonts w:ascii="Arial" w:hAnsi="Arial" w:cs="Arial"/>
                <w:sz w:val="18"/>
                <w:szCs w:val="18"/>
              </w:rPr>
            </w:pPr>
            <w:r w:rsidRPr="00E0512F">
              <w:rPr>
                <w:rFonts w:ascii="Arial" w:hAnsi="Arial" w:cs="Arial"/>
                <w:sz w:val="18"/>
                <w:szCs w:val="18"/>
              </w:rPr>
              <w:t>[MeasSequence]</w:t>
            </w:r>
          </w:p>
        </w:tc>
        <w:tc>
          <w:tcPr>
            <w:tcW w:w="627" w:type="dxa"/>
          </w:tcPr>
          <w:p w14:paraId="0F3375F1" w14:textId="6BED98C4" w:rsidR="00635A1A" w:rsidRPr="00E0512F" w:rsidRDefault="00635A1A" w:rsidP="008A2503">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1514" w:type="dxa"/>
          </w:tcPr>
          <w:p w14:paraId="44405A6B" w14:textId="4FCFE004" w:rsidR="00635A1A" w:rsidRPr="00E0512F" w:rsidRDefault="00635A1A" w:rsidP="008A2503">
            <w:pPr>
              <w:adjustRightInd w:val="0"/>
              <w:snapToGrid w:val="0"/>
              <w:contextualSpacing/>
              <w:rPr>
                <w:rFonts w:ascii="Arial" w:hAnsi="Arial" w:cs="Arial"/>
                <w:sz w:val="18"/>
                <w:szCs w:val="18"/>
              </w:rPr>
            </w:pPr>
            <w:r w:rsidRPr="00E0512F">
              <w:rPr>
                <w:rFonts w:ascii="Arial" w:hAnsi="Arial" w:cs="Arial"/>
                <w:sz w:val="18"/>
                <w:szCs w:val="18"/>
              </w:rPr>
              <w:t>R2</w:t>
            </w:r>
          </w:p>
        </w:tc>
        <w:tc>
          <w:tcPr>
            <w:tcW w:w="577" w:type="dxa"/>
          </w:tcPr>
          <w:p w14:paraId="73D999BA" w14:textId="74D1C654" w:rsidR="00635A1A" w:rsidRPr="00E0512F" w:rsidRDefault="00635A1A" w:rsidP="008A2503">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558" w:type="dxa"/>
          </w:tcPr>
          <w:p w14:paraId="7DEB731F" w14:textId="2EB26C4B" w:rsidR="00635A1A" w:rsidRPr="00E0512F" w:rsidRDefault="00635A1A" w:rsidP="008A2503">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3061" w:type="dxa"/>
          </w:tcPr>
          <w:p w14:paraId="4CAC6485" w14:textId="77777777" w:rsidR="00635A1A" w:rsidRPr="00E0512F" w:rsidRDefault="00635A1A" w:rsidP="008A2503">
            <w:pPr>
              <w:adjustRightInd w:val="0"/>
              <w:snapToGrid w:val="0"/>
              <w:contextualSpacing/>
              <w:rPr>
                <w:rFonts w:ascii="Arial" w:hAnsi="Arial" w:cs="Arial"/>
                <w:sz w:val="18"/>
                <w:szCs w:val="18"/>
              </w:rPr>
            </w:pPr>
          </w:p>
        </w:tc>
      </w:tr>
      <w:tr w:rsidR="009D3A73" w:rsidRPr="00E0512F" w14:paraId="44B94A57" w14:textId="77777777" w:rsidTr="002B7606">
        <w:tc>
          <w:tcPr>
            <w:tcW w:w="3127" w:type="dxa"/>
          </w:tcPr>
          <w:p w14:paraId="5B17D0A2" w14:textId="77777777" w:rsidR="009D3A73" w:rsidRPr="00E0512F" w:rsidRDefault="009D3A73" w:rsidP="009D3A73">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[MINT]</w:t>
            </w:r>
          </w:p>
        </w:tc>
        <w:tc>
          <w:tcPr>
            <w:tcW w:w="627" w:type="dxa"/>
          </w:tcPr>
          <w:p w14:paraId="3BABC85E" w14:textId="77777777" w:rsidR="009D3A73" w:rsidRPr="00E0512F" w:rsidRDefault="009D3A73" w:rsidP="009D3A73">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2</w:t>
            </w:r>
          </w:p>
        </w:tc>
        <w:tc>
          <w:tcPr>
            <w:tcW w:w="1514" w:type="dxa"/>
          </w:tcPr>
          <w:p w14:paraId="48329F1B" w14:textId="77777777" w:rsidR="009D3A73" w:rsidRPr="00E0512F" w:rsidRDefault="009D3A73" w:rsidP="009D3A73">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R2, R3</w:t>
            </w:r>
          </w:p>
        </w:tc>
        <w:tc>
          <w:tcPr>
            <w:tcW w:w="577" w:type="dxa"/>
          </w:tcPr>
          <w:p w14:paraId="590EAA4B" w14:textId="77777777" w:rsidR="009D3A73" w:rsidRPr="00E0512F" w:rsidRDefault="009D3A73" w:rsidP="009D3A73">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15</w:t>
            </w:r>
          </w:p>
        </w:tc>
        <w:tc>
          <w:tcPr>
            <w:tcW w:w="558" w:type="dxa"/>
          </w:tcPr>
          <w:p w14:paraId="22A7F722" w14:textId="77777777" w:rsidR="009D3A73" w:rsidRPr="00E0512F" w:rsidRDefault="009D3A73" w:rsidP="009D3A73">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4</w:t>
            </w:r>
          </w:p>
        </w:tc>
        <w:tc>
          <w:tcPr>
            <w:tcW w:w="3061" w:type="dxa"/>
          </w:tcPr>
          <w:p w14:paraId="18991B4E" w14:textId="13A1811D" w:rsidR="009D3A73" w:rsidRPr="00E0512F" w:rsidRDefault="009D3A73" w:rsidP="009D3A73">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No change vs. RAN#100</w:t>
            </w:r>
          </w:p>
        </w:tc>
      </w:tr>
      <w:tr w:rsidR="00E9719F" w:rsidRPr="00E0512F" w14:paraId="32597CFE" w14:textId="77777777" w:rsidTr="002B7606">
        <w:tc>
          <w:tcPr>
            <w:tcW w:w="3127" w:type="dxa"/>
          </w:tcPr>
          <w:p w14:paraId="1D906384" w14:textId="751315CF" w:rsidR="00E9719F" w:rsidRPr="00E0512F" w:rsidRDefault="00E9719F" w:rsidP="00E9719F">
            <w:pPr>
              <w:adjustRightInd w:val="0"/>
              <w:snapToGrid w:val="0"/>
              <w:contextualSpacing/>
              <w:rPr>
                <w:rFonts w:ascii="Arial" w:hAnsi="Arial" w:cs="Arial"/>
                <w:sz w:val="18"/>
                <w:szCs w:val="18"/>
              </w:rPr>
            </w:pPr>
            <w:r w:rsidRPr="00E0512F">
              <w:rPr>
                <w:rFonts w:ascii="Arial" w:hAnsi="Arial" w:cs="Arial"/>
                <w:sz w:val="18"/>
                <w:szCs w:val="18"/>
              </w:rPr>
              <w:t>[M-PUSCH in FR1]</w:t>
            </w:r>
          </w:p>
        </w:tc>
        <w:tc>
          <w:tcPr>
            <w:tcW w:w="627" w:type="dxa"/>
          </w:tcPr>
          <w:p w14:paraId="47468B15" w14:textId="75323926" w:rsidR="00E9719F" w:rsidRPr="00E0512F" w:rsidRDefault="00E9719F" w:rsidP="00E9719F">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1514" w:type="dxa"/>
          </w:tcPr>
          <w:p w14:paraId="78526D15" w14:textId="22C74FDB" w:rsidR="00E9719F" w:rsidRPr="00E0512F" w:rsidRDefault="00E9719F" w:rsidP="00E9719F">
            <w:pPr>
              <w:adjustRightInd w:val="0"/>
              <w:snapToGrid w:val="0"/>
              <w:contextualSpacing/>
              <w:rPr>
                <w:rFonts w:ascii="Arial" w:hAnsi="Arial" w:cs="Arial"/>
                <w:sz w:val="18"/>
                <w:szCs w:val="18"/>
              </w:rPr>
            </w:pPr>
            <w:r w:rsidRPr="00E0512F">
              <w:rPr>
                <w:rFonts w:ascii="Arial" w:hAnsi="Arial" w:cs="Arial"/>
                <w:sz w:val="18"/>
                <w:szCs w:val="18"/>
              </w:rPr>
              <w:t>R2</w:t>
            </w:r>
          </w:p>
        </w:tc>
        <w:tc>
          <w:tcPr>
            <w:tcW w:w="577" w:type="dxa"/>
          </w:tcPr>
          <w:p w14:paraId="0D2FB146" w14:textId="534F5182" w:rsidR="00E9719F" w:rsidRPr="00E0512F" w:rsidRDefault="00E9719F" w:rsidP="00E9719F">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558" w:type="dxa"/>
          </w:tcPr>
          <w:p w14:paraId="79B07A9B" w14:textId="24F6D6F9" w:rsidR="00E9719F" w:rsidRPr="00E0512F" w:rsidRDefault="00E9719F" w:rsidP="00E9719F">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3061" w:type="dxa"/>
          </w:tcPr>
          <w:p w14:paraId="025C84A6" w14:textId="77777777" w:rsidR="00E9719F" w:rsidRPr="00E0512F" w:rsidRDefault="00E9719F" w:rsidP="00E9719F">
            <w:pPr>
              <w:adjustRightInd w:val="0"/>
              <w:snapToGrid w:val="0"/>
              <w:contextualSpacing/>
              <w:rPr>
                <w:rFonts w:ascii="Arial" w:hAnsi="Arial" w:cs="Arial"/>
                <w:sz w:val="18"/>
                <w:szCs w:val="18"/>
              </w:rPr>
            </w:pPr>
          </w:p>
        </w:tc>
      </w:tr>
      <w:tr w:rsidR="007D5A28" w:rsidRPr="00E0512F" w14:paraId="2CFDAB62" w14:textId="77777777" w:rsidTr="002B7606">
        <w:tc>
          <w:tcPr>
            <w:tcW w:w="3127" w:type="dxa"/>
          </w:tcPr>
          <w:p w14:paraId="15792E75" w14:textId="421E7579" w:rsidR="007D5A28" w:rsidRPr="00E0512F" w:rsidRDefault="007D5A28" w:rsidP="00E9719F">
            <w:pPr>
              <w:adjustRightInd w:val="0"/>
              <w:snapToGrid w:val="0"/>
              <w:contextualSpacing/>
              <w:rPr>
                <w:rFonts w:ascii="Arial" w:hAnsi="Arial" w:cs="Arial"/>
                <w:sz w:val="18"/>
                <w:szCs w:val="18"/>
              </w:rPr>
            </w:pPr>
            <w:r w:rsidRPr="00E0512F">
              <w:rPr>
                <w:rFonts w:ascii="Arial" w:hAnsi="Arial" w:cs="Arial"/>
                <w:sz w:val="18"/>
                <w:szCs w:val="18"/>
              </w:rPr>
              <w:t>[MUSIMpagingCause]</w:t>
            </w:r>
          </w:p>
        </w:tc>
        <w:tc>
          <w:tcPr>
            <w:tcW w:w="627" w:type="dxa"/>
          </w:tcPr>
          <w:p w14:paraId="64F7F460" w14:textId="258D7AED" w:rsidR="007D5A28" w:rsidRPr="00E0512F" w:rsidRDefault="007D5A28" w:rsidP="00E9719F">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1514" w:type="dxa"/>
          </w:tcPr>
          <w:p w14:paraId="1766F7B8" w14:textId="1A61CDC8" w:rsidR="007D5A28" w:rsidRPr="00E0512F" w:rsidRDefault="007D5A28" w:rsidP="00E9719F">
            <w:pPr>
              <w:adjustRightInd w:val="0"/>
              <w:snapToGrid w:val="0"/>
              <w:contextualSpacing/>
              <w:rPr>
                <w:rFonts w:ascii="Arial" w:hAnsi="Arial" w:cs="Arial"/>
                <w:sz w:val="18"/>
                <w:szCs w:val="18"/>
              </w:rPr>
            </w:pPr>
            <w:r w:rsidRPr="00E0512F">
              <w:rPr>
                <w:rFonts w:ascii="Arial" w:hAnsi="Arial" w:cs="Arial"/>
                <w:sz w:val="18"/>
                <w:szCs w:val="18"/>
              </w:rPr>
              <w:t>R2</w:t>
            </w:r>
          </w:p>
        </w:tc>
        <w:tc>
          <w:tcPr>
            <w:tcW w:w="577" w:type="dxa"/>
          </w:tcPr>
          <w:p w14:paraId="643A1673" w14:textId="35203684" w:rsidR="007D5A28" w:rsidRPr="00E0512F" w:rsidRDefault="007D5A28" w:rsidP="00E9719F">
            <w:pPr>
              <w:adjustRightInd w:val="0"/>
              <w:snapToGrid w:val="0"/>
              <w:contextualSpacing/>
              <w:jc w:val="right"/>
              <w:rPr>
                <w:rFonts w:ascii="Arial" w:hAnsi="Arial" w:cs="Arial"/>
                <w:sz w:val="18"/>
                <w:szCs w:val="18"/>
              </w:rPr>
            </w:pPr>
            <w:r w:rsidRPr="00E0512F">
              <w:rPr>
                <w:rFonts w:ascii="Arial" w:hAnsi="Arial" w:cs="Arial"/>
                <w:sz w:val="18"/>
                <w:szCs w:val="18"/>
              </w:rPr>
              <w:t>2</w:t>
            </w:r>
          </w:p>
        </w:tc>
        <w:tc>
          <w:tcPr>
            <w:tcW w:w="558" w:type="dxa"/>
          </w:tcPr>
          <w:p w14:paraId="237C13FE" w14:textId="2FD83D05" w:rsidR="007D5A28" w:rsidRPr="00E0512F" w:rsidRDefault="007D5A28" w:rsidP="00E9719F">
            <w:pPr>
              <w:adjustRightInd w:val="0"/>
              <w:snapToGrid w:val="0"/>
              <w:contextualSpacing/>
              <w:jc w:val="right"/>
              <w:rPr>
                <w:rFonts w:ascii="Arial" w:hAnsi="Arial" w:cs="Arial"/>
                <w:sz w:val="18"/>
                <w:szCs w:val="18"/>
              </w:rPr>
            </w:pPr>
            <w:r w:rsidRPr="00E0512F">
              <w:rPr>
                <w:rFonts w:ascii="Arial" w:hAnsi="Arial" w:cs="Arial"/>
                <w:sz w:val="18"/>
                <w:szCs w:val="18"/>
              </w:rPr>
              <w:t>2</w:t>
            </w:r>
          </w:p>
        </w:tc>
        <w:tc>
          <w:tcPr>
            <w:tcW w:w="3061" w:type="dxa"/>
          </w:tcPr>
          <w:p w14:paraId="6A17C56C" w14:textId="77777777" w:rsidR="007D5A28" w:rsidRPr="00E0512F" w:rsidRDefault="007D5A28" w:rsidP="00E9719F">
            <w:pPr>
              <w:adjustRightInd w:val="0"/>
              <w:snapToGrid w:val="0"/>
              <w:contextualSpacing/>
              <w:rPr>
                <w:rFonts w:ascii="Arial" w:hAnsi="Arial" w:cs="Arial"/>
                <w:sz w:val="18"/>
                <w:szCs w:val="18"/>
              </w:rPr>
            </w:pPr>
          </w:p>
        </w:tc>
      </w:tr>
      <w:tr w:rsidR="008A3011" w:rsidRPr="00E0512F" w14:paraId="25A515E8" w14:textId="77777777" w:rsidTr="002B7606">
        <w:tc>
          <w:tcPr>
            <w:tcW w:w="3127" w:type="dxa"/>
          </w:tcPr>
          <w:p w14:paraId="1365BEA1" w14:textId="77777777" w:rsidR="008A3011" w:rsidRPr="00E0512F" w:rsidRDefault="008A3011" w:rsidP="008A3011">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[n28_BS40MHz_raster]</w:t>
            </w:r>
          </w:p>
        </w:tc>
        <w:tc>
          <w:tcPr>
            <w:tcW w:w="627" w:type="dxa"/>
          </w:tcPr>
          <w:p w14:paraId="414EE3DB" w14:textId="77777777" w:rsidR="008A3011" w:rsidRPr="00E0512F" w:rsidRDefault="008A3011" w:rsidP="008A3011">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1514" w:type="dxa"/>
          </w:tcPr>
          <w:p w14:paraId="0A881956" w14:textId="77777777" w:rsidR="008A3011" w:rsidRPr="00E0512F" w:rsidRDefault="008A3011" w:rsidP="008A3011">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R4</w:t>
            </w:r>
          </w:p>
        </w:tc>
        <w:tc>
          <w:tcPr>
            <w:tcW w:w="577" w:type="dxa"/>
          </w:tcPr>
          <w:p w14:paraId="2240A461" w14:textId="77777777" w:rsidR="008A3011" w:rsidRPr="00E0512F" w:rsidRDefault="008A3011" w:rsidP="008A3011">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2</w:t>
            </w:r>
          </w:p>
        </w:tc>
        <w:tc>
          <w:tcPr>
            <w:tcW w:w="558" w:type="dxa"/>
          </w:tcPr>
          <w:p w14:paraId="24EED031" w14:textId="77777777" w:rsidR="008A3011" w:rsidRPr="00E0512F" w:rsidRDefault="008A3011" w:rsidP="008A3011">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3061" w:type="dxa"/>
          </w:tcPr>
          <w:p w14:paraId="6D09A252" w14:textId="61F560E0" w:rsidR="008A3011" w:rsidRPr="00E0512F" w:rsidRDefault="008A3011" w:rsidP="008A3011">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No change vs. RAN#100</w:t>
            </w:r>
          </w:p>
        </w:tc>
      </w:tr>
      <w:tr w:rsidR="00164F34" w:rsidRPr="00E0512F" w14:paraId="62B27FA2" w14:textId="77777777" w:rsidTr="002B7606">
        <w:tc>
          <w:tcPr>
            <w:tcW w:w="3127" w:type="dxa"/>
          </w:tcPr>
          <w:p w14:paraId="0F9A4124" w14:textId="3568BD55" w:rsidR="00164F34" w:rsidRPr="00E0512F" w:rsidRDefault="00164F34" w:rsidP="008A3011">
            <w:pPr>
              <w:adjustRightInd w:val="0"/>
              <w:snapToGrid w:val="0"/>
              <w:contextualSpacing/>
              <w:rPr>
                <w:rFonts w:ascii="Arial" w:hAnsi="Arial" w:cs="Arial"/>
                <w:color w:val="000000" w:themeColor="text1"/>
                <w:sz w:val="18"/>
                <w:szCs w:val="18"/>
              </w:rPr>
            </w:pPr>
            <w:r w:rsidRPr="00E0512F">
              <w:rPr>
                <w:rFonts w:ascii="Arial" w:hAnsi="Arial" w:cs="Arial"/>
                <w:color w:val="000000" w:themeColor="text1"/>
                <w:sz w:val="18"/>
                <w:szCs w:val="18"/>
              </w:rPr>
              <w:t>[n66_asymBW]</w:t>
            </w:r>
          </w:p>
        </w:tc>
        <w:tc>
          <w:tcPr>
            <w:tcW w:w="627" w:type="dxa"/>
          </w:tcPr>
          <w:p w14:paraId="2BC1BC86" w14:textId="676E07FE" w:rsidR="00164F34" w:rsidRPr="00E0512F" w:rsidRDefault="00164F34" w:rsidP="008A3011">
            <w:pPr>
              <w:adjustRightInd w:val="0"/>
              <w:snapToGrid w:val="0"/>
              <w:contextualSpacing/>
              <w:jc w:val="right"/>
              <w:rPr>
                <w:rFonts w:ascii="Arial" w:hAnsi="Arial" w:cs="Arial"/>
                <w:color w:val="000000" w:themeColor="text1"/>
                <w:sz w:val="18"/>
                <w:szCs w:val="18"/>
              </w:rPr>
            </w:pPr>
            <w:r w:rsidRPr="00E0512F">
              <w:rPr>
                <w:rFonts w:ascii="Arial" w:hAnsi="Arial" w:cs="Arial"/>
                <w:color w:val="000000" w:themeColor="text1"/>
                <w:sz w:val="18"/>
                <w:szCs w:val="18"/>
              </w:rPr>
              <w:t>1</w:t>
            </w:r>
          </w:p>
        </w:tc>
        <w:tc>
          <w:tcPr>
            <w:tcW w:w="1514" w:type="dxa"/>
          </w:tcPr>
          <w:p w14:paraId="426A2E3B" w14:textId="3A63CB73" w:rsidR="00164F34" w:rsidRPr="00E0512F" w:rsidRDefault="00164F34" w:rsidP="008A3011">
            <w:pPr>
              <w:adjustRightInd w:val="0"/>
              <w:snapToGrid w:val="0"/>
              <w:contextualSpacing/>
              <w:rPr>
                <w:rFonts w:ascii="Arial" w:hAnsi="Arial" w:cs="Arial"/>
                <w:color w:val="000000" w:themeColor="text1"/>
                <w:sz w:val="18"/>
                <w:szCs w:val="18"/>
              </w:rPr>
            </w:pPr>
            <w:r w:rsidRPr="00E0512F">
              <w:rPr>
                <w:rFonts w:ascii="Arial" w:hAnsi="Arial" w:cs="Arial"/>
                <w:color w:val="000000" w:themeColor="text1"/>
                <w:sz w:val="18"/>
                <w:szCs w:val="18"/>
              </w:rPr>
              <w:t>R4</w:t>
            </w:r>
          </w:p>
        </w:tc>
        <w:tc>
          <w:tcPr>
            <w:tcW w:w="577" w:type="dxa"/>
          </w:tcPr>
          <w:p w14:paraId="7E7C6732" w14:textId="2180D5BF" w:rsidR="00164F34" w:rsidRPr="00E0512F" w:rsidRDefault="00164F34" w:rsidP="008A3011">
            <w:pPr>
              <w:adjustRightInd w:val="0"/>
              <w:snapToGrid w:val="0"/>
              <w:contextualSpacing/>
              <w:jc w:val="right"/>
              <w:rPr>
                <w:rFonts w:ascii="Arial" w:hAnsi="Arial" w:cs="Arial"/>
                <w:color w:val="000000" w:themeColor="text1"/>
                <w:sz w:val="18"/>
                <w:szCs w:val="18"/>
              </w:rPr>
            </w:pPr>
            <w:r w:rsidRPr="00E0512F">
              <w:rPr>
                <w:rFonts w:ascii="Arial" w:hAnsi="Arial" w:cs="Arial"/>
                <w:color w:val="000000" w:themeColor="text1"/>
                <w:sz w:val="18"/>
                <w:szCs w:val="18"/>
              </w:rPr>
              <w:t>1</w:t>
            </w:r>
          </w:p>
        </w:tc>
        <w:tc>
          <w:tcPr>
            <w:tcW w:w="558" w:type="dxa"/>
          </w:tcPr>
          <w:p w14:paraId="058FDA3C" w14:textId="6694B822" w:rsidR="00164F34" w:rsidRPr="00E0512F" w:rsidRDefault="00164F34" w:rsidP="008A3011">
            <w:pPr>
              <w:adjustRightInd w:val="0"/>
              <w:snapToGrid w:val="0"/>
              <w:contextualSpacing/>
              <w:jc w:val="right"/>
              <w:rPr>
                <w:rFonts w:ascii="Arial" w:hAnsi="Arial" w:cs="Arial"/>
                <w:color w:val="000000" w:themeColor="text1"/>
                <w:sz w:val="18"/>
                <w:szCs w:val="18"/>
              </w:rPr>
            </w:pPr>
            <w:r w:rsidRPr="00E0512F">
              <w:rPr>
                <w:rFonts w:ascii="Arial" w:hAnsi="Arial" w:cs="Arial"/>
                <w:color w:val="000000" w:themeColor="text1"/>
                <w:sz w:val="18"/>
                <w:szCs w:val="18"/>
              </w:rPr>
              <w:t>1</w:t>
            </w:r>
          </w:p>
        </w:tc>
        <w:tc>
          <w:tcPr>
            <w:tcW w:w="3061" w:type="dxa"/>
          </w:tcPr>
          <w:p w14:paraId="7AB3E704" w14:textId="77777777" w:rsidR="00164F34" w:rsidRPr="00E0512F" w:rsidRDefault="00164F34" w:rsidP="008A3011">
            <w:pPr>
              <w:adjustRightInd w:val="0"/>
              <w:snapToGrid w:val="0"/>
              <w:contextualSpacing/>
              <w:rPr>
                <w:rFonts w:ascii="Arial" w:hAnsi="Arial" w:cs="Arial"/>
                <w:color w:val="000000" w:themeColor="text1"/>
                <w:sz w:val="18"/>
                <w:szCs w:val="18"/>
              </w:rPr>
            </w:pPr>
          </w:p>
        </w:tc>
      </w:tr>
      <w:tr w:rsidR="00A943FC" w:rsidRPr="00E0512F" w14:paraId="1D69A21A" w14:textId="77777777" w:rsidTr="002B7606">
        <w:tc>
          <w:tcPr>
            <w:tcW w:w="3127" w:type="dxa"/>
          </w:tcPr>
          <w:p w14:paraId="49463155" w14:textId="77777777" w:rsidR="00A943FC" w:rsidRPr="00E0512F" w:rsidRDefault="00A943FC" w:rsidP="00A943FC">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[n77 Canada]</w:t>
            </w:r>
          </w:p>
        </w:tc>
        <w:tc>
          <w:tcPr>
            <w:tcW w:w="627" w:type="dxa"/>
          </w:tcPr>
          <w:p w14:paraId="24DF71BB" w14:textId="77777777" w:rsidR="00A943FC" w:rsidRPr="00E0512F" w:rsidRDefault="00A943FC" w:rsidP="00A943FC">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2</w:t>
            </w:r>
          </w:p>
        </w:tc>
        <w:tc>
          <w:tcPr>
            <w:tcW w:w="1514" w:type="dxa"/>
          </w:tcPr>
          <w:p w14:paraId="2B1AE355" w14:textId="77777777" w:rsidR="00A943FC" w:rsidRPr="00E0512F" w:rsidRDefault="00A943FC" w:rsidP="00A943FC">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R2, R4</w:t>
            </w:r>
          </w:p>
        </w:tc>
        <w:tc>
          <w:tcPr>
            <w:tcW w:w="577" w:type="dxa"/>
          </w:tcPr>
          <w:p w14:paraId="419009E6" w14:textId="77777777" w:rsidR="00A943FC" w:rsidRPr="00E0512F" w:rsidRDefault="00A943FC" w:rsidP="00A943FC">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12</w:t>
            </w:r>
          </w:p>
        </w:tc>
        <w:tc>
          <w:tcPr>
            <w:tcW w:w="558" w:type="dxa"/>
          </w:tcPr>
          <w:p w14:paraId="4DD8841C" w14:textId="77777777" w:rsidR="00A943FC" w:rsidRPr="00E0512F" w:rsidRDefault="00A943FC" w:rsidP="00A943FC">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4</w:t>
            </w:r>
          </w:p>
        </w:tc>
        <w:tc>
          <w:tcPr>
            <w:tcW w:w="3061" w:type="dxa"/>
          </w:tcPr>
          <w:p w14:paraId="6F2945DA" w14:textId="653033B1" w:rsidR="00A943FC" w:rsidRPr="00E0512F" w:rsidRDefault="00A943FC" w:rsidP="00A943FC">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No change vs. RAN#100</w:t>
            </w:r>
          </w:p>
        </w:tc>
      </w:tr>
      <w:tr w:rsidR="00A943FC" w:rsidRPr="00E0512F" w14:paraId="2763C359" w14:textId="77777777" w:rsidTr="002B7606">
        <w:tc>
          <w:tcPr>
            <w:tcW w:w="3127" w:type="dxa"/>
          </w:tcPr>
          <w:p w14:paraId="787C741E" w14:textId="77777777" w:rsidR="00A943FC" w:rsidRPr="00E0512F" w:rsidRDefault="00A943FC" w:rsidP="00A943FC">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lastRenderedPageBreak/>
              <w:t>[n77 US]</w:t>
            </w:r>
          </w:p>
        </w:tc>
        <w:tc>
          <w:tcPr>
            <w:tcW w:w="627" w:type="dxa"/>
          </w:tcPr>
          <w:p w14:paraId="597F9756" w14:textId="77777777" w:rsidR="00A943FC" w:rsidRPr="00E0512F" w:rsidRDefault="00A943FC" w:rsidP="00A943FC">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2</w:t>
            </w:r>
          </w:p>
        </w:tc>
        <w:tc>
          <w:tcPr>
            <w:tcW w:w="1514" w:type="dxa"/>
          </w:tcPr>
          <w:p w14:paraId="0EDDA293" w14:textId="77777777" w:rsidR="00A943FC" w:rsidRPr="00E0512F" w:rsidRDefault="00A943FC" w:rsidP="00A943FC">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R2, R4</w:t>
            </w:r>
          </w:p>
        </w:tc>
        <w:tc>
          <w:tcPr>
            <w:tcW w:w="577" w:type="dxa"/>
          </w:tcPr>
          <w:p w14:paraId="67B29D31" w14:textId="77777777" w:rsidR="00A943FC" w:rsidRPr="00E0512F" w:rsidRDefault="00A943FC" w:rsidP="00A943FC">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10</w:t>
            </w:r>
          </w:p>
        </w:tc>
        <w:tc>
          <w:tcPr>
            <w:tcW w:w="558" w:type="dxa"/>
          </w:tcPr>
          <w:p w14:paraId="4A455F0E" w14:textId="77777777" w:rsidR="00A943FC" w:rsidRPr="00E0512F" w:rsidRDefault="00A943FC" w:rsidP="00A943FC">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2</w:t>
            </w:r>
          </w:p>
        </w:tc>
        <w:tc>
          <w:tcPr>
            <w:tcW w:w="3061" w:type="dxa"/>
          </w:tcPr>
          <w:p w14:paraId="1083B281" w14:textId="053BFBD3" w:rsidR="00A943FC" w:rsidRPr="00E0512F" w:rsidRDefault="00A943FC" w:rsidP="00A943FC">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No change vs. RAN#100</w:t>
            </w:r>
          </w:p>
        </w:tc>
      </w:tr>
      <w:tr w:rsidR="002C42A7" w:rsidRPr="00E0512F" w14:paraId="7C6EB9A6" w14:textId="77777777" w:rsidTr="002B7606">
        <w:tc>
          <w:tcPr>
            <w:tcW w:w="3127" w:type="dxa"/>
          </w:tcPr>
          <w:p w14:paraId="394A07EC" w14:textId="77777777" w:rsidR="002C42A7" w:rsidRPr="00E0512F" w:rsidRDefault="002C42A7" w:rsidP="002C42A7">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[NC-PRACH-SimulTx]</w:t>
            </w:r>
          </w:p>
        </w:tc>
        <w:tc>
          <w:tcPr>
            <w:tcW w:w="627" w:type="dxa"/>
          </w:tcPr>
          <w:p w14:paraId="681EB35C" w14:textId="77777777" w:rsidR="002C42A7" w:rsidRPr="00E0512F" w:rsidRDefault="002C42A7" w:rsidP="002C42A7">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1514" w:type="dxa"/>
          </w:tcPr>
          <w:p w14:paraId="7CD3CD53" w14:textId="77777777" w:rsidR="002C42A7" w:rsidRPr="00E0512F" w:rsidRDefault="002C42A7" w:rsidP="002C42A7">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R2</w:t>
            </w:r>
          </w:p>
        </w:tc>
        <w:tc>
          <w:tcPr>
            <w:tcW w:w="577" w:type="dxa"/>
          </w:tcPr>
          <w:p w14:paraId="6478E17C" w14:textId="77777777" w:rsidR="002C42A7" w:rsidRPr="00E0512F" w:rsidRDefault="002C42A7" w:rsidP="002C42A7">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558" w:type="dxa"/>
          </w:tcPr>
          <w:p w14:paraId="0C6F4777" w14:textId="77777777" w:rsidR="002C42A7" w:rsidRPr="00E0512F" w:rsidRDefault="002C42A7" w:rsidP="002C42A7">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3061" w:type="dxa"/>
          </w:tcPr>
          <w:p w14:paraId="5F19D0DE" w14:textId="62613817" w:rsidR="002C42A7" w:rsidRPr="00E0512F" w:rsidRDefault="002C42A7" w:rsidP="002C42A7">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No change vs. RAN#100</w:t>
            </w:r>
          </w:p>
        </w:tc>
      </w:tr>
      <w:tr w:rsidR="002C42A7" w:rsidRPr="00E0512F" w14:paraId="47D2D761" w14:textId="77777777" w:rsidTr="002B7606">
        <w:tc>
          <w:tcPr>
            <w:tcW w:w="3127" w:type="dxa"/>
          </w:tcPr>
          <w:p w14:paraId="68BDA474" w14:textId="4E16256E" w:rsidR="002C42A7" w:rsidRPr="00E0512F" w:rsidRDefault="002C42A7" w:rsidP="002C42A7">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[NR_ext_to_71GHz-Core]</w:t>
            </w:r>
          </w:p>
        </w:tc>
        <w:tc>
          <w:tcPr>
            <w:tcW w:w="627" w:type="dxa"/>
          </w:tcPr>
          <w:p w14:paraId="4E5AF691" w14:textId="5BA9A510" w:rsidR="002C42A7" w:rsidRPr="00E0512F" w:rsidRDefault="002C42A7" w:rsidP="002C42A7">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1514" w:type="dxa"/>
          </w:tcPr>
          <w:p w14:paraId="12B1FF41" w14:textId="192B81D6" w:rsidR="002C42A7" w:rsidRPr="00E0512F" w:rsidRDefault="002C42A7" w:rsidP="002C42A7">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R3</w:t>
            </w:r>
          </w:p>
        </w:tc>
        <w:tc>
          <w:tcPr>
            <w:tcW w:w="577" w:type="dxa"/>
          </w:tcPr>
          <w:p w14:paraId="519A2DA4" w14:textId="1F9B9FB9" w:rsidR="002C42A7" w:rsidRPr="00E0512F" w:rsidRDefault="002C42A7" w:rsidP="002C42A7">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558" w:type="dxa"/>
          </w:tcPr>
          <w:p w14:paraId="22D5BBEE" w14:textId="304B3AB3" w:rsidR="002C42A7" w:rsidRPr="00E0512F" w:rsidRDefault="002C42A7" w:rsidP="002C42A7">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3061" w:type="dxa"/>
          </w:tcPr>
          <w:p w14:paraId="557D6D31" w14:textId="46B1AA7D" w:rsidR="002C42A7" w:rsidRPr="00E0512F" w:rsidRDefault="002C42A7" w:rsidP="002C42A7">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No change vs. RAN#100</w:t>
            </w:r>
          </w:p>
        </w:tc>
      </w:tr>
      <w:tr w:rsidR="002C42A7" w:rsidRPr="00E0512F" w14:paraId="087B7912" w14:textId="77777777" w:rsidTr="002B7606">
        <w:tc>
          <w:tcPr>
            <w:tcW w:w="3127" w:type="dxa"/>
          </w:tcPr>
          <w:p w14:paraId="3ED50FD0" w14:textId="77777777" w:rsidR="002C42A7" w:rsidRPr="00E0512F" w:rsidRDefault="002C42A7" w:rsidP="002C42A7">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[NR_feMIMO-Core]</w:t>
            </w:r>
          </w:p>
        </w:tc>
        <w:tc>
          <w:tcPr>
            <w:tcW w:w="627" w:type="dxa"/>
          </w:tcPr>
          <w:p w14:paraId="0ECC77CE" w14:textId="77777777" w:rsidR="002C42A7" w:rsidRPr="00E0512F" w:rsidRDefault="002C42A7" w:rsidP="002C42A7">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1514" w:type="dxa"/>
          </w:tcPr>
          <w:p w14:paraId="551CDA20" w14:textId="77777777" w:rsidR="002C42A7" w:rsidRPr="00E0512F" w:rsidRDefault="002C42A7" w:rsidP="002C42A7">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R3</w:t>
            </w:r>
          </w:p>
        </w:tc>
        <w:tc>
          <w:tcPr>
            <w:tcW w:w="577" w:type="dxa"/>
          </w:tcPr>
          <w:p w14:paraId="4EE8D19E" w14:textId="77777777" w:rsidR="002C42A7" w:rsidRPr="00E0512F" w:rsidRDefault="002C42A7" w:rsidP="002C42A7">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558" w:type="dxa"/>
          </w:tcPr>
          <w:p w14:paraId="54BE8BFD" w14:textId="77777777" w:rsidR="002C42A7" w:rsidRPr="00E0512F" w:rsidRDefault="002C42A7" w:rsidP="002C42A7">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3061" w:type="dxa"/>
          </w:tcPr>
          <w:p w14:paraId="72E2F91B" w14:textId="28E658F9" w:rsidR="002C42A7" w:rsidRPr="00E0512F" w:rsidRDefault="002C42A7" w:rsidP="002C42A7">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No change vs. RAN#100</w:t>
            </w:r>
          </w:p>
        </w:tc>
      </w:tr>
      <w:tr w:rsidR="00D56969" w:rsidRPr="00E0512F" w14:paraId="527B5F8E" w14:textId="77777777" w:rsidTr="002B7606">
        <w:tc>
          <w:tcPr>
            <w:tcW w:w="3127" w:type="dxa"/>
          </w:tcPr>
          <w:p w14:paraId="03E06F8D" w14:textId="77777777" w:rsidR="00D56969" w:rsidRPr="00E0512F" w:rsidRDefault="00D56969" w:rsidP="00D56969">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[NR_FR1_35MHz_45MHz_BW]</w:t>
            </w:r>
          </w:p>
        </w:tc>
        <w:tc>
          <w:tcPr>
            <w:tcW w:w="627" w:type="dxa"/>
          </w:tcPr>
          <w:p w14:paraId="542416B0" w14:textId="77777777" w:rsidR="00D56969" w:rsidRPr="00E0512F" w:rsidRDefault="00D56969" w:rsidP="00D56969">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1514" w:type="dxa"/>
          </w:tcPr>
          <w:p w14:paraId="07874D0F" w14:textId="77777777" w:rsidR="00D56969" w:rsidRPr="00E0512F" w:rsidRDefault="00D56969" w:rsidP="00D56969">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R3</w:t>
            </w:r>
          </w:p>
        </w:tc>
        <w:tc>
          <w:tcPr>
            <w:tcW w:w="577" w:type="dxa"/>
          </w:tcPr>
          <w:p w14:paraId="6CA3FA3C" w14:textId="1713B0A0" w:rsidR="00D56969" w:rsidRPr="00E0512F" w:rsidRDefault="00D56969" w:rsidP="00D56969">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3</w:t>
            </w:r>
          </w:p>
        </w:tc>
        <w:tc>
          <w:tcPr>
            <w:tcW w:w="558" w:type="dxa"/>
          </w:tcPr>
          <w:p w14:paraId="69C3BC11" w14:textId="459DCF58" w:rsidR="00D56969" w:rsidRPr="00E0512F" w:rsidRDefault="00D56969" w:rsidP="00D56969">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2</w:t>
            </w:r>
          </w:p>
        </w:tc>
        <w:tc>
          <w:tcPr>
            <w:tcW w:w="3061" w:type="dxa"/>
          </w:tcPr>
          <w:p w14:paraId="0BFBB5D5" w14:textId="4FC76A57" w:rsidR="00D56969" w:rsidRPr="00E0512F" w:rsidRDefault="00D56969" w:rsidP="00D56969">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No change vs. RAN#100</w:t>
            </w:r>
          </w:p>
        </w:tc>
      </w:tr>
      <w:tr w:rsidR="00D56969" w:rsidRPr="00E0512F" w14:paraId="39C1F19E" w14:textId="77777777" w:rsidTr="002B7606">
        <w:tc>
          <w:tcPr>
            <w:tcW w:w="3127" w:type="dxa"/>
          </w:tcPr>
          <w:p w14:paraId="620DA6BF" w14:textId="77777777" w:rsidR="00D56969" w:rsidRPr="00E0512F" w:rsidRDefault="00D56969" w:rsidP="00D56969">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[NR_HSDN]</w:t>
            </w:r>
          </w:p>
        </w:tc>
        <w:tc>
          <w:tcPr>
            <w:tcW w:w="627" w:type="dxa"/>
          </w:tcPr>
          <w:p w14:paraId="40C2D743" w14:textId="77777777" w:rsidR="00D56969" w:rsidRPr="00E0512F" w:rsidRDefault="00D56969" w:rsidP="00D56969">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1514" w:type="dxa"/>
          </w:tcPr>
          <w:p w14:paraId="0DC8F212" w14:textId="77777777" w:rsidR="00D56969" w:rsidRPr="00E0512F" w:rsidRDefault="00D56969" w:rsidP="00D56969">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R2</w:t>
            </w:r>
          </w:p>
        </w:tc>
        <w:tc>
          <w:tcPr>
            <w:tcW w:w="577" w:type="dxa"/>
          </w:tcPr>
          <w:p w14:paraId="70FB5003" w14:textId="77777777" w:rsidR="00D56969" w:rsidRPr="00E0512F" w:rsidRDefault="00D56969" w:rsidP="00D56969">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4</w:t>
            </w:r>
          </w:p>
        </w:tc>
        <w:tc>
          <w:tcPr>
            <w:tcW w:w="558" w:type="dxa"/>
          </w:tcPr>
          <w:p w14:paraId="74397B1F" w14:textId="77777777" w:rsidR="00D56969" w:rsidRPr="00E0512F" w:rsidRDefault="00D56969" w:rsidP="00D56969">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3061" w:type="dxa"/>
          </w:tcPr>
          <w:p w14:paraId="04EAAB80" w14:textId="3047618D" w:rsidR="00D56969" w:rsidRPr="00E0512F" w:rsidRDefault="00D56969" w:rsidP="00D56969">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No change vs. RAN#100</w:t>
            </w:r>
          </w:p>
        </w:tc>
      </w:tr>
      <w:tr w:rsidR="006D3E5C" w:rsidRPr="00E0512F" w14:paraId="0C664D19" w14:textId="77777777" w:rsidTr="002B7606">
        <w:tc>
          <w:tcPr>
            <w:tcW w:w="3127" w:type="dxa"/>
          </w:tcPr>
          <w:p w14:paraId="605F0301" w14:textId="77777777" w:rsidR="006D3E5C" w:rsidRPr="00E0512F" w:rsidRDefault="006D3E5C" w:rsidP="006D3E5C">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[NR_PC1.5_SingleUL_3DLCA]</w:t>
            </w:r>
          </w:p>
        </w:tc>
        <w:tc>
          <w:tcPr>
            <w:tcW w:w="627" w:type="dxa"/>
          </w:tcPr>
          <w:p w14:paraId="38031794" w14:textId="77777777" w:rsidR="006D3E5C" w:rsidRPr="00E0512F" w:rsidRDefault="006D3E5C" w:rsidP="006D3E5C">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1514" w:type="dxa"/>
          </w:tcPr>
          <w:p w14:paraId="69AC56EA" w14:textId="77777777" w:rsidR="006D3E5C" w:rsidRPr="00E0512F" w:rsidRDefault="006D3E5C" w:rsidP="006D3E5C">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R4</w:t>
            </w:r>
          </w:p>
        </w:tc>
        <w:tc>
          <w:tcPr>
            <w:tcW w:w="577" w:type="dxa"/>
          </w:tcPr>
          <w:p w14:paraId="138F3A29" w14:textId="77777777" w:rsidR="006D3E5C" w:rsidRPr="00E0512F" w:rsidRDefault="006D3E5C" w:rsidP="006D3E5C">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558" w:type="dxa"/>
          </w:tcPr>
          <w:p w14:paraId="78B6E0A0" w14:textId="77777777" w:rsidR="006D3E5C" w:rsidRPr="00E0512F" w:rsidRDefault="006D3E5C" w:rsidP="006D3E5C">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3061" w:type="dxa"/>
          </w:tcPr>
          <w:p w14:paraId="6099EEAD" w14:textId="47FF0E11" w:rsidR="006D3E5C" w:rsidRPr="00E0512F" w:rsidRDefault="006D3E5C" w:rsidP="006D3E5C">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No change vs. RAN#100</w:t>
            </w:r>
          </w:p>
        </w:tc>
      </w:tr>
      <w:tr w:rsidR="006D3E5C" w:rsidRPr="00E0512F" w14:paraId="2C7A6EBA" w14:textId="77777777" w:rsidTr="002B7606">
        <w:tc>
          <w:tcPr>
            <w:tcW w:w="3127" w:type="dxa"/>
          </w:tcPr>
          <w:p w14:paraId="4BA88149" w14:textId="77777777" w:rsidR="006D3E5C" w:rsidRPr="00E0512F" w:rsidRDefault="006D3E5C" w:rsidP="006D3E5C">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[NR_RF_FR2_req_enh2-Core]</w:t>
            </w:r>
          </w:p>
        </w:tc>
        <w:tc>
          <w:tcPr>
            <w:tcW w:w="627" w:type="dxa"/>
          </w:tcPr>
          <w:p w14:paraId="1A74B91F" w14:textId="77777777" w:rsidR="006D3E5C" w:rsidRPr="00E0512F" w:rsidRDefault="006D3E5C" w:rsidP="006D3E5C">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1514" w:type="dxa"/>
          </w:tcPr>
          <w:p w14:paraId="0AEE8772" w14:textId="77777777" w:rsidR="006D3E5C" w:rsidRPr="00E0512F" w:rsidRDefault="006D3E5C" w:rsidP="006D3E5C">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R3</w:t>
            </w:r>
          </w:p>
        </w:tc>
        <w:tc>
          <w:tcPr>
            <w:tcW w:w="577" w:type="dxa"/>
          </w:tcPr>
          <w:p w14:paraId="7BCEE831" w14:textId="77777777" w:rsidR="006D3E5C" w:rsidRPr="00E0512F" w:rsidRDefault="006D3E5C" w:rsidP="006D3E5C">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558" w:type="dxa"/>
          </w:tcPr>
          <w:p w14:paraId="4BAEA074" w14:textId="77777777" w:rsidR="006D3E5C" w:rsidRPr="00E0512F" w:rsidRDefault="006D3E5C" w:rsidP="006D3E5C">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3061" w:type="dxa"/>
          </w:tcPr>
          <w:p w14:paraId="297945E0" w14:textId="1ECB72A7" w:rsidR="006D3E5C" w:rsidRPr="00E0512F" w:rsidRDefault="006D3E5C" w:rsidP="006D3E5C">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No change vs. RAN#100</w:t>
            </w:r>
          </w:p>
        </w:tc>
      </w:tr>
      <w:tr w:rsidR="006D3E5C" w:rsidRPr="00E0512F" w14:paraId="3F14FA50" w14:textId="77777777" w:rsidTr="002B7606">
        <w:tc>
          <w:tcPr>
            <w:tcW w:w="3127" w:type="dxa"/>
          </w:tcPr>
          <w:p w14:paraId="6FF6B2EE" w14:textId="77777777" w:rsidR="006D3E5C" w:rsidRPr="00E0512F" w:rsidRDefault="006D3E5C" w:rsidP="006D3E5C">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[NRTADV]</w:t>
            </w:r>
          </w:p>
        </w:tc>
        <w:tc>
          <w:tcPr>
            <w:tcW w:w="627" w:type="dxa"/>
          </w:tcPr>
          <w:p w14:paraId="663B3ABC" w14:textId="77777777" w:rsidR="006D3E5C" w:rsidRPr="00E0512F" w:rsidRDefault="006D3E5C" w:rsidP="006D3E5C">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4</w:t>
            </w:r>
          </w:p>
        </w:tc>
        <w:tc>
          <w:tcPr>
            <w:tcW w:w="1514" w:type="dxa"/>
          </w:tcPr>
          <w:p w14:paraId="09493C41" w14:textId="77777777" w:rsidR="006D3E5C" w:rsidRPr="00E0512F" w:rsidRDefault="006D3E5C" w:rsidP="006D3E5C">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R1, R2, R3, R4</w:t>
            </w:r>
          </w:p>
        </w:tc>
        <w:tc>
          <w:tcPr>
            <w:tcW w:w="577" w:type="dxa"/>
          </w:tcPr>
          <w:p w14:paraId="59994A0D" w14:textId="77777777" w:rsidR="006D3E5C" w:rsidRPr="00E0512F" w:rsidRDefault="006D3E5C" w:rsidP="006D3E5C">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6</w:t>
            </w:r>
          </w:p>
        </w:tc>
        <w:tc>
          <w:tcPr>
            <w:tcW w:w="558" w:type="dxa"/>
          </w:tcPr>
          <w:p w14:paraId="68BAB6A7" w14:textId="77777777" w:rsidR="006D3E5C" w:rsidRPr="00E0512F" w:rsidRDefault="006D3E5C" w:rsidP="006D3E5C">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2</w:t>
            </w:r>
          </w:p>
        </w:tc>
        <w:tc>
          <w:tcPr>
            <w:tcW w:w="3061" w:type="dxa"/>
          </w:tcPr>
          <w:p w14:paraId="766C9820" w14:textId="7DFA274A" w:rsidR="006D3E5C" w:rsidRPr="00E0512F" w:rsidRDefault="006D3E5C" w:rsidP="006D3E5C">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No change vs. RAN#100</w:t>
            </w:r>
          </w:p>
        </w:tc>
      </w:tr>
      <w:tr w:rsidR="0046234F" w:rsidRPr="00E0512F" w14:paraId="401B0C6E" w14:textId="77777777" w:rsidTr="002B7606">
        <w:tc>
          <w:tcPr>
            <w:tcW w:w="3127" w:type="dxa"/>
          </w:tcPr>
          <w:p w14:paraId="22D39E1D" w14:textId="77777777" w:rsidR="0046234F" w:rsidRPr="00E0512F" w:rsidRDefault="0046234F" w:rsidP="0046234F">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[Paired_ID]</w:t>
            </w:r>
          </w:p>
        </w:tc>
        <w:tc>
          <w:tcPr>
            <w:tcW w:w="627" w:type="dxa"/>
          </w:tcPr>
          <w:p w14:paraId="2B658A37" w14:textId="77777777" w:rsidR="0046234F" w:rsidRPr="00E0512F" w:rsidRDefault="0046234F" w:rsidP="0046234F">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1514" w:type="dxa"/>
          </w:tcPr>
          <w:p w14:paraId="717424FD" w14:textId="77777777" w:rsidR="0046234F" w:rsidRPr="00E0512F" w:rsidRDefault="0046234F" w:rsidP="0046234F">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R3</w:t>
            </w:r>
          </w:p>
        </w:tc>
        <w:tc>
          <w:tcPr>
            <w:tcW w:w="577" w:type="dxa"/>
          </w:tcPr>
          <w:p w14:paraId="0FBBE2EB" w14:textId="77777777" w:rsidR="0046234F" w:rsidRPr="00E0512F" w:rsidRDefault="0046234F" w:rsidP="0046234F">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3</w:t>
            </w:r>
          </w:p>
        </w:tc>
        <w:tc>
          <w:tcPr>
            <w:tcW w:w="558" w:type="dxa"/>
          </w:tcPr>
          <w:p w14:paraId="35FCFF27" w14:textId="77777777" w:rsidR="0046234F" w:rsidRPr="00E0512F" w:rsidRDefault="0046234F" w:rsidP="0046234F">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3061" w:type="dxa"/>
          </w:tcPr>
          <w:p w14:paraId="24112090" w14:textId="0718175E" w:rsidR="0046234F" w:rsidRPr="00E0512F" w:rsidRDefault="0046234F" w:rsidP="0046234F">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No change vs. RAN#100</w:t>
            </w:r>
          </w:p>
        </w:tc>
      </w:tr>
      <w:tr w:rsidR="00561701" w:rsidRPr="00E0512F" w14:paraId="3C860C12" w14:textId="77777777" w:rsidTr="002B7606">
        <w:tc>
          <w:tcPr>
            <w:tcW w:w="3127" w:type="dxa"/>
          </w:tcPr>
          <w:p w14:paraId="6CAF35DE" w14:textId="0CC8E776" w:rsidR="00561701" w:rsidRPr="00E0512F" w:rsidRDefault="00561701" w:rsidP="0046234F">
            <w:pPr>
              <w:adjustRightInd w:val="0"/>
              <w:snapToGrid w:val="0"/>
              <w:contextualSpacing/>
              <w:rPr>
                <w:rFonts w:ascii="Arial" w:hAnsi="Arial" w:cs="Arial"/>
                <w:sz w:val="18"/>
                <w:szCs w:val="18"/>
              </w:rPr>
            </w:pPr>
            <w:r w:rsidRPr="00E0512F">
              <w:rPr>
                <w:rFonts w:ascii="Arial" w:hAnsi="Arial" w:cs="Arial"/>
                <w:sz w:val="18"/>
                <w:szCs w:val="18"/>
              </w:rPr>
              <w:t>[PL RS Type 1 CG]</w:t>
            </w:r>
          </w:p>
        </w:tc>
        <w:tc>
          <w:tcPr>
            <w:tcW w:w="627" w:type="dxa"/>
          </w:tcPr>
          <w:p w14:paraId="18B28840" w14:textId="126447F4" w:rsidR="00561701" w:rsidRPr="00E0512F" w:rsidRDefault="00561701" w:rsidP="0046234F">
            <w:pPr>
              <w:adjustRightInd w:val="0"/>
              <w:snapToGrid w:val="0"/>
              <w:contextualSpacing/>
              <w:jc w:val="right"/>
              <w:rPr>
                <w:rFonts w:ascii="Arial" w:hAnsi="Arial" w:cs="Arial"/>
                <w:sz w:val="18"/>
                <w:szCs w:val="18"/>
              </w:rPr>
            </w:pPr>
            <w:r w:rsidRPr="00E0512F">
              <w:rPr>
                <w:rFonts w:ascii="Arial" w:hAnsi="Arial" w:cs="Arial"/>
                <w:sz w:val="18"/>
                <w:szCs w:val="18"/>
              </w:rPr>
              <w:t>2</w:t>
            </w:r>
          </w:p>
        </w:tc>
        <w:tc>
          <w:tcPr>
            <w:tcW w:w="1514" w:type="dxa"/>
          </w:tcPr>
          <w:p w14:paraId="1421C9CF" w14:textId="52DF26E9" w:rsidR="00561701" w:rsidRPr="00E0512F" w:rsidRDefault="00561701" w:rsidP="0046234F">
            <w:pPr>
              <w:adjustRightInd w:val="0"/>
              <w:snapToGrid w:val="0"/>
              <w:contextualSpacing/>
              <w:rPr>
                <w:rFonts w:ascii="Arial" w:hAnsi="Arial" w:cs="Arial"/>
                <w:sz w:val="18"/>
                <w:szCs w:val="18"/>
              </w:rPr>
            </w:pPr>
            <w:r w:rsidRPr="00E0512F">
              <w:rPr>
                <w:rFonts w:ascii="Arial" w:hAnsi="Arial" w:cs="Arial"/>
                <w:sz w:val="18"/>
                <w:szCs w:val="18"/>
              </w:rPr>
              <w:t>R1, R2</w:t>
            </w:r>
          </w:p>
        </w:tc>
        <w:tc>
          <w:tcPr>
            <w:tcW w:w="577" w:type="dxa"/>
          </w:tcPr>
          <w:p w14:paraId="6F47B368" w14:textId="55E4A00B" w:rsidR="00561701" w:rsidRPr="00E0512F" w:rsidRDefault="00561701" w:rsidP="0046234F">
            <w:pPr>
              <w:adjustRightInd w:val="0"/>
              <w:snapToGrid w:val="0"/>
              <w:contextualSpacing/>
              <w:jc w:val="right"/>
              <w:rPr>
                <w:rFonts w:ascii="Arial" w:hAnsi="Arial" w:cs="Arial"/>
                <w:sz w:val="18"/>
                <w:szCs w:val="18"/>
              </w:rPr>
            </w:pPr>
            <w:r w:rsidRPr="00E0512F">
              <w:rPr>
                <w:rFonts w:ascii="Arial" w:hAnsi="Arial" w:cs="Arial"/>
                <w:sz w:val="18"/>
                <w:szCs w:val="18"/>
              </w:rPr>
              <w:t>2</w:t>
            </w:r>
          </w:p>
        </w:tc>
        <w:tc>
          <w:tcPr>
            <w:tcW w:w="558" w:type="dxa"/>
          </w:tcPr>
          <w:p w14:paraId="2CBA993D" w14:textId="7A1FEFDD" w:rsidR="00561701" w:rsidRPr="00E0512F" w:rsidRDefault="00561701" w:rsidP="0046234F">
            <w:pPr>
              <w:adjustRightInd w:val="0"/>
              <w:snapToGrid w:val="0"/>
              <w:contextualSpacing/>
              <w:jc w:val="right"/>
              <w:rPr>
                <w:rFonts w:ascii="Arial" w:hAnsi="Arial" w:cs="Arial"/>
                <w:sz w:val="18"/>
                <w:szCs w:val="18"/>
              </w:rPr>
            </w:pPr>
            <w:r w:rsidRPr="00E0512F">
              <w:rPr>
                <w:rFonts w:ascii="Arial" w:hAnsi="Arial" w:cs="Arial"/>
                <w:sz w:val="18"/>
                <w:szCs w:val="18"/>
              </w:rPr>
              <w:t>2</w:t>
            </w:r>
          </w:p>
        </w:tc>
        <w:tc>
          <w:tcPr>
            <w:tcW w:w="3061" w:type="dxa"/>
          </w:tcPr>
          <w:p w14:paraId="0D9587C3" w14:textId="77777777" w:rsidR="00561701" w:rsidRPr="00E0512F" w:rsidRDefault="00561701" w:rsidP="0046234F">
            <w:pPr>
              <w:adjustRightInd w:val="0"/>
              <w:snapToGrid w:val="0"/>
              <w:contextualSpacing/>
              <w:rPr>
                <w:rFonts w:ascii="Arial" w:hAnsi="Arial" w:cs="Arial"/>
                <w:sz w:val="18"/>
                <w:szCs w:val="18"/>
              </w:rPr>
            </w:pPr>
          </w:p>
        </w:tc>
      </w:tr>
      <w:tr w:rsidR="009322FF" w:rsidRPr="00E0512F" w14:paraId="0AA449AB" w14:textId="77777777" w:rsidTr="002B7606">
        <w:tc>
          <w:tcPr>
            <w:tcW w:w="3127" w:type="dxa"/>
          </w:tcPr>
          <w:p w14:paraId="452CB8DF" w14:textId="62F764A5" w:rsidR="009322FF" w:rsidRPr="00E0512F" w:rsidRDefault="009322FF" w:rsidP="0046234F">
            <w:pPr>
              <w:adjustRightInd w:val="0"/>
              <w:snapToGrid w:val="0"/>
              <w:contextualSpacing/>
              <w:rPr>
                <w:rFonts w:ascii="Arial" w:hAnsi="Arial" w:cs="Arial"/>
                <w:sz w:val="18"/>
                <w:szCs w:val="18"/>
              </w:rPr>
            </w:pPr>
            <w:r w:rsidRPr="00E0512F">
              <w:rPr>
                <w:rFonts w:ascii="Arial" w:hAnsi="Arial" w:cs="Arial"/>
                <w:sz w:val="18"/>
                <w:szCs w:val="18"/>
              </w:rPr>
              <w:t>[PosL2RemoteUE]</w:t>
            </w:r>
          </w:p>
        </w:tc>
        <w:tc>
          <w:tcPr>
            <w:tcW w:w="627" w:type="dxa"/>
          </w:tcPr>
          <w:p w14:paraId="5FBD20E5" w14:textId="6AFDE43D" w:rsidR="009322FF" w:rsidRPr="00E0512F" w:rsidRDefault="009322FF" w:rsidP="0046234F">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1514" w:type="dxa"/>
          </w:tcPr>
          <w:p w14:paraId="75A3E1E1" w14:textId="45221378" w:rsidR="009322FF" w:rsidRPr="00E0512F" w:rsidRDefault="009322FF" w:rsidP="0046234F">
            <w:pPr>
              <w:adjustRightInd w:val="0"/>
              <w:snapToGrid w:val="0"/>
              <w:contextualSpacing/>
              <w:rPr>
                <w:rFonts w:ascii="Arial" w:hAnsi="Arial" w:cs="Arial"/>
                <w:sz w:val="18"/>
                <w:szCs w:val="18"/>
              </w:rPr>
            </w:pPr>
            <w:r w:rsidRPr="00E0512F">
              <w:rPr>
                <w:rFonts w:ascii="Arial" w:hAnsi="Arial" w:cs="Arial"/>
                <w:sz w:val="18"/>
                <w:szCs w:val="18"/>
              </w:rPr>
              <w:t>R2</w:t>
            </w:r>
          </w:p>
        </w:tc>
        <w:tc>
          <w:tcPr>
            <w:tcW w:w="577" w:type="dxa"/>
          </w:tcPr>
          <w:p w14:paraId="2B1D7C23" w14:textId="47DCFC3C" w:rsidR="009322FF" w:rsidRPr="00E0512F" w:rsidRDefault="009322FF" w:rsidP="0046234F">
            <w:pPr>
              <w:adjustRightInd w:val="0"/>
              <w:snapToGrid w:val="0"/>
              <w:contextualSpacing/>
              <w:jc w:val="right"/>
              <w:rPr>
                <w:rFonts w:ascii="Arial" w:hAnsi="Arial" w:cs="Arial"/>
                <w:sz w:val="18"/>
                <w:szCs w:val="18"/>
              </w:rPr>
            </w:pPr>
            <w:r w:rsidRPr="00E0512F">
              <w:rPr>
                <w:rFonts w:ascii="Arial" w:hAnsi="Arial" w:cs="Arial"/>
                <w:sz w:val="18"/>
                <w:szCs w:val="18"/>
              </w:rPr>
              <w:t>6</w:t>
            </w:r>
          </w:p>
        </w:tc>
        <w:tc>
          <w:tcPr>
            <w:tcW w:w="558" w:type="dxa"/>
          </w:tcPr>
          <w:p w14:paraId="253006E2" w14:textId="03C57207" w:rsidR="009322FF" w:rsidRPr="00E0512F" w:rsidRDefault="009322FF" w:rsidP="0046234F">
            <w:pPr>
              <w:adjustRightInd w:val="0"/>
              <w:snapToGrid w:val="0"/>
              <w:contextualSpacing/>
              <w:jc w:val="right"/>
              <w:rPr>
                <w:rFonts w:ascii="Arial" w:hAnsi="Arial" w:cs="Arial"/>
                <w:sz w:val="18"/>
                <w:szCs w:val="18"/>
              </w:rPr>
            </w:pPr>
            <w:r w:rsidRPr="00E0512F">
              <w:rPr>
                <w:rFonts w:ascii="Arial" w:hAnsi="Arial" w:cs="Arial"/>
                <w:sz w:val="18"/>
                <w:szCs w:val="18"/>
              </w:rPr>
              <w:t>2</w:t>
            </w:r>
          </w:p>
        </w:tc>
        <w:tc>
          <w:tcPr>
            <w:tcW w:w="3061" w:type="dxa"/>
          </w:tcPr>
          <w:p w14:paraId="3E84E079" w14:textId="77777777" w:rsidR="009322FF" w:rsidRPr="00E0512F" w:rsidRDefault="009322FF" w:rsidP="0046234F">
            <w:pPr>
              <w:adjustRightInd w:val="0"/>
              <w:snapToGrid w:val="0"/>
              <w:contextualSpacing/>
              <w:rPr>
                <w:rFonts w:ascii="Arial" w:hAnsi="Arial" w:cs="Arial"/>
                <w:sz w:val="18"/>
                <w:szCs w:val="18"/>
              </w:rPr>
            </w:pPr>
          </w:p>
        </w:tc>
      </w:tr>
      <w:tr w:rsidR="009322FF" w:rsidRPr="00E0512F" w14:paraId="6855BE9F" w14:textId="77777777" w:rsidTr="002B7606">
        <w:tc>
          <w:tcPr>
            <w:tcW w:w="3127" w:type="dxa"/>
          </w:tcPr>
          <w:p w14:paraId="088B65EB" w14:textId="22980573" w:rsidR="009322FF" w:rsidRPr="00E0512F" w:rsidRDefault="00415420" w:rsidP="0046234F">
            <w:pPr>
              <w:adjustRightInd w:val="0"/>
              <w:snapToGrid w:val="0"/>
              <w:contextualSpacing/>
              <w:rPr>
                <w:rFonts w:ascii="Arial" w:hAnsi="Arial" w:cs="Arial"/>
                <w:sz w:val="18"/>
                <w:szCs w:val="18"/>
              </w:rPr>
            </w:pPr>
            <w:r w:rsidRPr="00E0512F">
              <w:rPr>
                <w:rFonts w:ascii="Arial" w:hAnsi="Arial" w:cs="Arial"/>
                <w:sz w:val="18"/>
                <w:szCs w:val="18"/>
              </w:rPr>
              <w:t>[PosLocalCoords]</w:t>
            </w:r>
          </w:p>
        </w:tc>
        <w:tc>
          <w:tcPr>
            <w:tcW w:w="627" w:type="dxa"/>
          </w:tcPr>
          <w:p w14:paraId="66D19E78" w14:textId="3D15DAC7" w:rsidR="009322FF" w:rsidRPr="00E0512F" w:rsidRDefault="00415420" w:rsidP="0046234F">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1514" w:type="dxa"/>
          </w:tcPr>
          <w:p w14:paraId="12B940FB" w14:textId="0DB5EA35" w:rsidR="009322FF" w:rsidRPr="00E0512F" w:rsidRDefault="00415420" w:rsidP="0046234F">
            <w:pPr>
              <w:adjustRightInd w:val="0"/>
              <w:snapToGrid w:val="0"/>
              <w:contextualSpacing/>
              <w:rPr>
                <w:rFonts w:ascii="Arial" w:hAnsi="Arial" w:cs="Arial"/>
                <w:sz w:val="18"/>
                <w:szCs w:val="18"/>
              </w:rPr>
            </w:pPr>
            <w:r w:rsidRPr="00E0512F">
              <w:rPr>
                <w:rFonts w:ascii="Arial" w:hAnsi="Arial" w:cs="Arial"/>
                <w:sz w:val="18"/>
                <w:szCs w:val="18"/>
              </w:rPr>
              <w:t>R2</w:t>
            </w:r>
          </w:p>
        </w:tc>
        <w:tc>
          <w:tcPr>
            <w:tcW w:w="577" w:type="dxa"/>
          </w:tcPr>
          <w:p w14:paraId="67FE996D" w14:textId="16E6ACA7" w:rsidR="009322FF" w:rsidRPr="00E0512F" w:rsidRDefault="00415420" w:rsidP="0046234F">
            <w:pPr>
              <w:adjustRightInd w:val="0"/>
              <w:snapToGrid w:val="0"/>
              <w:contextualSpacing/>
              <w:jc w:val="right"/>
              <w:rPr>
                <w:rFonts w:ascii="Arial" w:hAnsi="Arial" w:cs="Arial"/>
                <w:sz w:val="18"/>
                <w:szCs w:val="18"/>
              </w:rPr>
            </w:pPr>
            <w:r w:rsidRPr="00E0512F">
              <w:rPr>
                <w:rFonts w:ascii="Arial" w:hAnsi="Arial" w:cs="Arial"/>
                <w:sz w:val="18"/>
                <w:szCs w:val="18"/>
              </w:rPr>
              <w:t>2</w:t>
            </w:r>
          </w:p>
        </w:tc>
        <w:tc>
          <w:tcPr>
            <w:tcW w:w="558" w:type="dxa"/>
          </w:tcPr>
          <w:p w14:paraId="2D50C5F0" w14:textId="2A7A3B64" w:rsidR="009322FF" w:rsidRPr="00E0512F" w:rsidRDefault="00415420" w:rsidP="0046234F">
            <w:pPr>
              <w:adjustRightInd w:val="0"/>
              <w:snapToGrid w:val="0"/>
              <w:contextualSpacing/>
              <w:jc w:val="right"/>
              <w:rPr>
                <w:rFonts w:ascii="Arial" w:hAnsi="Arial" w:cs="Arial"/>
                <w:sz w:val="18"/>
                <w:szCs w:val="18"/>
              </w:rPr>
            </w:pPr>
            <w:r w:rsidRPr="00E0512F">
              <w:rPr>
                <w:rFonts w:ascii="Arial" w:hAnsi="Arial" w:cs="Arial"/>
                <w:sz w:val="18"/>
                <w:szCs w:val="18"/>
              </w:rPr>
              <w:t>2</w:t>
            </w:r>
          </w:p>
        </w:tc>
        <w:tc>
          <w:tcPr>
            <w:tcW w:w="3061" w:type="dxa"/>
          </w:tcPr>
          <w:p w14:paraId="0EC64BC7" w14:textId="77777777" w:rsidR="009322FF" w:rsidRPr="00E0512F" w:rsidRDefault="009322FF" w:rsidP="0046234F">
            <w:pPr>
              <w:adjustRightInd w:val="0"/>
              <w:snapToGrid w:val="0"/>
              <w:contextualSpacing/>
              <w:rPr>
                <w:rFonts w:ascii="Arial" w:hAnsi="Arial" w:cs="Arial"/>
                <w:sz w:val="18"/>
                <w:szCs w:val="18"/>
              </w:rPr>
            </w:pPr>
          </w:p>
        </w:tc>
      </w:tr>
      <w:tr w:rsidR="00C72E2D" w:rsidRPr="00E0512F" w14:paraId="4A501905" w14:textId="77777777" w:rsidTr="002B7606">
        <w:tc>
          <w:tcPr>
            <w:tcW w:w="3127" w:type="dxa"/>
          </w:tcPr>
          <w:p w14:paraId="7E8A15FB" w14:textId="1791B199" w:rsidR="00C72E2D" w:rsidRPr="00E0512F" w:rsidRDefault="00C72E2D" w:rsidP="0046234F">
            <w:pPr>
              <w:adjustRightInd w:val="0"/>
              <w:snapToGrid w:val="0"/>
              <w:contextualSpacing/>
              <w:rPr>
                <w:rFonts w:ascii="Arial" w:hAnsi="Arial" w:cs="Arial"/>
                <w:sz w:val="18"/>
                <w:szCs w:val="18"/>
              </w:rPr>
            </w:pPr>
            <w:r w:rsidRPr="00E0512F">
              <w:rPr>
                <w:rFonts w:ascii="Arial" w:hAnsi="Arial" w:cs="Arial"/>
                <w:sz w:val="18"/>
                <w:szCs w:val="18"/>
              </w:rPr>
              <w:t>[POS_SDT]</w:t>
            </w:r>
          </w:p>
        </w:tc>
        <w:tc>
          <w:tcPr>
            <w:tcW w:w="627" w:type="dxa"/>
          </w:tcPr>
          <w:p w14:paraId="127A321A" w14:textId="4B56F94C" w:rsidR="00C72E2D" w:rsidRPr="00E0512F" w:rsidRDefault="00C72E2D" w:rsidP="0046234F">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1514" w:type="dxa"/>
          </w:tcPr>
          <w:p w14:paraId="74E0C2EB" w14:textId="30499540" w:rsidR="00C72E2D" w:rsidRPr="00E0512F" w:rsidRDefault="00C72E2D" w:rsidP="0046234F">
            <w:pPr>
              <w:adjustRightInd w:val="0"/>
              <w:snapToGrid w:val="0"/>
              <w:contextualSpacing/>
              <w:rPr>
                <w:rFonts w:ascii="Arial" w:hAnsi="Arial" w:cs="Arial"/>
                <w:sz w:val="18"/>
                <w:szCs w:val="18"/>
              </w:rPr>
            </w:pPr>
            <w:r w:rsidRPr="00E0512F">
              <w:rPr>
                <w:rFonts w:ascii="Arial" w:hAnsi="Arial" w:cs="Arial"/>
                <w:sz w:val="18"/>
                <w:szCs w:val="18"/>
              </w:rPr>
              <w:t>R3</w:t>
            </w:r>
          </w:p>
        </w:tc>
        <w:tc>
          <w:tcPr>
            <w:tcW w:w="577" w:type="dxa"/>
          </w:tcPr>
          <w:p w14:paraId="6DA2A967" w14:textId="11EF9850" w:rsidR="00C72E2D" w:rsidRPr="00E0512F" w:rsidRDefault="00C72E2D" w:rsidP="0046234F">
            <w:pPr>
              <w:adjustRightInd w:val="0"/>
              <w:snapToGrid w:val="0"/>
              <w:contextualSpacing/>
              <w:jc w:val="right"/>
              <w:rPr>
                <w:rFonts w:ascii="Arial" w:hAnsi="Arial" w:cs="Arial"/>
                <w:sz w:val="18"/>
                <w:szCs w:val="18"/>
              </w:rPr>
            </w:pPr>
            <w:r w:rsidRPr="00E0512F">
              <w:rPr>
                <w:rFonts w:ascii="Arial" w:hAnsi="Arial" w:cs="Arial"/>
                <w:sz w:val="18"/>
                <w:szCs w:val="18"/>
              </w:rPr>
              <w:t>2</w:t>
            </w:r>
          </w:p>
        </w:tc>
        <w:tc>
          <w:tcPr>
            <w:tcW w:w="558" w:type="dxa"/>
          </w:tcPr>
          <w:p w14:paraId="1449D453" w14:textId="2FB2E34B" w:rsidR="00C72E2D" w:rsidRPr="00E0512F" w:rsidRDefault="00C72E2D" w:rsidP="0046234F">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3061" w:type="dxa"/>
          </w:tcPr>
          <w:p w14:paraId="6F632A06" w14:textId="77777777" w:rsidR="00C72E2D" w:rsidRPr="00E0512F" w:rsidRDefault="00C72E2D" w:rsidP="0046234F">
            <w:pPr>
              <w:adjustRightInd w:val="0"/>
              <w:snapToGrid w:val="0"/>
              <w:contextualSpacing/>
              <w:rPr>
                <w:rFonts w:ascii="Arial" w:hAnsi="Arial" w:cs="Arial"/>
                <w:sz w:val="18"/>
                <w:szCs w:val="18"/>
              </w:rPr>
            </w:pPr>
          </w:p>
        </w:tc>
      </w:tr>
      <w:tr w:rsidR="00D50457" w:rsidRPr="00E0512F" w14:paraId="0735ED9B" w14:textId="77777777" w:rsidTr="002B7606">
        <w:tc>
          <w:tcPr>
            <w:tcW w:w="3127" w:type="dxa"/>
          </w:tcPr>
          <w:p w14:paraId="68B8A2D0" w14:textId="77777777" w:rsidR="00D50457" w:rsidRPr="00E0512F" w:rsidRDefault="00D50457" w:rsidP="00D50457">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[PROT_SUP]</w:t>
            </w:r>
          </w:p>
        </w:tc>
        <w:tc>
          <w:tcPr>
            <w:tcW w:w="627" w:type="dxa"/>
          </w:tcPr>
          <w:p w14:paraId="0E4AF103" w14:textId="77777777" w:rsidR="00D50457" w:rsidRPr="00E0512F" w:rsidRDefault="00D50457" w:rsidP="00D50457">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1514" w:type="dxa"/>
          </w:tcPr>
          <w:p w14:paraId="6C0CC5B2" w14:textId="77777777" w:rsidR="00D50457" w:rsidRPr="00E0512F" w:rsidRDefault="00D50457" w:rsidP="00D50457">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R3</w:t>
            </w:r>
          </w:p>
        </w:tc>
        <w:tc>
          <w:tcPr>
            <w:tcW w:w="577" w:type="dxa"/>
          </w:tcPr>
          <w:p w14:paraId="4109340D" w14:textId="77777777" w:rsidR="00D50457" w:rsidRPr="00E0512F" w:rsidRDefault="00D50457" w:rsidP="00D50457">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558" w:type="dxa"/>
          </w:tcPr>
          <w:p w14:paraId="191EB044" w14:textId="77777777" w:rsidR="00D50457" w:rsidRPr="00E0512F" w:rsidRDefault="00D50457" w:rsidP="00D50457">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3061" w:type="dxa"/>
          </w:tcPr>
          <w:p w14:paraId="099DD661" w14:textId="7BBF1365" w:rsidR="00D50457" w:rsidRPr="00E0512F" w:rsidRDefault="00D50457" w:rsidP="00D50457">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No change vs. RAN#100</w:t>
            </w:r>
          </w:p>
        </w:tc>
      </w:tr>
      <w:tr w:rsidR="00797BF6" w:rsidRPr="00E0512F" w14:paraId="122385EB" w14:textId="77777777" w:rsidTr="002B7606">
        <w:tc>
          <w:tcPr>
            <w:tcW w:w="3127" w:type="dxa"/>
          </w:tcPr>
          <w:p w14:paraId="5881EE7C" w14:textId="6AA10E28" w:rsidR="00797BF6" w:rsidRPr="00E0512F" w:rsidRDefault="00797BF6" w:rsidP="00D50457">
            <w:pPr>
              <w:adjustRightInd w:val="0"/>
              <w:snapToGrid w:val="0"/>
              <w:contextualSpacing/>
              <w:rPr>
                <w:rFonts w:ascii="Arial" w:hAnsi="Arial" w:cs="Arial"/>
                <w:sz w:val="18"/>
                <w:szCs w:val="18"/>
              </w:rPr>
            </w:pPr>
            <w:r w:rsidRPr="00E0512F">
              <w:rPr>
                <w:rFonts w:ascii="Arial" w:hAnsi="Arial" w:cs="Arial"/>
                <w:sz w:val="18"/>
                <w:szCs w:val="18"/>
              </w:rPr>
              <w:t>[PTM_ReTx_Mcast_HARQ_Disb]</w:t>
            </w:r>
          </w:p>
        </w:tc>
        <w:tc>
          <w:tcPr>
            <w:tcW w:w="627" w:type="dxa"/>
          </w:tcPr>
          <w:p w14:paraId="0BA6F380" w14:textId="3C447504" w:rsidR="00797BF6" w:rsidRPr="00E0512F" w:rsidRDefault="00797BF6" w:rsidP="00D50457">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1514" w:type="dxa"/>
          </w:tcPr>
          <w:p w14:paraId="1ED830EC" w14:textId="11E9388E" w:rsidR="00797BF6" w:rsidRPr="00E0512F" w:rsidRDefault="00797BF6" w:rsidP="00D50457">
            <w:pPr>
              <w:adjustRightInd w:val="0"/>
              <w:snapToGrid w:val="0"/>
              <w:contextualSpacing/>
              <w:rPr>
                <w:rFonts w:ascii="Arial" w:hAnsi="Arial" w:cs="Arial"/>
                <w:sz w:val="18"/>
                <w:szCs w:val="18"/>
              </w:rPr>
            </w:pPr>
            <w:r w:rsidRPr="00E0512F">
              <w:rPr>
                <w:rFonts w:ascii="Arial" w:hAnsi="Arial" w:cs="Arial"/>
                <w:sz w:val="18"/>
                <w:szCs w:val="18"/>
              </w:rPr>
              <w:t>R2</w:t>
            </w:r>
          </w:p>
        </w:tc>
        <w:tc>
          <w:tcPr>
            <w:tcW w:w="577" w:type="dxa"/>
          </w:tcPr>
          <w:p w14:paraId="66D982C8" w14:textId="3B2B5C94" w:rsidR="00797BF6" w:rsidRPr="00E0512F" w:rsidRDefault="00797BF6" w:rsidP="00D50457">
            <w:pPr>
              <w:adjustRightInd w:val="0"/>
              <w:snapToGrid w:val="0"/>
              <w:contextualSpacing/>
              <w:jc w:val="right"/>
              <w:rPr>
                <w:rFonts w:ascii="Arial" w:hAnsi="Arial" w:cs="Arial"/>
                <w:sz w:val="18"/>
                <w:szCs w:val="18"/>
              </w:rPr>
            </w:pPr>
            <w:r w:rsidRPr="00E0512F">
              <w:rPr>
                <w:rFonts w:ascii="Arial" w:hAnsi="Arial" w:cs="Arial"/>
                <w:sz w:val="18"/>
                <w:szCs w:val="18"/>
              </w:rPr>
              <w:t>2</w:t>
            </w:r>
          </w:p>
        </w:tc>
        <w:tc>
          <w:tcPr>
            <w:tcW w:w="558" w:type="dxa"/>
          </w:tcPr>
          <w:p w14:paraId="417B2393" w14:textId="098B6E10" w:rsidR="00797BF6" w:rsidRPr="00E0512F" w:rsidRDefault="00797BF6" w:rsidP="00D50457">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3061" w:type="dxa"/>
          </w:tcPr>
          <w:p w14:paraId="2C108DFA" w14:textId="77777777" w:rsidR="00797BF6" w:rsidRPr="00E0512F" w:rsidRDefault="00797BF6" w:rsidP="00D50457">
            <w:pPr>
              <w:adjustRightInd w:val="0"/>
              <w:snapToGrid w:val="0"/>
              <w:contextualSpacing/>
              <w:rPr>
                <w:rFonts w:ascii="Arial" w:hAnsi="Arial" w:cs="Arial"/>
                <w:sz w:val="18"/>
                <w:szCs w:val="18"/>
              </w:rPr>
            </w:pPr>
          </w:p>
        </w:tc>
      </w:tr>
      <w:tr w:rsidR="00797BF6" w:rsidRPr="00E0512F" w14:paraId="771C5EBE" w14:textId="77777777" w:rsidTr="002B7606">
        <w:tc>
          <w:tcPr>
            <w:tcW w:w="3127" w:type="dxa"/>
          </w:tcPr>
          <w:p w14:paraId="1166B07C" w14:textId="3531EE24" w:rsidR="00797BF6" w:rsidRPr="00E0512F" w:rsidRDefault="00797BF6" w:rsidP="00D50457">
            <w:pPr>
              <w:adjustRightInd w:val="0"/>
              <w:snapToGrid w:val="0"/>
              <w:contextualSpacing/>
              <w:rPr>
                <w:rFonts w:ascii="Arial" w:hAnsi="Arial" w:cs="Arial"/>
                <w:sz w:val="18"/>
                <w:szCs w:val="18"/>
              </w:rPr>
            </w:pPr>
            <w:r w:rsidRPr="00E0512F">
              <w:rPr>
                <w:rFonts w:ascii="Arial" w:hAnsi="Arial" w:cs="Arial"/>
                <w:sz w:val="18"/>
                <w:szCs w:val="18"/>
              </w:rPr>
              <w:t>[QCL-TypeD CORESET priority for M-TRP]</w:t>
            </w:r>
          </w:p>
        </w:tc>
        <w:tc>
          <w:tcPr>
            <w:tcW w:w="627" w:type="dxa"/>
          </w:tcPr>
          <w:p w14:paraId="2B8D50CD" w14:textId="5789AEC6" w:rsidR="00797BF6" w:rsidRPr="00E0512F" w:rsidRDefault="00797BF6" w:rsidP="00D50457">
            <w:pPr>
              <w:adjustRightInd w:val="0"/>
              <w:snapToGrid w:val="0"/>
              <w:contextualSpacing/>
              <w:jc w:val="right"/>
              <w:rPr>
                <w:rFonts w:ascii="Arial" w:hAnsi="Arial" w:cs="Arial"/>
                <w:sz w:val="18"/>
                <w:szCs w:val="18"/>
              </w:rPr>
            </w:pPr>
            <w:r w:rsidRPr="00E0512F">
              <w:rPr>
                <w:rFonts w:ascii="Arial" w:hAnsi="Arial" w:cs="Arial"/>
                <w:sz w:val="18"/>
                <w:szCs w:val="18"/>
              </w:rPr>
              <w:t>2</w:t>
            </w:r>
          </w:p>
        </w:tc>
        <w:tc>
          <w:tcPr>
            <w:tcW w:w="1514" w:type="dxa"/>
          </w:tcPr>
          <w:p w14:paraId="67619473" w14:textId="373D90DD" w:rsidR="00797BF6" w:rsidRPr="00E0512F" w:rsidRDefault="00797BF6" w:rsidP="00D50457">
            <w:pPr>
              <w:adjustRightInd w:val="0"/>
              <w:snapToGrid w:val="0"/>
              <w:contextualSpacing/>
              <w:rPr>
                <w:rFonts w:ascii="Arial" w:hAnsi="Arial" w:cs="Arial"/>
                <w:sz w:val="18"/>
                <w:szCs w:val="18"/>
              </w:rPr>
            </w:pPr>
            <w:r w:rsidRPr="00E0512F">
              <w:rPr>
                <w:rFonts w:ascii="Arial" w:hAnsi="Arial" w:cs="Arial"/>
                <w:sz w:val="18"/>
                <w:szCs w:val="18"/>
              </w:rPr>
              <w:t>R1, R2</w:t>
            </w:r>
          </w:p>
        </w:tc>
        <w:tc>
          <w:tcPr>
            <w:tcW w:w="577" w:type="dxa"/>
          </w:tcPr>
          <w:p w14:paraId="2588E0A9" w14:textId="4FEB4F2B" w:rsidR="00797BF6" w:rsidRPr="00E0512F" w:rsidRDefault="00797BF6" w:rsidP="00D50457">
            <w:pPr>
              <w:adjustRightInd w:val="0"/>
              <w:snapToGrid w:val="0"/>
              <w:contextualSpacing/>
              <w:jc w:val="right"/>
              <w:rPr>
                <w:rFonts w:ascii="Arial" w:hAnsi="Arial" w:cs="Arial"/>
                <w:sz w:val="18"/>
                <w:szCs w:val="18"/>
              </w:rPr>
            </w:pPr>
            <w:r w:rsidRPr="00E0512F">
              <w:rPr>
                <w:rFonts w:ascii="Arial" w:hAnsi="Arial" w:cs="Arial"/>
                <w:sz w:val="18"/>
                <w:szCs w:val="18"/>
              </w:rPr>
              <w:t>2</w:t>
            </w:r>
          </w:p>
        </w:tc>
        <w:tc>
          <w:tcPr>
            <w:tcW w:w="558" w:type="dxa"/>
          </w:tcPr>
          <w:p w14:paraId="0F1F87EB" w14:textId="1148F925" w:rsidR="00797BF6" w:rsidRPr="00E0512F" w:rsidRDefault="00797BF6" w:rsidP="00D50457">
            <w:pPr>
              <w:adjustRightInd w:val="0"/>
              <w:snapToGrid w:val="0"/>
              <w:contextualSpacing/>
              <w:jc w:val="right"/>
              <w:rPr>
                <w:rFonts w:ascii="Arial" w:hAnsi="Arial" w:cs="Arial"/>
                <w:sz w:val="18"/>
                <w:szCs w:val="18"/>
              </w:rPr>
            </w:pPr>
            <w:r w:rsidRPr="00E0512F">
              <w:rPr>
                <w:rFonts w:ascii="Arial" w:hAnsi="Arial" w:cs="Arial"/>
                <w:sz w:val="18"/>
                <w:szCs w:val="18"/>
              </w:rPr>
              <w:t>2</w:t>
            </w:r>
          </w:p>
        </w:tc>
        <w:tc>
          <w:tcPr>
            <w:tcW w:w="3061" w:type="dxa"/>
          </w:tcPr>
          <w:p w14:paraId="47ADF1A7" w14:textId="77777777" w:rsidR="00797BF6" w:rsidRPr="00E0512F" w:rsidRDefault="00797BF6" w:rsidP="00D50457">
            <w:pPr>
              <w:adjustRightInd w:val="0"/>
              <w:snapToGrid w:val="0"/>
              <w:contextualSpacing/>
              <w:rPr>
                <w:rFonts w:ascii="Arial" w:hAnsi="Arial" w:cs="Arial"/>
                <w:sz w:val="18"/>
                <w:szCs w:val="18"/>
              </w:rPr>
            </w:pPr>
          </w:p>
        </w:tc>
      </w:tr>
      <w:tr w:rsidR="00E60DE7" w:rsidRPr="00E0512F" w14:paraId="6CC0DC55" w14:textId="77777777" w:rsidTr="002B7606">
        <w:tc>
          <w:tcPr>
            <w:tcW w:w="3127" w:type="dxa"/>
          </w:tcPr>
          <w:p w14:paraId="09411FBB" w14:textId="51967CF9" w:rsidR="00E60DE7" w:rsidRPr="00E0512F" w:rsidRDefault="00E60DE7" w:rsidP="00D50457">
            <w:pPr>
              <w:adjustRightInd w:val="0"/>
              <w:snapToGrid w:val="0"/>
              <w:contextualSpacing/>
              <w:rPr>
                <w:rFonts w:ascii="Arial" w:hAnsi="Arial" w:cs="Arial"/>
                <w:sz w:val="18"/>
                <w:szCs w:val="18"/>
              </w:rPr>
            </w:pPr>
            <w:r w:rsidRPr="00E0512F">
              <w:rPr>
                <w:rFonts w:ascii="Arial" w:hAnsi="Arial" w:cs="Arial"/>
                <w:sz w:val="18"/>
                <w:szCs w:val="18"/>
              </w:rPr>
              <w:t>[RACH-lessHO]</w:t>
            </w:r>
          </w:p>
        </w:tc>
        <w:tc>
          <w:tcPr>
            <w:tcW w:w="627" w:type="dxa"/>
          </w:tcPr>
          <w:p w14:paraId="226B045B" w14:textId="1545322E" w:rsidR="00E60DE7" w:rsidRPr="00E0512F" w:rsidRDefault="00E60DE7" w:rsidP="00D50457">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1514" w:type="dxa"/>
          </w:tcPr>
          <w:p w14:paraId="7E92CC1B" w14:textId="6FD58A8E" w:rsidR="00E60DE7" w:rsidRPr="00E0512F" w:rsidRDefault="00E60DE7" w:rsidP="00D50457">
            <w:pPr>
              <w:adjustRightInd w:val="0"/>
              <w:snapToGrid w:val="0"/>
              <w:contextualSpacing/>
              <w:rPr>
                <w:rFonts w:ascii="Arial" w:hAnsi="Arial" w:cs="Arial"/>
                <w:sz w:val="18"/>
                <w:szCs w:val="18"/>
              </w:rPr>
            </w:pPr>
            <w:r w:rsidRPr="00E0512F">
              <w:rPr>
                <w:rFonts w:ascii="Arial" w:hAnsi="Arial" w:cs="Arial"/>
                <w:sz w:val="18"/>
                <w:szCs w:val="18"/>
              </w:rPr>
              <w:t>R2</w:t>
            </w:r>
          </w:p>
        </w:tc>
        <w:tc>
          <w:tcPr>
            <w:tcW w:w="577" w:type="dxa"/>
          </w:tcPr>
          <w:p w14:paraId="60AD18B9" w14:textId="6E316FEE" w:rsidR="00E60DE7" w:rsidRPr="00E0512F" w:rsidRDefault="00E60DE7" w:rsidP="00D50457">
            <w:pPr>
              <w:adjustRightInd w:val="0"/>
              <w:snapToGrid w:val="0"/>
              <w:contextualSpacing/>
              <w:jc w:val="right"/>
              <w:rPr>
                <w:rFonts w:ascii="Arial" w:hAnsi="Arial" w:cs="Arial"/>
                <w:sz w:val="18"/>
                <w:szCs w:val="18"/>
              </w:rPr>
            </w:pPr>
            <w:r w:rsidRPr="00E0512F">
              <w:rPr>
                <w:rFonts w:ascii="Arial" w:hAnsi="Arial" w:cs="Arial"/>
                <w:sz w:val="18"/>
                <w:szCs w:val="18"/>
              </w:rPr>
              <w:t>2</w:t>
            </w:r>
          </w:p>
        </w:tc>
        <w:tc>
          <w:tcPr>
            <w:tcW w:w="558" w:type="dxa"/>
          </w:tcPr>
          <w:p w14:paraId="6B9A6737" w14:textId="799FF186" w:rsidR="00E60DE7" w:rsidRPr="00E0512F" w:rsidRDefault="00E60DE7" w:rsidP="00D50457">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3061" w:type="dxa"/>
          </w:tcPr>
          <w:p w14:paraId="1D76AC68" w14:textId="77777777" w:rsidR="00E60DE7" w:rsidRPr="00E0512F" w:rsidRDefault="00E60DE7" w:rsidP="00D50457">
            <w:pPr>
              <w:adjustRightInd w:val="0"/>
              <w:snapToGrid w:val="0"/>
              <w:contextualSpacing/>
              <w:rPr>
                <w:rFonts w:ascii="Arial" w:hAnsi="Arial" w:cs="Arial"/>
                <w:sz w:val="18"/>
                <w:szCs w:val="18"/>
              </w:rPr>
            </w:pPr>
          </w:p>
        </w:tc>
      </w:tr>
      <w:tr w:rsidR="008A52B2" w:rsidRPr="00E0512F" w14:paraId="2DA5C2E5" w14:textId="77777777" w:rsidTr="008A52B2">
        <w:tc>
          <w:tcPr>
            <w:tcW w:w="3127" w:type="dxa"/>
            <w:shd w:val="clear" w:color="auto" w:fill="auto"/>
          </w:tcPr>
          <w:p w14:paraId="3AE906C9" w14:textId="77777777" w:rsidR="008A52B2" w:rsidRPr="00E0512F" w:rsidRDefault="008A52B2" w:rsidP="008A52B2">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[RACS_S1_NG]</w:t>
            </w:r>
          </w:p>
        </w:tc>
        <w:tc>
          <w:tcPr>
            <w:tcW w:w="627" w:type="dxa"/>
            <w:shd w:val="clear" w:color="auto" w:fill="auto"/>
          </w:tcPr>
          <w:p w14:paraId="18B61EB2" w14:textId="77777777" w:rsidR="008A52B2" w:rsidRPr="00E0512F" w:rsidRDefault="008A52B2" w:rsidP="008A52B2">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1514" w:type="dxa"/>
            <w:shd w:val="clear" w:color="auto" w:fill="auto"/>
          </w:tcPr>
          <w:p w14:paraId="1DC445B1" w14:textId="77777777" w:rsidR="008A52B2" w:rsidRPr="00E0512F" w:rsidRDefault="008A52B2" w:rsidP="008A52B2">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R3</w:t>
            </w:r>
          </w:p>
        </w:tc>
        <w:tc>
          <w:tcPr>
            <w:tcW w:w="577" w:type="dxa"/>
            <w:shd w:val="clear" w:color="auto" w:fill="auto"/>
          </w:tcPr>
          <w:p w14:paraId="0DB26588" w14:textId="77777777" w:rsidR="008A52B2" w:rsidRPr="00E0512F" w:rsidRDefault="008A52B2" w:rsidP="008A52B2">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558" w:type="dxa"/>
            <w:shd w:val="clear" w:color="auto" w:fill="auto"/>
          </w:tcPr>
          <w:p w14:paraId="0FEDB7CC" w14:textId="77777777" w:rsidR="008A52B2" w:rsidRPr="00E0512F" w:rsidRDefault="008A52B2" w:rsidP="008A52B2">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3061" w:type="dxa"/>
            <w:shd w:val="clear" w:color="auto" w:fill="auto"/>
          </w:tcPr>
          <w:p w14:paraId="748501DF" w14:textId="0DF6A817" w:rsidR="008A52B2" w:rsidRPr="00E0512F" w:rsidRDefault="008A52B2" w:rsidP="008A52B2">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No change vs. RAN#100</w:t>
            </w:r>
          </w:p>
        </w:tc>
      </w:tr>
      <w:tr w:rsidR="00B85209" w:rsidRPr="00E0512F" w14:paraId="7CAE675F" w14:textId="77777777" w:rsidTr="008A52B2">
        <w:tc>
          <w:tcPr>
            <w:tcW w:w="3127" w:type="dxa"/>
            <w:shd w:val="clear" w:color="auto" w:fill="auto"/>
          </w:tcPr>
          <w:p w14:paraId="15E67C3C" w14:textId="7FF10B24" w:rsidR="00B85209" w:rsidRPr="00E0512F" w:rsidRDefault="00B85209" w:rsidP="008A52B2">
            <w:pPr>
              <w:adjustRightInd w:val="0"/>
              <w:snapToGrid w:val="0"/>
              <w:contextualSpacing/>
              <w:rPr>
                <w:rFonts w:ascii="Arial" w:hAnsi="Arial" w:cs="Arial"/>
                <w:sz w:val="18"/>
                <w:szCs w:val="18"/>
              </w:rPr>
            </w:pPr>
            <w:r w:rsidRPr="00E0512F">
              <w:rPr>
                <w:rFonts w:ascii="Arial" w:hAnsi="Arial" w:cs="Arial"/>
                <w:sz w:val="18"/>
                <w:szCs w:val="18"/>
              </w:rPr>
              <w:t>[RA-SDT_BeamFailure]</w:t>
            </w:r>
          </w:p>
        </w:tc>
        <w:tc>
          <w:tcPr>
            <w:tcW w:w="627" w:type="dxa"/>
            <w:shd w:val="clear" w:color="auto" w:fill="auto"/>
          </w:tcPr>
          <w:p w14:paraId="4638D673" w14:textId="21E5C8A9" w:rsidR="00B85209" w:rsidRPr="00E0512F" w:rsidRDefault="00B85209" w:rsidP="008A52B2">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1514" w:type="dxa"/>
            <w:shd w:val="clear" w:color="auto" w:fill="auto"/>
          </w:tcPr>
          <w:p w14:paraId="0D87CCA7" w14:textId="19055AE4" w:rsidR="00B85209" w:rsidRPr="00E0512F" w:rsidRDefault="00B85209" w:rsidP="008A52B2">
            <w:pPr>
              <w:adjustRightInd w:val="0"/>
              <w:snapToGrid w:val="0"/>
              <w:contextualSpacing/>
              <w:rPr>
                <w:rFonts w:ascii="Arial" w:hAnsi="Arial" w:cs="Arial"/>
                <w:sz w:val="18"/>
                <w:szCs w:val="18"/>
              </w:rPr>
            </w:pPr>
            <w:r w:rsidRPr="00E0512F">
              <w:rPr>
                <w:rFonts w:ascii="Arial" w:hAnsi="Arial" w:cs="Arial"/>
                <w:sz w:val="18"/>
                <w:szCs w:val="18"/>
              </w:rPr>
              <w:t>R2</w:t>
            </w:r>
          </w:p>
        </w:tc>
        <w:tc>
          <w:tcPr>
            <w:tcW w:w="577" w:type="dxa"/>
            <w:shd w:val="clear" w:color="auto" w:fill="auto"/>
          </w:tcPr>
          <w:p w14:paraId="2DC2D219" w14:textId="7D7C98D8" w:rsidR="00B85209" w:rsidRPr="00E0512F" w:rsidRDefault="00B85209" w:rsidP="008A52B2">
            <w:pPr>
              <w:adjustRightInd w:val="0"/>
              <w:snapToGrid w:val="0"/>
              <w:contextualSpacing/>
              <w:jc w:val="right"/>
              <w:rPr>
                <w:rFonts w:ascii="Arial" w:hAnsi="Arial" w:cs="Arial"/>
                <w:sz w:val="18"/>
                <w:szCs w:val="18"/>
              </w:rPr>
            </w:pPr>
            <w:r w:rsidRPr="00E0512F">
              <w:rPr>
                <w:rFonts w:ascii="Arial" w:hAnsi="Arial" w:cs="Arial"/>
                <w:sz w:val="18"/>
                <w:szCs w:val="18"/>
              </w:rPr>
              <w:t>2</w:t>
            </w:r>
          </w:p>
        </w:tc>
        <w:tc>
          <w:tcPr>
            <w:tcW w:w="558" w:type="dxa"/>
            <w:shd w:val="clear" w:color="auto" w:fill="auto"/>
          </w:tcPr>
          <w:p w14:paraId="2602E219" w14:textId="30008344" w:rsidR="00B85209" w:rsidRPr="00E0512F" w:rsidRDefault="00B85209" w:rsidP="008A52B2">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3061" w:type="dxa"/>
            <w:shd w:val="clear" w:color="auto" w:fill="auto"/>
          </w:tcPr>
          <w:p w14:paraId="57A8AAD4" w14:textId="77777777" w:rsidR="00B85209" w:rsidRPr="00E0512F" w:rsidRDefault="00B85209" w:rsidP="008A52B2">
            <w:pPr>
              <w:adjustRightInd w:val="0"/>
              <w:snapToGrid w:val="0"/>
              <w:contextualSpacing/>
              <w:rPr>
                <w:rFonts w:ascii="Arial" w:hAnsi="Arial" w:cs="Arial"/>
                <w:sz w:val="18"/>
                <w:szCs w:val="18"/>
              </w:rPr>
            </w:pPr>
          </w:p>
        </w:tc>
      </w:tr>
      <w:tr w:rsidR="009461A3" w:rsidRPr="00E0512F" w14:paraId="5D892260" w14:textId="77777777" w:rsidTr="008A52B2">
        <w:tc>
          <w:tcPr>
            <w:tcW w:w="3127" w:type="dxa"/>
            <w:shd w:val="clear" w:color="auto" w:fill="auto"/>
          </w:tcPr>
          <w:p w14:paraId="21C67EB0" w14:textId="33C88BE0" w:rsidR="009461A3" w:rsidRPr="00E0512F" w:rsidRDefault="009461A3" w:rsidP="008A52B2">
            <w:pPr>
              <w:adjustRightInd w:val="0"/>
              <w:snapToGrid w:val="0"/>
              <w:contextualSpacing/>
              <w:rPr>
                <w:rFonts w:ascii="Arial" w:hAnsi="Arial" w:cs="Arial"/>
                <w:sz w:val="18"/>
                <w:szCs w:val="18"/>
              </w:rPr>
            </w:pPr>
            <w:r w:rsidRPr="00E0512F">
              <w:rPr>
                <w:rFonts w:ascii="Arial" w:hAnsi="Arial" w:cs="Arial"/>
                <w:sz w:val="18"/>
                <w:szCs w:val="18"/>
              </w:rPr>
              <w:t>[RedcapMBS]</w:t>
            </w:r>
          </w:p>
        </w:tc>
        <w:tc>
          <w:tcPr>
            <w:tcW w:w="627" w:type="dxa"/>
            <w:shd w:val="clear" w:color="auto" w:fill="auto"/>
          </w:tcPr>
          <w:p w14:paraId="56F6E207" w14:textId="0D43BDFD" w:rsidR="009461A3" w:rsidRPr="00E0512F" w:rsidRDefault="009461A3" w:rsidP="008A52B2">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1514" w:type="dxa"/>
            <w:shd w:val="clear" w:color="auto" w:fill="auto"/>
          </w:tcPr>
          <w:p w14:paraId="584A1A4E" w14:textId="7239D677" w:rsidR="009461A3" w:rsidRPr="00E0512F" w:rsidRDefault="009461A3" w:rsidP="008A52B2">
            <w:pPr>
              <w:adjustRightInd w:val="0"/>
              <w:snapToGrid w:val="0"/>
              <w:contextualSpacing/>
              <w:rPr>
                <w:rFonts w:ascii="Arial" w:hAnsi="Arial" w:cs="Arial"/>
                <w:sz w:val="18"/>
                <w:szCs w:val="18"/>
              </w:rPr>
            </w:pPr>
            <w:r w:rsidRPr="00E0512F">
              <w:rPr>
                <w:rFonts w:ascii="Arial" w:hAnsi="Arial" w:cs="Arial"/>
                <w:sz w:val="18"/>
                <w:szCs w:val="18"/>
              </w:rPr>
              <w:t>R3</w:t>
            </w:r>
          </w:p>
        </w:tc>
        <w:tc>
          <w:tcPr>
            <w:tcW w:w="577" w:type="dxa"/>
            <w:shd w:val="clear" w:color="auto" w:fill="auto"/>
          </w:tcPr>
          <w:p w14:paraId="2DE01487" w14:textId="2FAAD922" w:rsidR="009461A3" w:rsidRPr="00E0512F" w:rsidRDefault="009461A3" w:rsidP="008A52B2">
            <w:pPr>
              <w:adjustRightInd w:val="0"/>
              <w:snapToGrid w:val="0"/>
              <w:contextualSpacing/>
              <w:jc w:val="right"/>
              <w:rPr>
                <w:rFonts w:ascii="Arial" w:hAnsi="Arial" w:cs="Arial"/>
                <w:sz w:val="18"/>
                <w:szCs w:val="18"/>
              </w:rPr>
            </w:pPr>
            <w:r w:rsidRPr="00E0512F">
              <w:rPr>
                <w:rFonts w:ascii="Arial" w:hAnsi="Arial" w:cs="Arial"/>
                <w:sz w:val="18"/>
                <w:szCs w:val="18"/>
              </w:rPr>
              <w:t>3</w:t>
            </w:r>
          </w:p>
        </w:tc>
        <w:tc>
          <w:tcPr>
            <w:tcW w:w="558" w:type="dxa"/>
            <w:shd w:val="clear" w:color="auto" w:fill="auto"/>
          </w:tcPr>
          <w:p w14:paraId="088051FE" w14:textId="4858AF23" w:rsidR="009461A3" w:rsidRPr="00E0512F" w:rsidRDefault="009461A3" w:rsidP="008A52B2">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3061" w:type="dxa"/>
            <w:shd w:val="clear" w:color="auto" w:fill="auto"/>
          </w:tcPr>
          <w:p w14:paraId="3DD633AC" w14:textId="77777777" w:rsidR="009461A3" w:rsidRPr="00E0512F" w:rsidRDefault="009461A3" w:rsidP="008A52B2">
            <w:pPr>
              <w:adjustRightInd w:val="0"/>
              <w:snapToGrid w:val="0"/>
              <w:contextualSpacing/>
              <w:rPr>
                <w:rFonts w:ascii="Arial" w:hAnsi="Arial" w:cs="Arial"/>
                <w:sz w:val="18"/>
                <w:szCs w:val="18"/>
              </w:rPr>
            </w:pPr>
          </w:p>
        </w:tc>
      </w:tr>
      <w:tr w:rsidR="00EA5A37" w:rsidRPr="00E0512F" w14:paraId="64513D64" w14:textId="77777777" w:rsidTr="008A52B2">
        <w:tc>
          <w:tcPr>
            <w:tcW w:w="3127" w:type="dxa"/>
            <w:shd w:val="clear" w:color="auto" w:fill="auto"/>
          </w:tcPr>
          <w:p w14:paraId="462BCE1A" w14:textId="683E5B9A" w:rsidR="00EA5A37" w:rsidRPr="00E0512F" w:rsidRDefault="00EA5A37" w:rsidP="008A52B2">
            <w:pPr>
              <w:adjustRightInd w:val="0"/>
              <w:snapToGrid w:val="0"/>
              <w:contextualSpacing/>
              <w:rPr>
                <w:rFonts w:ascii="Arial" w:hAnsi="Arial" w:cs="Arial"/>
                <w:sz w:val="18"/>
                <w:szCs w:val="18"/>
              </w:rPr>
            </w:pPr>
            <w:r w:rsidRPr="00E0512F">
              <w:rPr>
                <w:rFonts w:ascii="Arial" w:hAnsi="Arial" w:cs="Arial"/>
                <w:sz w:val="18"/>
                <w:szCs w:val="18"/>
              </w:rPr>
              <w:t>[RedCapMBS_Bcast]</w:t>
            </w:r>
          </w:p>
        </w:tc>
        <w:tc>
          <w:tcPr>
            <w:tcW w:w="627" w:type="dxa"/>
            <w:shd w:val="clear" w:color="auto" w:fill="auto"/>
          </w:tcPr>
          <w:p w14:paraId="198E863A" w14:textId="3B4D05A0" w:rsidR="00EA5A37" w:rsidRPr="00E0512F" w:rsidRDefault="00EA5A37" w:rsidP="008A52B2">
            <w:pPr>
              <w:adjustRightInd w:val="0"/>
              <w:snapToGrid w:val="0"/>
              <w:contextualSpacing/>
              <w:jc w:val="right"/>
              <w:rPr>
                <w:rFonts w:ascii="Arial" w:hAnsi="Arial" w:cs="Arial"/>
                <w:sz w:val="18"/>
                <w:szCs w:val="18"/>
              </w:rPr>
            </w:pPr>
            <w:r w:rsidRPr="00E0512F">
              <w:rPr>
                <w:rFonts w:ascii="Arial" w:hAnsi="Arial" w:cs="Arial"/>
                <w:sz w:val="18"/>
                <w:szCs w:val="18"/>
              </w:rPr>
              <w:t>2</w:t>
            </w:r>
          </w:p>
        </w:tc>
        <w:tc>
          <w:tcPr>
            <w:tcW w:w="1514" w:type="dxa"/>
            <w:shd w:val="clear" w:color="auto" w:fill="auto"/>
          </w:tcPr>
          <w:p w14:paraId="0BC01D30" w14:textId="3FBB79F9" w:rsidR="00EA5A37" w:rsidRPr="00E0512F" w:rsidRDefault="00EA5A37" w:rsidP="008A52B2">
            <w:pPr>
              <w:adjustRightInd w:val="0"/>
              <w:snapToGrid w:val="0"/>
              <w:contextualSpacing/>
              <w:rPr>
                <w:rFonts w:ascii="Arial" w:hAnsi="Arial" w:cs="Arial"/>
                <w:sz w:val="18"/>
                <w:szCs w:val="18"/>
              </w:rPr>
            </w:pPr>
            <w:r w:rsidRPr="00E0512F">
              <w:rPr>
                <w:rFonts w:ascii="Arial" w:hAnsi="Arial" w:cs="Arial"/>
                <w:sz w:val="18"/>
                <w:szCs w:val="18"/>
              </w:rPr>
              <w:t>R1, R2</w:t>
            </w:r>
          </w:p>
        </w:tc>
        <w:tc>
          <w:tcPr>
            <w:tcW w:w="577" w:type="dxa"/>
            <w:shd w:val="clear" w:color="auto" w:fill="auto"/>
          </w:tcPr>
          <w:p w14:paraId="642C842A" w14:textId="16430FB7" w:rsidR="00EA5A37" w:rsidRPr="00E0512F" w:rsidRDefault="00EA5A37" w:rsidP="008A52B2">
            <w:pPr>
              <w:adjustRightInd w:val="0"/>
              <w:snapToGrid w:val="0"/>
              <w:contextualSpacing/>
              <w:jc w:val="right"/>
              <w:rPr>
                <w:rFonts w:ascii="Arial" w:hAnsi="Arial" w:cs="Arial"/>
                <w:sz w:val="18"/>
                <w:szCs w:val="18"/>
              </w:rPr>
            </w:pPr>
            <w:r w:rsidRPr="00E0512F">
              <w:rPr>
                <w:rFonts w:ascii="Arial" w:hAnsi="Arial" w:cs="Arial"/>
                <w:sz w:val="18"/>
                <w:szCs w:val="18"/>
              </w:rPr>
              <w:t>2</w:t>
            </w:r>
          </w:p>
        </w:tc>
        <w:tc>
          <w:tcPr>
            <w:tcW w:w="558" w:type="dxa"/>
            <w:shd w:val="clear" w:color="auto" w:fill="auto"/>
          </w:tcPr>
          <w:p w14:paraId="1AD73546" w14:textId="25BE932F" w:rsidR="00EA5A37" w:rsidRPr="00E0512F" w:rsidRDefault="00EA5A37" w:rsidP="008A52B2">
            <w:pPr>
              <w:adjustRightInd w:val="0"/>
              <w:snapToGrid w:val="0"/>
              <w:contextualSpacing/>
              <w:jc w:val="right"/>
              <w:rPr>
                <w:rFonts w:ascii="Arial" w:hAnsi="Arial" w:cs="Arial"/>
                <w:sz w:val="18"/>
                <w:szCs w:val="18"/>
              </w:rPr>
            </w:pPr>
            <w:r w:rsidRPr="00E0512F">
              <w:rPr>
                <w:rFonts w:ascii="Arial" w:hAnsi="Arial" w:cs="Arial"/>
                <w:sz w:val="18"/>
                <w:szCs w:val="18"/>
              </w:rPr>
              <w:t>2</w:t>
            </w:r>
          </w:p>
        </w:tc>
        <w:tc>
          <w:tcPr>
            <w:tcW w:w="3061" w:type="dxa"/>
            <w:shd w:val="clear" w:color="auto" w:fill="auto"/>
          </w:tcPr>
          <w:p w14:paraId="4D237520" w14:textId="77777777" w:rsidR="00EA5A37" w:rsidRPr="00E0512F" w:rsidRDefault="00EA5A37" w:rsidP="008A52B2">
            <w:pPr>
              <w:adjustRightInd w:val="0"/>
              <w:snapToGrid w:val="0"/>
              <w:contextualSpacing/>
              <w:rPr>
                <w:rFonts w:ascii="Arial" w:hAnsi="Arial" w:cs="Arial"/>
                <w:sz w:val="18"/>
                <w:szCs w:val="18"/>
              </w:rPr>
            </w:pPr>
          </w:p>
        </w:tc>
      </w:tr>
      <w:tr w:rsidR="00EA5A37" w:rsidRPr="00E0512F" w14:paraId="62BC67E8" w14:textId="77777777" w:rsidTr="008A52B2">
        <w:tc>
          <w:tcPr>
            <w:tcW w:w="3127" w:type="dxa"/>
            <w:shd w:val="clear" w:color="auto" w:fill="auto"/>
          </w:tcPr>
          <w:p w14:paraId="3D09B86E" w14:textId="3FAE9B57" w:rsidR="00EA5A37" w:rsidRPr="00E0512F" w:rsidRDefault="00450B97" w:rsidP="008A52B2">
            <w:pPr>
              <w:adjustRightInd w:val="0"/>
              <w:snapToGrid w:val="0"/>
              <w:contextualSpacing/>
              <w:rPr>
                <w:rFonts w:ascii="Arial" w:hAnsi="Arial" w:cs="Arial"/>
                <w:sz w:val="18"/>
                <w:szCs w:val="18"/>
              </w:rPr>
            </w:pPr>
            <w:r w:rsidRPr="00E0512F">
              <w:rPr>
                <w:rFonts w:ascii="Arial" w:hAnsi="Arial" w:cs="Arial"/>
                <w:sz w:val="18"/>
                <w:szCs w:val="18"/>
              </w:rPr>
              <w:t>[REDIRECTION to 3G]</w:t>
            </w:r>
          </w:p>
        </w:tc>
        <w:tc>
          <w:tcPr>
            <w:tcW w:w="627" w:type="dxa"/>
            <w:shd w:val="clear" w:color="auto" w:fill="auto"/>
          </w:tcPr>
          <w:p w14:paraId="38F52A81" w14:textId="12EF596D" w:rsidR="00EA5A37" w:rsidRPr="00E0512F" w:rsidRDefault="00450B97" w:rsidP="008A52B2">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1514" w:type="dxa"/>
            <w:shd w:val="clear" w:color="auto" w:fill="auto"/>
          </w:tcPr>
          <w:p w14:paraId="306C68D6" w14:textId="40F509A6" w:rsidR="00EA5A37" w:rsidRPr="00E0512F" w:rsidRDefault="00450B97" w:rsidP="008A52B2">
            <w:pPr>
              <w:adjustRightInd w:val="0"/>
              <w:snapToGrid w:val="0"/>
              <w:contextualSpacing/>
              <w:rPr>
                <w:rFonts w:ascii="Arial" w:hAnsi="Arial" w:cs="Arial"/>
                <w:sz w:val="18"/>
                <w:szCs w:val="18"/>
              </w:rPr>
            </w:pPr>
            <w:r w:rsidRPr="00E0512F">
              <w:rPr>
                <w:rFonts w:ascii="Arial" w:hAnsi="Arial" w:cs="Arial"/>
                <w:sz w:val="18"/>
                <w:szCs w:val="18"/>
              </w:rPr>
              <w:t>R2</w:t>
            </w:r>
          </w:p>
        </w:tc>
        <w:tc>
          <w:tcPr>
            <w:tcW w:w="577" w:type="dxa"/>
            <w:shd w:val="clear" w:color="auto" w:fill="auto"/>
          </w:tcPr>
          <w:p w14:paraId="49FEA8A4" w14:textId="137FF1E3" w:rsidR="00EA5A37" w:rsidRPr="00E0512F" w:rsidRDefault="00450B97" w:rsidP="008A52B2">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558" w:type="dxa"/>
            <w:shd w:val="clear" w:color="auto" w:fill="auto"/>
          </w:tcPr>
          <w:p w14:paraId="49987FAF" w14:textId="2E6F4E02" w:rsidR="00EA5A37" w:rsidRPr="00E0512F" w:rsidRDefault="00450B97" w:rsidP="008A52B2">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3061" w:type="dxa"/>
            <w:shd w:val="clear" w:color="auto" w:fill="auto"/>
          </w:tcPr>
          <w:p w14:paraId="7A6729D2" w14:textId="50B58027" w:rsidR="00EA5A37" w:rsidRPr="00E0512F" w:rsidRDefault="00450B97" w:rsidP="008A52B2">
            <w:pPr>
              <w:adjustRightInd w:val="0"/>
              <w:snapToGrid w:val="0"/>
              <w:contextualSpacing/>
              <w:rPr>
                <w:rFonts w:ascii="Arial" w:hAnsi="Arial" w:cs="Arial"/>
                <w:sz w:val="18"/>
                <w:szCs w:val="18"/>
              </w:rPr>
            </w:pPr>
            <w:r w:rsidRPr="00E0512F">
              <w:rPr>
                <w:rFonts w:ascii="Arial" w:hAnsi="Arial" w:cs="Arial"/>
                <w:sz w:val="18"/>
                <w:szCs w:val="18"/>
              </w:rPr>
              <w:t>Cross-TSG TEI</w:t>
            </w:r>
          </w:p>
        </w:tc>
      </w:tr>
      <w:tr w:rsidR="00991EAD" w:rsidRPr="00E0512F" w14:paraId="7FF76DC9" w14:textId="77777777" w:rsidTr="008A52B2">
        <w:tc>
          <w:tcPr>
            <w:tcW w:w="3127" w:type="dxa"/>
            <w:shd w:val="clear" w:color="auto" w:fill="auto"/>
          </w:tcPr>
          <w:p w14:paraId="153ECD83" w14:textId="5DD1E364" w:rsidR="00991EAD" w:rsidRPr="00E0512F" w:rsidRDefault="00991EAD" w:rsidP="008A52B2">
            <w:pPr>
              <w:adjustRightInd w:val="0"/>
              <w:snapToGrid w:val="0"/>
              <w:contextualSpacing/>
              <w:rPr>
                <w:rFonts w:ascii="Arial" w:hAnsi="Arial" w:cs="Arial"/>
                <w:sz w:val="18"/>
                <w:szCs w:val="18"/>
              </w:rPr>
            </w:pPr>
            <w:r w:rsidRPr="00E0512F">
              <w:rPr>
                <w:rFonts w:ascii="Arial" w:hAnsi="Arial" w:cs="Arial"/>
                <w:sz w:val="18"/>
                <w:szCs w:val="18"/>
              </w:rPr>
              <w:t>[Rel18PCV]</w:t>
            </w:r>
          </w:p>
        </w:tc>
        <w:tc>
          <w:tcPr>
            <w:tcW w:w="627" w:type="dxa"/>
            <w:shd w:val="clear" w:color="auto" w:fill="auto"/>
          </w:tcPr>
          <w:p w14:paraId="255ED470" w14:textId="3365D2D6" w:rsidR="00991EAD" w:rsidRPr="00E0512F" w:rsidRDefault="00480CA9" w:rsidP="008A52B2">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1514" w:type="dxa"/>
            <w:shd w:val="clear" w:color="auto" w:fill="auto"/>
          </w:tcPr>
          <w:p w14:paraId="420888DB" w14:textId="597230E3" w:rsidR="00991EAD" w:rsidRPr="00E0512F" w:rsidRDefault="00480CA9" w:rsidP="008A52B2">
            <w:pPr>
              <w:adjustRightInd w:val="0"/>
              <w:snapToGrid w:val="0"/>
              <w:contextualSpacing/>
              <w:rPr>
                <w:rFonts w:ascii="Arial" w:hAnsi="Arial" w:cs="Arial"/>
                <w:sz w:val="18"/>
                <w:szCs w:val="18"/>
              </w:rPr>
            </w:pPr>
            <w:r w:rsidRPr="00E0512F">
              <w:rPr>
                <w:rFonts w:ascii="Arial" w:hAnsi="Arial" w:cs="Arial"/>
                <w:sz w:val="18"/>
                <w:szCs w:val="18"/>
              </w:rPr>
              <w:t>R2</w:t>
            </w:r>
          </w:p>
        </w:tc>
        <w:tc>
          <w:tcPr>
            <w:tcW w:w="577" w:type="dxa"/>
            <w:shd w:val="clear" w:color="auto" w:fill="auto"/>
          </w:tcPr>
          <w:p w14:paraId="5C770DED" w14:textId="511665D6" w:rsidR="00991EAD" w:rsidRPr="00E0512F" w:rsidRDefault="00480CA9" w:rsidP="008A52B2">
            <w:pPr>
              <w:adjustRightInd w:val="0"/>
              <w:snapToGrid w:val="0"/>
              <w:contextualSpacing/>
              <w:jc w:val="right"/>
              <w:rPr>
                <w:rFonts w:ascii="Arial" w:hAnsi="Arial" w:cs="Arial"/>
                <w:sz w:val="18"/>
                <w:szCs w:val="18"/>
              </w:rPr>
            </w:pPr>
            <w:r w:rsidRPr="00E0512F">
              <w:rPr>
                <w:rFonts w:ascii="Arial" w:hAnsi="Arial" w:cs="Arial"/>
                <w:sz w:val="18"/>
                <w:szCs w:val="18"/>
              </w:rPr>
              <w:t>5</w:t>
            </w:r>
          </w:p>
        </w:tc>
        <w:tc>
          <w:tcPr>
            <w:tcW w:w="558" w:type="dxa"/>
            <w:shd w:val="clear" w:color="auto" w:fill="auto"/>
          </w:tcPr>
          <w:p w14:paraId="5E5E2B2A" w14:textId="634D9BFB" w:rsidR="00991EAD" w:rsidRPr="00E0512F" w:rsidRDefault="00480CA9" w:rsidP="008A52B2">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3061" w:type="dxa"/>
            <w:shd w:val="clear" w:color="auto" w:fill="auto"/>
          </w:tcPr>
          <w:p w14:paraId="5DAAE3F1" w14:textId="77777777" w:rsidR="00991EAD" w:rsidRPr="00E0512F" w:rsidRDefault="00991EAD" w:rsidP="008A52B2">
            <w:pPr>
              <w:adjustRightInd w:val="0"/>
              <w:snapToGrid w:val="0"/>
              <w:contextualSpacing/>
              <w:rPr>
                <w:rFonts w:ascii="Arial" w:hAnsi="Arial" w:cs="Arial"/>
                <w:sz w:val="18"/>
                <w:szCs w:val="18"/>
              </w:rPr>
            </w:pPr>
          </w:p>
        </w:tc>
      </w:tr>
      <w:tr w:rsidR="00991EAD" w:rsidRPr="00E0512F" w14:paraId="394BC8B7" w14:textId="77777777" w:rsidTr="008A52B2">
        <w:tc>
          <w:tcPr>
            <w:tcW w:w="3127" w:type="dxa"/>
            <w:shd w:val="clear" w:color="auto" w:fill="auto"/>
          </w:tcPr>
          <w:p w14:paraId="0773429F" w14:textId="14E7E1D0" w:rsidR="00991EAD" w:rsidRPr="00E0512F" w:rsidRDefault="00991EAD" w:rsidP="008A52B2">
            <w:pPr>
              <w:adjustRightInd w:val="0"/>
              <w:snapToGrid w:val="0"/>
              <w:contextualSpacing/>
              <w:rPr>
                <w:rFonts w:ascii="Arial" w:hAnsi="Arial" w:cs="Arial"/>
                <w:sz w:val="18"/>
                <w:szCs w:val="18"/>
              </w:rPr>
            </w:pPr>
            <w:r w:rsidRPr="00E0512F">
              <w:rPr>
                <w:rFonts w:ascii="Arial" w:hAnsi="Arial" w:cs="Arial"/>
                <w:sz w:val="18"/>
                <w:szCs w:val="18"/>
              </w:rPr>
              <w:t>[ReportAmount_MDT_E-UTRAN]</w:t>
            </w:r>
          </w:p>
        </w:tc>
        <w:tc>
          <w:tcPr>
            <w:tcW w:w="627" w:type="dxa"/>
            <w:shd w:val="clear" w:color="auto" w:fill="auto"/>
          </w:tcPr>
          <w:p w14:paraId="6BCF9444" w14:textId="1ECEB405" w:rsidR="00991EAD" w:rsidRPr="00E0512F" w:rsidRDefault="00991EAD" w:rsidP="008A52B2">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1514" w:type="dxa"/>
            <w:shd w:val="clear" w:color="auto" w:fill="auto"/>
          </w:tcPr>
          <w:p w14:paraId="1577F1FC" w14:textId="2719CED0" w:rsidR="00991EAD" w:rsidRPr="00E0512F" w:rsidRDefault="00991EAD" w:rsidP="008A52B2">
            <w:pPr>
              <w:adjustRightInd w:val="0"/>
              <w:snapToGrid w:val="0"/>
              <w:contextualSpacing/>
              <w:rPr>
                <w:rFonts w:ascii="Arial" w:hAnsi="Arial" w:cs="Arial"/>
                <w:sz w:val="18"/>
                <w:szCs w:val="18"/>
              </w:rPr>
            </w:pPr>
            <w:r w:rsidRPr="00E0512F">
              <w:rPr>
                <w:rFonts w:ascii="Arial" w:hAnsi="Arial" w:cs="Arial"/>
                <w:sz w:val="18"/>
                <w:szCs w:val="18"/>
              </w:rPr>
              <w:t>R3</w:t>
            </w:r>
          </w:p>
        </w:tc>
        <w:tc>
          <w:tcPr>
            <w:tcW w:w="577" w:type="dxa"/>
            <w:shd w:val="clear" w:color="auto" w:fill="auto"/>
          </w:tcPr>
          <w:p w14:paraId="358B1EFF" w14:textId="241FCE37" w:rsidR="00991EAD" w:rsidRPr="00E0512F" w:rsidRDefault="00991EAD" w:rsidP="008A52B2">
            <w:pPr>
              <w:adjustRightInd w:val="0"/>
              <w:snapToGrid w:val="0"/>
              <w:contextualSpacing/>
              <w:jc w:val="right"/>
              <w:rPr>
                <w:rFonts w:ascii="Arial" w:hAnsi="Arial" w:cs="Arial"/>
                <w:sz w:val="18"/>
                <w:szCs w:val="18"/>
              </w:rPr>
            </w:pPr>
            <w:r w:rsidRPr="00E0512F">
              <w:rPr>
                <w:rFonts w:ascii="Arial" w:hAnsi="Arial" w:cs="Arial"/>
                <w:sz w:val="18"/>
                <w:szCs w:val="18"/>
              </w:rPr>
              <w:t>2</w:t>
            </w:r>
          </w:p>
        </w:tc>
        <w:tc>
          <w:tcPr>
            <w:tcW w:w="558" w:type="dxa"/>
            <w:shd w:val="clear" w:color="auto" w:fill="auto"/>
          </w:tcPr>
          <w:p w14:paraId="3530FD4C" w14:textId="7336E6D9" w:rsidR="00991EAD" w:rsidRPr="00E0512F" w:rsidRDefault="00991EAD" w:rsidP="008A52B2">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3061" w:type="dxa"/>
            <w:shd w:val="clear" w:color="auto" w:fill="auto"/>
          </w:tcPr>
          <w:p w14:paraId="33720C39" w14:textId="77777777" w:rsidR="00991EAD" w:rsidRPr="00E0512F" w:rsidRDefault="00991EAD" w:rsidP="008A52B2">
            <w:pPr>
              <w:adjustRightInd w:val="0"/>
              <w:snapToGrid w:val="0"/>
              <w:contextualSpacing/>
              <w:rPr>
                <w:rFonts w:ascii="Arial" w:hAnsi="Arial" w:cs="Arial"/>
                <w:sz w:val="18"/>
                <w:szCs w:val="18"/>
              </w:rPr>
            </w:pPr>
          </w:p>
        </w:tc>
      </w:tr>
      <w:tr w:rsidR="00991EAD" w:rsidRPr="00E0512F" w14:paraId="74EC156B" w14:textId="77777777" w:rsidTr="008A52B2">
        <w:tc>
          <w:tcPr>
            <w:tcW w:w="3127" w:type="dxa"/>
            <w:shd w:val="clear" w:color="auto" w:fill="auto"/>
          </w:tcPr>
          <w:p w14:paraId="67CEC6E9" w14:textId="20741A01" w:rsidR="00991EAD" w:rsidRPr="00E0512F" w:rsidRDefault="00991EAD" w:rsidP="008A52B2">
            <w:pPr>
              <w:adjustRightInd w:val="0"/>
              <w:snapToGrid w:val="0"/>
              <w:contextualSpacing/>
              <w:rPr>
                <w:rFonts w:ascii="Arial" w:hAnsi="Arial" w:cs="Arial"/>
                <w:sz w:val="18"/>
                <w:szCs w:val="18"/>
              </w:rPr>
            </w:pPr>
            <w:r w:rsidRPr="00E0512F">
              <w:rPr>
                <w:rFonts w:ascii="Arial" w:hAnsi="Arial" w:cs="Arial"/>
                <w:sz w:val="18"/>
                <w:szCs w:val="18"/>
              </w:rPr>
              <w:t>[RESELECTION_TO GSM_AND_UTRAN]</w:t>
            </w:r>
          </w:p>
        </w:tc>
        <w:tc>
          <w:tcPr>
            <w:tcW w:w="627" w:type="dxa"/>
            <w:shd w:val="clear" w:color="auto" w:fill="auto"/>
          </w:tcPr>
          <w:p w14:paraId="02B1D22F" w14:textId="4DC2BA47" w:rsidR="00991EAD" w:rsidRPr="00E0512F" w:rsidRDefault="00991EAD" w:rsidP="008A52B2">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1514" w:type="dxa"/>
            <w:shd w:val="clear" w:color="auto" w:fill="auto"/>
          </w:tcPr>
          <w:p w14:paraId="7AD8FA03" w14:textId="0660E1CA" w:rsidR="00991EAD" w:rsidRPr="00E0512F" w:rsidRDefault="00991EAD" w:rsidP="008A52B2">
            <w:pPr>
              <w:adjustRightInd w:val="0"/>
              <w:snapToGrid w:val="0"/>
              <w:contextualSpacing/>
              <w:rPr>
                <w:rFonts w:ascii="Arial" w:hAnsi="Arial" w:cs="Arial"/>
                <w:sz w:val="18"/>
                <w:szCs w:val="18"/>
              </w:rPr>
            </w:pPr>
            <w:r w:rsidRPr="00E0512F">
              <w:rPr>
                <w:rFonts w:ascii="Arial" w:hAnsi="Arial" w:cs="Arial"/>
                <w:sz w:val="18"/>
                <w:szCs w:val="18"/>
              </w:rPr>
              <w:t>R2</w:t>
            </w:r>
          </w:p>
        </w:tc>
        <w:tc>
          <w:tcPr>
            <w:tcW w:w="577" w:type="dxa"/>
            <w:shd w:val="clear" w:color="auto" w:fill="auto"/>
          </w:tcPr>
          <w:p w14:paraId="70FC33FC" w14:textId="3B48CA14" w:rsidR="00991EAD" w:rsidRPr="00E0512F" w:rsidRDefault="00991EAD" w:rsidP="008A52B2">
            <w:pPr>
              <w:adjustRightInd w:val="0"/>
              <w:snapToGrid w:val="0"/>
              <w:contextualSpacing/>
              <w:jc w:val="right"/>
              <w:rPr>
                <w:rFonts w:ascii="Arial" w:hAnsi="Arial" w:cs="Arial"/>
                <w:sz w:val="18"/>
                <w:szCs w:val="18"/>
              </w:rPr>
            </w:pPr>
            <w:r w:rsidRPr="00E0512F">
              <w:rPr>
                <w:rFonts w:ascii="Arial" w:hAnsi="Arial" w:cs="Arial"/>
                <w:sz w:val="18"/>
                <w:szCs w:val="18"/>
              </w:rPr>
              <w:t>3</w:t>
            </w:r>
          </w:p>
        </w:tc>
        <w:tc>
          <w:tcPr>
            <w:tcW w:w="558" w:type="dxa"/>
            <w:shd w:val="clear" w:color="auto" w:fill="auto"/>
          </w:tcPr>
          <w:p w14:paraId="166334DF" w14:textId="727D2EF7" w:rsidR="00991EAD" w:rsidRPr="00E0512F" w:rsidRDefault="00991EAD" w:rsidP="008A52B2">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3061" w:type="dxa"/>
            <w:shd w:val="clear" w:color="auto" w:fill="auto"/>
          </w:tcPr>
          <w:p w14:paraId="76F01F42" w14:textId="77777777" w:rsidR="00991EAD" w:rsidRPr="00E0512F" w:rsidRDefault="00991EAD" w:rsidP="008A52B2">
            <w:pPr>
              <w:adjustRightInd w:val="0"/>
              <w:snapToGrid w:val="0"/>
              <w:contextualSpacing/>
              <w:rPr>
                <w:rFonts w:ascii="Arial" w:hAnsi="Arial" w:cs="Arial"/>
                <w:sz w:val="18"/>
                <w:szCs w:val="18"/>
              </w:rPr>
            </w:pPr>
          </w:p>
        </w:tc>
      </w:tr>
      <w:tr w:rsidR="008A52B2" w:rsidRPr="00E0512F" w14:paraId="10848305" w14:textId="77777777" w:rsidTr="002B7606">
        <w:tc>
          <w:tcPr>
            <w:tcW w:w="3127" w:type="dxa"/>
          </w:tcPr>
          <w:p w14:paraId="4B32A0D6" w14:textId="77777777" w:rsidR="008A52B2" w:rsidRPr="00E0512F" w:rsidRDefault="008A52B2" w:rsidP="008A52B2">
            <w:pPr>
              <w:adjustRightInd w:val="0"/>
              <w:snapToGrid w:val="0"/>
              <w:contextualSpacing/>
              <w:rPr>
                <w:rFonts w:ascii="Arial" w:hAnsi="Arial" w:cs="Arial"/>
                <w:sz w:val="18"/>
                <w:szCs w:val="18"/>
              </w:rPr>
            </w:pPr>
            <w:r w:rsidRPr="00E0512F">
              <w:rPr>
                <w:rFonts w:ascii="Arial" w:hAnsi="Arial" w:cs="Arial"/>
                <w:sz w:val="18"/>
                <w:szCs w:val="18"/>
              </w:rPr>
              <w:t>[RRCInactive]</w:t>
            </w:r>
          </w:p>
        </w:tc>
        <w:tc>
          <w:tcPr>
            <w:tcW w:w="627" w:type="dxa"/>
          </w:tcPr>
          <w:p w14:paraId="7050FCD1" w14:textId="4C440646" w:rsidR="008A52B2" w:rsidRPr="00E0512F" w:rsidRDefault="007525A1" w:rsidP="008A52B2">
            <w:pPr>
              <w:adjustRightInd w:val="0"/>
              <w:snapToGrid w:val="0"/>
              <w:contextualSpacing/>
              <w:jc w:val="right"/>
              <w:rPr>
                <w:rFonts w:ascii="Arial" w:hAnsi="Arial" w:cs="Arial"/>
                <w:sz w:val="18"/>
                <w:szCs w:val="18"/>
              </w:rPr>
            </w:pPr>
            <w:r w:rsidRPr="00E0512F">
              <w:rPr>
                <w:rFonts w:ascii="Arial" w:hAnsi="Arial" w:cs="Arial"/>
                <w:sz w:val="18"/>
                <w:szCs w:val="18"/>
              </w:rPr>
              <w:t>2</w:t>
            </w:r>
          </w:p>
        </w:tc>
        <w:tc>
          <w:tcPr>
            <w:tcW w:w="1514" w:type="dxa"/>
          </w:tcPr>
          <w:p w14:paraId="6DFFDE47" w14:textId="538DB1EA" w:rsidR="008A52B2" w:rsidRPr="00E0512F" w:rsidRDefault="008A52B2" w:rsidP="008A52B2">
            <w:pPr>
              <w:adjustRightInd w:val="0"/>
              <w:snapToGrid w:val="0"/>
              <w:contextualSpacing/>
              <w:rPr>
                <w:rFonts w:ascii="Arial" w:hAnsi="Arial" w:cs="Arial"/>
                <w:sz w:val="18"/>
                <w:szCs w:val="18"/>
              </w:rPr>
            </w:pPr>
            <w:r w:rsidRPr="00E0512F">
              <w:rPr>
                <w:rFonts w:ascii="Arial" w:hAnsi="Arial" w:cs="Arial"/>
                <w:sz w:val="18"/>
                <w:szCs w:val="18"/>
              </w:rPr>
              <w:t>R2</w:t>
            </w:r>
            <w:r w:rsidR="007525A1" w:rsidRPr="00E0512F">
              <w:rPr>
                <w:rFonts w:ascii="Arial" w:hAnsi="Arial" w:cs="Arial"/>
                <w:sz w:val="18"/>
                <w:szCs w:val="18"/>
              </w:rPr>
              <w:t>, R3</w:t>
            </w:r>
          </w:p>
        </w:tc>
        <w:tc>
          <w:tcPr>
            <w:tcW w:w="577" w:type="dxa"/>
          </w:tcPr>
          <w:p w14:paraId="0BFF297B" w14:textId="2540F68E" w:rsidR="008A52B2" w:rsidRPr="00E0512F" w:rsidRDefault="007525A1" w:rsidP="008A52B2">
            <w:pPr>
              <w:adjustRightInd w:val="0"/>
              <w:snapToGrid w:val="0"/>
              <w:contextualSpacing/>
              <w:jc w:val="right"/>
              <w:rPr>
                <w:rFonts w:ascii="Arial" w:hAnsi="Arial" w:cs="Arial"/>
                <w:sz w:val="18"/>
                <w:szCs w:val="18"/>
              </w:rPr>
            </w:pPr>
            <w:r w:rsidRPr="00E0512F">
              <w:rPr>
                <w:rFonts w:ascii="Arial" w:hAnsi="Arial" w:cs="Arial"/>
                <w:sz w:val="18"/>
                <w:szCs w:val="18"/>
              </w:rPr>
              <w:t>3</w:t>
            </w:r>
          </w:p>
        </w:tc>
        <w:tc>
          <w:tcPr>
            <w:tcW w:w="558" w:type="dxa"/>
          </w:tcPr>
          <w:p w14:paraId="56E70583" w14:textId="1E80CCE2" w:rsidR="008A52B2" w:rsidRPr="00E0512F" w:rsidRDefault="007525A1" w:rsidP="008A52B2">
            <w:pPr>
              <w:adjustRightInd w:val="0"/>
              <w:snapToGrid w:val="0"/>
              <w:contextualSpacing/>
              <w:jc w:val="right"/>
              <w:rPr>
                <w:rFonts w:ascii="Arial" w:hAnsi="Arial" w:cs="Arial"/>
                <w:sz w:val="18"/>
                <w:szCs w:val="18"/>
              </w:rPr>
            </w:pPr>
            <w:r w:rsidRPr="00E0512F">
              <w:rPr>
                <w:rFonts w:ascii="Arial" w:hAnsi="Arial" w:cs="Arial"/>
                <w:sz w:val="18"/>
                <w:szCs w:val="18"/>
              </w:rPr>
              <w:t>2</w:t>
            </w:r>
          </w:p>
        </w:tc>
        <w:tc>
          <w:tcPr>
            <w:tcW w:w="3061" w:type="dxa"/>
          </w:tcPr>
          <w:p w14:paraId="4C0C5778" w14:textId="25AE9A12" w:rsidR="008A52B2" w:rsidRPr="00E0512F" w:rsidRDefault="007525A1" w:rsidP="008A52B2">
            <w:pPr>
              <w:adjustRightInd w:val="0"/>
              <w:snapToGrid w:val="0"/>
              <w:contextualSpacing/>
              <w:rPr>
                <w:rFonts w:ascii="Arial" w:hAnsi="Arial" w:cs="Arial"/>
                <w:sz w:val="18"/>
                <w:szCs w:val="18"/>
              </w:rPr>
            </w:pPr>
            <w:r w:rsidRPr="00E0512F">
              <w:rPr>
                <w:rFonts w:ascii="Arial" w:hAnsi="Arial" w:cs="Arial"/>
                <w:sz w:val="18"/>
                <w:szCs w:val="18"/>
              </w:rPr>
              <w:t>+1 CR vs. RAN#100</w:t>
            </w:r>
          </w:p>
        </w:tc>
      </w:tr>
      <w:tr w:rsidR="007525A1" w:rsidRPr="00E0512F" w14:paraId="306879D9" w14:textId="77777777" w:rsidTr="002B7606">
        <w:tc>
          <w:tcPr>
            <w:tcW w:w="3127" w:type="dxa"/>
          </w:tcPr>
          <w:p w14:paraId="0C140A3F" w14:textId="46FC04C5" w:rsidR="007525A1" w:rsidRPr="00E0512F" w:rsidRDefault="004E0B71" w:rsidP="008A52B2">
            <w:pPr>
              <w:adjustRightInd w:val="0"/>
              <w:snapToGrid w:val="0"/>
              <w:contextualSpacing/>
              <w:rPr>
                <w:rFonts w:ascii="Arial" w:hAnsi="Arial" w:cs="Arial"/>
                <w:sz w:val="18"/>
                <w:szCs w:val="18"/>
              </w:rPr>
            </w:pPr>
            <w:r w:rsidRPr="00E0512F">
              <w:rPr>
                <w:rFonts w:ascii="Arial" w:hAnsi="Arial" w:cs="Arial"/>
                <w:sz w:val="18"/>
                <w:szCs w:val="18"/>
              </w:rPr>
              <w:t>[SCell_A2_Enh]</w:t>
            </w:r>
          </w:p>
        </w:tc>
        <w:tc>
          <w:tcPr>
            <w:tcW w:w="627" w:type="dxa"/>
          </w:tcPr>
          <w:p w14:paraId="77D9D8CB" w14:textId="59647E49" w:rsidR="007525A1" w:rsidRPr="00E0512F" w:rsidRDefault="004E0B71" w:rsidP="008A52B2">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1514" w:type="dxa"/>
          </w:tcPr>
          <w:p w14:paraId="7B5ECFA4" w14:textId="58455D6F" w:rsidR="007525A1" w:rsidRPr="00E0512F" w:rsidRDefault="0045723D" w:rsidP="008A52B2">
            <w:pPr>
              <w:adjustRightInd w:val="0"/>
              <w:snapToGrid w:val="0"/>
              <w:contextualSpacing/>
              <w:rPr>
                <w:rFonts w:ascii="Arial" w:hAnsi="Arial" w:cs="Arial"/>
                <w:sz w:val="18"/>
                <w:szCs w:val="18"/>
              </w:rPr>
            </w:pPr>
            <w:r w:rsidRPr="00E0512F">
              <w:rPr>
                <w:rFonts w:ascii="Arial" w:hAnsi="Arial" w:cs="Arial"/>
                <w:sz w:val="18"/>
                <w:szCs w:val="18"/>
              </w:rPr>
              <w:t>R2</w:t>
            </w:r>
          </w:p>
        </w:tc>
        <w:tc>
          <w:tcPr>
            <w:tcW w:w="577" w:type="dxa"/>
          </w:tcPr>
          <w:p w14:paraId="7F50B5FE" w14:textId="7F4D91A1" w:rsidR="007525A1" w:rsidRPr="00E0512F" w:rsidRDefault="004E0B71" w:rsidP="008A52B2">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558" w:type="dxa"/>
          </w:tcPr>
          <w:p w14:paraId="5662D55F" w14:textId="5DD8C8E5" w:rsidR="007525A1" w:rsidRPr="00E0512F" w:rsidRDefault="004E0B71" w:rsidP="008A52B2">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3061" w:type="dxa"/>
          </w:tcPr>
          <w:p w14:paraId="28A08058" w14:textId="77777777" w:rsidR="007525A1" w:rsidRPr="00E0512F" w:rsidRDefault="007525A1" w:rsidP="008A52B2">
            <w:pPr>
              <w:adjustRightInd w:val="0"/>
              <w:snapToGrid w:val="0"/>
              <w:contextualSpacing/>
              <w:rPr>
                <w:rFonts w:ascii="Arial" w:hAnsi="Arial" w:cs="Arial"/>
                <w:sz w:val="18"/>
                <w:szCs w:val="18"/>
              </w:rPr>
            </w:pPr>
          </w:p>
        </w:tc>
      </w:tr>
      <w:tr w:rsidR="007525A1" w:rsidRPr="00E0512F" w14:paraId="04DBEC17" w14:textId="77777777" w:rsidTr="002B7606">
        <w:tc>
          <w:tcPr>
            <w:tcW w:w="3127" w:type="dxa"/>
          </w:tcPr>
          <w:p w14:paraId="2113C50C" w14:textId="6F081218" w:rsidR="007525A1" w:rsidRPr="00E0512F" w:rsidRDefault="004E0B71" w:rsidP="008A52B2">
            <w:pPr>
              <w:adjustRightInd w:val="0"/>
              <w:snapToGrid w:val="0"/>
              <w:contextualSpacing/>
              <w:rPr>
                <w:rFonts w:ascii="Arial" w:hAnsi="Arial" w:cs="Arial"/>
                <w:sz w:val="18"/>
                <w:szCs w:val="18"/>
              </w:rPr>
            </w:pPr>
            <w:r w:rsidRPr="00E0512F">
              <w:rPr>
                <w:rFonts w:ascii="Arial" w:hAnsi="Arial" w:cs="Arial"/>
                <w:sz w:val="18"/>
                <w:szCs w:val="18"/>
              </w:rPr>
              <w:t>[SDT_ReleaseEnh]</w:t>
            </w:r>
          </w:p>
        </w:tc>
        <w:tc>
          <w:tcPr>
            <w:tcW w:w="627" w:type="dxa"/>
          </w:tcPr>
          <w:p w14:paraId="0E7B334E" w14:textId="23AB155C" w:rsidR="007525A1" w:rsidRPr="00E0512F" w:rsidRDefault="004E0B71" w:rsidP="008A52B2">
            <w:pPr>
              <w:adjustRightInd w:val="0"/>
              <w:snapToGrid w:val="0"/>
              <w:contextualSpacing/>
              <w:jc w:val="right"/>
              <w:rPr>
                <w:rFonts w:ascii="Arial" w:hAnsi="Arial" w:cs="Arial"/>
                <w:sz w:val="18"/>
                <w:szCs w:val="18"/>
              </w:rPr>
            </w:pPr>
            <w:r w:rsidRPr="00E0512F">
              <w:rPr>
                <w:rFonts w:ascii="Arial" w:hAnsi="Arial" w:cs="Arial"/>
                <w:sz w:val="18"/>
                <w:szCs w:val="18"/>
              </w:rPr>
              <w:t>2</w:t>
            </w:r>
          </w:p>
        </w:tc>
        <w:tc>
          <w:tcPr>
            <w:tcW w:w="1514" w:type="dxa"/>
          </w:tcPr>
          <w:p w14:paraId="276BF7ED" w14:textId="676C412C" w:rsidR="007525A1" w:rsidRPr="00E0512F" w:rsidRDefault="004E0B71" w:rsidP="008A52B2">
            <w:pPr>
              <w:adjustRightInd w:val="0"/>
              <w:snapToGrid w:val="0"/>
              <w:contextualSpacing/>
              <w:rPr>
                <w:rFonts w:ascii="Arial" w:hAnsi="Arial" w:cs="Arial"/>
                <w:sz w:val="18"/>
                <w:szCs w:val="18"/>
              </w:rPr>
            </w:pPr>
            <w:r w:rsidRPr="00E0512F">
              <w:rPr>
                <w:rFonts w:ascii="Arial" w:hAnsi="Arial" w:cs="Arial"/>
                <w:sz w:val="18"/>
                <w:szCs w:val="18"/>
              </w:rPr>
              <w:t>R2, R3</w:t>
            </w:r>
          </w:p>
        </w:tc>
        <w:tc>
          <w:tcPr>
            <w:tcW w:w="577" w:type="dxa"/>
          </w:tcPr>
          <w:p w14:paraId="74130899" w14:textId="609FD953" w:rsidR="007525A1" w:rsidRPr="00E0512F" w:rsidRDefault="004E0B71" w:rsidP="008A52B2">
            <w:pPr>
              <w:adjustRightInd w:val="0"/>
              <w:snapToGrid w:val="0"/>
              <w:contextualSpacing/>
              <w:jc w:val="right"/>
              <w:rPr>
                <w:rFonts w:ascii="Arial" w:hAnsi="Arial" w:cs="Arial"/>
                <w:sz w:val="18"/>
                <w:szCs w:val="18"/>
              </w:rPr>
            </w:pPr>
            <w:r w:rsidRPr="00E0512F">
              <w:rPr>
                <w:rFonts w:ascii="Arial" w:hAnsi="Arial" w:cs="Arial"/>
                <w:sz w:val="18"/>
                <w:szCs w:val="18"/>
              </w:rPr>
              <w:t>2</w:t>
            </w:r>
          </w:p>
        </w:tc>
        <w:tc>
          <w:tcPr>
            <w:tcW w:w="558" w:type="dxa"/>
          </w:tcPr>
          <w:p w14:paraId="193DDD0E" w14:textId="624C15B3" w:rsidR="007525A1" w:rsidRPr="00E0512F" w:rsidRDefault="004E0B71" w:rsidP="008A52B2">
            <w:pPr>
              <w:adjustRightInd w:val="0"/>
              <w:snapToGrid w:val="0"/>
              <w:contextualSpacing/>
              <w:jc w:val="right"/>
              <w:rPr>
                <w:rFonts w:ascii="Arial" w:hAnsi="Arial" w:cs="Arial"/>
                <w:sz w:val="18"/>
                <w:szCs w:val="18"/>
              </w:rPr>
            </w:pPr>
            <w:r w:rsidRPr="00E0512F">
              <w:rPr>
                <w:rFonts w:ascii="Arial" w:hAnsi="Arial" w:cs="Arial"/>
                <w:sz w:val="18"/>
                <w:szCs w:val="18"/>
              </w:rPr>
              <w:t>2</w:t>
            </w:r>
          </w:p>
        </w:tc>
        <w:tc>
          <w:tcPr>
            <w:tcW w:w="3061" w:type="dxa"/>
          </w:tcPr>
          <w:p w14:paraId="75562525" w14:textId="77777777" w:rsidR="007525A1" w:rsidRPr="00E0512F" w:rsidRDefault="007525A1" w:rsidP="008A52B2">
            <w:pPr>
              <w:adjustRightInd w:val="0"/>
              <w:snapToGrid w:val="0"/>
              <w:contextualSpacing/>
              <w:rPr>
                <w:rFonts w:ascii="Arial" w:hAnsi="Arial" w:cs="Arial"/>
                <w:sz w:val="18"/>
                <w:szCs w:val="18"/>
              </w:rPr>
            </w:pPr>
          </w:p>
        </w:tc>
      </w:tr>
      <w:tr w:rsidR="007872F1" w:rsidRPr="00E0512F" w14:paraId="47B01D6E" w14:textId="77777777" w:rsidTr="002B7606">
        <w:tc>
          <w:tcPr>
            <w:tcW w:w="3127" w:type="dxa"/>
          </w:tcPr>
          <w:p w14:paraId="542187F4" w14:textId="61D6324D" w:rsidR="007872F1" w:rsidRPr="00E0512F" w:rsidRDefault="007872F1" w:rsidP="008A52B2">
            <w:pPr>
              <w:adjustRightInd w:val="0"/>
              <w:snapToGrid w:val="0"/>
              <w:contextualSpacing/>
              <w:rPr>
                <w:rFonts w:ascii="Arial" w:hAnsi="Arial" w:cs="Arial"/>
                <w:sz w:val="18"/>
                <w:szCs w:val="18"/>
              </w:rPr>
            </w:pPr>
            <w:r w:rsidRPr="00E0512F">
              <w:rPr>
                <w:rFonts w:ascii="Arial" w:hAnsi="Arial" w:cs="Arial"/>
                <w:sz w:val="18"/>
                <w:szCs w:val="18"/>
              </w:rPr>
              <w:t>[SimultaneousPUSCH-PUCCH]</w:t>
            </w:r>
          </w:p>
        </w:tc>
        <w:tc>
          <w:tcPr>
            <w:tcW w:w="627" w:type="dxa"/>
          </w:tcPr>
          <w:p w14:paraId="256972A2" w14:textId="7154A962" w:rsidR="007872F1" w:rsidRPr="00E0512F" w:rsidRDefault="007872F1" w:rsidP="008A52B2">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1514" w:type="dxa"/>
          </w:tcPr>
          <w:p w14:paraId="595F8645" w14:textId="2152AD1A" w:rsidR="007872F1" w:rsidRPr="00E0512F" w:rsidRDefault="007872F1" w:rsidP="008A52B2">
            <w:pPr>
              <w:adjustRightInd w:val="0"/>
              <w:snapToGrid w:val="0"/>
              <w:contextualSpacing/>
              <w:rPr>
                <w:rFonts w:ascii="Arial" w:hAnsi="Arial" w:cs="Arial"/>
                <w:sz w:val="18"/>
                <w:szCs w:val="18"/>
              </w:rPr>
            </w:pPr>
            <w:r w:rsidRPr="00E0512F">
              <w:rPr>
                <w:rFonts w:ascii="Arial" w:hAnsi="Arial" w:cs="Arial"/>
                <w:sz w:val="18"/>
                <w:szCs w:val="18"/>
              </w:rPr>
              <w:t>R2</w:t>
            </w:r>
          </w:p>
        </w:tc>
        <w:tc>
          <w:tcPr>
            <w:tcW w:w="577" w:type="dxa"/>
          </w:tcPr>
          <w:p w14:paraId="40AEE19A" w14:textId="7BC78B05" w:rsidR="007872F1" w:rsidRPr="00E0512F" w:rsidRDefault="007872F1" w:rsidP="008A52B2">
            <w:pPr>
              <w:adjustRightInd w:val="0"/>
              <w:snapToGrid w:val="0"/>
              <w:contextualSpacing/>
              <w:jc w:val="right"/>
              <w:rPr>
                <w:rFonts w:ascii="Arial" w:hAnsi="Arial" w:cs="Arial"/>
                <w:sz w:val="18"/>
                <w:szCs w:val="18"/>
              </w:rPr>
            </w:pPr>
            <w:r w:rsidRPr="00E0512F">
              <w:rPr>
                <w:rFonts w:ascii="Arial" w:hAnsi="Arial" w:cs="Arial"/>
                <w:sz w:val="18"/>
                <w:szCs w:val="18"/>
              </w:rPr>
              <w:t>4</w:t>
            </w:r>
          </w:p>
        </w:tc>
        <w:tc>
          <w:tcPr>
            <w:tcW w:w="558" w:type="dxa"/>
          </w:tcPr>
          <w:p w14:paraId="1011B74D" w14:textId="312D3115" w:rsidR="007872F1" w:rsidRPr="00E0512F" w:rsidRDefault="007872F1" w:rsidP="008A52B2">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3061" w:type="dxa"/>
          </w:tcPr>
          <w:p w14:paraId="12B1BD19" w14:textId="77777777" w:rsidR="007872F1" w:rsidRPr="00E0512F" w:rsidRDefault="007872F1" w:rsidP="008A52B2">
            <w:pPr>
              <w:adjustRightInd w:val="0"/>
              <w:snapToGrid w:val="0"/>
              <w:contextualSpacing/>
              <w:rPr>
                <w:rFonts w:ascii="Arial" w:hAnsi="Arial" w:cs="Arial"/>
                <w:sz w:val="18"/>
                <w:szCs w:val="18"/>
              </w:rPr>
            </w:pPr>
          </w:p>
        </w:tc>
      </w:tr>
      <w:tr w:rsidR="00EA21F7" w:rsidRPr="00E0512F" w14:paraId="0E559407" w14:textId="77777777" w:rsidTr="002B7606">
        <w:tc>
          <w:tcPr>
            <w:tcW w:w="3127" w:type="dxa"/>
          </w:tcPr>
          <w:p w14:paraId="46A303EC" w14:textId="77777777" w:rsidR="00EA21F7" w:rsidRPr="00E0512F" w:rsidRDefault="00EA21F7" w:rsidP="00EA21F7">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[SI-SCHEDULING]</w:t>
            </w:r>
          </w:p>
        </w:tc>
        <w:tc>
          <w:tcPr>
            <w:tcW w:w="627" w:type="dxa"/>
          </w:tcPr>
          <w:p w14:paraId="76DA5BE8" w14:textId="77777777" w:rsidR="00EA21F7" w:rsidRPr="00E0512F" w:rsidRDefault="00EA21F7" w:rsidP="00EA21F7">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1514" w:type="dxa"/>
          </w:tcPr>
          <w:p w14:paraId="3204D80E" w14:textId="77777777" w:rsidR="00EA21F7" w:rsidRPr="00E0512F" w:rsidRDefault="00EA21F7" w:rsidP="00EA21F7">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R2</w:t>
            </w:r>
          </w:p>
        </w:tc>
        <w:tc>
          <w:tcPr>
            <w:tcW w:w="577" w:type="dxa"/>
          </w:tcPr>
          <w:p w14:paraId="7EE165D4" w14:textId="77777777" w:rsidR="00EA21F7" w:rsidRPr="00E0512F" w:rsidRDefault="00EA21F7" w:rsidP="00EA21F7">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3</w:t>
            </w:r>
          </w:p>
        </w:tc>
        <w:tc>
          <w:tcPr>
            <w:tcW w:w="558" w:type="dxa"/>
          </w:tcPr>
          <w:p w14:paraId="280C6091" w14:textId="77777777" w:rsidR="00EA21F7" w:rsidRPr="00E0512F" w:rsidRDefault="00EA21F7" w:rsidP="00EA21F7">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2</w:t>
            </w:r>
          </w:p>
        </w:tc>
        <w:tc>
          <w:tcPr>
            <w:tcW w:w="3061" w:type="dxa"/>
          </w:tcPr>
          <w:p w14:paraId="4934EC2F" w14:textId="09675CEB" w:rsidR="00EA21F7" w:rsidRPr="00E0512F" w:rsidRDefault="00EA21F7" w:rsidP="00EA21F7">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No change vs. RAN#100</w:t>
            </w:r>
          </w:p>
        </w:tc>
      </w:tr>
      <w:tr w:rsidR="00EA21F7" w:rsidRPr="00E0512F" w14:paraId="18405882" w14:textId="77777777" w:rsidTr="002B7606">
        <w:tc>
          <w:tcPr>
            <w:tcW w:w="3127" w:type="dxa"/>
          </w:tcPr>
          <w:p w14:paraId="63D6B2B1" w14:textId="0974DDAE" w:rsidR="00EA21F7" w:rsidRPr="00E0512F" w:rsidRDefault="00F21784" w:rsidP="008A52B2">
            <w:pPr>
              <w:adjustRightInd w:val="0"/>
              <w:snapToGrid w:val="0"/>
              <w:contextualSpacing/>
              <w:rPr>
                <w:rFonts w:ascii="Arial" w:hAnsi="Arial" w:cs="Arial"/>
                <w:sz w:val="18"/>
                <w:szCs w:val="18"/>
              </w:rPr>
            </w:pPr>
            <w:r w:rsidRPr="00E0512F">
              <w:rPr>
                <w:rFonts w:ascii="Arial" w:hAnsi="Arial" w:cs="Arial"/>
                <w:kern w:val="24"/>
                <w:sz w:val="18"/>
                <w:szCs w:val="18"/>
              </w:rPr>
              <w:t>[SONMDT-enh]</w:t>
            </w:r>
          </w:p>
        </w:tc>
        <w:tc>
          <w:tcPr>
            <w:tcW w:w="627" w:type="dxa"/>
          </w:tcPr>
          <w:p w14:paraId="3E922ABC" w14:textId="3EC9AF58" w:rsidR="00EA21F7" w:rsidRPr="00E0512F" w:rsidRDefault="00F21784" w:rsidP="008A52B2">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1514" w:type="dxa"/>
          </w:tcPr>
          <w:p w14:paraId="087E407F" w14:textId="123CFD21" w:rsidR="00EA21F7" w:rsidRPr="00E0512F" w:rsidRDefault="00F21784" w:rsidP="008A52B2">
            <w:pPr>
              <w:adjustRightInd w:val="0"/>
              <w:snapToGrid w:val="0"/>
              <w:contextualSpacing/>
              <w:rPr>
                <w:rFonts w:ascii="Arial" w:hAnsi="Arial" w:cs="Arial"/>
                <w:sz w:val="18"/>
                <w:szCs w:val="18"/>
              </w:rPr>
            </w:pPr>
            <w:r w:rsidRPr="00E0512F">
              <w:rPr>
                <w:rFonts w:ascii="Arial" w:hAnsi="Arial" w:cs="Arial"/>
                <w:sz w:val="18"/>
                <w:szCs w:val="18"/>
              </w:rPr>
              <w:t>R2</w:t>
            </w:r>
          </w:p>
        </w:tc>
        <w:tc>
          <w:tcPr>
            <w:tcW w:w="577" w:type="dxa"/>
          </w:tcPr>
          <w:p w14:paraId="6E7D0593" w14:textId="48C78699" w:rsidR="00EA21F7" w:rsidRPr="00E0512F" w:rsidRDefault="00F21784" w:rsidP="008A52B2">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558" w:type="dxa"/>
          </w:tcPr>
          <w:p w14:paraId="4D4BD682" w14:textId="29836A7C" w:rsidR="00EA21F7" w:rsidRPr="00E0512F" w:rsidRDefault="00F21784" w:rsidP="008A52B2">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3061" w:type="dxa"/>
          </w:tcPr>
          <w:p w14:paraId="717107AC" w14:textId="77777777" w:rsidR="00EA21F7" w:rsidRPr="00E0512F" w:rsidRDefault="00EA21F7" w:rsidP="008A52B2">
            <w:pPr>
              <w:adjustRightInd w:val="0"/>
              <w:snapToGrid w:val="0"/>
              <w:contextualSpacing/>
              <w:rPr>
                <w:rFonts w:ascii="Arial" w:hAnsi="Arial" w:cs="Arial"/>
                <w:sz w:val="18"/>
                <w:szCs w:val="18"/>
              </w:rPr>
            </w:pPr>
          </w:p>
        </w:tc>
      </w:tr>
      <w:tr w:rsidR="00F21784" w:rsidRPr="00E0512F" w14:paraId="2A73FA87" w14:textId="77777777" w:rsidTr="002B7606">
        <w:tc>
          <w:tcPr>
            <w:tcW w:w="3127" w:type="dxa"/>
          </w:tcPr>
          <w:p w14:paraId="1A8994C3" w14:textId="6E49E240" w:rsidR="00F21784" w:rsidRPr="00E0512F" w:rsidRDefault="0026364B" w:rsidP="008A52B2">
            <w:pPr>
              <w:adjustRightInd w:val="0"/>
              <w:snapToGrid w:val="0"/>
              <w:contextualSpacing/>
              <w:rPr>
                <w:rFonts w:ascii="Arial" w:hAnsi="Arial" w:cs="Arial"/>
                <w:kern w:val="24"/>
                <w:sz w:val="18"/>
                <w:szCs w:val="18"/>
              </w:rPr>
            </w:pPr>
            <w:r w:rsidRPr="00E0512F">
              <w:rPr>
                <w:rFonts w:ascii="Arial" w:hAnsi="Arial" w:cs="Arial"/>
                <w:kern w:val="24"/>
                <w:sz w:val="18"/>
                <w:szCs w:val="18"/>
              </w:rPr>
              <w:t>[SR-Periods-30-120-kHz]</w:t>
            </w:r>
          </w:p>
        </w:tc>
        <w:tc>
          <w:tcPr>
            <w:tcW w:w="627" w:type="dxa"/>
          </w:tcPr>
          <w:p w14:paraId="2B1CB0B1" w14:textId="2379B01B" w:rsidR="00F21784" w:rsidRPr="00E0512F" w:rsidRDefault="0026364B" w:rsidP="008A52B2">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1514" w:type="dxa"/>
          </w:tcPr>
          <w:p w14:paraId="06B34474" w14:textId="61910609" w:rsidR="00F21784" w:rsidRPr="00E0512F" w:rsidRDefault="0026364B" w:rsidP="008A52B2">
            <w:pPr>
              <w:adjustRightInd w:val="0"/>
              <w:snapToGrid w:val="0"/>
              <w:contextualSpacing/>
              <w:rPr>
                <w:rFonts w:ascii="Arial" w:hAnsi="Arial" w:cs="Arial"/>
                <w:sz w:val="18"/>
                <w:szCs w:val="18"/>
              </w:rPr>
            </w:pPr>
            <w:r w:rsidRPr="00E0512F">
              <w:rPr>
                <w:rFonts w:ascii="Arial" w:hAnsi="Arial" w:cs="Arial"/>
                <w:sz w:val="18"/>
                <w:szCs w:val="18"/>
              </w:rPr>
              <w:t>R1</w:t>
            </w:r>
          </w:p>
        </w:tc>
        <w:tc>
          <w:tcPr>
            <w:tcW w:w="577" w:type="dxa"/>
          </w:tcPr>
          <w:p w14:paraId="2655DAED" w14:textId="0E65C338" w:rsidR="00F21784" w:rsidRPr="00E0512F" w:rsidRDefault="0026364B" w:rsidP="008A52B2">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558" w:type="dxa"/>
          </w:tcPr>
          <w:p w14:paraId="46BC8632" w14:textId="70FEF2CA" w:rsidR="00F21784" w:rsidRPr="00E0512F" w:rsidRDefault="0026364B" w:rsidP="008A52B2">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3061" w:type="dxa"/>
          </w:tcPr>
          <w:p w14:paraId="49750CAC" w14:textId="77777777" w:rsidR="00F21784" w:rsidRPr="00E0512F" w:rsidRDefault="00F21784" w:rsidP="008A52B2">
            <w:pPr>
              <w:adjustRightInd w:val="0"/>
              <w:snapToGrid w:val="0"/>
              <w:contextualSpacing/>
              <w:rPr>
                <w:rFonts w:ascii="Arial" w:hAnsi="Arial" w:cs="Arial"/>
                <w:sz w:val="18"/>
                <w:szCs w:val="18"/>
              </w:rPr>
            </w:pPr>
          </w:p>
        </w:tc>
      </w:tr>
      <w:tr w:rsidR="002F5461" w:rsidRPr="00E0512F" w14:paraId="6A32EBDC" w14:textId="77777777" w:rsidTr="002B7606">
        <w:tc>
          <w:tcPr>
            <w:tcW w:w="3127" w:type="dxa"/>
          </w:tcPr>
          <w:p w14:paraId="13F6E73A" w14:textId="7C2901D3" w:rsidR="002F5461" w:rsidRPr="00E0512F" w:rsidRDefault="002F5461" w:rsidP="008A52B2">
            <w:pPr>
              <w:adjustRightInd w:val="0"/>
              <w:snapToGrid w:val="0"/>
              <w:contextualSpacing/>
              <w:rPr>
                <w:rFonts w:ascii="Arial" w:hAnsi="Arial" w:cs="Arial"/>
                <w:kern w:val="24"/>
                <w:sz w:val="18"/>
                <w:szCs w:val="18"/>
              </w:rPr>
            </w:pPr>
            <w:r w:rsidRPr="00E0512F">
              <w:rPr>
                <w:rFonts w:ascii="Arial" w:hAnsi="Arial" w:cs="Arial"/>
                <w:kern w:val="24"/>
                <w:sz w:val="18"/>
                <w:szCs w:val="18"/>
              </w:rPr>
              <w:t>[TEI18_MIAB_IRAT]</w:t>
            </w:r>
          </w:p>
        </w:tc>
        <w:tc>
          <w:tcPr>
            <w:tcW w:w="627" w:type="dxa"/>
          </w:tcPr>
          <w:p w14:paraId="02114FB3" w14:textId="289F6660" w:rsidR="002F5461" w:rsidRPr="00E0512F" w:rsidRDefault="002F5461" w:rsidP="008A52B2">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1514" w:type="dxa"/>
          </w:tcPr>
          <w:p w14:paraId="6D2B3F45" w14:textId="2B72EB47" w:rsidR="002F5461" w:rsidRPr="00E0512F" w:rsidRDefault="002F5461" w:rsidP="008A52B2">
            <w:pPr>
              <w:adjustRightInd w:val="0"/>
              <w:snapToGrid w:val="0"/>
              <w:contextualSpacing/>
              <w:rPr>
                <w:rFonts w:ascii="Arial" w:hAnsi="Arial" w:cs="Arial"/>
                <w:sz w:val="18"/>
                <w:szCs w:val="18"/>
              </w:rPr>
            </w:pPr>
            <w:r w:rsidRPr="00E0512F">
              <w:rPr>
                <w:rFonts w:ascii="Arial" w:hAnsi="Arial" w:cs="Arial"/>
                <w:sz w:val="18"/>
                <w:szCs w:val="18"/>
              </w:rPr>
              <w:t>R2</w:t>
            </w:r>
          </w:p>
        </w:tc>
        <w:tc>
          <w:tcPr>
            <w:tcW w:w="577" w:type="dxa"/>
          </w:tcPr>
          <w:p w14:paraId="2F273195" w14:textId="4C37EE5E" w:rsidR="002F5461" w:rsidRPr="00E0512F" w:rsidRDefault="002F5461" w:rsidP="008A52B2">
            <w:pPr>
              <w:adjustRightInd w:val="0"/>
              <w:snapToGrid w:val="0"/>
              <w:contextualSpacing/>
              <w:jc w:val="right"/>
              <w:rPr>
                <w:rFonts w:ascii="Arial" w:hAnsi="Arial" w:cs="Arial"/>
                <w:sz w:val="18"/>
                <w:szCs w:val="18"/>
              </w:rPr>
            </w:pPr>
            <w:r w:rsidRPr="00E0512F">
              <w:rPr>
                <w:rFonts w:ascii="Arial" w:hAnsi="Arial" w:cs="Arial"/>
                <w:sz w:val="18"/>
                <w:szCs w:val="18"/>
              </w:rPr>
              <w:t>3</w:t>
            </w:r>
          </w:p>
        </w:tc>
        <w:tc>
          <w:tcPr>
            <w:tcW w:w="558" w:type="dxa"/>
          </w:tcPr>
          <w:p w14:paraId="0DA5E0BF" w14:textId="18C06996" w:rsidR="002F5461" w:rsidRPr="00E0512F" w:rsidRDefault="002F5461" w:rsidP="008A52B2">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3061" w:type="dxa"/>
          </w:tcPr>
          <w:p w14:paraId="2FABBB08" w14:textId="77777777" w:rsidR="002F5461" w:rsidRPr="00E0512F" w:rsidRDefault="002F5461" w:rsidP="008A52B2">
            <w:pPr>
              <w:adjustRightInd w:val="0"/>
              <w:snapToGrid w:val="0"/>
              <w:contextualSpacing/>
              <w:rPr>
                <w:rFonts w:ascii="Arial" w:hAnsi="Arial" w:cs="Arial"/>
                <w:sz w:val="18"/>
                <w:szCs w:val="18"/>
              </w:rPr>
            </w:pPr>
          </w:p>
        </w:tc>
      </w:tr>
      <w:tr w:rsidR="00620506" w:rsidRPr="00E0512F" w14:paraId="1A9A025D" w14:textId="77777777" w:rsidTr="002B7606">
        <w:tc>
          <w:tcPr>
            <w:tcW w:w="3127" w:type="dxa"/>
          </w:tcPr>
          <w:p w14:paraId="041C98ED" w14:textId="77777777" w:rsidR="00620506" w:rsidRPr="00E0512F" w:rsidRDefault="00620506" w:rsidP="00620506">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[UE_Sec_Caps]</w:t>
            </w:r>
          </w:p>
        </w:tc>
        <w:tc>
          <w:tcPr>
            <w:tcW w:w="627" w:type="dxa"/>
          </w:tcPr>
          <w:p w14:paraId="58238168" w14:textId="77777777" w:rsidR="00620506" w:rsidRPr="00E0512F" w:rsidRDefault="00620506" w:rsidP="00620506">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2</w:t>
            </w:r>
          </w:p>
        </w:tc>
        <w:tc>
          <w:tcPr>
            <w:tcW w:w="1514" w:type="dxa"/>
          </w:tcPr>
          <w:p w14:paraId="65284D4B" w14:textId="77777777" w:rsidR="00620506" w:rsidRPr="00E0512F" w:rsidRDefault="00620506" w:rsidP="00620506">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R2, R3</w:t>
            </w:r>
          </w:p>
        </w:tc>
        <w:tc>
          <w:tcPr>
            <w:tcW w:w="577" w:type="dxa"/>
          </w:tcPr>
          <w:p w14:paraId="562A2045" w14:textId="77777777" w:rsidR="00620506" w:rsidRPr="00E0512F" w:rsidRDefault="00620506" w:rsidP="00620506">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7</w:t>
            </w:r>
          </w:p>
        </w:tc>
        <w:tc>
          <w:tcPr>
            <w:tcW w:w="558" w:type="dxa"/>
          </w:tcPr>
          <w:p w14:paraId="2924D1BB" w14:textId="77777777" w:rsidR="00620506" w:rsidRPr="00E0512F" w:rsidRDefault="00620506" w:rsidP="00620506">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3061" w:type="dxa"/>
          </w:tcPr>
          <w:p w14:paraId="741667D3" w14:textId="0EFD1B77" w:rsidR="00620506" w:rsidRPr="00E0512F" w:rsidRDefault="00620506" w:rsidP="00620506">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No change vs. RAN#100</w:t>
            </w:r>
          </w:p>
        </w:tc>
      </w:tr>
      <w:tr w:rsidR="00E06209" w:rsidRPr="00E0512F" w14:paraId="60C57FAA" w14:textId="77777777" w:rsidTr="002B7606">
        <w:tc>
          <w:tcPr>
            <w:tcW w:w="3127" w:type="dxa"/>
          </w:tcPr>
          <w:p w14:paraId="2159753D" w14:textId="77777777" w:rsidR="00E06209" w:rsidRPr="00E0512F" w:rsidRDefault="00E06209" w:rsidP="00E06209">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[ulHARQ_RTT_Timer]</w:t>
            </w:r>
          </w:p>
        </w:tc>
        <w:tc>
          <w:tcPr>
            <w:tcW w:w="627" w:type="dxa"/>
          </w:tcPr>
          <w:p w14:paraId="7FF37BA0" w14:textId="77777777" w:rsidR="00E06209" w:rsidRPr="00E0512F" w:rsidRDefault="00E06209" w:rsidP="00E06209">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1514" w:type="dxa"/>
          </w:tcPr>
          <w:p w14:paraId="3ADA9A7E" w14:textId="77777777" w:rsidR="00E06209" w:rsidRPr="00E0512F" w:rsidRDefault="00E06209" w:rsidP="00E06209">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R2</w:t>
            </w:r>
          </w:p>
        </w:tc>
        <w:tc>
          <w:tcPr>
            <w:tcW w:w="577" w:type="dxa"/>
          </w:tcPr>
          <w:p w14:paraId="6F65A6DE" w14:textId="77777777" w:rsidR="00E06209" w:rsidRPr="00E0512F" w:rsidRDefault="00E06209" w:rsidP="00E06209">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3</w:t>
            </w:r>
          </w:p>
        </w:tc>
        <w:tc>
          <w:tcPr>
            <w:tcW w:w="558" w:type="dxa"/>
          </w:tcPr>
          <w:p w14:paraId="29BF7D59" w14:textId="77777777" w:rsidR="00E06209" w:rsidRPr="00E0512F" w:rsidRDefault="00E06209" w:rsidP="00E06209">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3061" w:type="dxa"/>
          </w:tcPr>
          <w:p w14:paraId="3E5F156B" w14:textId="725C791A" w:rsidR="00E06209" w:rsidRPr="00E0512F" w:rsidRDefault="00E06209" w:rsidP="00E06209">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No change vs. RAN#100</w:t>
            </w:r>
          </w:p>
        </w:tc>
      </w:tr>
      <w:tr w:rsidR="00E06209" w:rsidRPr="00E0512F" w14:paraId="1AF5BF93" w14:textId="77777777" w:rsidTr="002B7606">
        <w:tc>
          <w:tcPr>
            <w:tcW w:w="3127" w:type="dxa"/>
          </w:tcPr>
          <w:p w14:paraId="4911B1AB" w14:textId="28F87DBC" w:rsidR="00E06209" w:rsidRPr="00E0512F" w:rsidRDefault="00E06209" w:rsidP="00E06209">
            <w:pPr>
              <w:adjustRightInd w:val="0"/>
              <w:snapToGrid w:val="0"/>
              <w:contextualSpacing/>
              <w:rPr>
                <w:rFonts w:ascii="Arial" w:hAnsi="Arial" w:cs="Arial"/>
                <w:sz w:val="18"/>
                <w:szCs w:val="18"/>
              </w:rPr>
            </w:pPr>
            <w:r w:rsidRPr="00E0512F">
              <w:rPr>
                <w:rFonts w:ascii="Arial" w:hAnsi="Arial" w:cs="Arial"/>
                <w:sz w:val="18"/>
                <w:szCs w:val="18"/>
              </w:rPr>
              <w:t>[UL TX switching]</w:t>
            </w:r>
          </w:p>
        </w:tc>
        <w:tc>
          <w:tcPr>
            <w:tcW w:w="627" w:type="dxa"/>
          </w:tcPr>
          <w:p w14:paraId="46D9D8B8" w14:textId="5FFC5210" w:rsidR="00E06209" w:rsidRPr="00E0512F" w:rsidRDefault="00E06209" w:rsidP="00E06209">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1514" w:type="dxa"/>
          </w:tcPr>
          <w:p w14:paraId="2E5BDE64" w14:textId="087928C8" w:rsidR="00E06209" w:rsidRPr="00E0512F" w:rsidRDefault="00E06209" w:rsidP="00E06209">
            <w:pPr>
              <w:adjustRightInd w:val="0"/>
              <w:snapToGrid w:val="0"/>
              <w:contextualSpacing/>
              <w:rPr>
                <w:rFonts w:ascii="Arial" w:hAnsi="Arial" w:cs="Arial"/>
                <w:sz w:val="18"/>
                <w:szCs w:val="18"/>
              </w:rPr>
            </w:pPr>
            <w:r w:rsidRPr="00E0512F">
              <w:rPr>
                <w:rFonts w:ascii="Arial" w:hAnsi="Arial" w:cs="Arial"/>
                <w:sz w:val="18"/>
                <w:szCs w:val="18"/>
              </w:rPr>
              <w:t>R4</w:t>
            </w:r>
          </w:p>
        </w:tc>
        <w:tc>
          <w:tcPr>
            <w:tcW w:w="577" w:type="dxa"/>
          </w:tcPr>
          <w:p w14:paraId="156F6A1D" w14:textId="2B1E30B0" w:rsidR="00E06209" w:rsidRPr="00E0512F" w:rsidRDefault="00E06209" w:rsidP="00E06209">
            <w:pPr>
              <w:adjustRightInd w:val="0"/>
              <w:snapToGrid w:val="0"/>
              <w:contextualSpacing/>
              <w:jc w:val="right"/>
              <w:rPr>
                <w:rFonts w:ascii="Arial" w:hAnsi="Arial" w:cs="Arial"/>
                <w:sz w:val="18"/>
                <w:szCs w:val="18"/>
              </w:rPr>
            </w:pPr>
            <w:r w:rsidRPr="00E0512F">
              <w:rPr>
                <w:rFonts w:ascii="Arial" w:hAnsi="Arial" w:cs="Arial"/>
                <w:sz w:val="18"/>
                <w:szCs w:val="18"/>
              </w:rPr>
              <w:t>2</w:t>
            </w:r>
          </w:p>
        </w:tc>
        <w:tc>
          <w:tcPr>
            <w:tcW w:w="558" w:type="dxa"/>
          </w:tcPr>
          <w:p w14:paraId="6E468E75" w14:textId="403E93F9" w:rsidR="00E06209" w:rsidRPr="00E0512F" w:rsidRDefault="00E06209" w:rsidP="00E06209">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3061" w:type="dxa"/>
          </w:tcPr>
          <w:p w14:paraId="23D419FD" w14:textId="77777777" w:rsidR="00E06209" w:rsidRPr="00E0512F" w:rsidRDefault="00E06209" w:rsidP="00E06209">
            <w:pPr>
              <w:adjustRightInd w:val="0"/>
              <w:snapToGrid w:val="0"/>
              <w:contextualSpacing/>
              <w:rPr>
                <w:rFonts w:ascii="Arial" w:hAnsi="Arial" w:cs="Arial"/>
                <w:sz w:val="18"/>
                <w:szCs w:val="18"/>
              </w:rPr>
            </w:pPr>
          </w:p>
        </w:tc>
      </w:tr>
    </w:tbl>
    <w:p w14:paraId="13BF75C7" w14:textId="77777777" w:rsidR="00A9795A" w:rsidRPr="00E0512F" w:rsidRDefault="00A9795A" w:rsidP="00A9795A"/>
    <w:p w14:paraId="30102B9C" w14:textId="44759DBD" w:rsidR="00F17088" w:rsidRPr="00E0512F" w:rsidRDefault="00F17088" w:rsidP="00F17088">
      <w:pPr>
        <w:pStyle w:val="Heading1"/>
      </w:pPr>
      <w:r w:rsidRPr="00E0512F">
        <w:t>3</w:t>
      </w:r>
      <w:r w:rsidRPr="00E0512F">
        <w:tab/>
        <w:t>Initial analysis</w:t>
      </w:r>
    </w:p>
    <w:p w14:paraId="7765BF82" w14:textId="3B55FB02" w:rsidR="00F17088" w:rsidRPr="00E0512F" w:rsidRDefault="00F17088" w:rsidP="00F17088">
      <w:r w:rsidRPr="00E0512F">
        <w:t xml:space="preserve">Looking in turn at each of the requirements in [1], </w:t>
      </w:r>
      <w:r w:rsidR="008F4CA8" w:rsidRPr="00E0512F">
        <w:t>we can make a number of observations</w:t>
      </w:r>
      <w:r w:rsidRPr="00E0512F">
        <w:t>.</w:t>
      </w:r>
    </w:p>
    <w:p w14:paraId="77482FA2" w14:textId="41A86884" w:rsidR="00726379" w:rsidRPr="00E0512F" w:rsidRDefault="00726379" w:rsidP="00726379">
      <w:pPr>
        <w:pStyle w:val="Heading2"/>
      </w:pPr>
      <w:r w:rsidRPr="00E0512F">
        <w:t>3.1</w:t>
      </w:r>
      <w:r w:rsidRPr="00E0512F">
        <w:tab/>
        <w:t>A.</w:t>
      </w:r>
      <w:r w:rsidRPr="00E0512F">
        <w:tab/>
        <w:t>TEI Work Item codes shall only be used for small technical enhancements and improvements</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048"/>
        <w:gridCol w:w="627"/>
        <w:gridCol w:w="1535"/>
        <w:gridCol w:w="577"/>
        <w:gridCol w:w="558"/>
        <w:gridCol w:w="3119"/>
      </w:tblGrid>
      <w:tr w:rsidR="00D535A0" w:rsidRPr="00E0512F" w14:paraId="38643A1C" w14:textId="77777777" w:rsidTr="008F4CA8">
        <w:tc>
          <w:tcPr>
            <w:tcW w:w="3048" w:type="dxa"/>
            <w:tcBorders>
              <w:bottom w:val="single" w:sz="8" w:space="0" w:color="auto"/>
            </w:tcBorders>
            <w:vAlign w:val="bottom"/>
          </w:tcPr>
          <w:p w14:paraId="7B2AD37F" w14:textId="77777777" w:rsidR="00D535A0" w:rsidRPr="00E0512F" w:rsidRDefault="00D535A0" w:rsidP="00A026FA">
            <w:pPr>
              <w:pStyle w:val="TAH"/>
              <w:adjustRightInd w:val="0"/>
              <w:snapToGrid w:val="0"/>
              <w:contextualSpacing/>
            </w:pPr>
            <w:r w:rsidRPr="00E0512F">
              <w:t>TEI identifier</w:t>
            </w:r>
          </w:p>
        </w:tc>
        <w:tc>
          <w:tcPr>
            <w:tcW w:w="627" w:type="dxa"/>
            <w:tcBorders>
              <w:bottom w:val="single" w:sz="8" w:space="0" w:color="auto"/>
            </w:tcBorders>
          </w:tcPr>
          <w:p w14:paraId="3500B2A3" w14:textId="77777777" w:rsidR="00D535A0" w:rsidRPr="00E0512F" w:rsidRDefault="00D535A0" w:rsidP="00A026FA">
            <w:pPr>
              <w:pStyle w:val="TAH"/>
              <w:adjustRightInd w:val="0"/>
              <w:snapToGrid w:val="0"/>
              <w:contextualSpacing/>
            </w:pPr>
            <w:r w:rsidRPr="00E0512F">
              <w:t>#WG</w:t>
            </w:r>
          </w:p>
        </w:tc>
        <w:tc>
          <w:tcPr>
            <w:tcW w:w="1535" w:type="dxa"/>
            <w:tcBorders>
              <w:bottom w:val="single" w:sz="8" w:space="0" w:color="auto"/>
            </w:tcBorders>
            <w:vAlign w:val="bottom"/>
          </w:tcPr>
          <w:p w14:paraId="76D1E8A9" w14:textId="77777777" w:rsidR="00D535A0" w:rsidRPr="00E0512F" w:rsidRDefault="00D535A0" w:rsidP="00A026FA">
            <w:pPr>
              <w:pStyle w:val="TAH"/>
              <w:adjustRightInd w:val="0"/>
              <w:snapToGrid w:val="0"/>
              <w:contextualSpacing/>
            </w:pPr>
            <w:r w:rsidRPr="00E0512F">
              <w:t>Involved WGs</w:t>
            </w:r>
          </w:p>
        </w:tc>
        <w:tc>
          <w:tcPr>
            <w:tcW w:w="577" w:type="dxa"/>
            <w:tcBorders>
              <w:bottom w:val="single" w:sz="8" w:space="0" w:color="auto"/>
            </w:tcBorders>
            <w:vAlign w:val="bottom"/>
          </w:tcPr>
          <w:p w14:paraId="6DD7863D" w14:textId="77777777" w:rsidR="00D535A0" w:rsidRPr="00E0512F" w:rsidRDefault="00D535A0" w:rsidP="00A026FA">
            <w:pPr>
              <w:pStyle w:val="TAH"/>
              <w:adjustRightInd w:val="0"/>
              <w:snapToGrid w:val="0"/>
              <w:contextualSpacing/>
            </w:pPr>
            <w:r w:rsidRPr="00E0512F">
              <w:t>#CR</w:t>
            </w:r>
          </w:p>
        </w:tc>
        <w:tc>
          <w:tcPr>
            <w:tcW w:w="558" w:type="dxa"/>
            <w:tcBorders>
              <w:bottom w:val="single" w:sz="8" w:space="0" w:color="auto"/>
            </w:tcBorders>
          </w:tcPr>
          <w:p w14:paraId="0045D344" w14:textId="77777777" w:rsidR="00D535A0" w:rsidRPr="00E0512F" w:rsidRDefault="00D535A0" w:rsidP="00A026FA">
            <w:pPr>
              <w:pStyle w:val="TAH"/>
              <w:adjustRightInd w:val="0"/>
              <w:snapToGrid w:val="0"/>
              <w:contextualSpacing/>
            </w:pPr>
            <w:r w:rsidRPr="00E0512F">
              <w:t>#Cy</w:t>
            </w:r>
          </w:p>
        </w:tc>
        <w:tc>
          <w:tcPr>
            <w:tcW w:w="3119" w:type="dxa"/>
            <w:tcBorders>
              <w:bottom w:val="single" w:sz="8" w:space="0" w:color="auto"/>
            </w:tcBorders>
            <w:vAlign w:val="bottom"/>
          </w:tcPr>
          <w:p w14:paraId="08A83775" w14:textId="77777777" w:rsidR="00D535A0" w:rsidRPr="00E0512F" w:rsidRDefault="00D535A0" w:rsidP="00A026FA">
            <w:pPr>
              <w:pStyle w:val="TAH"/>
              <w:adjustRightInd w:val="0"/>
              <w:snapToGrid w:val="0"/>
              <w:contextualSpacing/>
            </w:pPr>
            <w:r w:rsidRPr="00E0512F">
              <w:t>Comment</w:t>
            </w:r>
          </w:p>
        </w:tc>
      </w:tr>
      <w:tr w:rsidR="00BF7E25" w:rsidRPr="00E0512F" w14:paraId="0E1E370A" w14:textId="77777777" w:rsidTr="00D535A0">
        <w:tc>
          <w:tcPr>
            <w:tcW w:w="3048" w:type="dxa"/>
          </w:tcPr>
          <w:p w14:paraId="713B4AB1" w14:textId="77777777" w:rsidR="00BF7E25" w:rsidRPr="00E0512F" w:rsidRDefault="00BF7E25" w:rsidP="00BF7E25">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[MINT]</w:t>
            </w:r>
          </w:p>
        </w:tc>
        <w:tc>
          <w:tcPr>
            <w:tcW w:w="627" w:type="dxa"/>
          </w:tcPr>
          <w:p w14:paraId="0AAD5C85" w14:textId="77777777" w:rsidR="00BF7E25" w:rsidRPr="00E0512F" w:rsidRDefault="00BF7E25" w:rsidP="00BF7E25">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2</w:t>
            </w:r>
          </w:p>
        </w:tc>
        <w:tc>
          <w:tcPr>
            <w:tcW w:w="1535" w:type="dxa"/>
          </w:tcPr>
          <w:p w14:paraId="37C3034E" w14:textId="77777777" w:rsidR="00BF7E25" w:rsidRPr="00E0512F" w:rsidRDefault="00BF7E25" w:rsidP="00BF7E25">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R2, R3</w:t>
            </w:r>
          </w:p>
        </w:tc>
        <w:tc>
          <w:tcPr>
            <w:tcW w:w="577" w:type="dxa"/>
          </w:tcPr>
          <w:p w14:paraId="4F628886" w14:textId="77777777" w:rsidR="00BF7E25" w:rsidRPr="00E0512F" w:rsidRDefault="00BF7E25" w:rsidP="00BF7E25">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15</w:t>
            </w:r>
          </w:p>
        </w:tc>
        <w:tc>
          <w:tcPr>
            <w:tcW w:w="558" w:type="dxa"/>
          </w:tcPr>
          <w:p w14:paraId="121C5792" w14:textId="77777777" w:rsidR="00BF7E25" w:rsidRPr="00E0512F" w:rsidRDefault="00BF7E25" w:rsidP="00BF7E25">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4</w:t>
            </w:r>
          </w:p>
        </w:tc>
        <w:tc>
          <w:tcPr>
            <w:tcW w:w="3119" w:type="dxa"/>
          </w:tcPr>
          <w:p w14:paraId="280976C5" w14:textId="2EE58986" w:rsidR="00BF7E25" w:rsidRPr="00E0512F" w:rsidRDefault="00BF7E25" w:rsidP="00BF7E25">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No change vs. RAN#100</w:t>
            </w:r>
          </w:p>
        </w:tc>
      </w:tr>
      <w:tr w:rsidR="00BF7E25" w:rsidRPr="00E0512F" w14:paraId="7CF707CB" w14:textId="77777777" w:rsidTr="00D535A0">
        <w:tc>
          <w:tcPr>
            <w:tcW w:w="3048" w:type="dxa"/>
          </w:tcPr>
          <w:p w14:paraId="10CD30ED" w14:textId="77777777" w:rsidR="00BF7E25" w:rsidRPr="00E0512F" w:rsidRDefault="00BF7E25" w:rsidP="00BF7E25">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[CHOwithDCkept]</w:t>
            </w:r>
          </w:p>
        </w:tc>
        <w:tc>
          <w:tcPr>
            <w:tcW w:w="627" w:type="dxa"/>
          </w:tcPr>
          <w:p w14:paraId="2ADABFDA" w14:textId="77777777" w:rsidR="00BF7E25" w:rsidRPr="00E0512F" w:rsidRDefault="00BF7E25" w:rsidP="00BF7E25">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2</w:t>
            </w:r>
          </w:p>
        </w:tc>
        <w:tc>
          <w:tcPr>
            <w:tcW w:w="1535" w:type="dxa"/>
          </w:tcPr>
          <w:p w14:paraId="24FEDA2D" w14:textId="77777777" w:rsidR="00BF7E25" w:rsidRPr="00E0512F" w:rsidRDefault="00BF7E25" w:rsidP="00BF7E25">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R2, R3</w:t>
            </w:r>
          </w:p>
        </w:tc>
        <w:tc>
          <w:tcPr>
            <w:tcW w:w="577" w:type="dxa"/>
          </w:tcPr>
          <w:p w14:paraId="6004AADD" w14:textId="77777777" w:rsidR="00BF7E25" w:rsidRPr="00E0512F" w:rsidRDefault="00BF7E25" w:rsidP="00BF7E25">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12</w:t>
            </w:r>
          </w:p>
        </w:tc>
        <w:tc>
          <w:tcPr>
            <w:tcW w:w="558" w:type="dxa"/>
          </w:tcPr>
          <w:p w14:paraId="2E1BDB2B" w14:textId="77777777" w:rsidR="00BF7E25" w:rsidRPr="00E0512F" w:rsidRDefault="00BF7E25" w:rsidP="00BF7E25">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3</w:t>
            </w:r>
          </w:p>
        </w:tc>
        <w:tc>
          <w:tcPr>
            <w:tcW w:w="3119" w:type="dxa"/>
          </w:tcPr>
          <w:p w14:paraId="772FB9C7" w14:textId="36D9A12A" w:rsidR="00BF7E25" w:rsidRPr="00E0512F" w:rsidRDefault="00BF7E25" w:rsidP="00BF7E25">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No change vs. RAN#100</w:t>
            </w:r>
          </w:p>
        </w:tc>
      </w:tr>
      <w:tr w:rsidR="00BF7E25" w:rsidRPr="00E0512F" w14:paraId="2FFC90F0" w14:textId="77777777" w:rsidTr="00D535A0">
        <w:tc>
          <w:tcPr>
            <w:tcW w:w="3048" w:type="dxa"/>
          </w:tcPr>
          <w:p w14:paraId="537CBEE3" w14:textId="77777777" w:rsidR="00BF7E25" w:rsidRPr="00E0512F" w:rsidRDefault="00BF7E25" w:rsidP="00BF7E25">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[n77 Canada]</w:t>
            </w:r>
          </w:p>
        </w:tc>
        <w:tc>
          <w:tcPr>
            <w:tcW w:w="627" w:type="dxa"/>
          </w:tcPr>
          <w:p w14:paraId="73B3FAC8" w14:textId="77777777" w:rsidR="00BF7E25" w:rsidRPr="00E0512F" w:rsidRDefault="00BF7E25" w:rsidP="00BF7E25">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2</w:t>
            </w:r>
          </w:p>
        </w:tc>
        <w:tc>
          <w:tcPr>
            <w:tcW w:w="1535" w:type="dxa"/>
          </w:tcPr>
          <w:p w14:paraId="5AA8AF35" w14:textId="77777777" w:rsidR="00BF7E25" w:rsidRPr="00E0512F" w:rsidRDefault="00BF7E25" w:rsidP="00BF7E25">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R2, R4</w:t>
            </w:r>
          </w:p>
        </w:tc>
        <w:tc>
          <w:tcPr>
            <w:tcW w:w="577" w:type="dxa"/>
          </w:tcPr>
          <w:p w14:paraId="14567B78" w14:textId="77777777" w:rsidR="00BF7E25" w:rsidRPr="00E0512F" w:rsidRDefault="00BF7E25" w:rsidP="00BF7E25">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12</w:t>
            </w:r>
          </w:p>
        </w:tc>
        <w:tc>
          <w:tcPr>
            <w:tcW w:w="558" w:type="dxa"/>
          </w:tcPr>
          <w:p w14:paraId="54CB5DB2" w14:textId="77777777" w:rsidR="00BF7E25" w:rsidRPr="00E0512F" w:rsidRDefault="00BF7E25" w:rsidP="00BF7E25">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4</w:t>
            </w:r>
          </w:p>
        </w:tc>
        <w:tc>
          <w:tcPr>
            <w:tcW w:w="3119" w:type="dxa"/>
          </w:tcPr>
          <w:p w14:paraId="7002A18D" w14:textId="560886AC" w:rsidR="00BF7E25" w:rsidRPr="00E0512F" w:rsidRDefault="00BF7E25" w:rsidP="00BF7E25">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No change vs. RAN#100</w:t>
            </w:r>
          </w:p>
        </w:tc>
      </w:tr>
      <w:tr w:rsidR="00BF7E25" w:rsidRPr="00E0512F" w14:paraId="7F7118DC" w14:textId="77777777" w:rsidTr="00D535A0">
        <w:tc>
          <w:tcPr>
            <w:tcW w:w="3048" w:type="dxa"/>
          </w:tcPr>
          <w:p w14:paraId="0EDF215C" w14:textId="77777777" w:rsidR="00BF7E25" w:rsidRPr="00E0512F" w:rsidRDefault="00BF7E25" w:rsidP="00BF7E25">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[n77 US]</w:t>
            </w:r>
          </w:p>
        </w:tc>
        <w:tc>
          <w:tcPr>
            <w:tcW w:w="627" w:type="dxa"/>
          </w:tcPr>
          <w:p w14:paraId="210F7DDF" w14:textId="77777777" w:rsidR="00BF7E25" w:rsidRPr="00E0512F" w:rsidRDefault="00BF7E25" w:rsidP="00BF7E25">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2</w:t>
            </w:r>
          </w:p>
        </w:tc>
        <w:tc>
          <w:tcPr>
            <w:tcW w:w="1535" w:type="dxa"/>
          </w:tcPr>
          <w:p w14:paraId="6A5C975F" w14:textId="77777777" w:rsidR="00BF7E25" w:rsidRPr="00E0512F" w:rsidRDefault="00BF7E25" w:rsidP="00BF7E25">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R2, R4</w:t>
            </w:r>
          </w:p>
        </w:tc>
        <w:tc>
          <w:tcPr>
            <w:tcW w:w="577" w:type="dxa"/>
          </w:tcPr>
          <w:p w14:paraId="7D27FCA9" w14:textId="77777777" w:rsidR="00BF7E25" w:rsidRPr="00E0512F" w:rsidRDefault="00BF7E25" w:rsidP="00BF7E25">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10</w:t>
            </w:r>
          </w:p>
        </w:tc>
        <w:tc>
          <w:tcPr>
            <w:tcW w:w="558" w:type="dxa"/>
          </w:tcPr>
          <w:p w14:paraId="0214E7D8" w14:textId="77777777" w:rsidR="00BF7E25" w:rsidRPr="00E0512F" w:rsidRDefault="00BF7E25" w:rsidP="00BF7E25">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2</w:t>
            </w:r>
          </w:p>
        </w:tc>
        <w:tc>
          <w:tcPr>
            <w:tcW w:w="3119" w:type="dxa"/>
          </w:tcPr>
          <w:p w14:paraId="13B770DA" w14:textId="20235A17" w:rsidR="00BF7E25" w:rsidRPr="00E0512F" w:rsidRDefault="00BF7E25" w:rsidP="00BF7E25">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No change vs. RAN#100</w:t>
            </w:r>
          </w:p>
        </w:tc>
      </w:tr>
      <w:tr w:rsidR="00BF7E25" w:rsidRPr="00E0512F" w14:paraId="0D6BC888" w14:textId="77777777" w:rsidTr="00D535A0">
        <w:tc>
          <w:tcPr>
            <w:tcW w:w="3048" w:type="dxa"/>
          </w:tcPr>
          <w:p w14:paraId="2551F673" w14:textId="77777777" w:rsidR="00BF7E25" w:rsidRPr="00E0512F" w:rsidRDefault="00BF7E25" w:rsidP="00BF7E25">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[gNB_ID_Length]</w:t>
            </w:r>
          </w:p>
        </w:tc>
        <w:tc>
          <w:tcPr>
            <w:tcW w:w="627" w:type="dxa"/>
          </w:tcPr>
          <w:p w14:paraId="546862E8" w14:textId="77777777" w:rsidR="00BF7E25" w:rsidRPr="00E0512F" w:rsidRDefault="00BF7E25" w:rsidP="00BF7E25">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2</w:t>
            </w:r>
          </w:p>
        </w:tc>
        <w:tc>
          <w:tcPr>
            <w:tcW w:w="1535" w:type="dxa"/>
          </w:tcPr>
          <w:p w14:paraId="43A742E9" w14:textId="77777777" w:rsidR="00BF7E25" w:rsidRPr="00E0512F" w:rsidRDefault="00BF7E25" w:rsidP="00BF7E25">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R2, R3</w:t>
            </w:r>
          </w:p>
        </w:tc>
        <w:tc>
          <w:tcPr>
            <w:tcW w:w="577" w:type="dxa"/>
          </w:tcPr>
          <w:p w14:paraId="02BEBC51" w14:textId="77777777" w:rsidR="00BF7E25" w:rsidRPr="00E0512F" w:rsidRDefault="00BF7E25" w:rsidP="00BF7E25">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9</w:t>
            </w:r>
          </w:p>
        </w:tc>
        <w:tc>
          <w:tcPr>
            <w:tcW w:w="558" w:type="dxa"/>
          </w:tcPr>
          <w:p w14:paraId="6A4B1078" w14:textId="77777777" w:rsidR="00BF7E25" w:rsidRPr="00E0512F" w:rsidRDefault="00BF7E25" w:rsidP="00BF7E25">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2</w:t>
            </w:r>
          </w:p>
        </w:tc>
        <w:tc>
          <w:tcPr>
            <w:tcW w:w="3119" w:type="dxa"/>
          </w:tcPr>
          <w:p w14:paraId="5946D525" w14:textId="0743E386" w:rsidR="00BF7E25" w:rsidRPr="00E0512F" w:rsidRDefault="00BF7E25" w:rsidP="00BF7E25">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No change vs. RAN#100</w:t>
            </w:r>
          </w:p>
        </w:tc>
      </w:tr>
      <w:tr w:rsidR="00D535A0" w:rsidRPr="00E0512F" w14:paraId="61584563" w14:textId="77777777" w:rsidTr="008F4C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8" w:type="dxa"/>
            <w:tcBorders>
              <w:top w:val="single" w:sz="8" w:space="0" w:color="auto"/>
              <w:left w:val="single" w:sz="8" w:space="0" w:color="auto"/>
              <w:right w:val="single" w:sz="8" w:space="0" w:color="auto"/>
            </w:tcBorders>
          </w:tcPr>
          <w:p w14:paraId="50E5B795" w14:textId="77777777" w:rsidR="00D535A0" w:rsidRPr="00E0512F" w:rsidRDefault="00D535A0" w:rsidP="009D1485">
            <w:pPr>
              <w:adjustRightInd w:val="0"/>
              <w:snapToGrid w:val="0"/>
              <w:contextualSpacing/>
              <w:rPr>
                <w:rFonts w:ascii="Arial" w:hAnsi="Arial" w:cs="Arial"/>
                <w:sz w:val="18"/>
                <w:szCs w:val="18"/>
              </w:rPr>
            </w:pPr>
            <w:r w:rsidRPr="00E0512F">
              <w:rPr>
                <w:rFonts w:ascii="Arial" w:hAnsi="Arial" w:cs="Arial"/>
                <w:sz w:val="18"/>
                <w:szCs w:val="18"/>
              </w:rPr>
              <w:t>[2Rx_XR_Device]</w:t>
            </w:r>
          </w:p>
        </w:tc>
        <w:tc>
          <w:tcPr>
            <w:tcW w:w="627" w:type="dxa"/>
            <w:tcBorders>
              <w:top w:val="single" w:sz="8" w:space="0" w:color="auto"/>
              <w:left w:val="single" w:sz="8" w:space="0" w:color="auto"/>
              <w:right w:val="single" w:sz="8" w:space="0" w:color="auto"/>
            </w:tcBorders>
          </w:tcPr>
          <w:p w14:paraId="17C0AC58" w14:textId="77777777" w:rsidR="00D535A0" w:rsidRPr="00E0512F" w:rsidRDefault="00D535A0" w:rsidP="009D1485">
            <w:pPr>
              <w:adjustRightInd w:val="0"/>
              <w:snapToGrid w:val="0"/>
              <w:contextualSpacing/>
              <w:jc w:val="right"/>
              <w:rPr>
                <w:rFonts w:ascii="Arial" w:hAnsi="Arial" w:cs="Arial"/>
                <w:sz w:val="18"/>
                <w:szCs w:val="18"/>
              </w:rPr>
            </w:pPr>
            <w:r w:rsidRPr="00E0512F">
              <w:rPr>
                <w:rFonts w:ascii="Arial" w:hAnsi="Arial" w:cs="Arial"/>
                <w:sz w:val="18"/>
                <w:szCs w:val="18"/>
              </w:rPr>
              <w:t>3</w:t>
            </w:r>
          </w:p>
        </w:tc>
        <w:tc>
          <w:tcPr>
            <w:tcW w:w="1535" w:type="dxa"/>
            <w:tcBorders>
              <w:top w:val="single" w:sz="8" w:space="0" w:color="auto"/>
              <w:left w:val="single" w:sz="8" w:space="0" w:color="auto"/>
              <w:right w:val="single" w:sz="8" w:space="0" w:color="auto"/>
            </w:tcBorders>
          </w:tcPr>
          <w:p w14:paraId="55A05DF2" w14:textId="77777777" w:rsidR="00D535A0" w:rsidRPr="00E0512F" w:rsidRDefault="00D535A0" w:rsidP="009D1485">
            <w:pPr>
              <w:adjustRightInd w:val="0"/>
              <w:snapToGrid w:val="0"/>
              <w:contextualSpacing/>
              <w:rPr>
                <w:rFonts w:ascii="Arial" w:hAnsi="Arial" w:cs="Arial"/>
                <w:sz w:val="18"/>
                <w:szCs w:val="18"/>
              </w:rPr>
            </w:pPr>
            <w:r w:rsidRPr="00E0512F">
              <w:rPr>
                <w:rFonts w:ascii="Arial" w:hAnsi="Arial" w:cs="Arial"/>
                <w:sz w:val="18"/>
                <w:szCs w:val="18"/>
              </w:rPr>
              <w:t>R2, R3, R4</w:t>
            </w:r>
          </w:p>
        </w:tc>
        <w:tc>
          <w:tcPr>
            <w:tcW w:w="577" w:type="dxa"/>
            <w:tcBorders>
              <w:top w:val="single" w:sz="8" w:space="0" w:color="auto"/>
              <w:left w:val="single" w:sz="8" w:space="0" w:color="auto"/>
              <w:right w:val="single" w:sz="8" w:space="0" w:color="auto"/>
            </w:tcBorders>
          </w:tcPr>
          <w:p w14:paraId="0440ECAD" w14:textId="77777777" w:rsidR="00D535A0" w:rsidRPr="00E0512F" w:rsidRDefault="00D535A0" w:rsidP="009D1485">
            <w:pPr>
              <w:adjustRightInd w:val="0"/>
              <w:snapToGrid w:val="0"/>
              <w:contextualSpacing/>
              <w:jc w:val="right"/>
              <w:rPr>
                <w:rFonts w:ascii="Arial" w:hAnsi="Arial" w:cs="Arial"/>
                <w:sz w:val="18"/>
                <w:szCs w:val="18"/>
              </w:rPr>
            </w:pPr>
            <w:r w:rsidRPr="00E0512F">
              <w:rPr>
                <w:rFonts w:ascii="Arial" w:hAnsi="Arial" w:cs="Arial"/>
                <w:sz w:val="18"/>
                <w:szCs w:val="18"/>
              </w:rPr>
              <w:t>7</w:t>
            </w:r>
          </w:p>
        </w:tc>
        <w:tc>
          <w:tcPr>
            <w:tcW w:w="558" w:type="dxa"/>
            <w:tcBorders>
              <w:top w:val="single" w:sz="8" w:space="0" w:color="auto"/>
              <w:left w:val="single" w:sz="8" w:space="0" w:color="auto"/>
              <w:right w:val="single" w:sz="8" w:space="0" w:color="auto"/>
            </w:tcBorders>
          </w:tcPr>
          <w:p w14:paraId="49C46191" w14:textId="77777777" w:rsidR="00D535A0" w:rsidRPr="00E0512F" w:rsidRDefault="00D535A0" w:rsidP="009D1485">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3119" w:type="dxa"/>
            <w:tcBorders>
              <w:top w:val="single" w:sz="8" w:space="0" w:color="auto"/>
              <w:left w:val="single" w:sz="8" w:space="0" w:color="auto"/>
              <w:right w:val="single" w:sz="8" w:space="0" w:color="auto"/>
            </w:tcBorders>
          </w:tcPr>
          <w:p w14:paraId="0DDFE4C6" w14:textId="77777777" w:rsidR="00D535A0" w:rsidRPr="00E0512F" w:rsidRDefault="00D535A0" w:rsidP="009D1485">
            <w:pPr>
              <w:adjustRightInd w:val="0"/>
              <w:snapToGrid w:val="0"/>
              <w:contextualSpacing/>
              <w:rPr>
                <w:rFonts w:ascii="Arial" w:hAnsi="Arial" w:cs="Arial"/>
                <w:sz w:val="18"/>
                <w:szCs w:val="18"/>
              </w:rPr>
            </w:pPr>
          </w:p>
        </w:tc>
      </w:tr>
    </w:tbl>
    <w:p w14:paraId="5283DADD" w14:textId="5E5C88B5" w:rsidR="008F66C6" w:rsidRPr="00E0512F" w:rsidRDefault="008F66C6" w:rsidP="008F66C6"/>
    <w:p w14:paraId="1EF57C58" w14:textId="4AB007B9" w:rsidR="00D005A8" w:rsidRPr="00E0512F" w:rsidRDefault="00D005A8" w:rsidP="008F66C6">
      <w:r w:rsidRPr="00E0512F">
        <w:rPr>
          <w:b/>
        </w:rPr>
        <w:t>Observation 1</w:t>
      </w:r>
      <w:r w:rsidRPr="00E0512F">
        <w:t>: No additional CRs were added to the TEI identifiers that already had large amounts at RAN#100, and the largest number of CRs for a new TEI identifier was 'only' 7. In other words, the situation compared to RAN#100 has improved significantly.</w:t>
      </w:r>
    </w:p>
    <w:p w14:paraId="29452F6B" w14:textId="67CB61A3" w:rsidR="00F17088" w:rsidRPr="00E0512F" w:rsidRDefault="00F17088" w:rsidP="00F17088">
      <w:pPr>
        <w:pStyle w:val="Heading2"/>
      </w:pPr>
      <w:r w:rsidRPr="00E0512F">
        <w:lastRenderedPageBreak/>
        <w:t>3</w:t>
      </w:r>
      <w:r w:rsidR="00726379" w:rsidRPr="00E0512F">
        <w:t>.2</w:t>
      </w:r>
      <w:r w:rsidRPr="00E0512F">
        <w:tab/>
        <w:t>B.</w:t>
      </w:r>
      <w:r w:rsidRPr="00E0512F">
        <w:tab/>
        <w:t>A TEI CR set shall be fully completed within one TSG cy</w:t>
      </w:r>
      <w:r w:rsidR="00726379" w:rsidRPr="00E0512F">
        <w:t>cle/quarter in all affected WGs</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048"/>
        <w:gridCol w:w="627"/>
        <w:gridCol w:w="1535"/>
        <w:gridCol w:w="577"/>
        <w:gridCol w:w="558"/>
        <w:gridCol w:w="2977"/>
      </w:tblGrid>
      <w:tr w:rsidR="001058E8" w:rsidRPr="00E0512F" w14:paraId="53E7085C" w14:textId="77777777" w:rsidTr="00D005A8">
        <w:tc>
          <w:tcPr>
            <w:tcW w:w="3048" w:type="dxa"/>
            <w:tcBorders>
              <w:bottom w:val="single" w:sz="8" w:space="0" w:color="auto"/>
            </w:tcBorders>
            <w:vAlign w:val="bottom"/>
          </w:tcPr>
          <w:p w14:paraId="00CF4D2D" w14:textId="77777777" w:rsidR="00D005A8" w:rsidRPr="00E0512F" w:rsidRDefault="00D005A8" w:rsidP="00A026FA">
            <w:pPr>
              <w:pStyle w:val="TAH"/>
              <w:adjustRightInd w:val="0"/>
              <w:snapToGrid w:val="0"/>
              <w:contextualSpacing/>
            </w:pPr>
            <w:r w:rsidRPr="00E0512F">
              <w:t>TEI identifier</w:t>
            </w:r>
          </w:p>
        </w:tc>
        <w:tc>
          <w:tcPr>
            <w:tcW w:w="627" w:type="dxa"/>
            <w:tcBorders>
              <w:bottom w:val="single" w:sz="8" w:space="0" w:color="auto"/>
            </w:tcBorders>
          </w:tcPr>
          <w:p w14:paraId="2BD056AB" w14:textId="77777777" w:rsidR="00D005A8" w:rsidRPr="00E0512F" w:rsidRDefault="00D005A8" w:rsidP="00A026FA">
            <w:pPr>
              <w:pStyle w:val="TAH"/>
              <w:adjustRightInd w:val="0"/>
              <w:snapToGrid w:val="0"/>
              <w:contextualSpacing/>
            </w:pPr>
            <w:r w:rsidRPr="00E0512F">
              <w:t>#WG</w:t>
            </w:r>
          </w:p>
        </w:tc>
        <w:tc>
          <w:tcPr>
            <w:tcW w:w="1535" w:type="dxa"/>
            <w:tcBorders>
              <w:bottom w:val="single" w:sz="8" w:space="0" w:color="auto"/>
            </w:tcBorders>
            <w:vAlign w:val="bottom"/>
          </w:tcPr>
          <w:p w14:paraId="7299B51C" w14:textId="77777777" w:rsidR="00D005A8" w:rsidRPr="00E0512F" w:rsidRDefault="00D005A8" w:rsidP="00A026FA">
            <w:pPr>
              <w:pStyle w:val="TAH"/>
              <w:adjustRightInd w:val="0"/>
              <w:snapToGrid w:val="0"/>
              <w:contextualSpacing/>
            </w:pPr>
            <w:r w:rsidRPr="00E0512F">
              <w:t>Involved WGs</w:t>
            </w:r>
          </w:p>
        </w:tc>
        <w:tc>
          <w:tcPr>
            <w:tcW w:w="577" w:type="dxa"/>
            <w:tcBorders>
              <w:bottom w:val="single" w:sz="8" w:space="0" w:color="auto"/>
            </w:tcBorders>
            <w:vAlign w:val="bottom"/>
          </w:tcPr>
          <w:p w14:paraId="0DC5FA75" w14:textId="77777777" w:rsidR="00D005A8" w:rsidRPr="00E0512F" w:rsidRDefault="00D005A8" w:rsidP="00A026FA">
            <w:pPr>
              <w:pStyle w:val="TAH"/>
              <w:adjustRightInd w:val="0"/>
              <w:snapToGrid w:val="0"/>
              <w:contextualSpacing/>
            </w:pPr>
            <w:r w:rsidRPr="00E0512F">
              <w:t>#CR</w:t>
            </w:r>
          </w:p>
        </w:tc>
        <w:tc>
          <w:tcPr>
            <w:tcW w:w="558" w:type="dxa"/>
            <w:tcBorders>
              <w:bottom w:val="single" w:sz="8" w:space="0" w:color="auto"/>
            </w:tcBorders>
          </w:tcPr>
          <w:p w14:paraId="7F261F5C" w14:textId="77777777" w:rsidR="00D005A8" w:rsidRPr="00E0512F" w:rsidRDefault="00D005A8" w:rsidP="00A026FA">
            <w:pPr>
              <w:pStyle w:val="TAH"/>
              <w:adjustRightInd w:val="0"/>
              <w:snapToGrid w:val="0"/>
              <w:contextualSpacing/>
            </w:pPr>
            <w:r w:rsidRPr="00E0512F">
              <w:t>#Cy</w:t>
            </w:r>
          </w:p>
        </w:tc>
        <w:tc>
          <w:tcPr>
            <w:tcW w:w="2977" w:type="dxa"/>
            <w:tcBorders>
              <w:bottom w:val="single" w:sz="8" w:space="0" w:color="auto"/>
            </w:tcBorders>
            <w:vAlign w:val="bottom"/>
          </w:tcPr>
          <w:p w14:paraId="081CCCBC" w14:textId="77777777" w:rsidR="00D005A8" w:rsidRPr="00E0512F" w:rsidRDefault="00D005A8" w:rsidP="00A026FA">
            <w:pPr>
              <w:pStyle w:val="TAH"/>
              <w:adjustRightInd w:val="0"/>
              <w:snapToGrid w:val="0"/>
              <w:contextualSpacing/>
            </w:pPr>
            <w:r w:rsidRPr="00E0512F">
              <w:t>Comment</w:t>
            </w:r>
          </w:p>
        </w:tc>
      </w:tr>
      <w:tr w:rsidR="00D005A8" w:rsidRPr="00E0512F" w14:paraId="0752FB9D" w14:textId="77777777" w:rsidTr="00D005A8">
        <w:tc>
          <w:tcPr>
            <w:tcW w:w="3048" w:type="dxa"/>
          </w:tcPr>
          <w:p w14:paraId="049D1DD3" w14:textId="77777777" w:rsidR="00D005A8" w:rsidRPr="00E0512F" w:rsidRDefault="00D005A8" w:rsidP="00D005A8">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[MINT]</w:t>
            </w:r>
          </w:p>
        </w:tc>
        <w:tc>
          <w:tcPr>
            <w:tcW w:w="627" w:type="dxa"/>
          </w:tcPr>
          <w:p w14:paraId="1A8DD9B5" w14:textId="77777777" w:rsidR="00D005A8" w:rsidRPr="00E0512F" w:rsidRDefault="00D005A8" w:rsidP="00D005A8">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2</w:t>
            </w:r>
          </w:p>
        </w:tc>
        <w:tc>
          <w:tcPr>
            <w:tcW w:w="1535" w:type="dxa"/>
          </w:tcPr>
          <w:p w14:paraId="4EE5B51E" w14:textId="77777777" w:rsidR="00D005A8" w:rsidRPr="00E0512F" w:rsidRDefault="00D005A8" w:rsidP="00D005A8">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R2, R3</w:t>
            </w:r>
          </w:p>
        </w:tc>
        <w:tc>
          <w:tcPr>
            <w:tcW w:w="577" w:type="dxa"/>
          </w:tcPr>
          <w:p w14:paraId="5D621ADC" w14:textId="77777777" w:rsidR="00D005A8" w:rsidRPr="00E0512F" w:rsidRDefault="00D005A8" w:rsidP="00D005A8">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15</w:t>
            </w:r>
          </w:p>
        </w:tc>
        <w:tc>
          <w:tcPr>
            <w:tcW w:w="558" w:type="dxa"/>
          </w:tcPr>
          <w:p w14:paraId="17AD5765" w14:textId="77777777" w:rsidR="00D005A8" w:rsidRPr="00E0512F" w:rsidRDefault="00D005A8" w:rsidP="00D005A8">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4</w:t>
            </w:r>
          </w:p>
        </w:tc>
        <w:tc>
          <w:tcPr>
            <w:tcW w:w="2977" w:type="dxa"/>
          </w:tcPr>
          <w:p w14:paraId="11731756" w14:textId="46218628" w:rsidR="00D005A8" w:rsidRPr="00E0512F" w:rsidRDefault="00D005A8" w:rsidP="00D005A8">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No change vs. RAN#100</w:t>
            </w:r>
          </w:p>
        </w:tc>
      </w:tr>
      <w:tr w:rsidR="00D005A8" w:rsidRPr="00E0512F" w14:paraId="66068674" w14:textId="77777777" w:rsidTr="00D005A8">
        <w:tc>
          <w:tcPr>
            <w:tcW w:w="3048" w:type="dxa"/>
          </w:tcPr>
          <w:p w14:paraId="158B6073" w14:textId="77777777" w:rsidR="00D005A8" w:rsidRPr="00E0512F" w:rsidRDefault="00D005A8" w:rsidP="00D005A8">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[n77 Canada]</w:t>
            </w:r>
          </w:p>
        </w:tc>
        <w:tc>
          <w:tcPr>
            <w:tcW w:w="627" w:type="dxa"/>
          </w:tcPr>
          <w:p w14:paraId="1EFFC7EA" w14:textId="77777777" w:rsidR="00D005A8" w:rsidRPr="00E0512F" w:rsidRDefault="00D005A8" w:rsidP="00D005A8">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2</w:t>
            </w:r>
          </w:p>
        </w:tc>
        <w:tc>
          <w:tcPr>
            <w:tcW w:w="1535" w:type="dxa"/>
          </w:tcPr>
          <w:p w14:paraId="55A50EF5" w14:textId="77777777" w:rsidR="00D005A8" w:rsidRPr="00E0512F" w:rsidRDefault="00D005A8" w:rsidP="00D005A8">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R2, R4</w:t>
            </w:r>
          </w:p>
        </w:tc>
        <w:tc>
          <w:tcPr>
            <w:tcW w:w="577" w:type="dxa"/>
          </w:tcPr>
          <w:p w14:paraId="383BBAA0" w14:textId="77777777" w:rsidR="00D005A8" w:rsidRPr="00E0512F" w:rsidRDefault="00D005A8" w:rsidP="00D005A8">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12</w:t>
            </w:r>
          </w:p>
        </w:tc>
        <w:tc>
          <w:tcPr>
            <w:tcW w:w="558" w:type="dxa"/>
          </w:tcPr>
          <w:p w14:paraId="66735BFF" w14:textId="77777777" w:rsidR="00D005A8" w:rsidRPr="00E0512F" w:rsidRDefault="00D005A8" w:rsidP="00D005A8">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4</w:t>
            </w:r>
          </w:p>
        </w:tc>
        <w:tc>
          <w:tcPr>
            <w:tcW w:w="2977" w:type="dxa"/>
          </w:tcPr>
          <w:p w14:paraId="146AF35A" w14:textId="0F248F84" w:rsidR="00D005A8" w:rsidRPr="00E0512F" w:rsidRDefault="00D005A8" w:rsidP="00D005A8">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No change vs. RAN#100</w:t>
            </w:r>
          </w:p>
        </w:tc>
      </w:tr>
      <w:tr w:rsidR="00D005A8" w:rsidRPr="00E0512F" w14:paraId="11A165D8" w14:textId="77777777" w:rsidTr="00D005A8">
        <w:tc>
          <w:tcPr>
            <w:tcW w:w="3048" w:type="dxa"/>
          </w:tcPr>
          <w:p w14:paraId="0FA5043A" w14:textId="77777777" w:rsidR="00D005A8" w:rsidRPr="00E0512F" w:rsidRDefault="00D005A8" w:rsidP="00D005A8">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[CHOwithDCkept]</w:t>
            </w:r>
          </w:p>
        </w:tc>
        <w:tc>
          <w:tcPr>
            <w:tcW w:w="627" w:type="dxa"/>
          </w:tcPr>
          <w:p w14:paraId="489FEA14" w14:textId="77777777" w:rsidR="00D005A8" w:rsidRPr="00E0512F" w:rsidRDefault="00D005A8" w:rsidP="00D005A8">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2</w:t>
            </w:r>
          </w:p>
        </w:tc>
        <w:tc>
          <w:tcPr>
            <w:tcW w:w="1535" w:type="dxa"/>
          </w:tcPr>
          <w:p w14:paraId="39E3E645" w14:textId="77777777" w:rsidR="00D005A8" w:rsidRPr="00E0512F" w:rsidRDefault="00D005A8" w:rsidP="00D005A8">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R2, R3</w:t>
            </w:r>
          </w:p>
        </w:tc>
        <w:tc>
          <w:tcPr>
            <w:tcW w:w="577" w:type="dxa"/>
          </w:tcPr>
          <w:p w14:paraId="7705B935" w14:textId="77777777" w:rsidR="00D005A8" w:rsidRPr="00E0512F" w:rsidRDefault="00D005A8" w:rsidP="00D005A8">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12</w:t>
            </w:r>
          </w:p>
        </w:tc>
        <w:tc>
          <w:tcPr>
            <w:tcW w:w="558" w:type="dxa"/>
          </w:tcPr>
          <w:p w14:paraId="319F25C8" w14:textId="77777777" w:rsidR="00D005A8" w:rsidRPr="00E0512F" w:rsidRDefault="00D005A8" w:rsidP="00D005A8">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3</w:t>
            </w:r>
          </w:p>
        </w:tc>
        <w:tc>
          <w:tcPr>
            <w:tcW w:w="2977" w:type="dxa"/>
          </w:tcPr>
          <w:p w14:paraId="65052676" w14:textId="08A26C69" w:rsidR="00D005A8" w:rsidRPr="00E0512F" w:rsidRDefault="00D005A8" w:rsidP="00D005A8">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No change vs. RAN#100</w:t>
            </w:r>
          </w:p>
        </w:tc>
      </w:tr>
      <w:tr w:rsidR="00D005A8" w:rsidRPr="00E0512F" w14:paraId="6D1766F6" w14:textId="77777777" w:rsidTr="00D005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8" w:type="dxa"/>
            <w:tcBorders>
              <w:top w:val="single" w:sz="8" w:space="0" w:color="auto"/>
              <w:left w:val="single" w:sz="8" w:space="0" w:color="auto"/>
              <w:bottom w:val="single" w:sz="8" w:space="0" w:color="auto"/>
              <w:right w:val="single" w:sz="8" w:space="0" w:color="auto"/>
            </w:tcBorders>
          </w:tcPr>
          <w:p w14:paraId="40FB14B1" w14:textId="77777777" w:rsidR="00D005A8" w:rsidRPr="00E0512F" w:rsidRDefault="00D005A8" w:rsidP="00050946">
            <w:pPr>
              <w:adjustRightInd w:val="0"/>
              <w:snapToGrid w:val="0"/>
              <w:contextualSpacing/>
              <w:rPr>
                <w:rFonts w:ascii="Arial" w:hAnsi="Arial" w:cs="Arial"/>
                <w:sz w:val="18"/>
                <w:szCs w:val="18"/>
              </w:rPr>
            </w:pPr>
            <w:r w:rsidRPr="00E0512F">
              <w:rPr>
                <w:rFonts w:ascii="Arial" w:hAnsi="Arial" w:cs="Arial"/>
                <w:sz w:val="18"/>
                <w:szCs w:val="18"/>
              </w:rPr>
              <w:t>[BT-AoA-AoD]</w:t>
            </w:r>
          </w:p>
        </w:tc>
        <w:tc>
          <w:tcPr>
            <w:tcW w:w="627" w:type="dxa"/>
            <w:tcBorders>
              <w:top w:val="single" w:sz="8" w:space="0" w:color="auto"/>
              <w:left w:val="single" w:sz="8" w:space="0" w:color="auto"/>
              <w:bottom w:val="single" w:sz="8" w:space="0" w:color="auto"/>
              <w:right w:val="single" w:sz="8" w:space="0" w:color="auto"/>
            </w:tcBorders>
          </w:tcPr>
          <w:p w14:paraId="7B55AF9A" w14:textId="77777777" w:rsidR="00D005A8" w:rsidRPr="00E0512F" w:rsidRDefault="00D005A8" w:rsidP="00050946">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1535" w:type="dxa"/>
            <w:tcBorders>
              <w:top w:val="single" w:sz="8" w:space="0" w:color="auto"/>
              <w:left w:val="single" w:sz="8" w:space="0" w:color="auto"/>
              <w:bottom w:val="single" w:sz="8" w:space="0" w:color="auto"/>
              <w:right w:val="single" w:sz="8" w:space="0" w:color="auto"/>
            </w:tcBorders>
          </w:tcPr>
          <w:p w14:paraId="213E96F7" w14:textId="77777777" w:rsidR="00D005A8" w:rsidRPr="00E0512F" w:rsidRDefault="00D005A8" w:rsidP="00050946">
            <w:pPr>
              <w:adjustRightInd w:val="0"/>
              <w:snapToGrid w:val="0"/>
              <w:contextualSpacing/>
              <w:rPr>
                <w:rFonts w:ascii="Arial" w:hAnsi="Arial" w:cs="Arial"/>
                <w:sz w:val="18"/>
                <w:szCs w:val="18"/>
              </w:rPr>
            </w:pPr>
            <w:r w:rsidRPr="00E0512F">
              <w:rPr>
                <w:rFonts w:ascii="Arial" w:hAnsi="Arial" w:cs="Arial"/>
                <w:sz w:val="18"/>
                <w:szCs w:val="18"/>
              </w:rPr>
              <w:t>R2</w:t>
            </w:r>
          </w:p>
        </w:tc>
        <w:tc>
          <w:tcPr>
            <w:tcW w:w="577" w:type="dxa"/>
            <w:tcBorders>
              <w:top w:val="single" w:sz="8" w:space="0" w:color="auto"/>
              <w:left w:val="single" w:sz="8" w:space="0" w:color="auto"/>
              <w:bottom w:val="single" w:sz="8" w:space="0" w:color="auto"/>
              <w:right w:val="single" w:sz="8" w:space="0" w:color="auto"/>
            </w:tcBorders>
          </w:tcPr>
          <w:p w14:paraId="79324A7C" w14:textId="77777777" w:rsidR="00D005A8" w:rsidRPr="00E0512F" w:rsidRDefault="00D005A8" w:rsidP="00050946">
            <w:pPr>
              <w:adjustRightInd w:val="0"/>
              <w:snapToGrid w:val="0"/>
              <w:contextualSpacing/>
              <w:jc w:val="right"/>
              <w:rPr>
                <w:rFonts w:ascii="Arial" w:hAnsi="Arial" w:cs="Arial"/>
                <w:sz w:val="18"/>
                <w:szCs w:val="18"/>
              </w:rPr>
            </w:pPr>
            <w:r w:rsidRPr="00E0512F">
              <w:rPr>
                <w:rFonts w:ascii="Arial" w:hAnsi="Arial" w:cs="Arial"/>
                <w:sz w:val="18"/>
                <w:szCs w:val="18"/>
              </w:rPr>
              <w:t>5</w:t>
            </w:r>
          </w:p>
        </w:tc>
        <w:tc>
          <w:tcPr>
            <w:tcW w:w="558" w:type="dxa"/>
            <w:tcBorders>
              <w:top w:val="single" w:sz="8" w:space="0" w:color="auto"/>
              <w:left w:val="single" w:sz="8" w:space="0" w:color="auto"/>
              <w:bottom w:val="single" w:sz="8" w:space="0" w:color="auto"/>
              <w:right w:val="single" w:sz="8" w:space="0" w:color="auto"/>
            </w:tcBorders>
          </w:tcPr>
          <w:p w14:paraId="19605F33" w14:textId="77777777" w:rsidR="00D005A8" w:rsidRPr="00E0512F" w:rsidRDefault="00D005A8" w:rsidP="00050946">
            <w:pPr>
              <w:adjustRightInd w:val="0"/>
              <w:snapToGrid w:val="0"/>
              <w:contextualSpacing/>
              <w:jc w:val="right"/>
              <w:rPr>
                <w:rFonts w:ascii="Arial" w:hAnsi="Arial" w:cs="Arial"/>
                <w:sz w:val="18"/>
                <w:szCs w:val="18"/>
              </w:rPr>
            </w:pPr>
            <w:r w:rsidRPr="00E0512F">
              <w:rPr>
                <w:rFonts w:ascii="Arial" w:hAnsi="Arial" w:cs="Arial"/>
                <w:sz w:val="18"/>
                <w:szCs w:val="18"/>
              </w:rPr>
              <w:t>2</w:t>
            </w:r>
          </w:p>
        </w:tc>
        <w:tc>
          <w:tcPr>
            <w:tcW w:w="2977" w:type="dxa"/>
            <w:tcBorders>
              <w:top w:val="single" w:sz="8" w:space="0" w:color="auto"/>
              <w:left w:val="single" w:sz="8" w:space="0" w:color="auto"/>
              <w:bottom w:val="single" w:sz="8" w:space="0" w:color="auto"/>
              <w:right w:val="single" w:sz="8" w:space="0" w:color="auto"/>
            </w:tcBorders>
          </w:tcPr>
          <w:p w14:paraId="2130ED96" w14:textId="77777777" w:rsidR="00D005A8" w:rsidRPr="00E0512F" w:rsidRDefault="00D005A8" w:rsidP="00050946">
            <w:pPr>
              <w:adjustRightInd w:val="0"/>
              <w:snapToGrid w:val="0"/>
              <w:contextualSpacing/>
              <w:rPr>
                <w:rFonts w:ascii="Arial" w:hAnsi="Arial" w:cs="Arial"/>
                <w:sz w:val="18"/>
                <w:szCs w:val="18"/>
              </w:rPr>
            </w:pPr>
          </w:p>
        </w:tc>
      </w:tr>
      <w:tr w:rsidR="00D005A8" w:rsidRPr="00E0512F" w14:paraId="75430D3D" w14:textId="77777777" w:rsidTr="00D005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8" w:type="dxa"/>
            <w:tcBorders>
              <w:top w:val="single" w:sz="8" w:space="0" w:color="auto"/>
              <w:left w:val="single" w:sz="8" w:space="0" w:color="auto"/>
              <w:bottom w:val="single" w:sz="8" w:space="0" w:color="auto"/>
              <w:right w:val="single" w:sz="8" w:space="0" w:color="auto"/>
            </w:tcBorders>
          </w:tcPr>
          <w:p w14:paraId="7A4F1563" w14:textId="77777777" w:rsidR="00D005A8" w:rsidRPr="00E0512F" w:rsidRDefault="00D005A8" w:rsidP="00B1441E">
            <w:pPr>
              <w:adjustRightInd w:val="0"/>
              <w:snapToGrid w:val="0"/>
              <w:contextualSpacing/>
              <w:rPr>
                <w:rFonts w:ascii="Arial" w:hAnsi="Arial" w:cs="Arial"/>
                <w:sz w:val="18"/>
                <w:szCs w:val="18"/>
              </w:rPr>
            </w:pPr>
            <w:r w:rsidRPr="00E0512F">
              <w:rPr>
                <w:rFonts w:ascii="Arial" w:hAnsi="Arial" w:cs="Arial"/>
                <w:sz w:val="18"/>
                <w:szCs w:val="18"/>
              </w:rPr>
              <w:t>[CG-SDT-Enh]</w:t>
            </w:r>
          </w:p>
        </w:tc>
        <w:tc>
          <w:tcPr>
            <w:tcW w:w="627" w:type="dxa"/>
            <w:tcBorders>
              <w:top w:val="single" w:sz="8" w:space="0" w:color="auto"/>
              <w:left w:val="single" w:sz="8" w:space="0" w:color="auto"/>
              <w:bottom w:val="single" w:sz="8" w:space="0" w:color="auto"/>
              <w:right w:val="single" w:sz="8" w:space="0" w:color="auto"/>
            </w:tcBorders>
          </w:tcPr>
          <w:p w14:paraId="46F47704" w14:textId="77777777" w:rsidR="00D005A8" w:rsidRPr="00E0512F" w:rsidRDefault="00D005A8" w:rsidP="00B1441E">
            <w:pPr>
              <w:adjustRightInd w:val="0"/>
              <w:snapToGrid w:val="0"/>
              <w:contextualSpacing/>
              <w:jc w:val="right"/>
              <w:rPr>
                <w:rFonts w:ascii="Arial" w:hAnsi="Arial" w:cs="Arial"/>
                <w:sz w:val="18"/>
                <w:szCs w:val="18"/>
              </w:rPr>
            </w:pPr>
            <w:r w:rsidRPr="00E0512F">
              <w:rPr>
                <w:rFonts w:ascii="Arial" w:hAnsi="Arial" w:cs="Arial"/>
                <w:sz w:val="18"/>
                <w:szCs w:val="18"/>
              </w:rPr>
              <w:t>2</w:t>
            </w:r>
          </w:p>
        </w:tc>
        <w:tc>
          <w:tcPr>
            <w:tcW w:w="1535" w:type="dxa"/>
            <w:tcBorders>
              <w:top w:val="single" w:sz="8" w:space="0" w:color="auto"/>
              <w:left w:val="single" w:sz="8" w:space="0" w:color="auto"/>
              <w:bottom w:val="single" w:sz="8" w:space="0" w:color="auto"/>
              <w:right w:val="single" w:sz="8" w:space="0" w:color="auto"/>
            </w:tcBorders>
          </w:tcPr>
          <w:p w14:paraId="2B86BEA1" w14:textId="77777777" w:rsidR="00D005A8" w:rsidRPr="00E0512F" w:rsidRDefault="00D005A8" w:rsidP="00B1441E">
            <w:pPr>
              <w:adjustRightInd w:val="0"/>
              <w:snapToGrid w:val="0"/>
              <w:contextualSpacing/>
              <w:rPr>
                <w:rFonts w:ascii="Arial" w:hAnsi="Arial" w:cs="Arial"/>
                <w:sz w:val="18"/>
                <w:szCs w:val="18"/>
              </w:rPr>
            </w:pPr>
            <w:r w:rsidRPr="00E0512F">
              <w:rPr>
                <w:rFonts w:ascii="Arial" w:hAnsi="Arial" w:cs="Arial"/>
                <w:sz w:val="18"/>
                <w:szCs w:val="18"/>
              </w:rPr>
              <w:t>R1, R2</w:t>
            </w:r>
          </w:p>
        </w:tc>
        <w:tc>
          <w:tcPr>
            <w:tcW w:w="577" w:type="dxa"/>
            <w:tcBorders>
              <w:top w:val="single" w:sz="8" w:space="0" w:color="auto"/>
              <w:left w:val="single" w:sz="8" w:space="0" w:color="auto"/>
              <w:bottom w:val="single" w:sz="8" w:space="0" w:color="auto"/>
              <w:right w:val="single" w:sz="8" w:space="0" w:color="auto"/>
            </w:tcBorders>
          </w:tcPr>
          <w:p w14:paraId="6B4BE8B9" w14:textId="77777777" w:rsidR="00D005A8" w:rsidRPr="00E0512F" w:rsidRDefault="00D005A8" w:rsidP="00B1441E">
            <w:pPr>
              <w:adjustRightInd w:val="0"/>
              <w:snapToGrid w:val="0"/>
              <w:contextualSpacing/>
              <w:jc w:val="right"/>
              <w:rPr>
                <w:rFonts w:ascii="Arial" w:hAnsi="Arial" w:cs="Arial"/>
                <w:sz w:val="18"/>
                <w:szCs w:val="18"/>
              </w:rPr>
            </w:pPr>
            <w:r w:rsidRPr="00E0512F">
              <w:rPr>
                <w:rFonts w:ascii="Arial" w:hAnsi="Arial" w:cs="Arial"/>
                <w:sz w:val="18"/>
                <w:szCs w:val="18"/>
              </w:rPr>
              <w:t>5</w:t>
            </w:r>
          </w:p>
        </w:tc>
        <w:tc>
          <w:tcPr>
            <w:tcW w:w="558" w:type="dxa"/>
            <w:tcBorders>
              <w:top w:val="single" w:sz="8" w:space="0" w:color="auto"/>
              <w:left w:val="single" w:sz="8" w:space="0" w:color="auto"/>
              <w:bottom w:val="single" w:sz="8" w:space="0" w:color="auto"/>
              <w:right w:val="single" w:sz="8" w:space="0" w:color="auto"/>
            </w:tcBorders>
          </w:tcPr>
          <w:p w14:paraId="5A2BF0ED" w14:textId="77777777" w:rsidR="00D005A8" w:rsidRPr="00E0512F" w:rsidRDefault="00D005A8" w:rsidP="00B1441E">
            <w:pPr>
              <w:adjustRightInd w:val="0"/>
              <w:snapToGrid w:val="0"/>
              <w:contextualSpacing/>
              <w:jc w:val="right"/>
              <w:rPr>
                <w:rFonts w:ascii="Arial" w:hAnsi="Arial" w:cs="Arial"/>
                <w:sz w:val="18"/>
                <w:szCs w:val="18"/>
              </w:rPr>
            </w:pPr>
            <w:r w:rsidRPr="00E0512F">
              <w:rPr>
                <w:rFonts w:ascii="Arial" w:hAnsi="Arial" w:cs="Arial"/>
                <w:sz w:val="18"/>
                <w:szCs w:val="18"/>
              </w:rPr>
              <w:t>2</w:t>
            </w:r>
          </w:p>
        </w:tc>
        <w:tc>
          <w:tcPr>
            <w:tcW w:w="2977" w:type="dxa"/>
            <w:tcBorders>
              <w:top w:val="single" w:sz="8" w:space="0" w:color="auto"/>
              <w:left w:val="single" w:sz="8" w:space="0" w:color="auto"/>
              <w:bottom w:val="single" w:sz="8" w:space="0" w:color="auto"/>
              <w:right w:val="single" w:sz="8" w:space="0" w:color="auto"/>
            </w:tcBorders>
          </w:tcPr>
          <w:p w14:paraId="62C68757" w14:textId="77777777" w:rsidR="00D005A8" w:rsidRPr="00E0512F" w:rsidRDefault="00D005A8" w:rsidP="00B1441E">
            <w:pPr>
              <w:adjustRightInd w:val="0"/>
              <w:snapToGrid w:val="0"/>
              <w:contextualSpacing/>
              <w:rPr>
                <w:rFonts w:ascii="Arial" w:hAnsi="Arial" w:cs="Arial"/>
                <w:sz w:val="18"/>
                <w:szCs w:val="18"/>
              </w:rPr>
            </w:pPr>
          </w:p>
        </w:tc>
      </w:tr>
      <w:tr w:rsidR="00D005A8" w:rsidRPr="00E0512F" w14:paraId="6593CD0F" w14:textId="77777777" w:rsidTr="00D005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8" w:type="dxa"/>
            <w:tcBorders>
              <w:top w:val="single" w:sz="8" w:space="0" w:color="auto"/>
              <w:left w:val="single" w:sz="8" w:space="0" w:color="auto"/>
              <w:bottom w:val="single" w:sz="8" w:space="0" w:color="auto"/>
              <w:right w:val="single" w:sz="8" w:space="0" w:color="auto"/>
            </w:tcBorders>
          </w:tcPr>
          <w:p w14:paraId="285FC7EF" w14:textId="77777777" w:rsidR="00D005A8" w:rsidRPr="00E0512F" w:rsidRDefault="00D005A8" w:rsidP="00B1441E">
            <w:pPr>
              <w:adjustRightInd w:val="0"/>
              <w:snapToGrid w:val="0"/>
              <w:contextualSpacing/>
              <w:rPr>
                <w:rFonts w:ascii="Arial" w:hAnsi="Arial" w:cs="Arial"/>
                <w:sz w:val="18"/>
                <w:szCs w:val="18"/>
              </w:rPr>
            </w:pPr>
            <w:r w:rsidRPr="00E0512F">
              <w:rPr>
                <w:rFonts w:ascii="Arial" w:hAnsi="Arial" w:cs="Arial"/>
                <w:sz w:val="18"/>
                <w:szCs w:val="18"/>
              </w:rPr>
              <w:t>[CIO_in_ReportConfig]</w:t>
            </w:r>
          </w:p>
        </w:tc>
        <w:tc>
          <w:tcPr>
            <w:tcW w:w="627" w:type="dxa"/>
            <w:tcBorders>
              <w:top w:val="single" w:sz="8" w:space="0" w:color="auto"/>
              <w:left w:val="single" w:sz="8" w:space="0" w:color="auto"/>
              <w:bottom w:val="single" w:sz="8" w:space="0" w:color="auto"/>
              <w:right w:val="single" w:sz="8" w:space="0" w:color="auto"/>
            </w:tcBorders>
          </w:tcPr>
          <w:p w14:paraId="7D85EF84" w14:textId="77777777" w:rsidR="00D005A8" w:rsidRPr="00E0512F" w:rsidRDefault="00D005A8" w:rsidP="00B1441E">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1535" w:type="dxa"/>
            <w:tcBorders>
              <w:top w:val="single" w:sz="8" w:space="0" w:color="auto"/>
              <w:left w:val="single" w:sz="8" w:space="0" w:color="auto"/>
              <w:bottom w:val="single" w:sz="8" w:space="0" w:color="auto"/>
              <w:right w:val="single" w:sz="8" w:space="0" w:color="auto"/>
            </w:tcBorders>
          </w:tcPr>
          <w:p w14:paraId="1642970A" w14:textId="77777777" w:rsidR="00D005A8" w:rsidRPr="00E0512F" w:rsidRDefault="00D005A8" w:rsidP="00B1441E">
            <w:pPr>
              <w:adjustRightInd w:val="0"/>
              <w:snapToGrid w:val="0"/>
              <w:contextualSpacing/>
              <w:rPr>
                <w:rFonts w:ascii="Arial" w:hAnsi="Arial" w:cs="Arial"/>
                <w:sz w:val="18"/>
                <w:szCs w:val="18"/>
              </w:rPr>
            </w:pPr>
            <w:r w:rsidRPr="00E0512F">
              <w:rPr>
                <w:rFonts w:ascii="Arial" w:hAnsi="Arial" w:cs="Arial"/>
                <w:sz w:val="18"/>
                <w:szCs w:val="18"/>
              </w:rPr>
              <w:t>R2</w:t>
            </w:r>
          </w:p>
        </w:tc>
        <w:tc>
          <w:tcPr>
            <w:tcW w:w="577" w:type="dxa"/>
            <w:tcBorders>
              <w:top w:val="single" w:sz="8" w:space="0" w:color="auto"/>
              <w:left w:val="single" w:sz="8" w:space="0" w:color="auto"/>
              <w:bottom w:val="single" w:sz="8" w:space="0" w:color="auto"/>
              <w:right w:val="single" w:sz="8" w:space="0" w:color="auto"/>
            </w:tcBorders>
          </w:tcPr>
          <w:p w14:paraId="13A90652" w14:textId="77777777" w:rsidR="00D005A8" w:rsidRPr="00E0512F" w:rsidRDefault="00D005A8" w:rsidP="00B1441E">
            <w:pPr>
              <w:adjustRightInd w:val="0"/>
              <w:snapToGrid w:val="0"/>
              <w:contextualSpacing/>
              <w:jc w:val="right"/>
              <w:rPr>
                <w:rFonts w:ascii="Arial" w:hAnsi="Arial" w:cs="Arial"/>
                <w:sz w:val="18"/>
                <w:szCs w:val="18"/>
              </w:rPr>
            </w:pPr>
            <w:r w:rsidRPr="00E0512F">
              <w:rPr>
                <w:rFonts w:ascii="Arial" w:hAnsi="Arial" w:cs="Arial"/>
                <w:sz w:val="18"/>
                <w:szCs w:val="18"/>
              </w:rPr>
              <w:t>2</w:t>
            </w:r>
          </w:p>
        </w:tc>
        <w:tc>
          <w:tcPr>
            <w:tcW w:w="558" w:type="dxa"/>
            <w:tcBorders>
              <w:top w:val="single" w:sz="8" w:space="0" w:color="auto"/>
              <w:left w:val="single" w:sz="8" w:space="0" w:color="auto"/>
              <w:bottom w:val="single" w:sz="8" w:space="0" w:color="auto"/>
              <w:right w:val="single" w:sz="8" w:space="0" w:color="auto"/>
            </w:tcBorders>
          </w:tcPr>
          <w:p w14:paraId="5664274B" w14:textId="77777777" w:rsidR="00D005A8" w:rsidRPr="00E0512F" w:rsidRDefault="00D005A8" w:rsidP="00B1441E">
            <w:pPr>
              <w:adjustRightInd w:val="0"/>
              <w:snapToGrid w:val="0"/>
              <w:contextualSpacing/>
              <w:jc w:val="right"/>
              <w:rPr>
                <w:rFonts w:ascii="Arial" w:hAnsi="Arial" w:cs="Arial"/>
                <w:sz w:val="18"/>
                <w:szCs w:val="18"/>
              </w:rPr>
            </w:pPr>
            <w:r w:rsidRPr="00E0512F">
              <w:rPr>
                <w:rFonts w:ascii="Arial" w:hAnsi="Arial" w:cs="Arial"/>
                <w:sz w:val="18"/>
                <w:szCs w:val="18"/>
              </w:rPr>
              <w:t>2</w:t>
            </w:r>
          </w:p>
        </w:tc>
        <w:tc>
          <w:tcPr>
            <w:tcW w:w="2977" w:type="dxa"/>
            <w:tcBorders>
              <w:top w:val="single" w:sz="8" w:space="0" w:color="auto"/>
              <w:left w:val="single" w:sz="8" w:space="0" w:color="auto"/>
              <w:bottom w:val="single" w:sz="8" w:space="0" w:color="auto"/>
              <w:right w:val="single" w:sz="8" w:space="0" w:color="auto"/>
            </w:tcBorders>
          </w:tcPr>
          <w:p w14:paraId="5B44483A" w14:textId="77777777" w:rsidR="00D005A8" w:rsidRPr="00E0512F" w:rsidRDefault="00D005A8" w:rsidP="00B1441E">
            <w:pPr>
              <w:adjustRightInd w:val="0"/>
              <w:snapToGrid w:val="0"/>
              <w:contextualSpacing/>
              <w:rPr>
                <w:rFonts w:ascii="Arial" w:hAnsi="Arial" w:cs="Arial"/>
                <w:sz w:val="18"/>
                <w:szCs w:val="18"/>
              </w:rPr>
            </w:pPr>
          </w:p>
        </w:tc>
      </w:tr>
      <w:tr w:rsidR="00D005A8" w:rsidRPr="00E0512F" w14:paraId="35F070A4" w14:textId="77777777" w:rsidTr="00D005A8">
        <w:tc>
          <w:tcPr>
            <w:tcW w:w="3048" w:type="dxa"/>
          </w:tcPr>
          <w:p w14:paraId="22546697" w14:textId="77777777" w:rsidR="00D005A8" w:rsidRPr="00E0512F" w:rsidRDefault="00D005A8" w:rsidP="00D005A8">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[gNB_ID_Length]</w:t>
            </w:r>
          </w:p>
        </w:tc>
        <w:tc>
          <w:tcPr>
            <w:tcW w:w="627" w:type="dxa"/>
          </w:tcPr>
          <w:p w14:paraId="1AF08074" w14:textId="77777777" w:rsidR="00D005A8" w:rsidRPr="00E0512F" w:rsidRDefault="00D005A8" w:rsidP="00D005A8">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2</w:t>
            </w:r>
          </w:p>
        </w:tc>
        <w:tc>
          <w:tcPr>
            <w:tcW w:w="1535" w:type="dxa"/>
          </w:tcPr>
          <w:p w14:paraId="177CB491" w14:textId="77777777" w:rsidR="00D005A8" w:rsidRPr="00E0512F" w:rsidRDefault="00D005A8" w:rsidP="00D005A8">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R2, R3</w:t>
            </w:r>
          </w:p>
        </w:tc>
        <w:tc>
          <w:tcPr>
            <w:tcW w:w="577" w:type="dxa"/>
          </w:tcPr>
          <w:p w14:paraId="2627CAA9" w14:textId="77777777" w:rsidR="00D005A8" w:rsidRPr="00E0512F" w:rsidRDefault="00D005A8" w:rsidP="00D005A8">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9</w:t>
            </w:r>
          </w:p>
        </w:tc>
        <w:tc>
          <w:tcPr>
            <w:tcW w:w="558" w:type="dxa"/>
          </w:tcPr>
          <w:p w14:paraId="5F9680C5" w14:textId="77777777" w:rsidR="00D005A8" w:rsidRPr="00E0512F" w:rsidRDefault="00D005A8" w:rsidP="00D005A8">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2</w:t>
            </w:r>
          </w:p>
        </w:tc>
        <w:tc>
          <w:tcPr>
            <w:tcW w:w="2977" w:type="dxa"/>
          </w:tcPr>
          <w:p w14:paraId="71787A15" w14:textId="5A25A720" w:rsidR="00D005A8" w:rsidRPr="00E0512F" w:rsidRDefault="00D005A8" w:rsidP="00D005A8">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No change vs. RAN#100</w:t>
            </w:r>
          </w:p>
        </w:tc>
      </w:tr>
      <w:tr w:rsidR="00D005A8" w:rsidRPr="00E0512F" w14:paraId="6F0B9065" w14:textId="77777777" w:rsidTr="00D005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8" w:type="dxa"/>
            <w:tcBorders>
              <w:top w:val="single" w:sz="8" w:space="0" w:color="auto"/>
              <w:left w:val="single" w:sz="8" w:space="0" w:color="auto"/>
              <w:bottom w:val="single" w:sz="8" w:space="0" w:color="auto"/>
              <w:right w:val="single" w:sz="8" w:space="0" w:color="auto"/>
            </w:tcBorders>
          </w:tcPr>
          <w:p w14:paraId="4D9DA045" w14:textId="77777777" w:rsidR="00D005A8" w:rsidRPr="00E0512F" w:rsidRDefault="00D005A8" w:rsidP="00F53B71">
            <w:pPr>
              <w:adjustRightInd w:val="0"/>
              <w:snapToGrid w:val="0"/>
              <w:contextualSpacing/>
              <w:rPr>
                <w:rFonts w:ascii="Arial" w:hAnsi="Arial" w:cs="Arial"/>
                <w:color w:val="000000" w:themeColor="text1"/>
                <w:sz w:val="18"/>
                <w:szCs w:val="18"/>
              </w:rPr>
            </w:pPr>
            <w:r w:rsidRPr="00E0512F">
              <w:rPr>
                <w:rFonts w:ascii="Arial" w:hAnsi="Arial" w:cs="Arial"/>
                <w:color w:val="000000" w:themeColor="text1"/>
                <w:sz w:val="18"/>
                <w:szCs w:val="18"/>
              </w:rPr>
              <w:t>[GNSS LOS/NLOS]</w:t>
            </w:r>
          </w:p>
        </w:tc>
        <w:tc>
          <w:tcPr>
            <w:tcW w:w="627" w:type="dxa"/>
            <w:tcBorders>
              <w:top w:val="single" w:sz="8" w:space="0" w:color="auto"/>
              <w:left w:val="single" w:sz="8" w:space="0" w:color="auto"/>
              <w:bottom w:val="single" w:sz="8" w:space="0" w:color="auto"/>
              <w:right w:val="single" w:sz="8" w:space="0" w:color="auto"/>
            </w:tcBorders>
          </w:tcPr>
          <w:p w14:paraId="331A4E22" w14:textId="77777777" w:rsidR="00D005A8" w:rsidRPr="00E0512F" w:rsidRDefault="00D005A8" w:rsidP="00F53B71">
            <w:pPr>
              <w:adjustRightInd w:val="0"/>
              <w:snapToGrid w:val="0"/>
              <w:contextualSpacing/>
              <w:jc w:val="right"/>
              <w:rPr>
                <w:rFonts w:ascii="Arial" w:hAnsi="Arial" w:cs="Arial"/>
                <w:color w:val="000000" w:themeColor="text1"/>
                <w:sz w:val="18"/>
                <w:szCs w:val="18"/>
              </w:rPr>
            </w:pPr>
            <w:r w:rsidRPr="00E0512F">
              <w:rPr>
                <w:rFonts w:ascii="Arial" w:hAnsi="Arial" w:cs="Arial"/>
                <w:color w:val="000000" w:themeColor="text1"/>
                <w:sz w:val="18"/>
                <w:szCs w:val="18"/>
              </w:rPr>
              <w:t>1</w:t>
            </w:r>
          </w:p>
        </w:tc>
        <w:tc>
          <w:tcPr>
            <w:tcW w:w="1535" w:type="dxa"/>
            <w:tcBorders>
              <w:top w:val="single" w:sz="8" w:space="0" w:color="auto"/>
              <w:left w:val="single" w:sz="8" w:space="0" w:color="auto"/>
              <w:bottom w:val="single" w:sz="8" w:space="0" w:color="auto"/>
              <w:right w:val="single" w:sz="8" w:space="0" w:color="auto"/>
            </w:tcBorders>
          </w:tcPr>
          <w:p w14:paraId="13344ABE" w14:textId="77777777" w:rsidR="00D005A8" w:rsidRPr="00E0512F" w:rsidRDefault="00D005A8" w:rsidP="00F53B71">
            <w:pPr>
              <w:adjustRightInd w:val="0"/>
              <w:snapToGrid w:val="0"/>
              <w:contextualSpacing/>
              <w:rPr>
                <w:rFonts w:ascii="Arial" w:hAnsi="Arial" w:cs="Arial"/>
                <w:color w:val="000000" w:themeColor="text1"/>
                <w:sz w:val="18"/>
                <w:szCs w:val="18"/>
              </w:rPr>
            </w:pPr>
            <w:r w:rsidRPr="00E0512F">
              <w:rPr>
                <w:rFonts w:ascii="Arial" w:hAnsi="Arial" w:cs="Arial"/>
                <w:color w:val="000000" w:themeColor="text1"/>
                <w:sz w:val="18"/>
                <w:szCs w:val="18"/>
              </w:rPr>
              <w:t>R2</w:t>
            </w:r>
          </w:p>
        </w:tc>
        <w:tc>
          <w:tcPr>
            <w:tcW w:w="577" w:type="dxa"/>
            <w:tcBorders>
              <w:top w:val="single" w:sz="8" w:space="0" w:color="auto"/>
              <w:left w:val="single" w:sz="8" w:space="0" w:color="auto"/>
              <w:bottom w:val="single" w:sz="8" w:space="0" w:color="auto"/>
              <w:right w:val="single" w:sz="8" w:space="0" w:color="auto"/>
            </w:tcBorders>
          </w:tcPr>
          <w:p w14:paraId="58240D13" w14:textId="77777777" w:rsidR="00D005A8" w:rsidRPr="00E0512F" w:rsidRDefault="00D005A8" w:rsidP="00F53B71">
            <w:pPr>
              <w:adjustRightInd w:val="0"/>
              <w:snapToGrid w:val="0"/>
              <w:contextualSpacing/>
              <w:jc w:val="right"/>
              <w:rPr>
                <w:rFonts w:ascii="Arial" w:hAnsi="Arial" w:cs="Arial"/>
                <w:color w:val="000000" w:themeColor="text1"/>
                <w:sz w:val="18"/>
                <w:szCs w:val="18"/>
              </w:rPr>
            </w:pPr>
            <w:r w:rsidRPr="00E0512F">
              <w:rPr>
                <w:rFonts w:ascii="Arial" w:hAnsi="Arial" w:cs="Arial"/>
                <w:color w:val="000000" w:themeColor="text1"/>
                <w:sz w:val="18"/>
                <w:szCs w:val="18"/>
              </w:rPr>
              <w:t>4</w:t>
            </w:r>
          </w:p>
        </w:tc>
        <w:tc>
          <w:tcPr>
            <w:tcW w:w="558" w:type="dxa"/>
            <w:tcBorders>
              <w:top w:val="single" w:sz="8" w:space="0" w:color="auto"/>
              <w:left w:val="single" w:sz="8" w:space="0" w:color="auto"/>
              <w:bottom w:val="single" w:sz="8" w:space="0" w:color="auto"/>
              <w:right w:val="single" w:sz="8" w:space="0" w:color="auto"/>
            </w:tcBorders>
          </w:tcPr>
          <w:p w14:paraId="7A1678A0" w14:textId="77777777" w:rsidR="00D005A8" w:rsidRPr="00E0512F" w:rsidRDefault="00D005A8" w:rsidP="00F53B71">
            <w:pPr>
              <w:adjustRightInd w:val="0"/>
              <w:snapToGrid w:val="0"/>
              <w:contextualSpacing/>
              <w:jc w:val="right"/>
              <w:rPr>
                <w:rFonts w:ascii="Arial" w:hAnsi="Arial" w:cs="Arial"/>
                <w:color w:val="000000" w:themeColor="text1"/>
                <w:sz w:val="18"/>
                <w:szCs w:val="18"/>
              </w:rPr>
            </w:pPr>
            <w:r w:rsidRPr="00E0512F">
              <w:rPr>
                <w:rFonts w:ascii="Arial" w:hAnsi="Arial" w:cs="Arial"/>
                <w:color w:val="000000" w:themeColor="text1"/>
                <w:sz w:val="18"/>
                <w:szCs w:val="18"/>
              </w:rPr>
              <w:t>2</w:t>
            </w:r>
          </w:p>
        </w:tc>
        <w:tc>
          <w:tcPr>
            <w:tcW w:w="2977" w:type="dxa"/>
            <w:tcBorders>
              <w:top w:val="single" w:sz="8" w:space="0" w:color="auto"/>
              <w:left w:val="single" w:sz="8" w:space="0" w:color="auto"/>
              <w:bottom w:val="single" w:sz="8" w:space="0" w:color="auto"/>
              <w:right w:val="single" w:sz="8" w:space="0" w:color="auto"/>
            </w:tcBorders>
          </w:tcPr>
          <w:p w14:paraId="4B1E9373" w14:textId="77777777" w:rsidR="00D005A8" w:rsidRPr="00E0512F" w:rsidRDefault="00D005A8" w:rsidP="00F53B71">
            <w:pPr>
              <w:adjustRightInd w:val="0"/>
              <w:snapToGrid w:val="0"/>
              <w:contextualSpacing/>
              <w:rPr>
                <w:rFonts w:ascii="Arial" w:hAnsi="Arial" w:cs="Arial"/>
                <w:color w:val="000000" w:themeColor="text1"/>
                <w:sz w:val="18"/>
                <w:szCs w:val="18"/>
              </w:rPr>
            </w:pPr>
          </w:p>
        </w:tc>
      </w:tr>
      <w:tr w:rsidR="00D005A8" w:rsidRPr="00E0512F" w14:paraId="5559C238" w14:textId="77777777" w:rsidTr="00D005A8">
        <w:tc>
          <w:tcPr>
            <w:tcW w:w="3048" w:type="dxa"/>
          </w:tcPr>
          <w:p w14:paraId="2CECCABF" w14:textId="77777777" w:rsidR="00D005A8" w:rsidRPr="00E0512F" w:rsidRDefault="00D005A8" w:rsidP="00D005A8">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[IdleMeaEPSFB]</w:t>
            </w:r>
          </w:p>
        </w:tc>
        <w:tc>
          <w:tcPr>
            <w:tcW w:w="627" w:type="dxa"/>
          </w:tcPr>
          <w:p w14:paraId="132ACC3E" w14:textId="77777777" w:rsidR="00D005A8" w:rsidRPr="00E0512F" w:rsidRDefault="00D005A8" w:rsidP="00D005A8">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1535" w:type="dxa"/>
          </w:tcPr>
          <w:p w14:paraId="6BEA2B9B" w14:textId="77777777" w:rsidR="00D005A8" w:rsidRPr="00E0512F" w:rsidRDefault="00D005A8" w:rsidP="00D005A8">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R2</w:t>
            </w:r>
          </w:p>
        </w:tc>
        <w:tc>
          <w:tcPr>
            <w:tcW w:w="577" w:type="dxa"/>
          </w:tcPr>
          <w:p w14:paraId="1197C549" w14:textId="77777777" w:rsidR="00D005A8" w:rsidRPr="00E0512F" w:rsidRDefault="00D005A8" w:rsidP="00D005A8">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2</w:t>
            </w:r>
          </w:p>
        </w:tc>
        <w:tc>
          <w:tcPr>
            <w:tcW w:w="558" w:type="dxa"/>
          </w:tcPr>
          <w:p w14:paraId="06782B42" w14:textId="77777777" w:rsidR="00D005A8" w:rsidRPr="00E0512F" w:rsidRDefault="00D005A8" w:rsidP="00D005A8">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2</w:t>
            </w:r>
          </w:p>
        </w:tc>
        <w:tc>
          <w:tcPr>
            <w:tcW w:w="2977" w:type="dxa"/>
          </w:tcPr>
          <w:p w14:paraId="2ED5A64E" w14:textId="71894C31" w:rsidR="00D005A8" w:rsidRPr="00E0512F" w:rsidRDefault="00D005A8" w:rsidP="00D005A8">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No change vs. RAN#100</w:t>
            </w:r>
          </w:p>
        </w:tc>
      </w:tr>
      <w:tr w:rsidR="00D005A8" w:rsidRPr="00E0512F" w14:paraId="364CD51D" w14:textId="77777777" w:rsidTr="00D005A8">
        <w:tc>
          <w:tcPr>
            <w:tcW w:w="3048" w:type="dxa"/>
          </w:tcPr>
          <w:p w14:paraId="19759381" w14:textId="77777777" w:rsidR="00D005A8" w:rsidRPr="00E0512F" w:rsidRDefault="00D005A8" w:rsidP="00D005A8">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[LTE-Event-MDT]</w:t>
            </w:r>
          </w:p>
        </w:tc>
        <w:tc>
          <w:tcPr>
            <w:tcW w:w="627" w:type="dxa"/>
          </w:tcPr>
          <w:p w14:paraId="4EA88D3C" w14:textId="77777777" w:rsidR="00D005A8" w:rsidRPr="00E0512F" w:rsidRDefault="00D005A8" w:rsidP="00D005A8">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2</w:t>
            </w:r>
          </w:p>
        </w:tc>
        <w:tc>
          <w:tcPr>
            <w:tcW w:w="1535" w:type="dxa"/>
          </w:tcPr>
          <w:p w14:paraId="333F1AAD" w14:textId="77777777" w:rsidR="00D005A8" w:rsidRPr="00E0512F" w:rsidRDefault="00D005A8" w:rsidP="00D005A8">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R2, R3</w:t>
            </w:r>
          </w:p>
        </w:tc>
        <w:tc>
          <w:tcPr>
            <w:tcW w:w="577" w:type="dxa"/>
          </w:tcPr>
          <w:p w14:paraId="16EF3D8F" w14:textId="77777777" w:rsidR="00D005A8" w:rsidRPr="00E0512F" w:rsidRDefault="00D005A8" w:rsidP="00D005A8">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5</w:t>
            </w:r>
          </w:p>
        </w:tc>
        <w:tc>
          <w:tcPr>
            <w:tcW w:w="558" w:type="dxa"/>
          </w:tcPr>
          <w:p w14:paraId="73196133" w14:textId="77777777" w:rsidR="00D005A8" w:rsidRPr="00E0512F" w:rsidRDefault="00D005A8" w:rsidP="00D005A8">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2</w:t>
            </w:r>
          </w:p>
        </w:tc>
        <w:tc>
          <w:tcPr>
            <w:tcW w:w="2977" w:type="dxa"/>
          </w:tcPr>
          <w:p w14:paraId="7C93345D" w14:textId="3B3CDE46" w:rsidR="00D005A8" w:rsidRPr="00E0512F" w:rsidRDefault="00D005A8" w:rsidP="00D005A8">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No change vs. RAN#100</w:t>
            </w:r>
          </w:p>
        </w:tc>
      </w:tr>
      <w:tr w:rsidR="00D005A8" w:rsidRPr="00E0512F" w14:paraId="2F05C965" w14:textId="77777777" w:rsidTr="00D005A8">
        <w:tc>
          <w:tcPr>
            <w:tcW w:w="3048" w:type="dxa"/>
          </w:tcPr>
          <w:p w14:paraId="3C9880CB" w14:textId="77777777" w:rsidR="00D005A8" w:rsidRPr="00E0512F" w:rsidRDefault="00D005A8" w:rsidP="00D005A8">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[LTE-Height-MDT]</w:t>
            </w:r>
          </w:p>
        </w:tc>
        <w:tc>
          <w:tcPr>
            <w:tcW w:w="627" w:type="dxa"/>
          </w:tcPr>
          <w:p w14:paraId="4191BB9F" w14:textId="77777777" w:rsidR="00D005A8" w:rsidRPr="00E0512F" w:rsidRDefault="00D005A8" w:rsidP="00D005A8">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2</w:t>
            </w:r>
          </w:p>
        </w:tc>
        <w:tc>
          <w:tcPr>
            <w:tcW w:w="1535" w:type="dxa"/>
          </w:tcPr>
          <w:p w14:paraId="0ED78E5E" w14:textId="77777777" w:rsidR="00D005A8" w:rsidRPr="00E0512F" w:rsidRDefault="00D005A8" w:rsidP="00D005A8">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R2, R3</w:t>
            </w:r>
          </w:p>
        </w:tc>
        <w:tc>
          <w:tcPr>
            <w:tcW w:w="577" w:type="dxa"/>
          </w:tcPr>
          <w:p w14:paraId="7E7D6A30" w14:textId="77777777" w:rsidR="00D005A8" w:rsidRPr="00E0512F" w:rsidRDefault="00D005A8" w:rsidP="00D005A8">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5</w:t>
            </w:r>
          </w:p>
        </w:tc>
        <w:tc>
          <w:tcPr>
            <w:tcW w:w="558" w:type="dxa"/>
          </w:tcPr>
          <w:p w14:paraId="2C5F9C90" w14:textId="77777777" w:rsidR="00D005A8" w:rsidRPr="00E0512F" w:rsidRDefault="00D005A8" w:rsidP="00D005A8">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2</w:t>
            </w:r>
          </w:p>
        </w:tc>
        <w:tc>
          <w:tcPr>
            <w:tcW w:w="2977" w:type="dxa"/>
          </w:tcPr>
          <w:p w14:paraId="6340262F" w14:textId="2928019E" w:rsidR="00D005A8" w:rsidRPr="00E0512F" w:rsidRDefault="00D005A8" w:rsidP="00D005A8">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No change vs. RAN#100</w:t>
            </w:r>
          </w:p>
        </w:tc>
      </w:tr>
      <w:tr w:rsidR="00D005A8" w:rsidRPr="00E0512F" w14:paraId="6BE79259" w14:textId="77777777" w:rsidTr="00D005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8" w:type="dxa"/>
            <w:tcBorders>
              <w:top w:val="single" w:sz="8" w:space="0" w:color="auto"/>
              <w:left w:val="single" w:sz="8" w:space="0" w:color="auto"/>
              <w:bottom w:val="single" w:sz="8" w:space="0" w:color="auto"/>
              <w:right w:val="single" w:sz="8" w:space="0" w:color="auto"/>
            </w:tcBorders>
          </w:tcPr>
          <w:p w14:paraId="3E2DB3C6" w14:textId="77777777" w:rsidR="00D005A8" w:rsidRPr="00E0512F" w:rsidRDefault="00D005A8" w:rsidP="00447355">
            <w:pPr>
              <w:adjustRightInd w:val="0"/>
              <w:snapToGrid w:val="0"/>
              <w:contextualSpacing/>
              <w:rPr>
                <w:rFonts w:ascii="Arial" w:hAnsi="Arial" w:cs="Arial"/>
                <w:sz w:val="18"/>
                <w:szCs w:val="18"/>
              </w:rPr>
            </w:pPr>
            <w:r w:rsidRPr="00E0512F">
              <w:rPr>
                <w:rFonts w:ascii="Arial" w:hAnsi="Arial" w:cs="Arial"/>
                <w:sz w:val="18"/>
                <w:szCs w:val="18"/>
              </w:rPr>
              <w:t>[MUSIMpagingCause]</w:t>
            </w:r>
          </w:p>
        </w:tc>
        <w:tc>
          <w:tcPr>
            <w:tcW w:w="627" w:type="dxa"/>
            <w:tcBorders>
              <w:top w:val="single" w:sz="8" w:space="0" w:color="auto"/>
              <w:left w:val="single" w:sz="8" w:space="0" w:color="auto"/>
              <w:bottom w:val="single" w:sz="8" w:space="0" w:color="auto"/>
              <w:right w:val="single" w:sz="8" w:space="0" w:color="auto"/>
            </w:tcBorders>
          </w:tcPr>
          <w:p w14:paraId="7A56868C" w14:textId="77777777" w:rsidR="00D005A8" w:rsidRPr="00E0512F" w:rsidRDefault="00D005A8" w:rsidP="00447355">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1535" w:type="dxa"/>
            <w:tcBorders>
              <w:top w:val="single" w:sz="8" w:space="0" w:color="auto"/>
              <w:left w:val="single" w:sz="8" w:space="0" w:color="auto"/>
              <w:bottom w:val="single" w:sz="8" w:space="0" w:color="auto"/>
              <w:right w:val="single" w:sz="8" w:space="0" w:color="auto"/>
            </w:tcBorders>
          </w:tcPr>
          <w:p w14:paraId="64749DF8" w14:textId="77777777" w:rsidR="00D005A8" w:rsidRPr="00E0512F" w:rsidRDefault="00D005A8" w:rsidP="00447355">
            <w:pPr>
              <w:adjustRightInd w:val="0"/>
              <w:snapToGrid w:val="0"/>
              <w:contextualSpacing/>
              <w:rPr>
                <w:rFonts w:ascii="Arial" w:hAnsi="Arial" w:cs="Arial"/>
                <w:sz w:val="18"/>
                <w:szCs w:val="18"/>
              </w:rPr>
            </w:pPr>
            <w:r w:rsidRPr="00E0512F">
              <w:rPr>
                <w:rFonts w:ascii="Arial" w:hAnsi="Arial" w:cs="Arial"/>
                <w:sz w:val="18"/>
                <w:szCs w:val="18"/>
              </w:rPr>
              <w:t>R2</w:t>
            </w:r>
          </w:p>
        </w:tc>
        <w:tc>
          <w:tcPr>
            <w:tcW w:w="577" w:type="dxa"/>
            <w:tcBorders>
              <w:top w:val="single" w:sz="8" w:space="0" w:color="auto"/>
              <w:left w:val="single" w:sz="8" w:space="0" w:color="auto"/>
              <w:bottom w:val="single" w:sz="8" w:space="0" w:color="auto"/>
              <w:right w:val="single" w:sz="8" w:space="0" w:color="auto"/>
            </w:tcBorders>
          </w:tcPr>
          <w:p w14:paraId="68DD2FB3" w14:textId="77777777" w:rsidR="00D005A8" w:rsidRPr="00E0512F" w:rsidRDefault="00D005A8" w:rsidP="00447355">
            <w:pPr>
              <w:adjustRightInd w:val="0"/>
              <w:snapToGrid w:val="0"/>
              <w:contextualSpacing/>
              <w:jc w:val="right"/>
              <w:rPr>
                <w:rFonts w:ascii="Arial" w:hAnsi="Arial" w:cs="Arial"/>
                <w:sz w:val="18"/>
                <w:szCs w:val="18"/>
              </w:rPr>
            </w:pPr>
            <w:r w:rsidRPr="00E0512F">
              <w:rPr>
                <w:rFonts w:ascii="Arial" w:hAnsi="Arial" w:cs="Arial"/>
                <w:sz w:val="18"/>
                <w:szCs w:val="18"/>
              </w:rPr>
              <w:t>2</w:t>
            </w:r>
          </w:p>
        </w:tc>
        <w:tc>
          <w:tcPr>
            <w:tcW w:w="558" w:type="dxa"/>
            <w:tcBorders>
              <w:top w:val="single" w:sz="8" w:space="0" w:color="auto"/>
              <w:left w:val="single" w:sz="8" w:space="0" w:color="auto"/>
              <w:bottom w:val="single" w:sz="8" w:space="0" w:color="auto"/>
              <w:right w:val="single" w:sz="8" w:space="0" w:color="auto"/>
            </w:tcBorders>
          </w:tcPr>
          <w:p w14:paraId="087BC27E" w14:textId="77777777" w:rsidR="00D005A8" w:rsidRPr="00E0512F" w:rsidRDefault="00D005A8" w:rsidP="00447355">
            <w:pPr>
              <w:adjustRightInd w:val="0"/>
              <w:snapToGrid w:val="0"/>
              <w:contextualSpacing/>
              <w:jc w:val="right"/>
              <w:rPr>
                <w:rFonts w:ascii="Arial" w:hAnsi="Arial" w:cs="Arial"/>
                <w:sz w:val="18"/>
                <w:szCs w:val="18"/>
              </w:rPr>
            </w:pPr>
            <w:r w:rsidRPr="00E0512F">
              <w:rPr>
                <w:rFonts w:ascii="Arial" w:hAnsi="Arial" w:cs="Arial"/>
                <w:sz w:val="18"/>
                <w:szCs w:val="18"/>
              </w:rPr>
              <w:t>2</w:t>
            </w:r>
          </w:p>
        </w:tc>
        <w:tc>
          <w:tcPr>
            <w:tcW w:w="2977" w:type="dxa"/>
            <w:tcBorders>
              <w:top w:val="single" w:sz="8" w:space="0" w:color="auto"/>
              <w:left w:val="single" w:sz="8" w:space="0" w:color="auto"/>
              <w:bottom w:val="single" w:sz="8" w:space="0" w:color="auto"/>
              <w:right w:val="single" w:sz="8" w:space="0" w:color="auto"/>
            </w:tcBorders>
          </w:tcPr>
          <w:p w14:paraId="0EE114CC" w14:textId="77777777" w:rsidR="00D005A8" w:rsidRPr="00E0512F" w:rsidRDefault="00D005A8" w:rsidP="00447355">
            <w:pPr>
              <w:adjustRightInd w:val="0"/>
              <w:snapToGrid w:val="0"/>
              <w:contextualSpacing/>
              <w:rPr>
                <w:rFonts w:ascii="Arial" w:hAnsi="Arial" w:cs="Arial"/>
                <w:sz w:val="18"/>
                <w:szCs w:val="18"/>
              </w:rPr>
            </w:pPr>
          </w:p>
        </w:tc>
      </w:tr>
      <w:tr w:rsidR="00D005A8" w:rsidRPr="00E0512F" w14:paraId="0C2DFBE4" w14:textId="77777777" w:rsidTr="00D005A8">
        <w:tc>
          <w:tcPr>
            <w:tcW w:w="3048" w:type="dxa"/>
          </w:tcPr>
          <w:p w14:paraId="3D09C4EF" w14:textId="77777777" w:rsidR="00D005A8" w:rsidRPr="00E0512F" w:rsidRDefault="00D005A8" w:rsidP="00D005A8">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[n77 US]</w:t>
            </w:r>
          </w:p>
        </w:tc>
        <w:tc>
          <w:tcPr>
            <w:tcW w:w="627" w:type="dxa"/>
          </w:tcPr>
          <w:p w14:paraId="3AD4D48C" w14:textId="77777777" w:rsidR="00D005A8" w:rsidRPr="00E0512F" w:rsidRDefault="00D005A8" w:rsidP="00D005A8">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2</w:t>
            </w:r>
          </w:p>
        </w:tc>
        <w:tc>
          <w:tcPr>
            <w:tcW w:w="1535" w:type="dxa"/>
          </w:tcPr>
          <w:p w14:paraId="11EAE2E4" w14:textId="77777777" w:rsidR="00D005A8" w:rsidRPr="00E0512F" w:rsidRDefault="00D005A8" w:rsidP="00D005A8">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R2, R4</w:t>
            </w:r>
          </w:p>
        </w:tc>
        <w:tc>
          <w:tcPr>
            <w:tcW w:w="577" w:type="dxa"/>
          </w:tcPr>
          <w:p w14:paraId="7B0F0B1C" w14:textId="77777777" w:rsidR="00D005A8" w:rsidRPr="00E0512F" w:rsidRDefault="00D005A8" w:rsidP="00D005A8">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10</w:t>
            </w:r>
          </w:p>
        </w:tc>
        <w:tc>
          <w:tcPr>
            <w:tcW w:w="558" w:type="dxa"/>
          </w:tcPr>
          <w:p w14:paraId="0B2A198D" w14:textId="77777777" w:rsidR="00D005A8" w:rsidRPr="00E0512F" w:rsidRDefault="00D005A8" w:rsidP="00D005A8">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2</w:t>
            </w:r>
          </w:p>
        </w:tc>
        <w:tc>
          <w:tcPr>
            <w:tcW w:w="2977" w:type="dxa"/>
          </w:tcPr>
          <w:p w14:paraId="7B9487E3" w14:textId="7ED2CA3C" w:rsidR="00D005A8" w:rsidRPr="00E0512F" w:rsidRDefault="00D005A8" w:rsidP="00D005A8">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No change vs. RAN#100</w:t>
            </w:r>
          </w:p>
        </w:tc>
      </w:tr>
      <w:tr w:rsidR="00D005A8" w:rsidRPr="00E0512F" w14:paraId="6C5CBF64" w14:textId="77777777" w:rsidTr="00D005A8">
        <w:tc>
          <w:tcPr>
            <w:tcW w:w="3048" w:type="dxa"/>
          </w:tcPr>
          <w:p w14:paraId="5C57C1DE" w14:textId="77777777" w:rsidR="00D005A8" w:rsidRPr="00E0512F" w:rsidRDefault="00D005A8" w:rsidP="00D005A8">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[NR_FR1_35MHz_45MHz_BW]</w:t>
            </w:r>
          </w:p>
        </w:tc>
        <w:tc>
          <w:tcPr>
            <w:tcW w:w="627" w:type="dxa"/>
          </w:tcPr>
          <w:p w14:paraId="2DB5471A" w14:textId="77777777" w:rsidR="00D005A8" w:rsidRPr="00E0512F" w:rsidRDefault="00D005A8" w:rsidP="00D005A8">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1535" w:type="dxa"/>
          </w:tcPr>
          <w:p w14:paraId="1E75880A" w14:textId="77777777" w:rsidR="00D005A8" w:rsidRPr="00E0512F" w:rsidRDefault="00D005A8" w:rsidP="00D005A8">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R3</w:t>
            </w:r>
          </w:p>
        </w:tc>
        <w:tc>
          <w:tcPr>
            <w:tcW w:w="577" w:type="dxa"/>
          </w:tcPr>
          <w:p w14:paraId="1DF0A813" w14:textId="77777777" w:rsidR="00D005A8" w:rsidRPr="00E0512F" w:rsidRDefault="00D005A8" w:rsidP="00D005A8">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3</w:t>
            </w:r>
          </w:p>
        </w:tc>
        <w:tc>
          <w:tcPr>
            <w:tcW w:w="558" w:type="dxa"/>
          </w:tcPr>
          <w:p w14:paraId="346C9C79" w14:textId="617F02FD" w:rsidR="00D005A8" w:rsidRPr="00E0512F" w:rsidRDefault="00D005A8" w:rsidP="00D005A8">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2</w:t>
            </w:r>
          </w:p>
        </w:tc>
        <w:tc>
          <w:tcPr>
            <w:tcW w:w="2977" w:type="dxa"/>
          </w:tcPr>
          <w:p w14:paraId="47B4563A" w14:textId="77A556B4" w:rsidR="00D005A8" w:rsidRPr="00E0512F" w:rsidRDefault="00D005A8" w:rsidP="00D005A8">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No change vs. RAN#100</w:t>
            </w:r>
          </w:p>
        </w:tc>
      </w:tr>
      <w:tr w:rsidR="00D005A8" w:rsidRPr="00E0512F" w14:paraId="3C162237" w14:textId="77777777" w:rsidTr="00D005A8">
        <w:tc>
          <w:tcPr>
            <w:tcW w:w="3048" w:type="dxa"/>
          </w:tcPr>
          <w:p w14:paraId="5CD5B301" w14:textId="77777777" w:rsidR="00D005A8" w:rsidRPr="00E0512F" w:rsidRDefault="00D005A8" w:rsidP="00D005A8">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[NRTADV]</w:t>
            </w:r>
          </w:p>
        </w:tc>
        <w:tc>
          <w:tcPr>
            <w:tcW w:w="627" w:type="dxa"/>
          </w:tcPr>
          <w:p w14:paraId="0D4119B7" w14:textId="77777777" w:rsidR="00D005A8" w:rsidRPr="00E0512F" w:rsidRDefault="00D005A8" w:rsidP="00D005A8">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4</w:t>
            </w:r>
          </w:p>
        </w:tc>
        <w:tc>
          <w:tcPr>
            <w:tcW w:w="1535" w:type="dxa"/>
          </w:tcPr>
          <w:p w14:paraId="1584279F" w14:textId="77777777" w:rsidR="00D005A8" w:rsidRPr="00E0512F" w:rsidRDefault="00D005A8" w:rsidP="00D005A8">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R1, R2, R3, R4</w:t>
            </w:r>
          </w:p>
        </w:tc>
        <w:tc>
          <w:tcPr>
            <w:tcW w:w="577" w:type="dxa"/>
          </w:tcPr>
          <w:p w14:paraId="09F0C3B3" w14:textId="77777777" w:rsidR="00D005A8" w:rsidRPr="00E0512F" w:rsidRDefault="00D005A8" w:rsidP="00D005A8">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6</w:t>
            </w:r>
          </w:p>
        </w:tc>
        <w:tc>
          <w:tcPr>
            <w:tcW w:w="558" w:type="dxa"/>
          </w:tcPr>
          <w:p w14:paraId="749061B2" w14:textId="77777777" w:rsidR="00D005A8" w:rsidRPr="00E0512F" w:rsidRDefault="00D005A8" w:rsidP="00D005A8">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2</w:t>
            </w:r>
          </w:p>
        </w:tc>
        <w:tc>
          <w:tcPr>
            <w:tcW w:w="2977" w:type="dxa"/>
          </w:tcPr>
          <w:p w14:paraId="57DC5E2F" w14:textId="1CFC41C9" w:rsidR="00D005A8" w:rsidRPr="00E0512F" w:rsidRDefault="00D005A8" w:rsidP="00D005A8">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No change vs. RAN#100</w:t>
            </w:r>
          </w:p>
        </w:tc>
      </w:tr>
      <w:tr w:rsidR="00D005A8" w:rsidRPr="00E0512F" w14:paraId="025F4980" w14:textId="77777777" w:rsidTr="00D005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8" w:type="dxa"/>
            <w:tcBorders>
              <w:top w:val="single" w:sz="8" w:space="0" w:color="auto"/>
              <w:left w:val="single" w:sz="8" w:space="0" w:color="auto"/>
              <w:bottom w:val="single" w:sz="8" w:space="0" w:color="auto"/>
              <w:right w:val="single" w:sz="8" w:space="0" w:color="auto"/>
            </w:tcBorders>
          </w:tcPr>
          <w:p w14:paraId="0F2F7F79" w14:textId="77777777" w:rsidR="00D005A8" w:rsidRPr="00E0512F" w:rsidRDefault="00D005A8" w:rsidP="00432C04">
            <w:pPr>
              <w:adjustRightInd w:val="0"/>
              <w:snapToGrid w:val="0"/>
              <w:contextualSpacing/>
              <w:rPr>
                <w:rFonts w:ascii="Arial" w:hAnsi="Arial" w:cs="Arial"/>
                <w:sz w:val="18"/>
                <w:szCs w:val="18"/>
              </w:rPr>
            </w:pPr>
            <w:r w:rsidRPr="00E0512F">
              <w:rPr>
                <w:rFonts w:ascii="Arial" w:hAnsi="Arial" w:cs="Arial"/>
                <w:sz w:val="18"/>
                <w:szCs w:val="18"/>
              </w:rPr>
              <w:t>[PL RS Type 1 CG]</w:t>
            </w:r>
          </w:p>
        </w:tc>
        <w:tc>
          <w:tcPr>
            <w:tcW w:w="627" w:type="dxa"/>
            <w:tcBorders>
              <w:top w:val="single" w:sz="8" w:space="0" w:color="auto"/>
              <w:left w:val="single" w:sz="8" w:space="0" w:color="auto"/>
              <w:bottom w:val="single" w:sz="8" w:space="0" w:color="auto"/>
              <w:right w:val="single" w:sz="8" w:space="0" w:color="auto"/>
            </w:tcBorders>
          </w:tcPr>
          <w:p w14:paraId="2C39F0A4" w14:textId="77777777" w:rsidR="00D005A8" w:rsidRPr="00E0512F" w:rsidRDefault="00D005A8" w:rsidP="00432C04">
            <w:pPr>
              <w:adjustRightInd w:val="0"/>
              <w:snapToGrid w:val="0"/>
              <w:contextualSpacing/>
              <w:jc w:val="right"/>
              <w:rPr>
                <w:rFonts w:ascii="Arial" w:hAnsi="Arial" w:cs="Arial"/>
                <w:sz w:val="18"/>
                <w:szCs w:val="18"/>
              </w:rPr>
            </w:pPr>
            <w:r w:rsidRPr="00E0512F">
              <w:rPr>
                <w:rFonts w:ascii="Arial" w:hAnsi="Arial" w:cs="Arial"/>
                <w:sz w:val="18"/>
                <w:szCs w:val="18"/>
              </w:rPr>
              <w:t>2</w:t>
            </w:r>
          </w:p>
        </w:tc>
        <w:tc>
          <w:tcPr>
            <w:tcW w:w="1535" w:type="dxa"/>
            <w:tcBorders>
              <w:top w:val="single" w:sz="8" w:space="0" w:color="auto"/>
              <w:left w:val="single" w:sz="8" w:space="0" w:color="auto"/>
              <w:bottom w:val="single" w:sz="8" w:space="0" w:color="auto"/>
              <w:right w:val="single" w:sz="8" w:space="0" w:color="auto"/>
            </w:tcBorders>
          </w:tcPr>
          <w:p w14:paraId="45D19972" w14:textId="77777777" w:rsidR="00D005A8" w:rsidRPr="00E0512F" w:rsidRDefault="00D005A8" w:rsidP="00432C04">
            <w:pPr>
              <w:adjustRightInd w:val="0"/>
              <w:snapToGrid w:val="0"/>
              <w:contextualSpacing/>
              <w:rPr>
                <w:rFonts w:ascii="Arial" w:hAnsi="Arial" w:cs="Arial"/>
                <w:sz w:val="18"/>
                <w:szCs w:val="18"/>
              </w:rPr>
            </w:pPr>
            <w:r w:rsidRPr="00E0512F">
              <w:rPr>
                <w:rFonts w:ascii="Arial" w:hAnsi="Arial" w:cs="Arial"/>
                <w:sz w:val="18"/>
                <w:szCs w:val="18"/>
              </w:rPr>
              <w:t>R1, R2</w:t>
            </w:r>
          </w:p>
        </w:tc>
        <w:tc>
          <w:tcPr>
            <w:tcW w:w="577" w:type="dxa"/>
            <w:tcBorders>
              <w:top w:val="single" w:sz="8" w:space="0" w:color="auto"/>
              <w:left w:val="single" w:sz="8" w:space="0" w:color="auto"/>
              <w:bottom w:val="single" w:sz="8" w:space="0" w:color="auto"/>
              <w:right w:val="single" w:sz="8" w:space="0" w:color="auto"/>
            </w:tcBorders>
          </w:tcPr>
          <w:p w14:paraId="14F88A66" w14:textId="77777777" w:rsidR="00D005A8" w:rsidRPr="00E0512F" w:rsidRDefault="00D005A8" w:rsidP="00432C04">
            <w:pPr>
              <w:adjustRightInd w:val="0"/>
              <w:snapToGrid w:val="0"/>
              <w:contextualSpacing/>
              <w:jc w:val="right"/>
              <w:rPr>
                <w:rFonts w:ascii="Arial" w:hAnsi="Arial" w:cs="Arial"/>
                <w:sz w:val="18"/>
                <w:szCs w:val="18"/>
              </w:rPr>
            </w:pPr>
            <w:r w:rsidRPr="00E0512F">
              <w:rPr>
                <w:rFonts w:ascii="Arial" w:hAnsi="Arial" w:cs="Arial"/>
                <w:sz w:val="18"/>
                <w:szCs w:val="18"/>
              </w:rPr>
              <w:t>2</w:t>
            </w:r>
          </w:p>
        </w:tc>
        <w:tc>
          <w:tcPr>
            <w:tcW w:w="558" w:type="dxa"/>
            <w:tcBorders>
              <w:top w:val="single" w:sz="8" w:space="0" w:color="auto"/>
              <w:left w:val="single" w:sz="8" w:space="0" w:color="auto"/>
              <w:bottom w:val="single" w:sz="8" w:space="0" w:color="auto"/>
              <w:right w:val="single" w:sz="8" w:space="0" w:color="auto"/>
            </w:tcBorders>
          </w:tcPr>
          <w:p w14:paraId="1DE238AF" w14:textId="77777777" w:rsidR="00D005A8" w:rsidRPr="00E0512F" w:rsidRDefault="00D005A8" w:rsidP="00432C04">
            <w:pPr>
              <w:adjustRightInd w:val="0"/>
              <w:snapToGrid w:val="0"/>
              <w:contextualSpacing/>
              <w:jc w:val="right"/>
              <w:rPr>
                <w:rFonts w:ascii="Arial" w:hAnsi="Arial" w:cs="Arial"/>
                <w:sz w:val="18"/>
                <w:szCs w:val="18"/>
              </w:rPr>
            </w:pPr>
            <w:r w:rsidRPr="00E0512F">
              <w:rPr>
                <w:rFonts w:ascii="Arial" w:hAnsi="Arial" w:cs="Arial"/>
                <w:sz w:val="18"/>
                <w:szCs w:val="18"/>
              </w:rPr>
              <w:t>2</w:t>
            </w:r>
          </w:p>
        </w:tc>
        <w:tc>
          <w:tcPr>
            <w:tcW w:w="2977" w:type="dxa"/>
            <w:tcBorders>
              <w:top w:val="single" w:sz="8" w:space="0" w:color="auto"/>
              <w:left w:val="single" w:sz="8" w:space="0" w:color="auto"/>
              <w:bottom w:val="single" w:sz="8" w:space="0" w:color="auto"/>
              <w:right w:val="single" w:sz="8" w:space="0" w:color="auto"/>
            </w:tcBorders>
          </w:tcPr>
          <w:p w14:paraId="0AA54BF2" w14:textId="77777777" w:rsidR="00D005A8" w:rsidRPr="00E0512F" w:rsidRDefault="00D005A8" w:rsidP="00432C04">
            <w:pPr>
              <w:adjustRightInd w:val="0"/>
              <w:snapToGrid w:val="0"/>
              <w:contextualSpacing/>
              <w:rPr>
                <w:rFonts w:ascii="Arial" w:hAnsi="Arial" w:cs="Arial"/>
                <w:sz w:val="18"/>
                <w:szCs w:val="18"/>
              </w:rPr>
            </w:pPr>
          </w:p>
        </w:tc>
      </w:tr>
      <w:tr w:rsidR="00D005A8" w:rsidRPr="00E0512F" w14:paraId="5B080548" w14:textId="77777777" w:rsidTr="00D005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8" w:type="dxa"/>
            <w:tcBorders>
              <w:top w:val="single" w:sz="8" w:space="0" w:color="auto"/>
              <w:left w:val="single" w:sz="8" w:space="0" w:color="auto"/>
              <w:bottom w:val="single" w:sz="8" w:space="0" w:color="auto"/>
              <w:right w:val="single" w:sz="8" w:space="0" w:color="auto"/>
            </w:tcBorders>
          </w:tcPr>
          <w:p w14:paraId="1C936B06" w14:textId="77777777" w:rsidR="00D005A8" w:rsidRPr="00E0512F" w:rsidRDefault="00D005A8" w:rsidP="00432C04">
            <w:pPr>
              <w:adjustRightInd w:val="0"/>
              <w:snapToGrid w:val="0"/>
              <w:contextualSpacing/>
              <w:rPr>
                <w:rFonts w:ascii="Arial" w:hAnsi="Arial" w:cs="Arial"/>
                <w:sz w:val="18"/>
                <w:szCs w:val="18"/>
              </w:rPr>
            </w:pPr>
            <w:r w:rsidRPr="00E0512F">
              <w:rPr>
                <w:rFonts w:ascii="Arial" w:hAnsi="Arial" w:cs="Arial"/>
                <w:sz w:val="18"/>
                <w:szCs w:val="18"/>
              </w:rPr>
              <w:t>[PosL2RemoteUE]</w:t>
            </w:r>
          </w:p>
        </w:tc>
        <w:tc>
          <w:tcPr>
            <w:tcW w:w="627" w:type="dxa"/>
            <w:tcBorders>
              <w:top w:val="single" w:sz="8" w:space="0" w:color="auto"/>
              <w:left w:val="single" w:sz="8" w:space="0" w:color="auto"/>
              <w:bottom w:val="single" w:sz="8" w:space="0" w:color="auto"/>
              <w:right w:val="single" w:sz="8" w:space="0" w:color="auto"/>
            </w:tcBorders>
          </w:tcPr>
          <w:p w14:paraId="5E7D8F82" w14:textId="77777777" w:rsidR="00D005A8" w:rsidRPr="00E0512F" w:rsidRDefault="00D005A8" w:rsidP="00432C04">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1535" w:type="dxa"/>
            <w:tcBorders>
              <w:top w:val="single" w:sz="8" w:space="0" w:color="auto"/>
              <w:left w:val="single" w:sz="8" w:space="0" w:color="auto"/>
              <w:bottom w:val="single" w:sz="8" w:space="0" w:color="auto"/>
              <w:right w:val="single" w:sz="8" w:space="0" w:color="auto"/>
            </w:tcBorders>
          </w:tcPr>
          <w:p w14:paraId="11F76644" w14:textId="77777777" w:rsidR="00D005A8" w:rsidRPr="00E0512F" w:rsidRDefault="00D005A8" w:rsidP="00432C04">
            <w:pPr>
              <w:adjustRightInd w:val="0"/>
              <w:snapToGrid w:val="0"/>
              <w:contextualSpacing/>
              <w:rPr>
                <w:rFonts w:ascii="Arial" w:hAnsi="Arial" w:cs="Arial"/>
                <w:sz w:val="18"/>
                <w:szCs w:val="18"/>
              </w:rPr>
            </w:pPr>
            <w:r w:rsidRPr="00E0512F">
              <w:rPr>
                <w:rFonts w:ascii="Arial" w:hAnsi="Arial" w:cs="Arial"/>
                <w:sz w:val="18"/>
                <w:szCs w:val="18"/>
              </w:rPr>
              <w:t>R2</w:t>
            </w:r>
          </w:p>
        </w:tc>
        <w:tc>
          <w:tcPr>
            <w:tcW w:w="577" w:type="dxa"/>
            <w:tcBorders>
              <w:top w:val="single" w:sz="8" w:space="0" w:color="auto"/>
              <w:left w:val="single" w:sz="8" w:space="0" w:color="auto"/>
              <w:bottom w:val="single" w:sz="8" w:space="0" w:color="auto"/>
              <w:right w:val="single" w:sz="8" w:space="0" w:color="auto"/>
            </w:tcBorders>
          </w:tcPr>
          <w:p w14:paraId="5B1AF1BA" w14:textId="77777777" w:rsidR="00D005A8" w:rsidRPr="00E0512F" w:rsidRDefault="00D005A8" w:rsidP="00432C04">
            <w:pPr>
              <w:adjustRightInd w:val="0"/>
              <w:snapToGrid w:val="0"/>
              <w:contextualSpacing/>
              <w:jc w:val="right"/>
              <w:rPr>
                <w:rFonts w:ascii="Arial" w:hAnsi="Arial" w:cs="Arial"/>
                <w:sz w:val="18"/>
                <w:szCs w:val="18"/>
              </w:rPr>
            </w:pPr>
            <w:r w:rsidRPr="00E0512F">
              <w:rPr>
                <w:rFonts w:ascii="Arial" w:hAnsi="Arial" w:cs="Arial"/>
                <w:sz w:val="18"/>
                <w:szCs w:val="18"/>
              </w:rPr>
              <w:t>6</w:t>
            </w:r>
          </w:p>
        </w:tc>
        <w:tc>
          <w:tcPr>
            <w:tcW w:w="558" w:type="dxa"/>
            <w:tcBorders>
              <w:top w:val="single" w:sz="8" w:space="0" w:color="auto"/>
              <w:left w:val="single" w:sz="8" w:space="0" w:color="auto"/>
              <w:bottom w:val="single" w:sz="8" w:space="0" w:color="auto"/>
              <w:right w:val="single" w:sz="8" w:space="0" w:color="auto"/>
            </w:tcBorders>
          </w:tcPr>
          <w:p w14:paraId="33B86129" w14:textId="77777777" w:rsidR="00D005A8" w:rsidRPr="00E0512F" w:rsidRDefault="00D005A8" w:rsidP="00432C04">
            <w:pPr>
              <w:adjustRightInd w:val="0"/>
              <w:snapToGrid w:val="0"/>
              <w:contextualSpacing/>
              <w:jc w:val="right"/>
              <w:rPr>
                <w:rFonts w:ascii="Arial" w:hAnsi="Arial" w:cs="Arial"/>
                <w:sz w:val="18"/>
                <w:szCs w:val="18"/>
              </w:rPr>
            </w:pPr>
            <w:r w:rsidRPr="00E0512F">
              <w:rPr>
                <w:rFonts w:ascii="Arial" w:hAnsi="Arial" w:cs="Arial"/>
                <w:sz w:val="18"/>
                <w:szCs w:val="18"/>
              </w:rPr>
              <w:t>2</w:t>
            </w:r>
          </w:p>
        </w:tc>
        <w:tc>
          <w:tcPr>
            <w:tcW w:w="2977" w:type="dxa"/>
            <w:tcBorders>
              <w:top w:val="single" w:sz="8" w:space="0" w:color="auto"/>
              <w:left w:val="single" w:sz="8" w:space="0" w:color="auto"/>
              <w:bottom w:val="single" w:sz="8" w:space="0" w:color="auto"/>
              <w:right w:val="single" w:sz="8" w:space="0" w:color="auto"/>
            </w:tcBorders>
          </w:tcPr>
          <w:p w14:paraId="43742DA6" w14:textId="77777777" w:rsidR="00D005A8" w:rsidRPr="00E0512F" w:rsidRDefault="00D005A8" w:rsidP="00432C04">
            <w:pPr>
              <w:adjustRightInd w:val="0"/>
              <w:snapToGrid w:val="0"/>
              <w:contextualSpacing/>
              <w:rPr>
                <w:rFonts w:ascii="Arial" w:hAnsi="Arial" w:cs="Arial"/>
                <w:sz w:val="18"/>
                <w:szCs w:val="18"/>
              </w:rPr>
            </w:pPr>
          </w:p>
        </w:tc>
      </w:tr>
      <w:tr w:rsidR="00D005A8" w:rsidRPr="00E0512F" w14:paraId="10AE33AC" w14:textId="77777777" w:rsidTr="00D005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8" w:type="dxa"/>
            <w:tcBorders>
              <w:top w:val="single" w:sz="8" w:space="0" w:color="auto"/>
              <w:left w:val="single" w:sz="8" w:space="0" w:color="auto"/>
              <w:bottom w:val="single" w:sz="8" w:space="0" w:color="auto"/>
              <w:right w:val="single" w:sz="8" w:space="0" w:color="auto"/>
            </w:tcBorders>
          </w:tcPr>
          <w:p w14:paraId="5DBF7C09" w14:textId="77777777" w:rsidR="00D005A8" w:rsidRPr="00E0512F" w:rsidRDefault="00D005A8" w:rsidP="00432C04">
            <w:pPr>
              <w:adjustRightInd w:val="0"/>
              <w:snapToGrid w:val="0"/>
              <w:contextualSpacing/>
              <w:rPr>
                <w:rFonts w:ascii="Arial" w:hAnsi="Arial" w:cs="Arial"/>
                <w:sz w:val="18"/>
                <w:szCs w:val="18"/>
              </w:rPr>
            </w:pPr>
            <w:r w:rsidRPr="00E0512F">
              <w:rPr>
                <w:rFonts w:ascii="Arial" w:hAnsi="Arial" w:cs="Arial"/>
                <w:sz w:val="18"/>
                <w:szCs w:val="18"/>
              </w:rPr>
              <w:t>[PosLocalCoords]</w:t>
            </w:r>
          </w:p>
        </w:tc>
        <w:tc>
          <w:tcPr>
            <w:tcW w:w="627" w:type="dxa"/>
            <w:tcBorders>
              <w:top w:val="single" w:sz="8" w:space="0" w:color="auto"/>
              <w:left w:val="single" w:sz="8" w:space="0" w:color="auto"/>
              <w:bottom w:val="single" w:sz="8" w:space="0" w:color="auto"/>
              <w:right w:val="single" w:sz="8" w:space="0" w:color="auto"/>
            </w:tcBorders>
          </w:tcPr>
          <w:p w14:paraId="16066028" w14:textId="77777777" w:rsidR="00D005A8" w:rsidRPr="00E0512F" w:rsidRDefault="00D005A8" w:rsidP="00432C04">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1535" w:type="dxa"/>
            <w:tcBorders>
              <w:top w:val="single" w:sz="8" w:space="0" w:color="auto"/>
              <w:left w:val="single" w:sz="8" w:space="0" w:color="auto"/>
              <w:bottom w:val="single" w:sz="8" w:space="0" w:color="auto"/>
              <w:right w:val="single" w:sz="8" w:space="0" w:color="auto"/>
            </w:tcBorders>
          </w:tcPr>
          <w:p w14:paraId="0DA38DD0" w14:textId="77777777" w:rsidR="00D005A8" w:rsidRPr="00E0512F" w:rsidRDefault="00D005A8" w:rsidP="00432C04">
            <w:pPr>
              <w:adjustRightInd w:val="0"/>
              <w:snapToGrid w:val="0"/>
              <w:contextualSpacing/>
              <w:rPr>
                <w:rFonts w:ascii="Arial" w:hAnsi="Arial" w:cs="Arial"/>
                <w:sz w:val="18"/>
                <w:szCs w:val="18"/>
              </w:rPr>
            </w:pPr>
            <w:r w:rsidRPr="00E0512F">
              <w:rPr>
                <w:rFonts w:ascii="Arial" w:hAnsi="Arial" w:cs="Arial"/>
                <w:sz w:val="18"/>
                <w:szCs w:val="18"/>
              </w:rPr>
              <w:t>R2</w:t>
            </w:r>
          </w:p>
        </w:tc>
        <w:tc>
          <w:tcPr>
            <w:tcW w:w="577" w:type="dxa"/>
            <w:tcBorders>
              <w:top w:val="single" w:sz="8" w:space="0" w:color="auto"/>
              <w:left w:val="single" w:sz="8" w:space="0" w:color="auto"/>
              <w:bottom w:val="single" w:sz="8" w:space="0" w:color="auto"/>
              <w:right w:val="single" w:sz="8" w:space="0" w:color="auto"/>
            </w:tcBorders>
          </w:tcPr>
          <w:p w14:paraId="56842FA4" w14:textId="77777777" w:rsidR="00D005A8" w:rsidRPr="00E0512F" w:rsidRDefault="00D005A8" w:rsidP="00432C04">
            <w:pPr>
              <w:adjustRightInd w:val="0"/>
              <w:snapToGrid w:val="0"/>
              <w:contextualSpacing/>
              <w:jc w:val="right"/>
              <w:rPr>
                <w:rFonts w:ascii="Arial" w:hAnsi="Arial" w:cs="Arial"/>
                <w:sz w:val="18"/>
                <w:szCs w:val="18"/>
              </w:rPr>
            </w:pPr>
            <w:r w:rsidRPr="00E0512F">
              <w:rPr>
                <w:rFonts w:ascii="Arial" w:hAnsi="Arial" w:cs="Arial"/>
                <w:sz w:val="18"/>
                <w:szCs w:val="18"/>
              </w:rPr>
              <w:t>2</w:t>
            </w:r>
          </w:p>
        </w:tc>
        <w:tc>
          <w:tcPr>
            <w:tcW w:w="558" w:type="dxa"/>
            <w:tcBorders>
              <w:top w:val="single" w:sz="8" w:space="0" w:color="auto"/>
              <w:left w:val="single" w:sz="8" w:space="0" w:color="auto"/>
              <w:bottom w:val="single" w:sz="8" w:space="0" w:color="auto"/>
              <w:right w:val="single" w:sz="8" w:space="0" w:color="auto"/>
            </w:tcBorders>
          </w:tcPr>
          <w:p w14:paraId="28248092" w14:textId="77777777" w:rsidR="00D005A8" w:rsidRPr="00E0512F" w:rsidRDefault="00D005A8" w:rsidP="00432C04">
            <w:pPr>
              <w:adjustRightInd w:val="0"/>
              <w:snapToGrid w:val="0"/>
              <w:contextualSpacing/>
              <w:jc w:val="right"/>
              <w:rPr>
                <w:rFonts w:ascii="Arial" w:hAnsi="Arial" w:cs="Arial"/>
                <w:sz w:val="18"/>
                <w:szCs w:val="18"/>
              </w:rPr>
            </w:pPr>
            <w:r w:rsidRPr="00E0512F">
              <w:rPr>
                <w:rFonts w:ascii="Arial" w:hAnsi="Arial" w:cs="Arial"/>
                <w:sz w:val="18"/>
                <w:szCs w:val="18"/>
              </w:rPr>
              <w:t>2</w:t>
            </w:r>
          </w:p>
        </w:tc>
        <w:tc>
          <w:tcPr>
            <w:tcW w:w="2977" w:type="dxa"/>
            <w:tcBorders>
              <w:top w:val="single" w:sz="8" w:space="0" w:color="auto"/>
              <w:left w:val="single" w:sz="8" w:space="0" w:color="auto"/>
              <w:bottom w:val="single" w:sz="8" w:space="0" w:color="auto"/>
              <w:right w:val="single" w:sz="8" w:space="0" w:color="auto"/>
            </w:tcBorders>
          </w:tcPr>
          <w:p w14:paraId="1B651A49" w14:textId="77777777" w:rsidR="00D005A8" w:rsidRPr="00E0512F" w:rsidRDefault="00D005A8" w:rsidP="00432C04">
            <w:pPr>
              <w:adjustRightInd w:val="0"/>
              <w:snapToGrid w:val="0"/>
              <w:contextualSpacing/>
              <w:rPr>
                <w:rFonts w:ascii="Arial" w:hAnsi="Arial" w:cs="Arial"/>
                <w:sz w:val="18"/>
                <w:szCs w:val="18"/>
              </w:rPr>
            </w:pPr>
          </w:p>
        </w:tc>
      </w:tr>
      <w:tr w:rsidR="00D005A8" w:rsidRPr="00E0512F" w14:paraId="63C129DF" w14:textId="77777777" w:rsidTr="00D005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8" w:type="dxa"/>
            <w:tcBorders>
              <w:top w:val="single" w:sz="8" w:space="0" w:color="auto"/>
              <w:left w:val="single" w:sz="8" w:space="0" w:color="auto"/>
              <w:bottom w:val="single" w:sz="8" w:space="0" w:color="auto"/>
              <w:right w:val="single" w:sz="8" w:space="0" w:color="auto"/>
            </w:tcBorders>
          </w:tcPr>
          <w:p w14:paraId="0600F619" w14:textId="77777777" w:rsidR="00D005A8" w:rsidRPr="00E0512F" w:rsidRDefault="00D005A8" w:rsidP="00432C04">
            <w:pPr>
              <w:adjustRightInd w:val="0"/>
              <w:snapToGrid w:val="0"/>
              <w:contextualSpacing/>
              <w:rPr>
                <w:rFonts w:ascii="Arial" w:hAnsi="Arial" w:cs="Arial"/>
                <w:sz w:val="18"/>
                <w:szCs w:val="18"/>
              </w:rPr>
            </w:pPr>
            <w:r w:rsidRPr="00E0512F">
              <w:rPr>
                <w:rFonts w:ascii="Arial" w:hAnsi="Arial" w:cs="Arial"/>
                <w:sz w:val="18"/>
                <w:szCs w:val="18"/>
              </w:rPr>
              <w:t>[QCL-TypeD CORESET priority for M-TRP]</w:t>
            </w:r>
          </w:p>
        </w:tc>
        <w:tc>
          <w:tcPr>
            <w:tcW w:w="627" w:type="dxa"/>
            <w:tcBorders>
              <w:top w:val="single" w:sz="8" w:space="0" w:color="auto"/>
              <w:left w:val="single" w:sz="8" w:space="0" w:color="auto"/>
              <w:bottom w:val="single" w:sz="8" w:space="0" w:color="auto"/>
              <w:right w:val="single" w:sz="8" w:space="0" w:color="auto"/>
            </w:tcBorders>
          </w:tcPr>
          <w:p w14:paraId="6DEDE1CA" w14:textId="77777777" w:rsidR="00D005A8" w:rsidRPr="00E0512F" w:rsidRDefault="00D005A8" w:rsidP="00432C04">
            <w:pPr>
              <w:adjustRightInd w:val="0"/>
              <w:snapToGrid w:val="0"/>
              <w:contextualSpacing/>
              <w:jc w:val="right"/>
              <w:rPr>
                <w:rFonts w:ascii="Arial" w:hAnsi="Arial" w:cs="Arial"/>
                <w:sz w:val="18"/>
                <w:szCs w:val="18"/>
              </w:rPr>
            </w:pPr>
            <w:r w:rsidRPr="00E0512F">
              <w:rPr>
                <w:rFonts w:ascii="Arial" w:hAnsi="Arial" w:cs="Arial"/>
                <w:sz w:val="18"/>
                <w:szCs w:val="18"/>
              </w:rPr>
              <w:t>2</w:t>
            </w:r>
          </w:p>
        </w:tc>
        <w:tc>
          <w:tcPr>
            <w:tcW w:w="1535" w:type="dxa"/>
            <w:tcBorders>
              <w:top w:val="single" w:sz="8" w:space="0" w:color="auto"/>
              <w:left w:val="single" w:sz="8" w:space="0" w:color="auto"/>
              <w:bottom w:val="single" w:sz="8" w:space="0" w:color="auto"/>
              <w:right w:val="single" w:sz="8" w:space="0" w:color="auto"/>
            </w:tcBorders>
          </w:tcPr>
          <w:p w14:paraId="59FBF1E0" w14:textId="77777777" w:rsidR="00D005A8" w:rsidRPr="00E0512F" w:rsidRDefault="00D005A8" w:rsidP="00432C04">
            <w:pPr>
              <w:adjustRightInd w:val="0"/>
              <w:snapToGrid w:val="0"/>
              <w:contextualSpacing/>
              <w:rPr>
                <w:rFonts w:ascii="Arial" w:hAnsi="Arial" w:cs="Arial"/>
                <w:sz w:val="18"/>
                <w:szCs w:val="18"/>
              </w:rPr>
            </w:pPr>
            <w:r w:rsidRPr="00E0512F">
              <w:rPr>
                <w:rFonts w:ascii="Arial" w:hAnsi="Arial" w:cs="Arial"/>
                <w:sz w:val="18"/>
                <w:szCs w:val="18"/>
              </w:rPr>
              <w:t>R1, R2</w:t>
            </w:r>
          </w:p>
        </w:tc>
        <w:tc>
          <w:tcPr>
            <w:tcW w:w="577" w:type="dxa"/>
            <w:tcBorders>
              <w:top w:val="single" w:sz="8" w:space="0" w:color="auto"/>
              <w:left w:val="single" w:sz="8" w:space="0" w:color="auto"/>
              <w:bottom w:val="single" w:sz="8" w:space="0" w:color="auto"/>
              <w:right w:val="single" w:sz="8" w:space="0" w:color="auto"/>
            </w:tcBorders>
          </w:tcPr>
          <w:p w14:paraId="317B0301" w14:textId="77777777" w:rsidR="00D005A8" w:rsidRPr="00E0512F" w:rsidRDefault="00D005A8" w:rsidP="00432C04">
            <w:pPr>
              <w:adjustRightInd w:val="0"/>
              <w:snapToGrid w:val="0"/>
              <w:contextualSpacing/>
              <w:jc w:val="right"/>
              <w:rPr>
                <w:rFonts w:ascii="Arial" w:hAnsi="Arial" w:cs="Arial"/>
                <w:sz w:val="18"/>
                <w:szCs w:val="18"/>
              </w:rPr>
            </w:pPr>
            <w:r w:rsidRPr="00E0512F">
              <w:rPr>
                <w:rFonts w:ascii="Arial" w:hAnsi="Arial" w:cs="Arial"/>
                <w:sz w:val="18"/>
                <w:szCs w:val="18"/>
              </w:rPr>
              <w:t>2</w:t>
            </w:r>
          </w:p>
        </w:tc>
        <w:tc>
          <w:tcPr>
            <w:tcW w:w="558" w:type="dxa"/>
            <w:tcBorders>
              <w:top w:val="single" w:sz="8" w:space="0" w:color="auto"/>
              <w:left w:val="single" w:sz="8" w:space="0" w:color="auto"/>
              <w:bottom w:val="single" w:sz="8" w:space="0" w:color="auto"/>
              <w:right w:val="single" w:sz="8" w:space="0" w:color="auto"/>
            </w:tcBorders>
          </w:tcPr>
          <w:p w14:paraId="572F1507" w14:textId="77777777" w:rsidR="00D005A8" w:rsidRPr="00E0512F" w:rsidRDefault="00D005A8" w:rsidP="00432C04">
            <w:pPr>
              <w:adjustRightInd w:val="0"/>
              <w:snapToGrid w:val="0"/>
              <w:contextualSpacing/>
              <w:jc w:val="right"/>
              <w:rPr>
                <w:rFonts w:ascii="Arial" w:hAnsi="Arial" w:cs="Arial"/>
                <w:sz w:val="18"/>
                <w:szCs w:val="18"/>
              </w:rPr>
            </w:pPr>
            <w:r w:rsidRPr="00E0512F">
              <w:rPr>
                <w:rFonts w:ascii="Arial" w:hAnsi="Arial" w:cs="Arial"/>
                <w:sz w:val="18"/>
                <w:szCs w:val="18"/>
              </w:rPr>
              <w:t>2</w:t>
            </w:r>
          </w:p>
        </w:tc>
        <w:tc>
          <w:tcPr>
            <w:tcW w:w="2977" w:type="dxa"/>
            <w:tcBorders>
              <w:top w:val="single" w:sz="8" w:space="0" w:color="auto"/>
              <w:left w:val="single" w:sz="8" w:space="0" w:color="auto"/>
              <w:bottom w:val="single" w:sz="8" w:space="0" w:color="auto"/>
              <w:right w:val="single" w:sz="8" w:space="0" w:color="auto"/>
            </w:tcBorders>
          </w:tcPr>
          <w:p w14:paraId="44469B50" w14:textId="77777777" w:rsidR="00D005A8" w:rsidRPr="00E0512F" w:rsidRDefault="00D005A8" w:rsidP="00432C04">
            <w:pPr>
              <w:adjustRightInd w:val="0"/>
              <w:snapToGrid w:val="0"/>
              <w:contextualSpacing/>
              <w:rPr>
                <w:rFonts w:ascii="Arial" w:hAnsi="Arial" w:cs="Arial"/>
                <w:sz w:val="18"/>
                <w:szCs w:val="18"/>
              </w:rPr>
            </w:pPr>
          </w:p>
        </w:tc>
      </w:tr>
      <w:tr w:rsidR="00D005A8" w:rsidRPr="00E0512F" w14:paraId="203C3F3A" w14:textId="77777777" w:rsidTr="00D005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8" w:type="dxa"/>
            <w:tcBorders>
              <w:top w:val="single" w:sz="8" w:space="0" w:color="auto"/>
              <w:left w:val="single" w:sz="8" w:space="0" w:color="auto"/>
              <w:bottom w:val="single" w:sz="8" w:space="0" w:color="auto"/>
              <w:right w:val="single" w:sz="8" w:space="0" w:color="auto"/>
            </w:tcBorders>
          </w:tcPr>
          <w:p w14:paraId="047039BD" w14:textId="77777777" w:rsidR="00D005A8" w:rsidRPr="00E0512F" w:rsidRDefault="00D005A8" w:rsidP="00432C04">
            <w:pPr>
              <w:adjustRightInd w:val="0"/>
              <w:snapToGrid w:val="0"/>
              <w:contextualSpacing/>
              <w:rPr>
                <w:rFonts w:ascii="Arial" w:hAnsi="Arial" w:cs="Arial"/>
                <w:sz w:val="18"/>
                <w:szCs w:val="18"/>
              </w:rPr>
            </w:pPr>
            <w:r w:rsidRPr="00E0512F">
              <w:rPr>
                <w:rFonts w:ascii="Arial" w:hAnsi="Arial" w:cs="Arial"/>
                <w:sz w:val="18"/>
                <w:szCs w:val="18"/>
              </w:rPr>
              <w:t>[RedCapMBS_Bcast]</w:t>
            </w:r>
          </w:p>
        </w:tc>
        <w:tc>
          <w:tcPr>
            <w:tcW w:w="627" w:type="dxa"/>
            <w:tcBorders>
              <w:top w:val="single" w:sz="8" w:space="0" w:color="auto"/>
              <w:left w:val="single" w:sz="8" w:space="0" w:color="auto"/>
              <w:bottom w:val="single" w:sz="8" w:space="0" w:color="auto"/>
              <w:right w:val="single" w:sz="8" w:space="0" w:color="auto"/>
            </w:tcBorders>
          </w:tcPr>
          <w:p w14:paraId="6063C673" w14:textId="77777777" w:rsidR="00D005A8" w:rsidRPr="00E0512F" w:rsidRDefault="00D005A8" w:rsidP="00432C04">
            <w:pPr>
              <w:adjustRightInd w:val="0"/>
              <w:snapToGrid w:val="0"/>
              <w:contextualSpacing/>
              <w:jc w:val="right"/>
              <w:rPr>
                <w:rFonts w:ascii="Arial" w:hAnsi="Arial" w:cs="Arial"/>
                <w:sz w:val="18"/>
                <w:szCs w:val="18"/>
              </w:rPr>
            </w:pPr>
            <w:r w:rsidRPr="00E0512F">
              <w:rPr>
                <w:rFonts w:ascii="Arial" w:hAnsi="Arial" w:cs="Arial"/>
                <w:sz w:val="18"/>
                <w:szCs w:val="18"/>
              </w:rPr>
              <w:t>2</w:t>
            </w:r>
          </w:p>
        </w:tc>
        <w:tc>
          <w:tcPr>
            <w:tcW w:w="1535" w:type="dxa"/>
            <w:tcBorders>
              <w:top w:val="single" w:sz="8" w:space="0" w:color="auto"/>
              <w:left w:val="single" w:sz="8" w:space="0" w:color="auto"/>
              <w:bottom w:val="single" w:sz="8" w:space="0" w:color="auto"/>
              <w:right w:val="single" w:sz="8" w:space="0" w:color="auto"/>
            </w:tcBorders>
          </w:tcPr>
          <w:p w14:paraId="6EC10BDB" w14:textId="77777777" w:rsidR="00D005A8" w:rsidRPr="00E0512F" w:rsidRDefault="00D005A8" w:rsidP="00432C04">
            <w:pPr>
              <w:adjustRightInd w:val="0"/>
              <w:snapToGrid w:val="0"/>
              <w:contextualSpacing/>
              <w:rPr>
                <w:rFonts w:ascii="Arial" w:hAnsi="Arial" w:cs="Arial"/>
                <w:sz w:val="18"/>
                <w:szCs w:val="18"/>
              </w:rPr>
            </w:pPr>
            <w:r w:rsidRPr="00E0512F">
              <w:rPr>
                <w:rFonts w:ascii="Arial" w:hAnsi="Arial" w:cs="Arial"/>
                <w:sz w:val="18"/>
                <w:szCs w:val="18"/>
              </w:rPr>
              <w:t>R1, R2</w:t>
            </w:r>
          </w:p>
        </w:tc>
        <w:tc>
          <w:tcPr>
            <w:tcW w:w="577" w:type="dxa"/>
            <w:tcBorders>
              <w:top w:val="single" w:sz="8" w:space="0" w:color="auto"/>
              <w:left w:val="single" w:sz="8" w:space="0" w:color="auto"/>
              <w:bottom w:val="single" w:sz="8" w:space="0" w:color="auto"/>
              <w:right w:val="single" w:sz="8" w:space="0" w:color="auto"/>
            </w:tcBorders>
          </w:tcPr>
          <w:p w14:paraId="7EF0C7D7" w14:textId="77777777" w:rsidR="00D005A8" w:rsidRPr="00E0512F" w:rsidRDefault="00D005A8" w:rsidP="00432C04">
            <w:pPr>
              <w:adjustRightInd w:val="0"/>
              <w:snapToGrid w:val="0"/>
              <w:contextualSpacing/>
              <w:jc w:val="right"/>
              <w:rPr>
                <w:rFonts w:ascii="Arial" w:hAnsi="Arial" w:cs="Arial"/>
                <w:sz w:val="18"/>
                <w:szCs w:val="18"/>
              </w:rPr>
            </w:pPr>
            <w:r w:rsidRPr="00E0512F">
              <w:rPr>
                <w:rFonts w:ascii="Arial" w:hAnsi="Arial" w:cs="Arial"/>
                <w:sz w:val="18"/>
                <w:szCs w:val="18"/>
              </w:rPr>
              <w:t>2</w:t>
            </w:r>
          </w:p>
        </w:tc>
        <w:tc>
          <w:tcPr>
            <w:tcW w:w="558" w:type="dxa"/>
            <w:tcBorders>
              <w:top w:val="single" w:sz="8" w:space="0" w:color="auto"/>
              <w:left w:val="single" w:sz="8" w:space="0" w:color="auto"/>
              <w:bottom w:val="single" w:sz="8" w:space="0" w:color="auto"/>
              <w:right w:val="single" w:sz="8" w:space="0" w:color="auto"/>
            </w:tcBorders>
          </w:tcPr>
          <w:p w14:paraId="762F89E6" w14:textId="77777777" w:rsidR="00D005A8" w:rsidRPr="00E0512F" w:rsidRDefault="00D005A8" w:rsidP="00432C04">
            <w:pPr>
              <w:adjustRightInd w:val="0"/>
              <w:snapToGrid w:val="0"/>
              <w:contextualSpacing/>
              <w:jc w:val="right"/>
              <w:rPr>
                <w:rFonts w:ascii="Arial" w:hAnsi="Arial" w:cs="Arial"/>
                <w:sz w:val="18"/>
                <w:szCs w:val="18"/>
              </w:rPr>
            </w:pPr>
            <w:r w:rsidRPr="00E0512F">
              <w:rPr>
                <w:rFonts w:ascii="Arial" w:hAnsi="Arial" w:cs="Arial"/>
                <w:sz w:val="18"/>
                <w:szCs w:val="18"/>
              </w:rPr>
              <w:t>2</w:t>
            </w:r>
          </w:p>
        </w:tc>
        <w:tc>
          <w:tcPr>
            <w:tcW w:w="2977" w:type="dxa"/>
            <w:tcBorders>
              <w:top w:val="single" w:sz="8" w:space="0" w:color="auto"/>
              <w:left w:val="single" w:sz="8" w:space="0" w:color="auto"/>
              <w:bottom w:val="single" w:sz="8" w:space="0" w:color="auto"/>
              <w:right w:val="single" w:sz="8" w:space="0" w:color="auto"/>
            </w:tcBorders>
          </w:tcPr>
          <w:p w14:paraId="18CA3411" w14:textId="77777777" w:rsidR="00D005A8" w:rsidRPr="00E0512F" w:rsidRDefault="00D005A8" w:rsidP="00432C04">
            <w:pPr>
              <w:adjustRightInd w:val="0"/>
              <w:snapToGrid w:val="0"/>
              <w:contextualSpacing/>
              <w:rPr>
                <w:rFonts w:ascii="Arial" w:hAnsi="Arial" w:cs="Arial"/>
                <w:sz w:val="18"/>
                <w:szCs w:val="18"/>
              </w:rPr>
            </w:pPr>
          </w:p>
        </w:tc>
      </w:tr>
      <w:tr w:rsidR="00D005A8" w:rsidRPr="00E0512F" w14:paraId="06E836D0" w14:textId="77777777" w:rsidTr="00D005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8" w:type="dxa"/>
            <w:tcBorders>
              <w:top w:val="single" w:sz="8" w:space="0" w:color="auto"/>
              <w:left w:val="single" w:sz="8" w:space="0" w:color="auto"/>
              <w:bottom w:val="single" w:sz="8" w:space="0" w:color="auto"/>
              <w:right w:val="single" w:sz="8" w:space="0" w:color="auto"/>
            </w:tcBorders>
          </w:tcPr>
          <w:p w14:paraId="42525FC0" w14:textId="77777777" w:rsidR="00D005A8" w:rsidRPr="00E0512F" w:rsidRDefault="00D005A8" w:rsidP="00432C04">
            <w:pPr>
              <w:adjustRightInd w:val="0"/>
              <w:snapToGrid w:val="0"/>
              <w:contextualSpacing/>
              <w:rPr>
                <w:rFonts w:ascii="Arial" w:hAnsi="Arial" w:cs="Arial"/>
                <w:sz w:val="18"/>
                <w:szCs w:val="18"/>
              </w:rPr>
            </w:pPr>
            <w:r w:rsidRPr="00E0512F">
              <w:rPr>
                <w:rFonts w:ascii="Arial" w:hAnsi="Arial" w:cs="Arial"/>
                <w:sz w:val="18"/>
                <w:szCs w:val="18"/>
              </w:rPr>
              <w:t>[RRCInactive]</w:t>
            </w:r>
          </w:p>
        </w:tc>
        <w:tc>
          <w:tcPr>
            <w:tcW w:w="627" w:type="dxa"/>
            <w:tcBorders>
              <w:top w:val="single" w:sz="8" w:space="0" w:color="auto"/>
              <w:left w:val="single" w:sz="8" w:space="0" w:color="auto"/>
              <w:bottom w:val="single" w:sz="8" w:space="0" w:color="auto"/>
              <w:right w:val="single" w:sz="8" w:space="0" w:color="auto"/>
            </w:tcBorders>
          </w:tcPr>
          <w:p w14:paraId="6D300DC2" w14:textId="77777777" w:rsidR="00D005A8" w:rsidRPr="00E0512F" w:rsidRDefault="00D005A8" w:rsidP="00432C04">
            <w:pPr>
              <w:adjustRightInd w:val="0"/>
              <w:snapToGrid w:val="0"/>
              <w:contextualSpacing/>
              <w:jc w:val="right"/>
              <w:rPr>
                <w:rFonts w:ascii="Arial" w:hAnsi="Arial" w:cs="Arial"/>
                <w:sz w:val="18"/>
                <w:szCs w:val="18"/>
              </w:rPr>
            </w:pPr>
            <w:r w:rsidRPr="00E0512F">
              <w:rPr>
                <w:rFonts w:ascii="Arial" w:hAnsi="Arial" w:cs="Arial"/>
                <w:sz w:val="18"/>
                <w:szCs w:val="18"/>
              </w:rPr>
              <w:t>2</w:t>
            </w:r>
          </w:p>
        </w:tc>
        <w:tc>
          <w:tcPr>
            <w:tcW w:w="1535" w:type="dxa"/>
            <w:tcBorders>
              <w:top w:val="single" w:sz="8" w:space="0" w:color="auto"/>
              <w:left w:val="single" w:sz="8" w:space="0" w:color="auto"/>
              <w:bottom w:val="single" w:sz="8" w:space="0" w:color="auto"/>
              <w:right w:val="single" w:sz="8" w:space="0" w:color="auto"/>
            </w:tcBorders>
          </w:tcPr>
          <w:p w14:paraId="678CB07A" w14:textId="77777777" w:rsidR="00D005A8" w:rsidRPr="00E0512F" w:rsidRDefault="00D005A8" w:rsidP="00432C04">
            <w:pPr>
              <w:adjustRightInd w:val="0"/>
              <w:snapToGrid w:val="0"/>
              <w:contextualSpacing/>
              <w:rPr>
                <w:rFonts w:ascii="Arial" w:hAnsi="Arial" w:cs="Arial"/>
                <w:sz w:val="18"/>
                <w:szCs w:val="18"/>
              </w:rPr>
            </w:pPr>
            <w:r w:rsidRPr="00E0512F">
              <w:rPr>
                <w:rFonts w:ascii="Arial" w:hAnsi="Arial" w:cs="Arial"/>
                <w:sz w:val="18"/>
                <w:szCs w:val="18"/>
              </w:rPr>
              <w:t>R2, R3</w:t>
            </w:r>
          </w:p>
        </w:tc>
        <w:tc>
          <w:tcPr>
            <w:tcW w:w="577" w:type="dxa"/>
            <w:tcBorders>
              <w:top w:val="single" w:sz="8" w:space="0" w:color="auto"/>
              <w:left w:val="single" w:sz="8" w:space="0" w:color="auto"/>
              <w:bottom w:val="single" w:sz="8" w:space="0" w:color="auto"/>
              <w:right w:val="single" w:sz="8" w:space="0" w:color="auto"/>
            </w:tcBorders>
          </w:tcPr>
          <w:p w14:paraId="1B5B32D5" w14:textId="77777777" w:rsidR="00D005A8" w:rsidRPr="00E0512F" w:rsidRDefault="00D005A8" w:rsidP="00432C04">
            <w:pPr>
              <w:adjustRightInd w:val="0"/>
              <w:snapToGrid w:val="0"/>
              <w:contextualSpacing/>
              <w:jc w:val="right"/>
              <w:rPr>
                <w:rFonts w:ascii="Arial" w:hAnsi="Arial" w:cs="Arial"/>
                <w:sz w:val="18"/>
                <w:szCs w:val="18"/>
              </w:rPr>
            </w:pPr>
            <w:r w:rsidRPr="00E0512F">
              <w:rPr>
                <w:rFonts w:ascii="Arial" w:hAnsi="Arial" w:cs="Arial"/>
                <w:sz w:val="18"/>
                <w:szCs w:val="18"/>
              </w:rPr>
              <w:t>3</w:t>
            </w:r>
          </w:p>
        </w:tc>
        <w:tc>
          <w:tcPr>
            <w:tcW w:w="558" w:type="dxa"/>
            <w:tcBorders>
              <w:top w:val="single" w:sz="8" w:space="0" w:color="auto"/>
              <w:left w:val="single" w:sz="8" w:space="0" w:color="auto"/>
              <w:bottom w:val="single" w:sz="8" w:space="0" w:color="auto"/>
              <w:right w:val="single" w:sz="8" w:space="0" w:color="auto"/>
            </w:tcBorders>
          </w:tcPr>
          <w:p w14:paraId="14B9C82F" w14:textId="77777777" w:rsidR="00D005A8" w:rsidRPr="00E0512F" w:rsidRDefault="00D005A8" w:rsidP="00432C04">
            <w:pPr>
              <w:adjustRightInd w:val="0"/>
              <w:snapToGrid w:val="0"/>
              <w:contextualSpacing/>
              <w:jc w:val="right"/>
              <w:rPr>
                <w:rFonts w:ascii="Arial" w:hAnsi="Arial" w:cs="Arial"/>
                <w:sz w:val="18"/>
                <w:szCs w:val="18"/>
              </w:rPr>
            </w:pPr>
            <w:r w:rsidRPr="00E0512F">
              <w:rPr>
                <w:rFonts w:ascii="Arial" w:hAnsi="Arial" w:cs="Arial"/>
                <w:sz w:val="18"/>
                <w:szCs w:val="18"/>
              </w:rPr>
              <w:t>2</w:t>
            </w:r>
          </w:p>
        </w:tc>
        <w:tc>
          <w:tcPr>
            <w:tcW w:w="2977" w:type="dxa"/>
            <w:tcBorders>
              <w:top w:val="single" w:sz="8" w:space="0" w:color="auto"/>
              <w:left w:val="single" w:sz="8" w:space="0" w:color="auto"/>
              <w:bottom w:val="single" w:sz="8" w:space="0" w:color="auto"/>
              <w:right w:val="single" w:sz="8" w:space="0" w:color="auto"/>
            </w:tcBorders>
          </w:tcPr>
          <w:p w14:paraId="36416C65" w14:textId="77777777" w:rsidR="00D005A8" w:rsidRPr="00E0512F" w:rsidRDefault="00D005A8" w:rsidP="00432C04">
            <w:pPr>
              <w:adjustRightInd w:val="0"/>
              <w:snapToGrid w:val="0"/>
              <w:contextualSpacing/>
              <w:rPr>
                <w:rFonts w:ascii="Arial" w:hAnsi="Arial" w:cs="Arial"/>
                <w:sz w:val="18"/>
                <w:szCs w:val="18"/>
              </w:rPr>
            </w:pPr>
            <w:r w:rsidRPr="00E0512F">
              <w:rPr>
                <w:rFonts w:ascii="Arial" w:hAnsi="Arial" w:cs="Arial"/>
                <w:sz w:val="18"/>
                <w:szCs w:val="18"/>
              </w:rPr>
              <w:t>+1 CR vs. RAN#100</w:t>
            </w:r>
          </w:p>
        </w:tc>
      </w:tr>
      <w:tr w:rsidR="00D005A8" w:rsidRPr="00E0512F" w14:paraId="62063F54" w14:textId="77777777" w:rsidTr="00D005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8" w:type="dxa"/>
            <w:tcBorders>
              <w:top w:val="single" w:sz="8" w:space="0" w:color="auto"/>
              <w:left w:val="single" w:sz="8" w:space="0" w:color="auto"/>
              <w:bottom w:val="single" w:sz="8" w:space="0" w:color="auto"/>
              <w:right w:val="single" w:sz="8" w:space="0" w:color="auto"/>
            </w:tcBorders>
          </w:tcPr>
          <w:p w14:paraId="158B6E0E" w14:textId="77777777" w:rsidR="00D005A8" w:rsidRPr="00E0512F" w:rsidRDefault="00D005A8" w:rsidP="00432C04">
            <w:pPr>
              <w:adjustRightInd w:val="0"/>
              <w:snapToGrid w:val="0"/>
              <w:contextualSpacing/>
              <w:rPr>
                <w:rFonts w:ascii="Arial" w:hAnsi="Arial" w:cs="Arial"/>
                <w:sz w:val="18"/>
                <w:szCs w:val="18"/>
              </w:rPr>
            </w:pPr>
            <w:r w:rsidRPr="00E0512F">
              <w:rPr>
                <w:rFonts w:ascii="Arial" w:hAnsi="Arial" w:cs="Arial"/>
                <w:sz w:val="18"/>
                <w:szCs w:val="18"/>
              </w:rPr>
              <w:t>[SDT_ReleaseEnh]</w:t>
            </w:r>
          </w:p>
        </w:tc>
        <w:tc>
          <w:tcPr>
            <w:tcW w:w="627" w:type="dxa"/>
            <w:tcBorders>
              <w:top w:val="single" w:sz="8" w:space="0" w:color="auto"/>
              <w:left w:val="single" w:sz="8" w:space="0" w:color="auto"/>
              <w:bottom w:val="single" w:sz="8" w:space="0" w:color="auto"/>
              <w:right w:val="single" w:sz="8" w:space="0" w:color="auto"/>
            </w:tcBorders>
          </w:tcPr>
          <w:p w14:paraId="2109D42C" w14:textId="77777777" w:rsidR="00D005A8" w:rsidRPr="00E0512F" w:rsidRDefault="00D005A8" w:rsidP="00432C04">
            <w:pPr>
              <w:adjustRightInd w:val="0"/>
              <w:snapToGrid w:val="0"/>
              <w:contextualSpacing/>
              <w:jc w:val="right"/>
              <w:rPr>
                <w:rFonts w:ascii="Arial" w:hAnsi="Arial" w:cs="Arial"/>
                <w:sz w:val="18"/>
                <w:szCs w:val="18"/>
              </w:rPr>
            </w:pPr>
            <w:r w:rsidRPr="00E0512F">
              <w:rPr>
                <w:rFonts w:ascii="Arial" w:hAnsi="Arial" w:cs="Arial"/>
                <w:sz w:val="18"/>
                <w:szCs w:val="18"/>
              </w:rPr>
              <w:t>2</w:t>
            </w:r>
          </w:p>
        </w:tc>
        <w:tc>
          <w:tcPr>
            <w:tcW w:w="1535" w:type="dxa"/>
            <w:tcBorders>
              <w:top w:val="single" w:sz="8" w:space="0" w:color="auto"/>
              <w:left w:val="single" w:sz="8" w:space="0" w:color="auto"/>
              <w:bottom w:val="single" w:sz="8" w:space="0" w:color="auto"/>
              <w:right w:val="single" w:sz="8" w:space="0" w:color="auto"/>
            </w:tcBorders>
          </w:tcPr>
          <w:p w14:paraId="111D6199" w14:textId="77777777" w:rsidR="00D005A8" w:rsidRPr="00E0512F" w:rsidRDefault="00D005A8" w:rsidP="00432C04">
            <w:pPr>
              <w:adjustRightInd w:val="0"/>
              <w:snapToGrid w:val="0"/>
              <w:contextualSpacing/>
              <w:rPr>
                <w:rFonts w:ascii="Arial" w:hAnsi="Arial" w:cs="Arial"/>
                <w:sz w:val="18"/>
                <w:szCs w:val="18"/>
              </w:rPr>
            </w:pPr>
            <w:r w:rsidRPr="00E0512F">
              <w:rPr>
                <w:rFonts w:ascii="Arial" w:hAnsi="Arial" w:cs="Arial"/>
                <w:sz w:val="18"/>
                <w:szCs w:val="18"/>
              </w:rPr>
              <w:t>R2, R3</w:t>
            </w:r>
          </w:p>
        </w:tc>
        <w:tc>
          <w:tcPr>
            <w:tcW w:w="577" w:type="dxa"/>
            <w:tcBorders>
              <w:top w:val="single" w:sz="8" w:space="0" w:color="auto"/>
              <w:left w:val="single" w:sz="8" w:space="0" w:color="auto"/>
              <w:bottom w:val="single" w:sz="8" w:space="0" w:color="auto"/>
              <w:right w:val="single" w:sz="8" w:space="0" w:color="auto"/>
            </w:tcBorders>
          </w:tcPr>
          <w:p w14:paraId="2F35D43E" w14:textId="77777777" w:rsidR="00D005A8" w:rsidRPr="00E0512F" w:rsidRDefault="00D005A8" w:rsidP="00432C04">
            <w:pPr>
              <w:adjustRightInd w:val="0"/>
              <w:snapToGrid w:val="0"/>
              <w:contextualSpacing/>
              <w:jc w:val="right"/>
              <w:rPr>
                <w:rFonts w:ascii="Arial" w:hAnsi="Arial" w:cs="Arial"/>
                <w:sz w:val="18"/>
                <w:szCs w:val="18"/>
              </w:rPr>
            </w:pPr>
            <w:r w:rsidRPr="00E0512F">
              <w:rPr>
                <w:rFonts w:ascii="Arial" w:hAnsi="Arial" w:cs="Arial"/>
                <w:sz w:val="18"/>
                <w:szCs w:val="18"/>
              </w:rPr>
              <w:t>2</w:t>
            </w:r>
          </w:p>
        </w:tc>
        <w:tc>
          <w:tcPr>
            <w:tcW w:w="558" w:type="dxa"/>
            <w:tcBorders>
              <w:top w:val="single" w:sz="8" w:space="0" w:color="auto"/>
              <w:left w:val="single" w:sz="8" w:space="0" w:color="auto"/>
              <w:bottom w:val="single" w:sz="8" w:space="0" w:color="auto"/>
              <w:right w:val="single" w:sz="8" w:space="0" w:color="auto"/>
            </w:tcBorders>
          </w:tcPr>
          <w:p w14:paraId="3F1C2810" w14:textId="77777777" w:rsidR="00D005A8" w:rsidRPr="00E0512F" w:rsidRDefault="00D005A8" w:rsidP="00432C04">
            <w:pPr>
              <w:adjustRightInd w:val="0"/>
              <w:snapToGrid w:val="0"/>
              <w:contextualSpacing/>
              <w:jc w:val="right"/>
              <w:rPr>
                <w:rFonts w:ascii="Arial" w:hAnsi="Arial" w:cs="Arial"/>
                <w:sz w:val="18"/>
                <w:szCs w:val="18"/>
              </w:rPr>
            </w:pPr>
            <w:r w:rsidRPr="00E0512F">
              <w:rPr>
                <w:rFonts w:ascii="Arial" w:hAnsi="Arial" w:cs="Arial"/>
                <w:sz w:val="18"/>
                <w:szCs w:val="18"/>
              </w:rPr>
              <w:t>2</w:t>
            </w:r>
          </w:p>
        </w:tc>
        <w:tc>
          <w:tcPr>
            <w:tcW w:w="2977" w:type="dxa"/>
            <w:tcBorders>
              <w:top w:val="single" w:sz="8" w:space="0" w:color="auto"/>
              <w:left w:val="single" w:sz="8" w:space="0" w:color="auto"/>
              <w:bottom w:val="single" w:sz="8" w:space="0" w:color="auto"/>
              <w:right w:val="single" w:sz="8" w:space="0" w:color="auto"/>
            </w:tcBorders>
          </w:tcPr>
          <w:p w14:paraId="3639C9FA" w14:textId="77777777" w:rsidR="00D005A8" w:rsidRPr="00E0512F" w:rsidRDefault="00D005A8" w:rsidP="00432C04">
            <w:pPr>
              <w:adjustRightInd w:val="0"/>
              <w:snapToGrid w:val="0"/>
              <w:contextualSpacing/>
              <w:rPr>
                <w:rFonts w:ascii="Arial" w:hAnsi="Arial" w:cs="Arial"/>
                <w:sz w:val="18"/>
                <w:szCs w:val="18"/>
              </w:rPr>
            </w:pPr>
          </w:p>
        </w:tc>
      </w:tr>
      <w:tr w:rsidR="00D005A8" w:rsidRPr="00E0512F" w14:paraId="10908365" w14:textId="77777777" w:rsidTr="00D005A8">
        <w:tc>
          <w:tcPr>
            <w:tcW w:w="3048" w:type="dxa"/>
            <w:tcBorders>
              <w:bottom w:val="single" w:sz="8" w:space="0" w:color="auto"/>
            </w:tcBorders>
          </w:tcPr>
          <w:p w14:paraId="7493AA39" w14:textId="77777777" w:rsidR="00D005A8" w:rsidRPr="00E0512F" w:rsidRDefault="00D005A8" w:rsidP="00D005A8">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[SI-SCHEDULING]</w:t>
            </w:r>
          </w:p>
        </w:tc>
        <w:tc>
          <w:tcPr>
            <w:tcW w:w="627" w:type="dxa"/>
            <w:tcBorders>
              <w:bottom w:val="single" w:sz="8" w:space="0" w:color="auto"/>
            </w:tcBorders>
          </w:tcPr>
          <w:p w14:paraId="5FF63305" w14:textId="77777777" w:rsidR="00D005A8" w:rsidRPr="00E0512F" w:rsidRDefault="00D005A8" w:rsidP="00D005A8">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w:t>
            </w:r>
          </w:p>
        </w:tc>
        <w:tc>
          <w:tcPr>
            <w:tcW w:w="1535" w:type="dxa"/>
            <w:tcBorders>
              <w:bottom w:val="single" w:sz="8" w:space="0" w:color="auto"/>
            </w:tcBorders>
          </w:tcPr>
          <w:p w14:paraId="0310350A" w14:textId="77777777" w:rsidR="00D005A8" w:rsidRPr="00E0512F" w:rsidRDefault="00D005A8" w:rsidP="00D005A8">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R2</w:t>
            </w:r>
          </w:p>
        </w:tc>
        <w:tc>
          <w:tcPr>
            <w:tcW w:w="577" w:type="dxa"/>
            <w:tcBorders>
              <w:bottom w:val="single" w:sz="8" w:space="0" w:color="auto"/>
            </w:tcBorders>
          </w:tcPr>
          <w:p w14:paraId="1FCF7B87" w14:textId="77777777" w:rsidR="00D005A8" w:rsidRPr="00E0512F" w:rsidRDefault="00D005A8" w:rsidP="00D005A8">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3</w:t>
            </w:r>
          </w:p>
        </w:tc>
        <w:tc>
          <w:tcPr>
            <w:tcW w:w="558" w:type="dxa"/>
            <w:tcBorders>
              <w:bottom w:val="single" w:sz="8" w:space="0" w:color="auto"/>
            </w:tcBorders>
          </w:tcPr>
          <w:p w14:paraId="75C2BB0A" w14:textId="77777777" w:rsidR="00D005A8" w:rsidRPr="00E0512F" w:rsidRDefault="00D005A8" w:rsidP="00D005A8">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2</w:t>
            </w:r>
          </w:p>
        </w:tc>
        <w:tc>
          <w:tcPr>
            <w:tcW w:w="2977" w:type="dxa"/>
            <w:tcBorders>
              <w:bottom w:val="single" w:sz="8" w:space="0" w:color="auto"/>
            </w:tcBorders>
          </w:tcPr>
          <w:p w14:paraId="54F9DC98" w14:textId="14748261" w:rsidR="00D005A8" w:rsidRPr="00E0512F" w:rsidRDefault="00D005A8" w:rsidP="00D005A8">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No change vs. RAN#100</w:t>
            </w:r>
          </w:p>
        </w:tc>
      </w:tr>
    </w:tbl>
    <w:p w14:paraId="6D5175FF" w14:textId="77777777" w:rsidR="00F17088" w:rsidRPr="00E0512F" w:rsidRDefault="00F17088" w:rsidP="00F17088"/>
    <w:p w14:paraId="2F018FE0" w14:textId="0466264D" w:rsidR="001058E8" w:rsidRPr="00E0512F" w:rsidRDefault="001058E8" w:rsidP="001058E8">
      <w:r w:rsidRPr="00E0512F">
        <w:rPr>
          <w:b/>
        </w:rPr>
        <w:t xml:space="preserve">Observation </w:t>
      </w:r>
      <w:r w:rsidRPr="00E0512F">
        <w:rPr>
          <w:b/>
        </w:rPr>
        <w:t>2</w:t>
      </w:r>
      <w:r w:rsidRPr="00E0512F">
        <w:t xml:space="preserve">: No additional CRs were added to the TEI identifiers that already had </w:t>
      </w:r>
      <w:r w:rsidRPr="00E0512F">
        <w:t>three or four cycles</w:t>
      </w:r>
      <w:r w:rsidRPr="00E0512F">
        <w:t xml:space="preserve"> at RAN#100</w:t>
      </w:r>
      <w:r w:rsidRPr="00E0512F">
        <w:t xml:space="preserve">. </w:t>
      </w:r>
      <w:r w:rsidR="008F4CA8" w:rsidRPr="00E0512F">
        <w:t>However, a</w:t>
      </w:r>
      <w:r w:rsidRPr="00E0512F">
        <w:t xml:space="preserve"> large number of TEI does violate the rule that all work shall complete in all WGs within one cycle</w:t>
      </w:r>
      <w:r w:rsidR="008F4CA8" w:rsidRPr="00E0512F">
        <w:t xml:space="preserve"> - and another (general) rule that all CRs shall be brought together as a package.</w:t>
      </w:r>
    </w:p>
    <w:p w14:paraId="08924EE0" w14:textId="68B81FA0" w:rsidR="008F4CA8" w:rsidRPr="00E0512F" w:rsidRDefault="008F4CA8" w:rsidP="008F4CA8">
      <w:pPr>
        <w:rPr>
          <w:b/>
        </w:rPr>
      </w:pPr>
      <w:r w:rsidRPr="00E0512F">
        <w:rPr>
          <w:b/>
        </w:rPr>
        <w:t xml:space="preserve">Proposal 1: </w:t>
      </w:r>
      <w:r w:rsidRPr="00E0512F">
        <w:rPr>
          <w:b/>
        </w:rPr>
        <w:t>Proponents of TEI CRs shall explicitly check during the quarter that all relevant work is completed in all RAN WGs before asking approval from RAN plenary</w:t>
      </w:r>
      <w:r w:rsidRPr="00E0512F">
        <w:rPr>
          <w:b/>
        </w:rPr>
        <w:t>.</w:t>
      </w:r>
    </w:p>
    <w:p w14:paraId="3A98815D" w14:textId="77777777" w:rsidR="002C061F" w:rsidRPr="00E0512F" w:rsidRDefault="002C061F" w:rsidP="00F17088"/>
    <w:p w14:paraId="258BCA68" w14:textId="2CCD5831" w:rsidR="005A432F" w:rsidRPr="00E0512F" w:rsidRDefault="002C061F" w:rsidP="00332CA8">
      <w:pPr>
        <w:pStyle w:val="Heading2"/>
      </w:pPr>
      <w:r w:rsidRPr="00E0512F">
        <w:t>3.3</w:t>
      </w:r>
      <w:r w:rsidR="004A01C3" w:rsidRPr="00E0512F">
        <w:tab/>
      </w:r>
      <w:r w:rsidR="00332CA8" w:rsidRPr="00E0512F">
        <w:t>D3.</w:t>
      </w:r>
      <w:r w:rsidR="00332CA8" w:rsidRPr="00E0512F">
        <w:tab/>
        <w:t xml:space="preserve">It is not possible to trigger work in RAN WGs via TEI CRs coming from TSG SA/CT or SA/CT WGs. The </w:t>
      </w:r>
      <w:r w:rsidR="00332CA8" w:rsidRPr="00E0512F">
        <w:tab/>
        <w:t>same applies for the reverse direction. Cases identified by the RAN WGs have to be reported to TSG RAN and the affected TSG (SA or CT) stating that an SA/CT WI is req</w:t>
      </w:r>
      <w:r w:rsidR="002D202D" w:rsidRPr="00E0512F">
        <w:t xml:space="preserve">uired for RAN to undertake the </w:t>
      </w:r>
      <w:r w:rsidR="00332CA8" w:rsidRPr="00E0512F">
        <w:t>work.</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048"/>
        <w:gridCol w:w="627"/>
        <w:gridCol w:w="1535"/>
        <w:gridCol w:w="577"/>
        <w:gridCol w:w="558"/>
        <w:gridCol w:w="2977"/>
      </w:tblGrid>
      <w:tr w:rsidR="00D34630" w:rsidRPr="00E0512F" w14:paraId="3CA4ACD7" w14:textId="77777777" w:rsidTr="002D202D">
        <w:tc>
          <w:tcPr>
            <w:tcW w:w="3048" w:type="dxa"/>
            <w:tcBorders>
              <w:bottom w:val="single" w:sz="8" w:space="0" w:color="auto"/>
            </w:tcBorders>
            <w:vAlign w:val="bottom"/>
          </w:tcPr>
          <w:p w14:paraId="17EF64BE" w14:textId="77777777" w:rsidR="00D34630" w:rsidRPr="00E0512F" w:rsidRDefault="00D34630" w:rsidP="00A026FA">
            <w:pPr>
              <w:pStyle w:val="TAH"/>
              <w:adjustRightInd w:val="0"/>
              <w:snapToGrid w:val="0"/>
              <w:contextualSpacing/>
            </w:pPr>
            <w:r w:rsidRPr="00E0512F">
              <w:t>TEI identifier</w:t>
            </w:r>
          </w:p>
        </w:tc>
        <w:tc>
          <w:tcPr>
            <w:tcW w:w="627" w:type="dxa"/>
            <w:tcBorders>
              <w:bottom w:val="single" w:sz="8" w:space="0" w:color="auto"/>
            </w:tcBorders>
          </w:tcPr>
          <w:p w14:paraId="55F88C30" w14:textId="77777777" w:rsidR="00D34630" w:rsidRPr="00E0512F" w:rsidRDefault="00D34630" w:rsidP="00A026FA">
            <w:pPr>
              <w:pStyle w:val="TAH"/>
              <w:adjustRightInd w:val="0"/>
              <w:snapToGrid w:val="0"/>
              <w:contextualSpacing/>
            </w:pPr>
            <w:r w:rsidRPr="00E0512F">
              <w:t>#WG</w:t>
            </w:r>
          </w:p>
        </w:tc>
        <w:tc>
          <w:tcPr>
            <w:tcW w:w="1535" w:type="dxa"/>
            <w:tcBorders>
              <w:bottom w:val="single" w:sz="8" w:space="0" w:color="auto"/>
            </w:tcBorders>
            <w:vAlign w:val="bottom"/>
          </w:tcPr>
          <w:p w14:paraId="3B26EBFF" w14:textId="77777777" w:rsidR="00D34630" w:rsidRPr="00E0512F" w:rsidRDefault="00D34630" w:rsidP="00A026FA">
            <w:pPr>
              <w:pStyle w:val="TAH"/>
              <w:adjustRightInd w:val="0"/>
              <w:snapToGrid w:val="0"/>
              <w:contextualSpacing/>
            </w:pPr>
            <w:r w:rsidRPr="00E0512F">
              <w:t>Involved WGs</w:t>
            </w:r>
          </w:p>
        </w:tc>
        <w:tc>
          <w:tcPr>
            <w:tcW w:w="577" w:type="dxa"/>
            <w:tcBorders>
              <w:bottom w:val="single" w:sz="8" w:space="0" w:color="auto"/>
            </w:tcBorders>
            <w:vAlign w:val="bottom"/>
          </w:tcPr>
          <w:p w14:paraId="5F387851" w14:textId="77777777" w:rsidR="00D34630" w:rsidRPr="00E0512F" w:rsidRDefault="00D34630" w:rsidP="00A026FA">
            <w:pPr>
              <w:pStyle w:val="TAH"/>
              <w:adjustRightInd w:val="0"/>
              <w:snapToGrid w:val="0"/>
              <w:contextualSpacing/>
            </w:pPr>
            <w:r w:rsidRPr="00E0512F">
              <w:t>#CR</w:t>
            </w:r>
          </w:p>
        </w:tc>
        <w:tc>
          <w:tcPr>
            <w:tcW w:w="558" w:type="dxa"/>
            <w:tcBorders>
              <w:bottom w:val="single" w:sz="8" w:space="0" w:color="auto"/>
            </w:tcBorders>
          </w:tcPr>
          <w:p w14:paraId="146C9DBC" w14:textId="77777777" w:rsidR="00D34630" w:rsidRPr="00E0512F" w:rsidRDefault="00D34630" w:rsidP="00A026FA">
            <w:pPr>
              <w:pStyle w:val="TAH"/>
              <w:adjustRightInd w:val="0"/>
              <w:snapToGrid w:val="0"/>
              <w:contextualSpacing/>
            </w:pPr>
            <w:r w:rsidRPr="00E0512F">
              <w:t>#Cy</w:t>
            </w:r>
          </w:p>
        </w:tc>
        <w:tc>
          <w:tcPr>
            <w:tcW w:w="2977" w:type="dxa"/>
            <w:tcBorders>
              <w:bottom w:val="single" w:sz="8" w:space="0" w:color="auto"/>
            </w:tcBorders>
            <w:vAlign w:val="bottom"/>
          </w:tcPr>
          <w:p w14:paraId="6819B0E8" w14:textId="77777777" w:rsidR="00D34630" w:rsidRPr="00E0512F" w:rsidRDefault="00D34630" w:rsidP="00A026FA">
            <w:pPr>
              <w:pStyle w:val="TAH"/>
              <w:adjustRightInd w:val="0"/>
              <w:snapToGrid w:val="0"/>
              <w:contextualSpacing/>
            </w:pPr>
            <w:r w:rsidRPr="00E0512F">
              <w:t>Comment</w:t>
            </w:r>
          </w:p>
        </w:tc>
      </w:tr>
      <w:tr w:rsidR="00D34630" w:rsidRPr="00E0512F" w14:paraId="357233D9" w14:textId="77777777" w:rsidTr="00D34630">
        <w:tc>
          <w:tcPr>
            <w:tcW w:w="3048" w:type="dxa"/>
          </w:tcPr>
          <w:p w14:paraId="3CB33524" w14:textId="77777777" w:rsidR="00D34630" w:rsidRPr="00E0512F" w:rsidRDefault="00D34630" w:rsidP="00D34630">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[MINT]</w:t>
            </w:r>
          </w:p>
        </w:tc>
        <w:tc>
          <w:tcPr>
            <w:tcW w:w="627" w:type="dxa"/>
          </w:tcPr>
          <w:p w14:paraId="420A7E58" w14:textId="77777777" w:rsidR="00D34630" w:rsidRPr="00E0512F" w:rsidRDefault="00D34630" w:rsidP="00D34630">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2</w:t>
            </w:r>
          </w:p>
        </w:tc>
        <w:tc>
          <w:tcPr>
            <w:tcW w:w="1535" w:type="dxa"/>
          </w:tcPr>
          <w:p w14:paraId="279DCEC3" w14:textId="77777777" w:rsidR="00D34630" w:rsidRPr="00E0512F" w:rsidRDefault="00D34630" w:rsidP="00D34630">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R2, R3</w:t>
            </w:r>
          </w:p>
        </w:tc>
        <w:tc>
          <w:tcPr>
            <w:tcW w:w="577" w:type="dxa"/>
          </w:tcPr>
          <w:p w14:paraId="6C11CBAE" w14:textId="77777777" w:rsidR="00D34630" w:rsidRPr="00E0512F" w:rsidRDefault="00D34630" w:rsidP="00D34630">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15</w:t>
            </w:r>
          </w:p>
        </w:tc>
        <w:tc>
          <w:tcPr>
            <w:tcW w:w="558" w:type="dxa"/>
          </w:tcPr>
          <w:p w14:paraId="01BFBEF0" w14:textId="77777777" w:rsidR="00D34630" w:rsidRPr="00E0512F" w:rsidRDefault="00D34630" w:rsidP="00D34630">
            <w:pPr>
              <w:adjustRightInd w:val="0"/>
              <w:snapToGrid w:val="0"/>
              <w:contextualSpacing/>
              <w:jc w:val="right"/>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4</w:t>
            </w:r>
          </w:p>
        </w:tc>
        <w:tc>
          <w:tcPr>
            <w:tcW w:w="2977" w:type="dxa"/>
          </w:tcPr>
          <w:p w14:paraId="635E5866" w14:textId="2C7230B1" w:rsidR="00D34630" w:rsidRPr="00E0512F" w:rsidRDefault="00D34630" w:rsidP="00D34630">
            <w:pPr>
              <w:adjustRightInd w:val="0"/>
              <w:snapToGrid w:val="0"/>
              <w:contextualSpacing/>
              <w:rPr>
                <w:rFonts w:ascii="Arial" w:hAnsi="Arial" w:cs="Arial"/>
                <w:color w:val="BFBFBF" w:themeColor="background1" w:themeShade="BF"/>
                <w:sz w:val="18"/>
                <w:szCs w:val="18"/>
              </w:rPr>
            </w:pPr>
            <w:r w:rsidRPr="00E0512F">
              <w:rPr>
                <w:rFonts w:ascii="Arial" w:hAnsi="Arial" w:cs="Arial"/>
                <w:color w:val="BFBFBF" w:themeColor="background1" w:themeShade="BF"/>
                <w:sz w:val="18"/>
                <w:szCs w:val="18"/>
              </w:rPr>
              <w:t>No change vs. RAN#100</w:t>
            </w:r>
          </w:p>
        </w:tc>
      </w:tr>
      <w:tr w:rsidR="00D34630" w:rsidRPr="00E0512F" w14:paraId="632F1DE8" w14:textId="77777777" w:rsidTr="002D20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8" w:type="dxa"/>
            <w:tcBorders>
              <w:top w:val="single" w:sz="8" w:space="0" w:color="auto"/>
              <w:left w:val="single" w:sz="8" w:space="0" w:color="auto"/>
              <w:bottom w:val="single" w:sz="8" w:space="0" w:color="auto"/>
              <w:right w:val="single" w:sz="8" w:space="0" w:color="auto"/>
            </w:tcBorders>
          </w:tcPr>
          <w:p w14:paraId="30CD2239" w14:textId="77777777" w:rsidR="00D34630" w:rsidRPr="00E0512F" w:rsidRDefault="00D34630" w:rsidP="009D1485">
            <w:pPr>
              <w:adjustRightInd w:val="0"/>
              <w:snapToGrid w:val="0"/>
              <w:contextualSpacing/>
              <w:rPr>
                <w:rFonts w:ascii="Arial" w:hAnsi="Arial" w:cs="Arial"/>
                <w:sz w:val="18"/>
                <w:szCs w:val="18"/>
              </w:rPr>
            </w:pPr>
            <w:r w:rsidRPr="00E0512F">
              <w:rPr>
                <w:rFonts w:ascii="Arial" w:hAnsi="Arial" w:cs="Arial"/>
                <w:sz w:val="18"/>
                <w:szCs w:val="18"/>
              </w:rPr>
              <w:t>[REDIRECTION to 3G]</w:t>
            </w:r>
          </w:p>
        </w:tc>
        <w:tc>
          <w:tcPr>
            <w:tcW w:w="627" w:type="dxa"/>
            <w:tcBorders>
              <w:top w:val="single" w:sz="8" w:space="0" w:color="auto"/>
              <w:left w:val="single" w:sz="8" w:space="0" w:color="auto"/>
              <w:bottom w:val="single" w:sz="8" w:space="0" w:color="auto"/>
              <w:right w:val="single" w:sz="8" w:space="0" w:color="auto"/>
            </w:tcBorders>
          </w:tcPr>
          <w:p w14:paraId="48A6C31E" w14:textId="77777777" w:rsidR="00D34630" w:rsidRPr="00E0512F" w:rsidRDefault="00D34630" w:rsidP="009D1485">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1535" w:type="dxa"/>
            <w:tcBorders>
              <w:top w:val="single" w:sz="8" w:space="0" w:color="auto"/>
              <w:left w:val="single" w:sz="8" w:space="0" w:color="auto"/>
              <w:bottom w:val="single" w:sz="8" w:space="0" w:color="auto"/>
              <w:right w:val="single" w:sz="8" w:space="0" w:color="auto"/>
            </w:tcBorders>
          </w:tcPr>
          <w:p w14:paraId="40982AA5" w14:textId="77777777" w:rsidR="00D34630" w:rsidRPr="00E0512F" w:rsidRDefault="00D34630" w:rsidP="009D1485">
            <w:pPr>
              <w:adjustRightInd w:val="0"/>
              <w:snapToGrid w:val="0"/>
              <w:contextualSpacing/>
              <w:rPr>
                <w:rFonts w:ascii="Arial" w:hAnsi="Arial" w:cs="Arial"/>
                <w:sz w:val="18"/>
                <w:szCs w:val="18"/>
              </w:rPr>
            </w:pPr>
            <w:r w:rsidRPr="00E0512F">
              <w:rPr>
                <w:rFonts w:ascii="Arial" w:hAnsi="Arial" w:cs="Arial"/>
                <w:sz w:val="18"/>
                <w:szCs w:val="18"/>
              </w:rPr>
              <w:t>R2</w:t>
            </w:r>
          </w:p>
        </w:tc>
        <w:tc>
          <w:tcPr>
            <w:tcW w:w="577" w:type="dxa"/>
            <w:tcBorders>
              <w:top w:val="single" w:sz="8" w:space="0" w:color="auto"/>
              <w:left w:val="single" w:sz="8" w:space="0" w:color="auto"/>
              <w:bottom w:val="single" w:sz="8" w:space="0" w:color="auto"/>
              <w:right w:val="single" w:sz="8" w:space="0" w:color="auto"/>
            </w:tcBorders>
          </w:tcPr>
          <w:p w14:paraId="28A8C021" w14:textId="77777777" w:rsidR="00D34630" w:rsidRPr="00E0512F" w:rsidRDefault="00D34630" w:rsidP="009D1485">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558" w:type="dxa"/>
            <w:tcBorders>
              <w:top w:val="single" w:sz="8" w:space="0" w:color="auto"/>
              <w:left w:val="single" w:sz="8" w:space="0" w:color="auto"/>
              <w:bottom w:val="single" w:sz="8" w:space="0" w:color="auto"/>
              <w:right w:val="single" w:sz="8" w:space="0" w:color="auto"/>
            </w:tcBorders>
          </w:tcPr>
          <w:p w14:paraId="6CDF70B3" w14:textId="77777777" w:rsidR="00D34630" w:rsidRPr="00E0512F" w:rsidRDefault="00D34630" w:rsidP="009D1485">
            <w:pPr>
              <w:adjustRightInd w:val="0"/>
              <w:snapToGrid w:val="0"/>
              <w:contextualSpacing/>
              <w:jc w:val="right"/>
              <w:rPr>
                <w:rFonts w:ascii="Arial" w:hAnsi="Arial" w:cs="Arial"/>
                <w:sz w:val="18"/>
                <w:szCs w:val="18"/>
              </w:rPr>
            </w:pPr>
            <w:r w:rsidRPr="00E0512F">
              <w:rPr>
                <w:rFonts w:ascii="Arial" w:hAnsi="Arial" w:cs="Arial"/>
                <w:sz w:val="18"/>
                <w:szCs w:val="18"/>
              </w:rPr>
              <w:t>1</w:t>
            </w:r>
          </w:p>
        </w:tc>
        <w:tc>
          <w:tcPr>
            <w:tcW w:w="2977" w:type="dxa"/>
            <w:tcBorders>
              <w:top w:val="single" w:sz="8" w:space="0" w:color="auto"/>
              <w:left w:val="single" w:sz="8" w:space="0" w:color="auto"/>
              <w:bottom w:val="single" w:sz="8" w:space="0" w:color="auto"/>
              <w:right w:val="single" w:sz="8" w:space="0" w:color="auto"/>
            </w:tcBorders>
          </w:tcPr>
          <w:p w14:paraId="52F38481" w14:textId="77777777" w:rsidR="00D34630" w:rsidRPr="00E0512F" w:rsidRDefault="00D34630" w:rsidP="009D1485">
            <w:pPr>
              <w:adjustRightInd w:val="0"/>
              <w:snapToGrid w:val="0"/>
              <w:contextualSpacing/>
              <w:rPr>
                <w:rFonts w:ascii="Arial" w:hAnsi="Arial" w:cs="Arial"/>
                <w:color w:val="FF0000"/>
                <w:sz w:val="18"/>
                <w:szCs w:val="18"/>
              </w:rPr>
            </w:pPr>
            <w:r w:rsidRPr="00E0512F">
              <w:rPr>
                <w:rFonts w:ascii="Arial" w:hAnsi="Arial" w:cs="Arial"/>
                <w:color w:val="FF0000"/>
                <w:sz w:val="18"/>
                <w:szCs w:val="18"/>
              </w:rPr>
              <w:t>Cross-TSG TEI</w:t>
            </w:r>
          </w:p>
        </w:tc>
      </w:tr>
    </w:tbl>
    <w:p w14:paraId="184755FD" w14:textId="5CBD2D16" w:rsidR="002C061F" w:rsidRPr="00E0512F" w:rsidRDefault="002C061F" w:rsidP="002C061F"/>
    <w:p w14:paraId="5AA009C2" w14:textId="257DB28C" w:rsidR="002D71C1" w:rsidRPr="00E0512F" w:rsidRDefault="002D202D" w:rsidP="002D202D">
      <w:r w:rsidRPr="00E0512F">
        <w:rPr>
          <w:b/>
        </w:rPr>
        <w:t>Observation 3</w:t>
      </w:r>
      <w:r w:rsidRPr="00E0512F">
        <w:t xml:space="preserve">: Although 'only' one new violation is captured in the table above, yet another case was encountered by RAN3 in Q2. RAN3 received </w:t>
      </w:r>
      <w:r w:rsidRPr="00E0512F">
        <w:t xml:space="preserve">CT4 LS in R3-243006(=C4-241525), </w:t>
      </w:r>
      <w:r w:rsidRPr="00E0512F">
        <w:t xml:space="preserve">with a TEI18 Cat.F CR, asking RAN3 to introduce something. </w:t>
      </w:r>
      <w:r w:rsidRPr="00E0512F">
        <w:t>RAN3 agreed CR</w:t>
      </w:r>
      <w:r w:rsidRPr="00E0512F">
        <w:t>s</w:t>
      </w:r>
      <w:r w:rsidRPr="00E0512F">
        <w:t xml:space="preserve"> in R3-243902 to 38.413, R3-243905 to 37.483, R3-243904 to 38.423, with </w:t>
      </w:r>
      <w:r w:rsidRPr="00E0512F">
        <w:t xml:space="preserve">WI </w:t>
      </w:r>
      <w:r w:rsidRPr="00E0512F">
        <w:t xml:space="preserve">code as </w:t>
      </w:r>
      <w:r w:rsidRPr="00E0512F">
        <w:t>"NewRAT-Core, TEI18"</w:t>
      </w:r>
      <w:r w:rsidR="00E3015F" w:rsidRPr="00E0512F">
        <w:t xml:space="preserve"> but </w:t>
      </w:r>
      <w:r w:rsidR="00592658">
        <w:t>CT (and SA) need a reminder that cross-TSG TEI is not allowed</w:t>
      </w:r>
      <w:r w:rsidR="00E3015F" w:rsidRPr="00E0512F">
        <w:t>.</w:t>
      </w:r>
    </w:p>
    <w:p w14:paraId="228D3E32" w14:textId="68840D58" w:rsidR="002D202D" w:rsidRPr="00E0512F" w:rsidRDefault="002D71C1" w:rsidP="002D202D">
      <w:pPr>
        <w:rPr>
          <w:b/>
        </w:rPr>
      </w:pPr>
      <w:r w:rsidRPr="00E0512F">
        <w:rPr>
          <w:b/>
        </w:rPr>
        <w:t xml:space="preserve">Proposal </w:t>
      </w:r>
      <w:r w:rsidR="006758A5" w:rsidRPr="00E0512F">
        <w:rPr>
          <w:b/>
        </w:rPr>
        <w:t>2</w:t>
      </w:r>
      <w:r w:rsidRPr="00E0512F">
        <w:rPr>
          <w:b/>
        </w:rPr>
        <w:t>:</w:t>
      </w:r>
      <w:r w:rsidR="002D202D" w:rsidRPr="00E0512F">
        <w:rPr>
          <w:b/>
        </w:rPr>
        <w:t xml:space="preserve"> RAN </w:t>
      </w:r>
      <w:r w:rsidR="006758A5" w:rsidRPr="00E0512F">
        <w:rPr>
          <w:b/>
        </w:rPr>
        <w:t>shall</w:t>
      </w:r>
      <w:r w:rsidR="002D202D" w:rsidRPr="00E0512F">
        <w:rPr>
          <w:b/>
        </w:rPr>
        <w:t xml:space="preserve"> take action to remind CT and SA that cross-TSG TEI is not allowed</w:t>
      </w:r>
      <w:r w:rsidR="006758A5" w:rsidRPr="00E0512F">
        <w:rPr>
          <w:b/>
        </w:rPr>
        <w:t>, e.g. by sending an appropriate LS</w:t>
      </w:r>
      <w:r w:rsidR="002D202D" w:rsidRPr="00E0512F">
        <w:rPr>
          <w:b/>
        </w:rPr>
        <w:t>.</w:t>
      </w:r>
    </w:p>
    <w:p w14:paraId="14C4EA84" w14:textId="3A7516AF" w:rsidR="00091B6E" w:rsidRPr="00E0512F" w:rsidRDefault="00357CD5" w:rsidP="00091B6E">
      <w:pPr>
        <w:pStyle w:val="Heading1"/>
      </w:pPr>
      <w:r w:rsidRPr="00E0512F">
        <w:lastRenderedPageBreak/>
        <w:t>4</w:t>
      </w:r>
      <w:r w:rsidR="00091B6E" w:rsidRPr="00E0512F">
        <w:tab/>
      </w:r>
      <w:r w:rsidRPr="00E0512F">
        <w:t>Summary and proposal</w:t>
      </w:r>
    </w:p>
    <w:p w14:paraId="366A0D68" w14:textId="62660A21" w:rsidR="00D723BD" w:rsidRPr="00E0512F" w:rsidRDefault="00A026FA" w:rsidP="00357CD5">
      <w:r w:rsidRPr="00E0512F">
        <w:t xml:space="preserve">The TEI handling procedure in [1] has </w:t>
      </w:r>
      <w:r w:rsidR="00D723BD" w:rsidRPr="00E0512F">
        <w:t>clearly</w:t>
      </w:r>
      <w:r w:rsidRPr="00E0512F">
        <w:t xml:space="preserve"> improved visibility and traceability</w:t>
      </w:r>
      <w:r w:rsidR="00D723BD" w:rsidRPr="00E0512F">
        <w:t xml:space="preserve"> of TEI CRs. </w:t>
      </w:r>
      <w:r w:rsidR="00E0512F" w:rsidRPr="00E0512F">
        <w:t>Also, the handling of TEI in the WGs has improved compared to the situation in RAN#100.</w:t>
      </w:r>
    </w:p>
    <w:p w14:paraId="3D4370AD" w14:textId="77777777" w:rsidR="00D723BD" w:rsidRPr="00E0512F" w:rsidRDefault="00D723BD" w:rsidP="00D723BD">
      <w:r w:rsidRPr="00E0512F">
        <w:rPr>
          <w:b/>
        </w:rPr>
        <w:t>Observation 1</w:t>
      </w:r>
      <w:r w:rsidRPr="00E0512F">
        <w:t>: No additional CRs were added to the TEI identifiers that already had large amounts at RAN#100, and the largest number of CRs for a new TEI identifier was 'only' 7. In other words, the situation compared to RAN#100 has improved significantly.</w:t>
      </w:r>
    </w:p>
    <w:p w14:paraId="07532BDE" w14:textId="77777777" w:rsidR="00D723BD" w:rsidRPr="00E0512F" w:rsidRDefault="00D723BD" w:rsidP="00D723BD">
      <w:r w:rsidRPr="00E0512F">
        <w:rPr>
          <w:b/>
        </w:rPr>
        <w:t>Observation 2</w:t>
      </w:r>
      <w:r w:rsidRPr="00E0512F">
        <w:t>: No additional CRs were added to the TEI identifiers that already had three or four cycles at RAN#100. However, a large number of TEI does violate the rule that all work shall complete in all WGs within one cycle - and another (general) rule that all CRs shall be brought together as a package.</w:t>
      </w:r>
    </w:p>
    <w:p w14:paraId="4FE9AE91" w14:textId="77777777" w:rsidR="00D723BD" w:rsidRPr="00E0512F" w:rsidRDefault="00D723BD" w:rsidP="00D723BD">
      <w:pPr>
        <w:rPr>
          <w:b/>
        </w:rPr>
      </w:pPr>
      <w:r w:rsidRPr="00E0512F">
        <w:rPr>
          <w:b/>
        </w:rPr>
        <w:t>Proposal 1: Proponents of TEI CRs shall explicitly check during the quarter that all relevant work is completed in all RAN WGs before asking approval from RAN plenary.</w:t>
      </w:r>
    </w:p>
    <w:p w14:paraId="0136220E" w14:textId="77777777" w:rsidR="00592658" w:rsidRPr="00E0512F" w:rsidRDefault="00592658" w:rsidP="00592658">
      <w:r w:rsidRPr="00E0512F">
        <w:rPr>
          <w:b/>
        </w:rPr>
        <w:t>Observation 3</w:t>
      </w:r>
      <w:r w:rsidRPr="00E0512F">
        <w:t xml:space="preserve">: Although 'only' one new violation is captured in the table above, yet another case was encountered by RAN3 in Q2. RAN3 received CT4 LS in R3-243006(=C4-241525), with a TEI18 Cat.F CR, asking RAN3 to introduce something. RAN3 agreed CRs in R3-243902 to 38.413, R3-243905 to 37.483, R3-243904 to 38.423, with WI code as "NewRAT-Core, TEI18" but </w:t>
      </w:r>
      <w:r>
        <w:t>CT (and SA) need a reminder that cross-TSG TEI is not allowed</w:t>
      </w:r>
      <w:r w:rsidRPr="00E0512F">
        <w:t>.</w:t>
      </w:r>
    </w:p>
    <w:p w14:paraId="32DB1E28" w14:textId="77777777" w:rsidR="00D723BD" w:rsidRPr="00E0512F" w:rsidRDefault="00D723BD" w:rsidP="00D723BD">
      <w:pPr>
        <w:rPr>
          <w:b/>
        </w:rPr>
      </w:pPr>
      <w:bookmarkStart w:id="1" w:name="_GoBack"/>
      <w:bookmarkEnd w:id="1"/>
      <w:r w:rsidRPr="00E0512F">
        <w:rPr>
          <w:b/>
        </w:rPr>
        <w:t>Proposal 2: RAN shall take action to remind CT and SA that cross-TSG TEI is not allowed, e.g. by sending an appropriate LS.</w:t>
      </w:r>
    </w:p>
    <w:p w14:paraId="524039FC" w14:textId="77777777" w:rsidR="00973BB9" w:rsidRPr="00E0512F" w:rsidRDefault="00973BB9" w:rsidP="00973BB9"/>
    <w:p w14:paraId="71A72422" w14:textId="743C7304" w:rsidR="009F2DE3" w:rsidRPr="00E0512F" w:rsidRDefault="00357CD5" w:rsidP="009F2DE3">
      <w:pPr>
        <w:pStyle w:val="Heading1"/>
      </w:pPr>
      <w:r w:rsidRPr="00E0512F">
        <w:t>5</w:t>
      </w:r>
      <w:r w:rsidR="009F2DE3" w:rsidRPr="00E0512F">
        <w:tab/>
        <w:t>References</w:t>
      </w:r>
    </w:p>
    <w:p w14:paraId="6D8C1F0A" w14:textId="657B6B98" w:rsidR="004E3E22" w:rsidRPr="00E0512F" w:rsidRDefault="006309DF" w:rsidP="004E3E22">
      <w:r w:rsidRPr="00E0512F">
        <w:t>[1]</w:t>
      </w:r>
      <w:r w:rsidRPr="00E0512F">
        <w:tab/>
        <w:t>RP-240858</w:t>
      </w:r>
      <w:r w:rsidR="004E3E22" w:rsidRPr="00E0512F">
        <w:tab/>
        <w:t>Handling of TEI CRs</w:t>
      </w:r>
      <w:r w:rsidR="00226C17" w:rsidRPr="00E0512F">
        <w:t xml:space="preserve"> [status: approved]</w:t>
      </w:r>
      <w:r w:rsidR="004E3E22" w:rsidRPr="00E0512F">
        <w:tab/>
        <w:t>ETSI MCC</w:t>
      </w:r>
      <w:r w:rsidRPr="00E0512F">
        <w:t>, NEC</w:t>
      </w:r>
    </w:p>
    <w:p w14:paraId="4ADB9A22" w14:textId="26A139E6" w:rsidR="006309DF" w:rsidRPr="007808CB" w:rsidRDefault="006309DF" w:rsidP="004E3E22">
      <w:r w:rsidRPr="00E0512F">
        <w:t>[2]</w:t>
      </w:r>
      <w:r w:rsidRPr="00E0512F">
        <w:tab/>
        <w:t>RP-231446</w:t>
      </w:r>
      <w:r w:rsidRPr="00E0512F">
        <w:tab/>
        <w:t>Observations and lessons to be learned through using the TEI handling procedure</w:t>
      </w:r>
      <w:r w:rsidRPr="00E0512F">
        <w:tab/>
        <w:t>NEC</w:t>
      </w:r>
    </w:p>
    <w:p w14:paraId="6B1A792A" w14:textId="77777777" w:rsidR="009F2DE3" w:rsidRPr="007808CB" w:rsidRDefault="009F2DE3" w:rsidP="00CD1C7C"/>
    <w:sectPr w:rsidR="009F2DE3" w:rsidRPr="007808CB" w:rsidSect="00DC357B">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543153" w14:textId="77777777" w:rsidR="00B70046" w:rsidRDefault="00B70046">
      <w:r>
        <w:separator/>
      </w:r>
    </w:p>
  </w:endnote>
  <w:endnote w:type="continuationSeparator" w:id="0">
    <w:p w14:paraId="48F1D5C9" w14:textId="77777777" w:rsidR="00B70046" w:rsidRDefault="00B70046">
      <w:r>
        <w:continuationSeparator/>
      </w:r>
    </w:p>
  </w:endnote>
  <w:endnote w:type="continuationNotice" w:id="1">
    <w:p w14:paraId="18A95CD8" w14:textId="77777777" w:rsidR="00B70046" w:rsidRDefault="00B700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DA94C5" w14:textId="77777777" w:rsidR="00B70046" w:rsidRDefault="00B70046">
      <w:r>
        <w:separator/>
      </w:r>
    </w:p>
  </w:footnote>
  <w:footnote w:type="continuationSeparator" w:id="0">
    <w:p w14:paraId="693DC42C" w14:textId="77777777" w:rsidR="00B70046" w:rsidRDefault="00B70046">
      <w:r>
        <w:continuationSeparator/>
      </w:r>
    </w:p>
  </w:footnote>
  <w:footnote w:type="continuationNotice" w:id="1">
    <w:p w14:paraId="4F099539" w14:textId="77777777" w:rsidR="00B70046" w:rsidRDefault="00B7004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DA5216"/>
    <w:multiLevelType w:val="hybridMultilevel"/>
    <w:tmpl w:val="B0FC46BE"/>
    <w:lvl w:ilvl="0" w:tplc="6DC45AF8">
      <w:start w:val="3"/>
      <w:numFmt w:val="bullet"/>
      <w:lvlText w:val="-"/>
      <w:lvlJc w:val="left"/>
      <w:pPr>
        <w:ind w:left="1440" w:hanging="360"/>
      </w:pPr>
      <w:rPr>
        <w:rFonts w:ascii="Times New Roman" w:eastAsia="Times New Roman" w:hAnsi="Times New Roman" w:cs="Times New Roman"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 w15:restartNumberingAfterBreak="0">
    <w:nsid w:val="051056A8"/>
    <w:multiLevelType w:val="hybridMultilevel"/>
    <w:tmpl w:val="D7AECFC4"/>
    <w:lvl w:ilvl="0" w:tplc="DEA27A64">
      <w:start w:val="2"/>
      <w:numFmt w:val="bullet"/>
      <w:lvlText w:val="-"/>
      <w:lvlJc w:val="left"/>
      <w:pPr>
        <w:ind w:left="417" w:hanging="360"/>
      </w:pPr>
      <w:rPr>
        <w:rFonts w:ascii="Arial" w:eastAsia="Times New Roman" w:hAnsi="Arial" w:cs="Arial"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4" w15:restartNumberingAfterBreak="0">
    <w:nsid w:val="06F87EFF"/>
    <w:multiLevelType w:val="hybridMultilevel"/>
    <w:tmpl w:val="ACF8584C"/>
    <w:lvl w:ilvl="0" w:tplc="6DC45AF8">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74C2DD8"/>
    <w:multiLevelType w:val="hybridMultilevel"/>
    <w:tmpl w:val="D14E4464"/>
    <w:lvl w:ilvl="0" w:tplc="04070001">
      <w:start w:val="1"/>
      <w:numFmt w:val="bullet"/>
      <w:lvlText w:val=""/>
      <w:lvlJc w:val="left"/>
      <w:pPr>
        <w:ind w:left="2520" w:hanging="360"/>
      </w:pPr>
      <w:rPr>
        <w:rFonts w:ascii="Symbol" w:hAnsi="Symbol" w:hint="default"/>
      </w:rPr>
    </w:lvl>
    <w:lvl w:ilvl="1" w:tplc="04070003" w:tentative="1">
      <w:start w:val="1"/>
      <w:numFmt w:val="bullet"/>
      <w:lvlText w:val="o"/>
      <w:lvlJc w:val="left"/>
      <w:pPr>
        <w:ind w:left="3240" w:hanging="360"/>
      </w:pPr>
      <w:rPr>
        <w:rFonts w:ascii="Courier New" w:hAnsi="Courier New" w:cs="Courier New" w:hint="default"/>
      </w:rPr>
    </w:lvl>
    <w:lvl w:ilvl="2" w:tplc="04070005" w:tentative="1">
      <w:start w:val="1"/>
      <w:numFmt w:val="bullet"/>
      <w:lvlText w:val=""/>
      <w:lvlJc w:val="left"/>
      <w:pPr>
        <w:ind w:left="3960" w:hanging="360"/>
      </w:pPr>
      <w:rPr>
        <w:rFonts w:ascii="Wingdings" w:hAnsi="Wingdings" w:hint="default"/>
      </w:rPr>
    </w:lvl>
    <w:lvl w:ilvl="3" w:tplc="04070001" w:tentative="1">
      <w:start w:val="1"/>
      <w:numFmt w:val="bullet"/>
      <w:lvlText w:val=""/>
      <w:lvlJc w:val="left"/>
      <w:pPr>
        <w:ind w:left="4680" w:hanging="360"/>
      </w:pPr>
      <w:rPr>
        <w:rFonts w:ascii="Symbol" w:hAnsi="Symbol" w:hint="default"/>
      </w:rPr>
    </w:lvl>
    <w:lvl w:ilvl="4" w:tplc="04070003" w:tentative="1">
      <w:start w:val="1"/>
      <w:numFmt w:val="bullet"/>
      <w:lvlText w:val="o"/>
      <w:lvlJc w:val="left"/>
      <w:pPr>
        <w:ind w:left="5400" w:hanging="360"/>
      </w:pPr>
      <w:rPr>
        <w:rFonts w:ascii="Courier New" w:hAnsi="Courier New" w:cs="Courier New" w:hint="default"/>
      </w:rPr>
    </w:lvl>
    <w:lvl w:ilvl="5" w:tplc="04070005" w:tentative="1">
      <w:start w:val="1"/>
      <w:numFmt w:val="bullet"/>
      <w:lvlText w:val=""/>
      <w:lvlJc w:val="left"/>
      <w:pPr>
        <w:ind w:left="6120" w:hanging="360"/>
      </w:pPr>
      <w:rPr>
        <w:rFonts w:ascii="Wingdings" w:hAnsi="Wingdings" w:hint="default"/>
      </w:rPr>
    </w:lvl>
    <w:lvl w:ilvl="6" w:tplc="04070001" w:tentative="1">
      <w:start w:val="1"/>
      <w:numFmt w:val="bullet"/>
      <w:lvlText w:val=""/>
      <w:lvlJc w:val="left"/>
      <w:pPr>
        <w:ind w:left="6840" w:hanging="360"/>
      </w:pPr>
      <w:rPr>
        <w:rFonts w:ascii="Symbol" w:hAnsi="Symbol" w:hint="default"/>
      </w:rPr>
    </w:lvl>
    <w:lvl w:ilvl="7" w:tplc="04070003" w:tentative="1">
      <w:start w:val="1"/>
      <w:numFmt w:val="bullet"/>
      <w:lvlText w:val="o"/>
      <w:lvlJc w:val="left"/>
      <w:pPr>
        <w:ind w:left="7560" w:hanging="360"/>
      </w:pPr>
      <w:rPr>
        <w:rFonts w:ascii="Courier New" w:hAnsi="Courier New" w:cs="Courier New" w:hint="default"/>
      </w:rPr>
    </w:lvl>
    <w:lvl w:ilvl="8" w:tplc="04070005" w:tentative="1">
      <w:start w:val="1"/>
      <w:numFmt w:val="bullet"/>
      <w:lvlText w:val=""/>
      <w:lvlJc w:val="left"/>
      <w:pPr>
        <w:ind w:left="8280" w:hanging="360"/>
      </w:pPr>
      <w:rPr>
        <w:rFonts w:ascii="Wingdings" w:hAnsi="Wingdings" w:hint="default"/>
      </w:rPr>
    </w:lvl>
  </w:abstractNum>
  <w:abstractNum w:abstractNumId="6" w15:restartNumberingAfterBreak="0">
    <w:nsid w:val="096C2C9E"/>
    <w:multiLevelType w:val="multilevel"/>
    <w:tmpl w:val="E3909D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B2117AD"/>
    <w:multiLevelType w:val="hybridMultilevel"/>
    <w:tmpl w:val="2C52C07E"/>
    <w:lvl w:ilvl="0" w:tplc="6DC45AF8">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EEE7812"/>
    <w:multiLevelType w:val="hybridMultilevel"/>
    <w:tmpl w:val="4372C1A2"/>
    <w:lvl w:ilvl="0" w:tplc="979CCA94">
      <w:start w:val="1"/>
      <w:numFmt w:val="lowerLetter"/>
      <w:lvlText w:val="%1)"/>
      <w:lvlJc w:val="left"/>
      <w:pPr>
        <w:ind w:left="-300" w:hanging="4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0FB825DE"/>
    <w:multiLevelType w:val="hybridMultilevel"/>
    <w:tmpl w:val="05525CA2"/>
    <w:lvl w:ilvl="0" w:tplc="0C7085F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16056A5C"/>
    <w:multiLevelType w:val="hybridMultilevel"/>
    <w:tmpl w:val="F25069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68D4A77"/>
    <w:multiLevelType w:val="hybridMultilevel"/>
    <w:tmpl w:val="1C540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E3302B"/>
    <w:multiLevelType w:val="hybridMultilevel"/>
    <w:tmpl w:val="5262CB1A"/>
    <w:lvl w:ilvl="0" w:tplc="C6682B36">
      <w:start w:val="1"/>
      <w:numFmt w:val="lowerLetter"/>
      <w:lvlText w:val="%1)"/>
      <w:lvlJc w:val="left"/>
      <w:pPr>
        <w:ind w:left="-300" w:hanging="4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1D7A7F6A"/>
    <w:multiLevelType w:val="hybridMultilevel"/>
    <w:tmpl w:val="A6E2B64E"/>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EAE3899"/>
    <w:multiLevelType w:val="hybridMultilevel"/>
    <w:tmpl w:val="15A474C0"/>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1F3A1C9C"/>
    <w:multiLevelType w:val="hybridMultilevel"/>
    <w:tmpl w:val="074655B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16" w15:restartNumberingAfterBreak="0">
    <w:nsid w:val="22F25DEF"/>
    <w:multiLevelType w:val="hybridMultilevel"/>
    <w:tmpl w:val="E278A7F2"/>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5C665D3"/>
    <w:multiLevelType w:val="hybridMultilevel"/>
    <w:tmpl w:val="1DB0685C"/>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99A215B"/>
    <w:multiLevelType w:val="hybridMultilevel"/>
    <w:tmpl w:val="A58A19D8"/>
    <w:lvl w:ilvl="0" w:tplc="942036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F701FB"/>
    <w:multiLevelType w:val="hybridMultilevel"/>
    <w:tmpl w:val="CB341DBE"/>
    <w:lvl w:ilvl="0" w:tplc="49D4AA54">
      <w:start w:val="1"/>
      <w:numFmt w:val="bullet"/>
      <w:lvlText w:val=""/>
      <w:lvlJc w:val="left"/>
      <w:pPr>
        <w:tabs>
          <w:tab w:val="num" w:pos="720"/>
        </w:tabs>
        <w:ind w:left="720" w:hanging="360"/>
      </w:pPr>
      <w:rPr>
        <w:rFonts w:ascii="Wingdings" w:hAnsi="Wingdings" w:hint="default"/>
      </w:rPr>
    </w:lvl>
    <w:lvl w:ilvl="1" w:tplc="C538AE62">
      <w:start w:val="1"/>
      <w:numFmt w:val="bullet"/>
      <w:lvlText w:val=""/>
      <w:lvlJc w:val="left"/>
      <w:pPr>
        <w:tabs>
          <w:tab w:val="num" w:pos="1440"/>
        </w:tabs>
        <w:ind w:left="1440" w:hanging="360"/>
      </w:pPr>
      <w:rPr>
        <w:rFonts w:ascii="Wingdings" w:hAnsi="Wingdings" w:hint="default"/>
      </w:rPr>
    </w:lvl>
    <w:lvl w:ilvl="2" w:tplc="0409000B">
      <w:start w:val="1"/>
      <w:numFmt w:val="bullet"/>
      <w:lvlText w:val=""/>
      <w:lvlJc w:val="left"/>
      <w:pPr>
        <w:tabs>
          <w:tab w:val="num" w:pos="2160"/>
        </w:tabs>
        <w:ind w:left="2160" w:hanging="360"/>
      </w:pPr>
      <w:rPr>
        <w:rFonts w:ascii="Wingdings" w:hAnsi="Wingdings" w:hint="default"/>
      </w:rPr>
    </w:lvl>
    <w:lvl w:ilvl="3" w:tplc="404E5146">
      <w:start w:val="1"/>
      <w:numFmt w:val="bullet"/>
      <w:lvlText w:val=""/>
      <w:lvlJc w:val="left"/>
      <w:pPr>
        <w:tabs>
          <w:tab w:val="num" w:pos="2880"/>
        </w:tabs>
        <w:ind w:left="2880" w:hanging="360"/>
      </w:pPr>
      <w:rPr>
        <w:rFonts w:ascii="Wingdings" w:hAnsi="Wingdings" w:hint="default"/>
      </w:rPr>
    </w:lvl>
    <w:lvl w:ilvl="4" w:tplc="80F48E94">
      <w:start w:val="1"/>
      <w:numFmt w:val="bullet"/>
      <w:lvlText w:val=""/>
      <w:lvlJc w:val="left"/>
      <w:pPr>
        <w:tabs>
          <w:tab w:val="num" w:pos="3600"/>
        </w:tabs>
        <w:ind w:left="3600" w:hanging="360"/>
      </w:pPr>
      <w:rPr>
        <w:rFonts w:ascii="Wingdings" w:hAnsi="Wingdings" w:hint="default"/>
      </w:rPr>
    </w:lvl>
    <w:lvl w:ilvl="5" w:tplc="478C590C">
      <w:start w:val="1"/>
      <w:numFmt w:val="bullet"/>
      <w:lvlText w:val=""/>
      <w:lvlJc w:val="left"/>
      <w:pPr>
        <w:tabs>
          <w:tab w:val="num" w:pos="4320"/>
        </w:tabs>
        <w:ind w:left="4320" w:hanging="360"/>
      </w:pPr>
      <w:rPr>
        <w:rFonts w:ascii="Wingdings" w:hAnsi="Wingdings" w:hint="default"/>
      </w:rPr>
    </w:lvl>
    <w:lvl w:ilvl="6" w:tplc="A022D774">
      <w:start w:val="1"/>
      <w:numFmt w:val="bullet"/>
      <w:lvlText w:val=""/>
      <w:lvlJc w:val="left"/>
      <w:pPr>
        <w:tabs>
          <w:tab w:val="num" w:pos="5040"/>
        </w:tabs>
        <w:ind w:left="5040" w:hanging="360"/>
      </w:pPr>
      <w:rPr>
        <w:rFonts w:ascii="Wingdings" w:hAnsi="Wingdings" w:hint="default"/>
      </w:rPr>
    </w:lvl>
    <w:lvl w:ilvl="7" w:tplc="3CBEA2D6">
      <w:start w:val="1"/>
      <w:numFmt w:val="bullet"/>
      <w:lvlText w:val=""/>
      <w:lvlJc w:val="left"/>
      <w:pPr>
        <w:tabs>
          <w:tab w:val="num" w:pos="5760"/>
        </w:tabs>
        <w:ind w:left="5760" w:hanging="360"/>
      </w:pPr>
      <w:rPr>
        <w:rFonts w:ascii="Wingdings" w:hAnsi="Wingdings" w:hint="default"/>
      </w:rPr>
    </w:lvl>
    <w:lvl w:ilvl="8" w:tplc="57B670BC">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773552"/>
    <w:multiLevelType w:val="hybridMultilevel"/>
    <w:tmpl w:val="6F8491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28B4265"/>
    <w:multiLevelType w:val="hybridMultilevel"/>
    <w:tmpl w:val="C85604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67573AF"/>
    <w:multiLevelType w:val="hybridMultilevel"/>
    <w:tmpl w:val="DA188CF0"/>
    <w:lvl w:ilvl="0" w:tplc="7F4A9B22">
      <w:start w:val="1"/>
      <w:numFmt w:val="bullet"/>
      <w:lvlText w:val=""/>
      <w:lvlJc w:val="left"/>
      <w:pPr>
        <w:ind w:left="417" w:hanging="360"/>
      </w:pPr>
      <w:rPr>
        <w:rFonts w:ascii="Wingdings" w:eastAsia="Times New Roman" w:hAnsi="Wingdings" w:cs="Times New Roman" w:hint="default"/>
      </w:rPr>
    </w:lvl>
    <w:lvl w:ilvl="1" w:tplc="040B0003" w:tentative="1">
      <w:start w:val="1"/>
      <w:numFmt w:val="bullet"/>
      <w:lvlText w:val="o"/>
      <w:lvlJc w:val="left"/>
      <w:pPr>
        <w:ind w:left="1137" w:hanging="360"/>
      </w:pPr>
      <w:rPr>
        <w:rFonts w:ascii="Courier New" w:hAnsi="Courier New" w:cs="Courier New" w:hint="default"/>
      </w:rPr>
    </w:lvl>
    <w:lvl w:ilvl="2" w:tplc="040B0005" w:tentative="1">
      <w:start w:val="1"/>
      <w:numFmt w:val="bullet"/>
      <w:lvlText w:val=""/>
      <w:lvlJc w:val="left"/>
      <w:pPr>
        <w:ind w:left="1857" w:hanging="360"/>
      </w:pPr>
      <w:rPr>
        <w:rFonts w:ascii="Wingdings" w:hAnsi="Wingdings" w:hint="default"/>
      </w:rPr>
    </w:lvl>
    <w:lvl w:ilvl="3" w:tplc="040B0001" w:tentative="1">
      <w:start w:val="1"/>
      <w:numFmt w:val="bullet"/>
      <w:lvlText w:val=""/>
      <w:lvlJc w:val="left"/>
      <w:pPr>
        <w:ind w:left="2577" w:hanging="360"/>
      </w:pPr>
      <w:rPr>
        <w:rFonts w:ascii="Symbol" w:hAnsi="Symbol" w:hint="default"/>
      </w:rPr>
    </w:lvl>
    <w:lvl w:ilvl="4" w:tplc="040B0003" w:tentative="1">
      <w:start w:val="1"/>
      <w:numFmt w:val="bullet"/>
      <w:lvlText w:val="o"/>
      <w:lvlJc w:val="left"/>
      <w:pPr>
        <w:ind w:left="3297" w:hanging="360"/>
      </w:pPr>
      <w:rPr>
        <w:rFonts w:ascii="Courier New" w:hAnsi="Courier New" w:cs="Courier New" w:hint="default"/>
      </w:rPr>
    </w:lvl>
    <w:lvl w:ilvl="5" w:tplc="040B0005" w:tentative="1">
      <w:start w:val="1"/>
      <w:numFmt w:val="bullet"/>
      <w:lvlText w:val=""/>
      <w:lvlJc w:val="left"/>
      <w:pPr>
        <w:ind w:left="4017" w:hanging="360"/>
      </w:pPr>
      <w:rPr>
        <w:rFonts w:ascii="Wingdings" w:hAnsi="Wingdings" w:hint="default"/>
      </w:rPr>
    </w:lvl>
    <w:lvl w:ilvl="6" w:tplc="040B0001" w:tentative="1">
      <w:start w:val="1"/>
      <w:numFmt w:val="bullet"/>
      <w:lvlText w:val=""/>
      <w:lvlJc w:val="left"/>
      <w:pPr>
        <w:ind w:left="4737" w:hanging="360"/>
      </w:pPr>
      <w:rPr>
        <w:rFonts w:ascii="Symbol" w:hAnsi="Symbol" w:hint="default"/>
      </w:rPr>
    </w:lvl>
    <w:lvl w:ilvl="7" w:tplc="040B0003" w:tentative="1">
      <w:start w:val="1"/>
      <w:numFmt w:val="bullet"/>
      <w:lvlText w:val="o"/>
      <w:lvlJc w:val="left"/>
      <w:pPr>
        <w:ind w:left="5457" w:hanging="360"/>
      </w:pPr>
      <w:rPr>
        <w:rFonts w:ascii="Courier New" w:hAnsi="Courier New" w:cs="Courier New" w:hint="default"/>
      </w:rPr>
    </w:lvl>
    <w:lvl w:ilvl="8" w:tplc="040B0005" w:tentative="1">
      <w:start w:val="1"/>
      <w:numFmt w:val="bullet"/>
      <w:lvlText w:val=""/>
      <w:lvlJc w:val="left"/>
      <w:pPr>
        <w:ind w:left="6177" w:hanging="360"/>
      </w:pPr>
      <w:rPr>
        <w:rFonts w:ascii="Wingdings" w:hAnsi="Wingdings" w:hint="default"/>
      </w:rPr>
    </w:lvl>
  </w:abstractNum>
  <w:abstractNum w:abstractNumId="24" w15:restartNumberingAfterBreak="0">
    <w:nsid w:val="375B5820"/>
    <w:multiLevelType w:val="multilevel"/>
    <w:tmpl w:val="2EF4B8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DCE4448"/>
    <w:multiLevelType w:val="hybridMultilevel"/>
    <w:tmpl w:val="80188502"/>
    <w:lvl w:ilvl="0" w:tplc="6DC45AF8">
      <w:start w:val="3"/>
      <w:numFmt w:val="bullet"/>
      <w:lvlText w:val="-"/>
      <w:lvlJc w:val="left"/>
      <w:pPr>
        <w:ind w:left="768" w:hanging="360"/>
      </w:pPr>
      <w:rPr>
        <w:rFonts w:ascii="Times New Roman" w:eastAsia="Times New Roman" w:hAnsi="Times New Roman" w:cs="Times New Roman"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26" w15:restartNumberingAfterBreak="0">
    <w:nsid w:val="4586682D"/>
    <w:multiLevelType w:val="hybridMultilevel"/>
    <w:tmpl w:val="A5121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FA167E"/>
    <w:multiLevelType w:val="hybridMultilevel"/>
    <w:tmpl w:val="2BCA69E2"/>
    <w:lvl w:ilvl="0" w:tplc="942036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1363A3"/>
    <w:multiLevelType w:val="hybridMultilevel"/>
    <w:tmpl w:val="3A867474"/>
    <w:lvl w:ilvl="0" w:tplc="6DC45AF8">
      <w:start w:val="3"/>
      <w:numFmt w:val="bullet"/>
      <w:lvlText w:val="-"/>
      <w:lvlJc w:val="left"/>
      <w:pPr>
        <w:ind w:left="2520" w:hanging="360"/>
      </w:pPr>
      <w:rPr>
        <w:rFonts w:ascii="Times New Roman" w:eastAsia="Times New Roman" w:hAnsi="Times New Roman" w:cs="Times New Roman" w:hint="default"/>
      </w:rPr>
    </w:lvl>
    <w:lvl w:ilvl="1" w:tplc="04070003" w:tentative="1">
      <w:start w:val="1"/>
      <w:numFmt w:val="bullet"/>
      <w:lvlText w:val="o"/>
      <w:lvlJc w:val="left"/>
      <w:pPr>
        <w:ind w:left="3240" w:hanging="360"/>
      </w:pPr>
      <w:rPr>
        <w:rFonts w:ascii="Courier New" w:hAnsi="Courier New" w:cs="Courier New" w:hint="default"/>
      </w:rPr>
    </w:lvl>
    <w:lvl w:ilvl="2" w:tplc="04070005" w:tentative="1">
      <w:start w:val="1"/>
      <w:numFmt w:val="bullet"/>
      <w:lvlText w:val=""/>
      <w:lvlJc w:val="left"/>
      <w:pPr>
        <w:ind w:left="3960" w:hanging="360"/>
      </w:pPr>
      <w:rPr>
        <w:rFonts w:ascii="Wingdings" w:hAnsi="Wingdings" w:hint="default"/>
      </w:rPr>
    </w:lvl>
    <w:lvl w:ilvl="3" w:tplc="04070001" w:tentative="1">
      <w:start w:val="1"/>
      <w:numFmt w:val="bullet"/>
      <w:lvlText w:val=""/>
      <w:lvlJc w:val="left"/>
      <w:pPr>
        <w:ind w:left="4680" w:hanging="360"/>
      </w:pPr>
      <w:rPr>
        <w:rFonts w:ascii="Symbol" w:hAnsi="Symbol" w:hint="default"/>
      </w:rPr>
    </w:lvl>
    <w:lvl w:ilvl="4" w:tplc="04070003" w:tentative="1">
      <w:start w:val="1"/>
      <w:numFmt w:val="bullet"/>
      <w:lvlText w:val="o"/>
      <w:lvlJc w:val="left"/>
      <w:pPr>
        <w:ind w:left="5400" w:hanging="360"/>
      </w:pPr>
      <w:rPr>
        <w:rFonts w:ascii="Courier New" w:hAnsi="Courier New" w:cs="Courier New" w:hint="default"/>
      </w:rPr>
    </w:lvl>
    <w:lvl w:ilvl="5" w:tplc="04070005" w:tentative="1">
      <w:start w:val="1"/>
      <w:numFmt w:val="bullet"/>
      <w:lvlText w:val=""/>
      <w:lvlJc w:val="left"/>
      <w:pPr>
        <w:ind w:left="6120" w:hanging="360"/>
      </w:pPr>
      <w:rPr>
        <w:rFonts w:ascii="Wingdings" w:hAnsi="Wingdings" w:hint="default"/>
      </w:rPr>
    </w:lvl>
    <w:lvl w:ilvl="6" w:tplc="04070001" w:tentative="1">
      <w:start w:val="1"/>
      <w:numFmt w:val="bullet"/>
      <w:lvlText w:val=""/>
      <w:lvlJc w:val="left"/>
      <w:pPr>
        <w:ind w:left="6840" w:hanging="360"/>
      </w:pPr>
      <w:rPr>
        <w:rFonts w:ascii="Symbol" w:hAnsi="Symbol" w:hint="default"/>
      </w:rPr>
    </w:lvl>
    <w:lvl w:ilvl="7" w:tplc="04070003" w:tentative="1">
      <w:start w:val="1"/>
      <w:numFmt w:val="bullet"/>
      <w:lvlText w:val="o"/>
      <w:lvlJc w:val="left"/>
      <w:pPr>
        <w:ind w:left="7560" w:hanging="360"/>
      </w:pPr>
      <w:rPr>
        <w:rFonts w:ascii="Courier New" w:hAnsi="Courier New" w:cs="Courier New" w:hint="default"/>
      </w:rPr>
    </w:lvl>
    <w:lvl w:ilvl="8" w:tplc="04070005" w:tentative="1">
      <w:start w:val="1"/>
      <w:numFmt w:val="bullet"/>
      <w:lvlText w:val=""/>
      <w:lvlJc w:val="left"/>
      <w:pPr>
        <w:ind w:left="8280" w:hanging="360"/>
      </w:pPr>
      <w:rPr>
        <w:rFonts w:ascii="Wingdings" w:hAnsi="Wingdings" w:hint="default"/>
      </w:rPr>
    </w:lvl>
  </w:abstractNum>
  <w:abstractNum w:abstractNumId="29" w15:restartNumberingAfterBreak="0">
    <w:nsid w:val="525C6C12"/>
    <w:multiLevelType w:val="hybridMultilevel"/>
    <w:tmpl w:val="6BE6B4B0"/>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613630E"/>
    <w:multiLevelType w:val="hybridMultilevel"/>
    <w:tmpl w:val="C9F2E87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5BE4787A"/>
    <w:multiLevelType w:val="hybridMultilevel"/>
    <w:tmpl w:val="0EB6E2C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D596DEC"/>
    <w:multiLevelType w:val="hybridMultilevel"/>
    <w:tmpl w:val="F91645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DD86B22"/>
    <w:multiLevelType w:val="hybridMultilevel"/>
    <w:tmpl w:val="9CACD7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0573624"/>
    <w:multiLevelType w:val="hybridMultilevel"/>
    <w:tmpl w:val="18888AC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6C287E5C"/>
    <w:multiLevelType w:val="hybridMultilevel"/>
    <w:tmpl w:val="ADFE7B08"/>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F7A76D8"/>
    <w:multiLevelType w:val="hybridMultilevel"/>
    <w:tmpl w:val="3E26B80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712E3B34"/>
    <w:multiLevelType w:val="multilevel"/>
    <w:tmpl w:val="DEB2E4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534263A"/>
    <w:multiLevelType w:val="multilevel"/>
    <w:tmpl w:val="92E618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641783D"/>
    <w:multiLevelType w:val="hybridMultilevel"/>
    <w:tmpl w:val="687A786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76555FD3"/>
    <w:multiLevelType w:val="multilevel"/>
    <w:tmpl w:val="D276804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77F007DA"/>
    <w:multiLevelType w:val="hybridMultilevel"/>
    <w:tmpl w:val="BAD63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8A64D13"/>
    <w:multiLevelType w:val="hybridMultilevel"/>
    <w:tmpl w:val="6540B3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79016CC2"/>
    <w:multiLevelType w:val="hybridMultilevel"/>
    <w:tmpl w:val="5F76C0C8"/>
    <w:lvl w:ilvl="0" w:tplc="942036F8">
      <w:numFmt w:val="bullet"/>
      <w:lvlText w:val="•"/>
      <w:lvlJc w:val="left"/>
      <w:pPr>
        <w:ind w:left="766" w:hanging="360"/>
      </w:pPr>
      <w:rPr>
        <w:rFonts w:ascii="Times New Roman" w:eastAsia="Times New Roman" w:hAnsi="Times New Roman" w:cs="Times New Roman"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4" w15:restartNumberingAfterBreak="0">
    <w:nsid w:val="79602E1C"/>
    <w:multiLevelType w:val="hybridMultilevel"/>
    <w:tmpl w:val="8EBEADEA"/>
    <w:lvl w:ilvl="0" w:tplc="04090019">
      <w:start w:val="1"/>
      <w:numFmt w:val="lowerLetter"/>
      <w:lvlText w:val="%1)"/>
      <w:lvlJc w:val="left"/>
      <w:pPr>
        <w:ind w:left="-300" w:hanging="420"/>
      </w:pPr>
    </w:lvl>
    <w:lvl w:ilvl="1" w:tplc="FD601432">
      <w:start w:val="1"/>
      <w:numFmt w:val="bullet"/>
      <w:lvlText w:val="•"/>
      <w:lvlJc w:val="left"/>
      <w:pPr>
        <w:ind w:left="120" w:hanging="420"/>
      </w:pPr>
      <w:rPr>
        <w:rFonts w:ascii="Arial" w:hAnsi="Arial" w:cs="Times New Roman" w:hint="default"/>
      </w:rPr>
    </w:lvl>
    <w:lvl w:ilvl="2" w:tplc="0409001B">
      <w:start w:val="1"/>
      <w:numFmt w:val="lowerRoman"/>
      <w:lvlText w:val="%3."/>
      <w:lvlJc w:val="right"/>
      <w:pPr>
        <w:ind w:left="540" w:hanging="420"/>
      </w:pPr>
    </w:lvl>
    <w:lvl w:ilvl="3" w:tplc="0409000F">
      <w:start w:val="1"/>
      <w:numFmt w:val="decimal"/>
      <w:lvlText w:val="%4."/>
      <w:lvlJc w:val="left"/>
      <w:pPr>
        <w:ind w:left="960" w:hanging="420"/>
      </w:pPr>
    </w:lvl>
    <w:lvl w:ilvl="4" w:tplc="04090019">
      <w:start w:val="1"/>
      <w:numFmt w:val="lowerLetter"/>
      <w:lvlText w:val="%5)"/>
      <w:lvlJc w:val="left"/>
      <w:pPr>
        <w:ind w:left="1129" w:hanging="420"/>
      </w:pPr>
    </w:lvl>
    <w:lvl w:ilvl="5" w:tplc="0409001B">
      <w:start w:val="1"/>
      <w:numFmt w:val="lowerRoman"/>
      <w:lvlText w:val="%6."/>
      <w:lvlJc w:val="right"/>
      <w:pPr>
        <w:ind w:left="1800" w:hanging="420"/>
      </w:pPr>
    </w:lvl>
    <w:lvl w:ilvl="6" w:tplc="0409000F">
      <w:start w:val="1"/>
      <w:numFmt w:val="decimal"/>
      <w:lvlText w:val="%7."/>
      <w:lvlJc w:val="left"/>
      <w:pPr>
        <w:ind w:left="2220" w:hanging="420"/>
      </w:pPr>
    </w:lvl>
    <w:lvl w:ilvl="7" w:tplc="04090019">
      <w:start w:val="1"/>
      <w:numFmt w:val="lowerLetter"/>
      <w:lvlText w:val="%8)"/>
      <w:lvlJc w:val="left"/>
      <w:pPr>
        <w:ind w:left="2640" w:hanging="420"/>
      </w:pPr>
    </w:lvl>
    <w:lvl w:ilvl="8" w:tplc="0409001B">
      <w:start w:val="1"/>
      <w:numFmt w:val="lowerRoman"/>
      <w:lvlText w:val="%9."/>
      <w:lvlJc w:val="right"/>
      <w:pPr>
        <w:ind w:left="3060" w:hanging="420"/>
      </w:pPr>
    </w:lvl>
  </w:abstractNum>
  <w:abstractNum w:abstractNumId="45" w15:restartNumberingAfterBreak="0">
    <w:nsid w:val="7D8F240F"/>
    <w:multiLevelType w:val="multilevel"/>
    <w:tmpl w:val="1C3EBA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FF77CE3"/>
    <w:multiLevelType w:val="hybridMultilevel"/>
    <w:tmpl w:val="A2CE45C6"/>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3"/>
  </w:num>
  <w:num w:numId="6">
    <w:abstractNumId w:val="23"/>
  </w:num>
  <w:num w:numId="7">
    <w:abstractNumId w:val="21"/>
  </w:num>
  <w:num w:numId="8">
    <w:abstractNumId w:val="41"/>
  </w:num>
  <w:num w:numId="9">
    <w:abstractNumId w:val="20"/>
  </w:num>
  <w:num w:numId="10">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38"/>
  </w:num>
  <w:num w:numId="16">
    <w:abstractNumId w:val="24"/>
  </w:num>
  <w:num w:numId="17">
    <w:abstractNumId w:val="45"/>
  </w:num>
  <w:num w:numId="18">
    <w:abstractNumId w:val="37"/>
  </w:num>
  <w:num w:numId="19">
    <w:abstractNumId w:val="7"/>
  </w:num>
  <w:num w:numId="20">
    <w:abstractNumId w:val="46"/>
  </w:num>
  <w:num w:numId="21">
    <w:abstractNumId w:val="32"/>
  </w:num>
  <w:num w:numId="22">
    <w:abstractNumId w:val="33"/>
  </w:num>
  <w:num w:numId="23">
    <w:abstractNumId w:val="19"/>
  </w:num>
  <w:num w:numId="24">
    <w:abstractNumId w:val="5"/>
  </w:num>
  <w:num w:numId="25">
    <w:abstractNumId w:val="31"/>
  </w:num>
  <w:num w:numId="26">
    <w:abstractNumId w:val="35"/>
  </w:num>
  <w:num w:numId="27">
    <w:abstractNumId w:val="16"/>
  </w:num>
  <w:num w:numId="28">
    <w:abstractNumId w:val="34"/>
  </w:num>
  <w:num w:numId="29">
    <w:abstractNumId w:val="42"/>
  </w:num>
  <w:num w:numId="30">
    <w:abstractNumId w:val="4"/>
  </w:num>
  <w:num w:numId="31">
    <w:abstractNumId w:val="25"/>
  </w:num>
  <w:num w:numId="32">
    <w:abstractNumId w:val="39"/>
  </w:num>
  <w:num w:numId="33">
    <w:abstractNumId w:val="13"/>
  </w:num>
  <w:num w:numId="34">
    <w:abstractNumId w:val="28"/>
  </w:num>
  <w:num w:numId="35">
    <w:abstractNumId w:val="14"/>
  </w:num>
  <w:num w:numId="3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num>
  <w:num w:numId="40">
    <w:abstractNumId w:val="2"/>
  </w:num>
  <w:num w:numId="41">
    <w:abstractNumId w:val="10"/>
  </w:num>
  <w:num w:numId="42">
    <w:abstractNumId w:val="36"/>
  </w:num>
  <w:num w:numId="43">
    <w:abstractNumId w:val="30"/>
  </w:num>
  <w:num w:numId="44">
    <w:abstractNumId w:val="8"/>
  </w:num>
  <w:num w:numId="45">
    <w:abstractNumId w:val="26"/>
  </w:num>
  <w:num w:numId="46">
    <w:abstractNumId w:val="11"/>
  </w:num>
  <w:num w:numId="47">
    <w:abstractNumId w:val="27"/>
  </w:num>
  <w:num w:numId="48">
    <w:abstractNumId w:val="18"/>
  </w:num>
  <w:num w:numId="49">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7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20AB"/>
    <w:rsid w:val="00003BD8"/>
    <w:rsid w:val="00005DE5"/>
    <w:rsid w:val="00012878"/>
    <w:rsid w:val="00012AC0"/>
    <w:rsid w:val="000177DD"/>
    <w:rsid w:val="0001793A"/>
    <w:rsid w:val="00022284"/>
    <w:rsid w:val="0003084C"/>
    <w:rsid w:val="00032DFC"/>
    <w:rsid w:val="00033397"/>
    <w:rsid w:val="00033EEB"/>
    <w:rsid w:val="00035CDF"/>
    <w:rsid w:val="00036858"/>
    <w:rsid w:val="00040095"/>
    <w:rsid w:val="00042F07"/>
    <w:rsid w:val="00045815"/>
    <w:rsid w:val="0005106F"/>
    <w:rsid w:val="00057D2A"/>
    <w:rsid w:val="00066154"/>
    <w:rsid w:val="00067C50"/>
    <w:rsid w:val="00074B26"/>
    <w:rsid w:val="00075CE5"/>
    <w:rsid w:val="0007710B"/>
    <w:rsid w:val="00080512"/>
    <w:rsid w:val="00080A30"/>
    <w:rsid w:val="00080E39"/>
    <w:rsid w:val="0008320A"/>
    <w:rsid w:val="00086756"/>
    <w:rsid w:val="00090468"/>
    <w:rsid w:val="00091B6E"/>
    <w:rsid w:val="000960D2"/>
    <w:rsid w:val="0009628D"/>
    <w:rsid w:val="00096968"/>
    <w:rsid w:val="000A6F45"/>
    <w:rsid w:val="000B5B0B"/>
    <w:rsid w:val="000B5C82"/>
    <w:rsid w:val="000B728C"/>
    <w:rsid w:val="000B7BCF"/>
    <w:rsid w:val="000C522B"/>
    <w:rsid w:val="000C7778"/>
    <w:rsid w:val="000D169E"/>
    <w:rsid w:val="000D1ED6"/>
    <w:rsid w:val="000D4F3A"/>
    <w:rsid w:val="000D58AB"/>
    <w:rsid w:val="000E3304"/>
    <w:rsid w:val="000E44C8"/>
    <w:rsid w:val="000E727C"/>
    <w:rsid w:val="000E7DFC"/>
    <w:rsid w:val="000F2FBE"/>
    <w:rsid w:val="000F466B"/>
    <w:rsid w:val="001000A2"/>
    <w:rsid w:val="001009AE"/>
    <w:rsid w:val="00100D30"/>
    <w:rsid w:val="0010183C"/>
    <w:rsid w:val="001046B8"/>
    <w:rsid w:val="001058E8"/>
    <w:rsid w:val="00110055"/>
    <w:rsid w:val="00110B81"/>
    <w:rsid w:val="001118DA"/>
    <w:rsid w:val="00112F1A"/>
    <w:rsid w:val="0011537F"/>
    <w:rsid w:val="00115450"/>
    <w:rsid w:val="00120271"/>
    <w:rsid w:val="00120C3B"/>
    <w:rsid w:val="001219A0"/>
    <w:rsid w:val="00122AE0"/>
    <w:rsid w:val="001334EC"/>
    <w:rsid w:val="00136ED4"/>
    <w:rsid w:val="00142B0E"/>
    <w:rsid w:val="00143283"/>
    <w:rsid w:val="00143BAB"/>
    <w:rsid w:val="00145075"/>
    <w:rsid w:val="0015436A"/>
    <w:rsid w:val="001577D3"/>
    <w:rsid w:val="00162052"/>
    <w:rsid w:val="0016275B"/>
    <w:rsid w:val="00164F34"/>
    <w:rsid w:val="00173A39"/>
    <w:rsid w:val="001741A0"/>
    <w:rsid w:val="00176AF4"/>
    <w:rsid w:val="001812A9"/>
    <w:rsid w:val="00182C4E"/>
    <w:rsid w:val="0018342E"/>
    <w:rsid w:val="001838D0"/>
    <w:rsid w:val="001875E4"/>
    <w:rsid w:val="0019323D"/>
    <w:rsid w:val="00194CD0"/>
    <w:rsid w:val="00196B17"/>
    <w:rsid w:val="001A0EAB"/>
    <w:rsid w:val="001A3F19"/>
    <w:rsid w:val="001A5476"/>
    <w:rsid w:val="001B1F90"/>
    <w:rsid w:val="001B257F"/>
    <w:rsid w:val="001B33A5"/>
    <w:rsid w:val="001B49C9"/>
    <w:rsid w:val="001B654C"/>
    <w:rsid w:val="001B7542"/>
    <w:rsid w:val="001C0B48"/>
    <w:rsid w:val="001C235B"/>
    <w:rsid w:val="001C4F79"/>
    <w:rsid w:val="001C6ACF"/>
    <w:rsid w:val="001D3A1C"/>
    <w:rsid w:val="001D5E27"/>
    <w:rsid w:val="001D7892"/>
    <w:rsid w:val="001E6A11"/>
    <w:rsid w:val="001E7B89"/>
    <w:rsid w:val="001F168B"/>
    <w:rsid w:val="001F7831"/>
    <w:rsid w:val="002023BC"/>
    <w:rsid w:val="00204045"/>
    <w:rsid w:val="002063E9"/>
    <w:rsid w:val="00206BBD"/>
    <w:rsid w:val="00207C6F"/>
    <w:rsid w:val="002107AD"/>
    <w:rsid w:val="00210C67"/>
    <w:rsid w:val="00211BBA"/>
    <w:rsid w:val="0022186D"/>
    <w:rsid w:val="00221977"/>
    <w:rsid w:val="0022606D"/>
    <w:rsid w:val="00226C17"/>
    <w:rsid w:val="00230613"/>
    <w:rsid w:val="00230A1B"/>
    <w:rsid w:val="00233493"/>
    <w:rsid w:val="00234EDC"/>
    <w:rsid w:val="00236C36"/>
    <w:rsid w:val="00237985"/>
    <w:rsid w:val="00240ED7"/>
    <w:rsid w:val="002410E3"/>
    <w:rsid w:val="00242D91"/>
    <w:rsid w:val="002453BE"/>
    <w:rsid w:val="00246E8D"/>
    <w:rsid w:val="002502E6"/>
    <w:rsid w:val="00254EF4"/>
    <w:rsid w:val="00256A7A"/>
    <w:rsid w:val="0026364B"/>
    <w:rsid w:val="00264090"/>
    <w:rsid w:val="002648C1"/>
    <w:rsid w:val="00265BB7"/>
    <w:rsid w:val="002670A0"/>
    <w:rsid w:val="00267AD0"/>
    <w:rsid w:val="002708BF"/>
    <w:rsid w:val="00273D59"/>
    <w:rsid w:val="002747EC"/>
    <w:rsid w:val="002808EC"/>
    <w:rsid w:val="00282060"/>
    <w:rsid w:val="00282294"/>
    <w:rsid w:val="002855BF"/>
    <w:rsid w:val="002865A9"/>
    <w:rsid w:val="00293477"/>
    <w:rsid w:val="002934F5"/>
    <w:rsid w:val="0029603B"/>
    <w:rsid w:val="002A0040"/>
    <w:rsid w:val="002A224D"/>
    <w:rsid w:val="002A2BAD"/>
    <w:rsid w:val="002A2D94"/>
    <w:rsid w:val="002A445B"/>
    <w:rsid w:val="002A6FAD"/>
    <w:rsid w:val="002A75EB"/>
    <w:rsid w:val="002A7CA2"/>
    <w:rsid w:val="002B04DF"/>
    <w:rsid w:val="002B10B1"/>
    <w:rsid w:val="002B2027"/>
    <w:rsid w:val="002B3EC0"/>
    <w:rsid w:val="002B44C3"/>
    <w:rsid w:val="002B7606"/>
    <w:rsid w:val="002C061F"/>
    <w:rsid w:val="002C093C"/>
    <w:rsid w:val="002C42A7"/>
    <w:rsid w:val="002C42BC"/>
    <w:rsid w:val="002C7D14"/>
    <w:rsid w:val="002D0338"/>
    <w:rsid w:val="002D049B"/>
    <w:rsid w:val="002D0780"/>
    <w:rsid w:val="002D0DF1"/>
    <w:rsid w:val="002D1B07"/>
    <w:rsid w:val="002D202D"/>
    <w:rsid w:val="002D232F"/>
    <w:rsid w:val="002D24A1"/>
    <w:rsid w:val="002D337A"/>
    <w:rsid w:val="002D5EB5"/>
    <w:rsid w:val="002D71C1"/>
    <w:rsid w:val="002E02D3"/>
    <w:rsid w:val="002E61B9"/>
    <w:rsid w:val="002E7B58"/>
    <w:rsid w:val="002F0CEC"/>
    <w:rsid w:val="002F0D22"/>
    <w:rsid w:val="002F217F"/>
    <w:rsid w:val="002F2D14"/>
    <w:rsid w:val="002F31C1"/>
    <w:rsid w:val="002F5461"/>
    <w:rsid w:val="002F7968"/>
    <w:rsid w:val="00304411"/>
    <w:rsid w:val="003058E9"/>
    <w:rsid w:val="00310439"/>
    <w:rsid w:val="00311DED"/>
    <w:rsid w:val="003123EE"/>
    <w:rsid w:val="0031450C"/>
    <w:rsid w:val="003152A7"/>
    <w:rsid w:val="003172DC"/>
    <w:rsid w:val="00317A0B"/>
    <w:rsid w:val="003233F1"/>
    <w:rsid w:val="00325AE3"/>
    <w:rsid w:val="00326069"/>
    <w:rsid w:val="00331559"/>
    <w:rsid w:val="00332AC1"/>
    <w:rsid w:val="00332CA8"/>
    <w:rsid w:val="00333166"/>
    <w:rsid w:val="00333CCC"/>
    <w:rsid w:val="003367B8"/>
    <w:rsid w:val="00337DBB"/>
    <w:rsid w:val="003410D7"/>
    <w:rsid w:val="00344A0D"/>
    <w:rsid w:val="00345098"/>
    <w:rsid w:val="0034537D"/>
    <w:rsid w:val="00345576"/>
    <w:rsid w:val="0034648F"/>
    <w:rsid w:val="00350CD5"/>
    <w:rsid w:val="00353D1F"/>
    <w:rsid w:val="0035462D"/>
    <w:rsid w:val="0035613E"/>
    <w:rsid w:val="00357CD5"/>
    <w:rsid w:val="0036147B"/>
    <w:rsid w:val="003618DE"/>
    <w:rsid w:val="003742D4"/>
    <w:rsid w:val="00374FC0"/>
    <w:rsid w:val="00385872"/>
    <w:rsid w:val="00386BE9"/>
    <w:rsid w:val="00386F8B"/>
    <w:rsid w:val="00387D06"/>
    <w:rsid w:val="0039049C"/>
    <w:rsid w:val="003910CC"/>
    <w:rsid w:val="0039193A"/>
    <w:rsid w:val="00392E4D"/>
    <w:rsid w:val="003946EC"/>
    <w:rsid w:val="00396BB3"/>
    <w:rsid w:val="003A1967"/>
    <w:rsid w:val="003A2153"/>
    <w:rsid w:val="003A23BE"/>
    <w:rsid w:val="003A2E85"/>
    <w:rsid w:val="003A3903"/>
    <w:rsid w:val="003A41F6"/>
    <w:rsid w:val="003A5143"/>
    <w:rsid w:val="003A53CD"/>
    <w:rsid w:val="003B079F"/>
    <w:rsid w:val="003B2259"/>
    <w:rsid w:val="003B40AD"/>
    <w:rsid w:val="003B5581"/>
    <w:rsid w:val="003B6DB3"/>
    <w:rsid w:val="003C2EDF"/>
    <w:rsid w:val="003C385D"/>
    <w:rsid w:val="003C4E37"/>
    <w:rsid w:val="003C5223"/>
    <w:rsid w:val="003C7E45"/>
    <w:rsid w:val="003D00C5"/>
    <w:rsid w:val="003D15DC"/>
    <w:rsid w:val="003D33CB"/>
    <w:rsid w:val="003D3CC1"/>
    <w:rsid w:val="003D44E5"/>
    <w:rsid w:val="003E0D14"/>
    <w:rsid w:val="003E16BE"/>
    <w:rsid w:val="003E20FB"/>
    <w:rsid w:val="003E25A5"/>
    <w:rsid w:val="003E4554"/>
    <w:rsid w:val="003E5188"/>
    <w:rsid w:val="003F0741"/>
    <w:rsid w:val="003F1645"/>
    <w:rsid w:val="003F2417"/>
    <w:rsid w:val="003F4691"/>
    <w:rsid w:val="004006E8"/>
    <w:rsid w:val="0040174C"/>
    <w:rsid w:val="00401855"/>
    <w:rsid w:val="00401EFD"/>
    <w:rsid w:val="0040262A"/>
    <w:rsid w:val="00403B9A"/>
    <w:rsid w:val="00403F73"/>
    <w:rsid w:val="00404FFE"/>
    <w:rsid w:val="00406913"/>
    <w:rsid w:val="00406950"/>
    <w:rsid w:val="00410280"/>
    <w:rsid w:val="00412F3E"/>
    <w:rsid w:val="00415420"/>
    <w:rsid w:val="00416F4C"/>
    <w:rsid w:val="004173FB"/>
    <w:rsid w:val="00417D84"/>
    <w:rsid w:val="00421CBF"/>
    <w:rsid w:val="00421F81"/>
    <w:rsid w:val="00424C4B"/>
    <w:rsid w:val="00426521"/>
    <w:rsid w:val="00430085"/>
    <w:rsid w:val="0043026D"/>
    <w:rsid w:val="004335A0"/>
    <w:rsid w:val="00434E92"/>
    <w:rsid w:val="00434EDA"/>
    <w:rsid w:val="004362F0"/>
    <w:rsid w:val="00442FDB"/>
    <w:rsid w:val="00444F17"/>
    <w:rsid w:val="00445644"/>
    <w:rsid w:val="00445B38"/>
    <w:rsid w:val="00446DAC"/>
    <w:rsid w:val="00447513"/>
    <w:rsid w:val="004502A1"/>
    <w:rsid w:val="004503BD"/>
    <w:rsid w:val="00450B97"/>
    <w:rsid w:val="0045232E"/>
    <w:rsid w:val="00453B1A"/>
    <w:rsid w:val="00455B2F"/>
    <w:rsid w:val="00456022"/>
    <w:rsid w:val="004568DA"/>
    <w:rsid w:val="0045723D"/>
    <w:rsid w:val="0046234F"/>
    <w:rsid w:val="00463BAD"/>
    <w:rsid w:val="00470FB3"/>
    <w:rsid w:val="00471A93"/>
    <w:rsid w:val="00476894"/>
    <w:rsid w:val="00477455"/>
    <w:rsid w:val="0048046E"/>
    <w:rsid w:val="00480CA9"/>
    <w:rsid w:val="0048477F"/>
    <w:rsid w:val="00484B83"/>
    <w:rsid w:val="004906C8"/>
    <w:rsid w:val="00492C50"/>
    <w:rsid w:val="00495FA8"/>
    <w:rsid w:val="004A01C3"/>
    <w:rsid w:val="004A25B8"/>
    <w:rsid w:val="004A4824"/>
    <w:rsid w:val="004A7594"/>
    <w:rsid w:val="004B01B6"/>
    <w:rsid w:val="004B6C90"/>
    <w:rsid w:val="004B731B"/>
    <w:rsid w:val="004C1267"/>
    <w:rsid w:val="004C2033"/>
    <w:rsid w:val="004C6FA7"/>
    <w:rsid w:val="004C7ACA"/>
    <w:rsid w:val="004D0785"/>
    <w:rsid w:val="004D0787"/>
    <w:rsid w:val="004D16F8"/>
    <w:rsid w:val="004D337C"/>
    <w:rsid w:val="004D3578"/>
    <w:rsid w:val="004D380D"/>
    <w:rsid w:val="004D6A4D"/>
    <w:rsid w:val="004E0B71"/>
    <w:rsid w:val="004E213A"/>
    <w:rsid w:val="004E3E22"/>
    <w:rsid w:val="004E43B7"/>
    <w:rsid w:val="004E7580"/>
    <w:rsid w:val="004E75AF"/>
    <w:rsid w:val="004E7B6A"/>
    <w:rsid w:val="004F0646"/>
    <w:rsid w:val="004F0C37"/>
    <w:rsid w:val="004F324D"/>
    <w:rsid w:val="004F5C11"/>
    <w:rsid w:val="005000F1"/>
    <w:rsid w:val="00503171"/>
    <w:rsid w:val="005032DD"/>
    <w:rsid w:val="00506C28"/>
    <w:rsid w:val="0051154F"/>
    <w:rsid w:val="00512823"/>
    <w:rsid w:val="0051486C"/>
    <w:rsid w:val="00515253"/>
    <w:rsid w:val="0051620A"/>
    <w:rsid w:val="00524129"/>
    <w:rsid w:val="00527C13"/>
    <w:rsid w:val="00530053"/>
    <w:rsid w:val="00531B0A"/>
    <w:rsid w:val="00532300"/>
    <w:rsid w:val="0053287E"/>
    <w:rsid w:val="00532AD8"/>
    <w:rsid w:val="00534DA0"/>
    <w:rsid w:val="0053591A"/>
    <w:rsid w:val="00535D12"/>
    <w:rsid w:val="005378CA"/>
    <w:rsid w:val="0054110C"/>
    <w:rsid w:val="005427DF"/>
    <w:rsid w:val="00543E6C"/>
    <w:rsid w:val="00544D0A"/>
    <w:rsid w:val="00546675"/>
    <w:rsid w:val="00547140"/>
    <w:rsid w:val="0055357E"/>
    <w:rsid w:val="00554EF7"/>
    <w:rsid w:val="00561701"/>
    <w:rsid w:val="00564BED"/>
    <w:rsid w:val="00565087"/>
    <w:rsid w:val="0056573F"/>
    <w:rsid w:val="00566641"/>
    <w:rsid w:val="005703CB"/>
    <w:rsid w:val="0057345B"/>
    <w:rsid w:val="0057552B"/>
    <w:rsid w:val="0057703D"/>
    <w:rsid w:val="00583F64"/>
    <w:rsid w:val="00591263"/>
    <w:rsid w:val="00592658"/>
    <w:rsid w:val="0059377F"/>
    <w:rsid w:val="00593783"/>
    <w:rsid w:val="00595BB5"/>
    <w:rsid w:val="00596BE7"/>
    <w:rsid w:val="005A432F"/>
    <w:rsid w:val="005A445A"/>
    <w:rsid w:val="005A5AC2"/>
    <w:rsid w:val="005A62B9"/>
    <w:rsid w:val="005B1EF8"/>
    <w:rsid w:val="005B3543"/>
    <w:rsid w:val="005C0C03"/>
    <w:rsid w:val="005C441D"/>
    <w:rsid w:val="005C6868"/>
    <w:rsid w:val="005C6DCC"/>
    <w:rsid w:val="005E1DD4"/>
    <w:rsid w:val="005E2641"/>
    <w:rsid w:val="005E3869"/>
    <w:rsid w:val="005E53C7"/>
    <w:rsid w:val="005E5501"/>
    <w:rsid w:val="005F46FE"/>
    <w:rsid w:val="00604F8F"/>
    <w:rsid w:val="00611222"/>
    <w:rsid w:val="00611566"/>
    <w:rsid w:val="00613174"/>
    <w:rsid w:val="00616DA8"/>
    <w:rsid w:val="00620506"/>
    <w:rsid w:val="00630917"/>
    <w:rsid w:val="006309DF"/>
    <w:rsid w:val="006313E2"/>
    <w:rsid w:val="00632DE9"/>
    <w:rsid w:val="0063417E"/>
    <w:rsid w:val="00635A1A"/>
    <w:rsid w:val="00637BC6"/>
    <w:rsid w:val="006431F5"/>
    <w:rsid w:val="0064385C"/>
    <w:rsid w:val="006468D1"/>
    <w:rsid w:val="00646D99"/>
    <w:rsid w:val="0065127B"/>
    <w:rsid w:val="00651F6B"/>
    <w:rsid w:val="00654B36"/>
    <w:rsid w:val="00654DDF"/>
    <w:rsid w:val="006568B8"/>
    <w:rsid w:val="00656910"/>
    <w:rsid w:val="006602A9"/>
    <w:rsid w:val="00665FEF"/>
    <w:rsid w:val="00671CB1"/>
    <w:rsid w:val="00674310"/>
    <w:rsid w:val="00674FE6"/>
    <w:rsid w:val="006758A5"/>
    <w:rsid w:val="00683504"/>
    <w:rsid w:val="006870ED"/>
    <w:rsid w:val="00692E69"/>
    <w:rsid w:val="0069518E"/>
    <w:rsid w:val="00696726"/>
    <w:rsid w:val="006A1B43"/>
    <w:rsid w:val="006A3AD0"/>
    <w:rsid w:val="006A3B8A"/>
    <w:rsid w:val="006A5259"/>
    <w:rsid w:val="006B021A"/>
    <w:rsid w:val="006C1A2F"/>
    <w:rsid w:val="006C428E"/>
    <w:rsid w:val="006C66D8"/>
    <w:rsid w:val="006D00EB"/>
    <w:rsid w:val="006D04EE"/>
    <w:rsid w:val="006D1E24"/>
    <w:rsid w:val="006D28AC"/>
    <w:rsid w:val="006D3DF2"/>
    <w:rsid w:val="006D3E5C"/>
    <w:rsid w:val="006D57E3"/>
    <w:rsid w:val="006D6E48"/>
    <w:rsid w:val="006D7932"/>
    <w:rsid w:val="006E0555"/>
    <w:rsid w:val="006E1417"/>
    <w:rsid w:val="006E4EF7"/>
    <w:rsid w:val="006E6041"/>
    <w:rsid w:val="006F14EA"/>
    <w:rsid w:val="006F4258"/>
    <w:rsid w:val="006F433D"/>
    <w:rsid w:val="006F4F29"/>
    <w:rsid w:val="006F6A2C"/>
    <w:rsid w:val="006F7428"/>
    <w:rsid w:val="00705F73"/>
    <w:rsid w:val="00710201"/>
    <w:rsid w:val="007132E8"/>
    <w:rsid w:val="0071354D"/>
    <w:rsid w:val="00716E47"/>
    <w:rsid w:val="00720B0A"/>
    <w:rsid w:val="007222EB"/>
    <w:rsid w:val="007232CC"/>
    <w:rsid w:val="00723A9E"/>
    <w:rsid w:val="00724702"/>
    <w:rsid w:val="00726379"/>
    <w:rsid w:val="00726403"/>
    <w:rsid w:val="00730447"/>
    <w:rsid w:val="007318A8"/>
    <w:rsid w:val="00731BA5"/>
    <w:rsid w:val="00733E27"/>
    <w:rsid w:val="007342B5"/>
    <w:rsid w:val="007345B6"/>
    <w:rsid w:val="00734A5B"/>
    <w:rsid w:val="00734D47"/>
    <w:rsid w:val="007437A6"/>
    <w:rsid w:val="00744108"/>
    <w:rsid w:val="007441C2"/>
    <w:rsid w:val="00744E76"/>
    <w:rsid w:val="007455EA"/>
    <w:rsid w:val="0074644E"/>
    <w:rsid w:val="00746537"/>
    <w:rsid w:val="00746CA1"/>
    <w:rsid w:val="007507EB"/>
    <w:rsid w:val="007525A1"/>
    <w:rsid w:val="0075320F"/>
    <w:rsid w:val="00755A1B"/>
    <w:rsid w:val="00756720"/>
    <w:rsid w:val="00757D40"/>
    <w:rsid w:val="00764677"/>
    <w:rsid w:val="00773B8B"/>
    <w:rsid w:val="0077753C"/>
    <w:rsid w:val="007808CB"/>
    <w:rsid w:val="007811A7"/>
    <w:rsid w:val="00781F0F"/>
    <w:rsid w:val="00786EC7"/>
    <w:rsid w:val="0078727C"/>
    <w:rsid w:val="007872F1"/>
    <w:rsid w:val="00790415"/>
    <w:rsid w:val="0079049D"/>
    <w:rsid w:val="0079214E"/>
    <w:rsid w:val="0079728E"/>
    <w:rsid w:val="00797BF6"/>
    <w:rsid w:val="007A1CF2"/>
    <w:rsid w:val="007A60F9"/>
    <w:rsid w:val="007A7326"/>
    <w:rsid w:val="007A7504"/>
    <w:rsid w:val="007B039C"/>
    <w:rsid w:val="007B0540"/>
    <w:rsid w:val="007B18D8"/>
    <w:rsid w:val="007B1AC3"/>
    <w:rsid w:val="007B5A1D"/>
    <w:rsid w:val="007C0620"/>
    <w:rsid w:val="007C095F"/>
    <w:rsid w:val="007C2B10"/>
    <w:rsid w:val="007C39C2"/>
    <w:rsid w:val="007C523C"/>
    <w:rsid w:val="007C5654"/>
    <w:rsid w:val="007D21E2"/>
    <w:rsid w:val="007D514C"/>
    <w:rsid w:val="007D5A28"/>
    <w:rsid w:val="007D5CD8"/>
    <w:rsid w:val="007D7CF2"/>
    <w:rsid w:val="007E116B"/>
    <w:rsid w:val="007E3666"/>
    <w:rsid w:val="007E4C3E"/>
    <w:rsid w:val="007F058D"/>
    <w:rsid w:val="007F1BDE"/>
    <w:rsid w:val="007F480E"/>
    <w:rsid w:val="007F6E04"/>
    <w:rsid w:val="008028A4"/>
    <w:rsid w:val="008034C8"/>
    <w:rsid w:val="008047DA"/>
    <w:rsid w:val="00805729"/>
    <w:rsid w:val="00810A56"/>
    <w:rsid w:val="0081245B"/>
    <w:rsid w:val="00813245"/>
    <w:rsid w:val="00820522"/>
    <w:rsid w:val="00820F86"/>
    <w:rsid w:val="00822196"/>
    <w:rsid w:val="00824DC5"/>
    <w:rsid w:val="008255C8"/>
    <w:rsid w:val="008278A9"/>
    <w:rsid w:val="00830DB9"/>
    <w:rsid w:val="0083492C"/>
    <w:rsid w:val="00836140"/>
    <w:rsid w:val="00836F3D"/>
    <w:rsid w:val="00837E19"/>
    <w:rsid w:val="00840CA0"/>
    <w:rsid w:val="00840FE2"/>
    <w:rsid w:val="00843CF6"/>
    <w:rsid w:val="00851E5D"/>
    <w:rsid w:val="0085300A"/>
    <w:rsid w:val="00853CA9"/>
    <w:rsid w:val="008567C6"/>
    <w:rsid w:val="00856EB8"/>
    <w:rsid w:val="00857C51"/>
    <w:rsid w:val="00860775"/>
    <w:rsid w:val="00867D61"/>
    <w:rsid w:val="00871E3A"/>
    <w:rsid w:val="00872AF3"/>
    <w:rsid w:val="008735A9"/>
    <w:rsid w:val="0087404A"/>
    <w:rsid w:val="00875478"/>
    <w:rsid w:val="0087646E"/>
    <w:rsid w:val="008768CA"/>
    <w:rsid w:val="00876EF4"/>
    <w:rsid w:val="00877EF9"/>
    <w:rsid w:val="00880559"/>
    <w:rsid w:val="00880F95"/>
    <w:rsid w:val="00882600"/>
    <w:rsid w:val="00884C0C"/>
    <w:rsid w:val="008856CC"/>
    <w:rsid w:val="00891AD5"/>
    <w:rsid w:val="008967DA"/>
    <w:rsid w:val="00897016"/>
    <w:rsid w:val="008A1D14"/>
    <w:rsid w:val="008A2503"/>
    <w:rsid w:val="008A3011"/>
    <w:rsid w:val="008A52B2"/>
    <w:rsid w:val="008A5CC3"/>
    <w:rsid w:val="008A6868"/>
    <w:rsid w:val="008A68A6"/>
    <w:rsid w:val="008B152B"/>
    <w:rsid w:val="008B26A6"/>
    <w:rsid w:val="008B3408"/>
    <w:rsid w:val="008B5306"/>
    <w:rsid w:val="008B6AE7"/>
    <w:rsid w:val="008C1B1C"/>
    <w:rsid w:val="008C391F"/>
    <w:rsid w:val="008C3CCA"/>
    <w:rsid w:val="008C44D1"/>
    <w:rsid w:val="008C6426"/>
    <w:rsid w:val="008C68AD"/>
    <w:rsid w:val="008C735E"/>
    <w:rsid w:val="008C7608"/>
    <w:rsid w:val="008D0252"/>
    <w:rsid w:val="008D1268"/>
    <w:rsid w:val="008D3E9F"/>
    <w:rsid w:val="008D5E25"/>
    <w:rsid w:val="008E1380"/>
    <w:rsid w:val="008E3E52"/>
    <w:rsid w:val="008E5B5E"/>
    <w:rsid w:val="008F0EC1"/>
    <w:rsid w:val="008F1F71"/>
    <w:rsid w:val="008F2A8F"/>
    <w:rsid w:val="008F2B9B"/>
    <w:rsid w:val="008F4CA8"/>
    <w:rsid w:val="008F66C6"/>
    <w:rsid w:val="00901C92"/>
    <w:rsid w:val="0090203B"/>
    <w:rsid w:val="0090271F"/>
    <w:rsid w:val="00902DB9"/>
    <w:rsid w:val="009037AB"/>
    <w:rsid w:val="0090466A"/>
    <w:rsid w:val="00904686"/>
    <w:rsid w:val="00906576"/>
    <w:rsid w:val="00906980"/>
    <w:rsid w:val="009069CF"/>
    <w:rsid w:val="00911B6E"/>
    <w:rsid w:val="00913186"/>
    <w:rsid w:val="009137D9"/>
    <w:rsid w:val="00916052"/>
    <w:rsid w:val="00921575"/>
    <w:rsid w:val="00922253"/>
    <w:rsid w:val="009322FF"/>
    <w:rsid w:val="00932ABE"/>
    <w:rsid w:val="00936071"/>
    <w:rsid w:val="00940212"/>
    <w:rsid w:val="00942EC2"/>
    <w:rsid w:val="00943417"/>
    <w:rsid w:val="00943653"/>
    <w:rsid w:val="0094440C"/>
    <w:rsid w:val="0094499A"/>
    <w:rsid w:val="009461A3"/>
    <w:rsid w:val="00950174"/>
    <w:rsid w:val="00950635"/>
    <w:rsid w:val="00950C1F"/>
    <w:rsid w:val="00950C39"/>
    <w:rsid w:val="00951587"/>
    <w:rsid w:val="00951D4E"/>
    <w:rsid w:val="00953522"/>
    <w:rsid w:val="00953D53"/>
    <w:rsid w:val="00954DC9"/>
    <w:rsid w:val="00956B9A"/>
    <w:rsid w:val="00956BA6"/>
    <w:rsid w:val="00957020"/>
    <w:rsid w:val="0095721D"/>
    <w:rsid w:val="00960CE5"/>
    <w:rsid w:val="00961B32"/>
    <w:rsid w:val="00963E7F"/>
    <w:rsid w:val="00965521"/>
    <w:rsid w:val="009663A0"/>
    <w:rsid w:val="0096740F"/>
    <w:rsid w:val="00967A82"/>
    <w:rsid w:val="009701BE"/>
    <w:rsid w:val="00970DB3"/>
    <w:rsid w:val="009720C3"/>
    <w:rsid w:val="00973BB9"/>
    <w:rsid w:val="00974154"/>
    <w:rsid w:val="00974BB0"/>
    <w:rsid w:val="0097756F"/>
    <w:rsid w:val="00984284"/>
    <w:rsid w:val="00986342"/>
    <w:rsid w:val="00990078"/>
    <w:rsid w:val="00991EAD"/>
    <w:rsid w:val="0099369A"/>
    <w:rsid w:val="00994774"/>
    <w:rsid w:val="009A0AF3"/>
    <w:rsid w:val="009A37E6"/>
    <w:rsid w:val="009A407D"/>
    <w:rsid w:val="009A73B6"/>
    <w:rsid w:val="009B02AA"/>
    <w:rsid w:val="009B07CD"/>
    <w:rsid w:val="009B11D6"/>
    <w:rsid w:val="009B1BEA"/>
    <w:rsid w:val="009B2947"/>
    <w:rsid w:val="009C19E9"/>
    <w:rsid w:val="009C2BA3"/>
    <w:rsid w:val="009C3CA5"/>
    <w:rsid w:val="009C4134"/>
    <w:rsid w:val="009C4414"/>
    <w:rsid w:val="009C48A1"/>
    <w:rsid w:val="009C4BA9"/>
    <w:rsid w:val="009D01F9"/>
    <w:rsid w:val="009D2296"/>
    <w:rsid w:val="009D22AE"/>
    <w:rsid w:val="009D3A73"/>
    <w:rsid w:val="009D416A"/>
    <w:rsid w:val="009D74A6"/>
    <w:rsid w:val="009E2C15"/>
    <w:rsid w:val="009F1197"/>
    <w:rsid w:val="009F2DE3"/>
    <w:rsid w:val="009F458E"/>
    <w:rsid w:val="009F629A"/>
    <w:rsid w:val="00A02133"/>
    <w:rsid w:val="00A026FA"/>
    <w:rsid w:val="00A038CB"/>
    <w:rsid w:val="00A03DB9"/>
    <w:rsid w:val="00A05DF7"/>
    <w:rsid w:val="00A06C0E"/>
    <w:rsid w:val="00A073B2"/>
    <w:rsid w:val="00A07F3B"/>
    <w:rsid w:val="00A10007"/>
    <w:rsid w:val="00A10F02"/>
    <w:rsid w:val="00A14C5A"/>
    <w:rsid w:val="00A20128"/>
    <w:rsid w:val="00A204CA"/>
    <w:rsid w:val="00A229EA"/>
    <w:rsid w:val="00A23007"/>
    <w:rsid w:val="00A2565D"/>
    <w:rsid w:val="00A26105"/>
    <w:rsid w:val="00A31C20"/>
    <w:rsid w:val="00A320FC"/>
    <w:rsid w:val="00A330BE"/>
    <w:rsid w:val="00A37A3B"/>
    <w:rsid w:val="00A409B4"/>
    <w:rsid w:val="00A43364"/>
    <w:rsid w:val="00A44680"/>
    <w:rsid w:val="00A51940"/>
    <w:rsid w:val="00A53724"/>
    <w:rsid w:val="00A5419B"/>
    <w:rsid w:val="00A5530C"/>
    <w:rsid w:val="00A57E07"/>
    <w:rsid w:val="00A603BB"/>
    <w:rsid w:val="00A62816"/>
    <w:rsid w:val="00A63962"/>
    <w:rsid w:val="00A82346"/>
    <w:rsid w:val="00A84E14"/>
    <w:rsid w:val="00A86647"/>
    <w:rsid w:val="00A873BD"/>
    <w:rsid w:val="00A90233"/>
    <w:rsid w:val="00A943FC"/>
    <w:rsid w:val="00A952FC"/>
    <w:rsid w:val="00A9671C"/>
    <w:rsid w:val="00A970DA"/>
    <w:rsid w:val="00A9795A"/>
    <w:rsid w:val="00AA0C0F"/>
    <w:rsid w:val="00AA1553"/>
    <w:rsid w:val="00AA3FBC"/>
    <w:rsid w:val="00AA7572"/>
    <w:rsid w:val="00AB1878"/>
    <w:rsid w:val="00AB5E7A"/>
    <w:rsid w:val="00AC1C8D"/>
    <w:rsid w:val="00AC7380"/>
    <w:rsid w:val="00AC7620"/>
    <w:rsid w:val="00AC781E"/>
    <w:rsid w:val="00AC7EF4"/>
    <w:rsid w:val="00AD00A0"/>
    <w:rsid w:val="00AD00A7"/>
    <w:rsid w:val="00AD1C9D"/>
    <w:rsid w:val="00AD3506"/>
    <w:rsid w:val="00AD4C96"/>
    <w:rsid w:val="00AE3FC8"/>
    <w:rsid w:val="00AE4F85"/>
    <w:rsid w:val="00AE58EC"/>
    <w:rsid w:val="00AE5ADA"/>
    <w:rsid w:val="00AE7551"/>
    <w:rsid w:val="00AF4E3E"/>
    <w:rsid w:val="00AF71DC"/>
    <w:rsid w:val="00B01FFB"/>
    <w:rsid w:val="00B0415E"/>
    <w:rsid w:val="00B112A5"/>
    <w:rsid w:val="00B15449"/>
    <w:rsid w:val="00B1778E"/>
    <w:rsid w:val="00B21826"/>
    <w:rsid w:val="00B259B4"/>
    <w:rsid w:val="00B25D04"/>
    <w:rsid w:val="00B3144D"/>
    <w:rsid w:val="00B41603"/>
    <w:rsid w:val="00B430C3"/>
    <w:rsid w:val="00B44C66"/>
    <w:rsid w:val="00B47FD1"/>
    <w:rsid w:val="00B516BB"/>
    <w:rsid w:val="00B60C55"/>
    <w:rsid w:val="00B63962"/>
    <w:rsid w:val="00B70046"/>
    <w:rsid w:val="00B77036"/>
    <w:rsid w:val="00B7749B"/>
    <w:rsid w:val="00B815B1"/>
    <w:rsid w:val="00B835D5"/>
    <w:rsid w:val="00B84F58"/>
    <w:rsid w:val="00B85209"/>
    <w:rsid w:val="00B92A23"/>
    <w:rsid w:val="00B9376F"/>
    <w:rsid w:val="00B97923"/>
    <w:rsid w:val="00BA09C5"/>
    <w:rsid w:val="00BA1087"/>
    <w:rsid w:val="00BA50D3"/>
    <w:rsid w:val="00BA620C"/>
    <w:rsid w:val="00BA67C4"/>
    <w:rsid w:val="00BA767A"/>
    <w:rsid w:val="00BC2FCD"/>
    <w:rsid w:val="00BC3B3F"/>
    <w:rsid w:val="00BC68A2"/>
    <w:rsid w:val="00BC6980"/>
    <w:rsid w:val="00BD0A2F"/>
    <w:rsid w:val="00BD7305"/>
    <w:rsid w:val="00BD7AB8"/>
    <w:rsid w:val="00BE1356"/>
    <w:rsid w:val="00BE23D0"/>
    <w:rsid w:val="00BE3427"/>
    <w:rsid w:val="00BE3C41"/>
    <w:rsid w:val="00BE4D62"/>
    <w:rsid w:val="00BE5432"/>
    <w:rsid w:val="00BE581F"/>
    <w:rsid w:val="00BF0867"/>
    <w:rsid w:val="00BF7E25"/>
    <w:rsid w:val="00C00BC2"/>
    <w:rsid w:val="00C01B0E"/>
    <w:rsid w:val="00C02430"/>
    <w:rsid w:val="00C03EE9"/>
    <w:rsid w:val="00C1174D"/>
    <w:rsid w:val="00C1237F"/>
    <w:rsid w:val="00C12B51"/>
    <w:rsid w:val="00C1497D"/>
    <w:rsid w:val="00C15818"/>
    <w:rsid w:val="00C17EDE"/>
    <w:rsid w:val="00C21883"/>
    <w:rsid w:val="00C24650"/>
    <w:rsid w:val="00C258D3"/>
    <w:rsid w:val="00C2591C"/>
    <w:rsid w:val="00C26E0C"/>
    <w:rsid w:val="00C300E7"/>
    <w:rsid w:val="00C30777"/>
    <w:rsid w:val="00C30D6C"/>
    <w:rsid w:val="00C32128"/>
    <w:rsid w:val="00C3236A"/>
    <w:rsid w:val="00C33079"/>
    <w:rsid w:val="00C33E2E"/>
    <w:rsid w:val="00C3423B"/>
    <w:rsid w:val="00C34433"/>
    <w:rsid w:val="00C4105B"/>
    <w:rsid w:val="00C411E2"/>
    <w:rsid w:val="00C413F0"/>
    <w:rsid w:val="00C41E2E"/>
    <w:rsid w:val="00C41F35"/>
    <w:rsid w:val="00C43FFE"/>
    <w:rsid w:val="00C539BC"/>
    <w:rsid w:val="00C57A09"/>
    <w:rsid w:val="00C57E06"/>
    <w:rsid w:val="00C6266F"/>
    <w:rsid w:val="00C627C8"/>
    <w:rsid w:val="00C636AE"/>
    <w:rsid w:val="00C72E2D"/>
    <w:rsid w:val="00C77CC9"/>
    <w:rsid w:val="00C80810"/>
    <w:rsid w:val="00C81950"/>
    <w:rsid w:val="00C83A13"/>
    <w:rsid w:val="00C8611B"/>
    <w:rsid w:val="00C86546"/>
    <w:rsid w:val="00C9068C"/>
    <w:rsid w:val="00C9149F"/>
    <w:rsid w:val="00C91FFF"/>
    <w:rsid w:val="00C92967"/>
    <w:rsid w:val="00C93B37"/>
    <w:rsid w:val="00C96058"/>
    <w:rsid w:val="00C96114"/>
    <w:rsid w:val="00CA0938"/>
    <w:rsid w:val="00CA3D0C"/>
    <w:rsid w:val="00CA654B"/>
    <w:rsid w:val="00CA7B1B"/>
    <w:rsid w:val="00CA7DA6"/>
    <w:rsid w:val="00CB2DF8"/>
    <w:rsid w:val="00CB4C9E"/>
    <w:rsid w:val="00CB6803"/>
    <w:rsid w:val="00CB6BF1"/>
    <w:rsid w:val="00CB797B"/>
    <w:rsid w:val="00CC0104"/>
    <w:rsid w:val="00CC413D"/>
    <w:rsid w:val="00CC483C"/>
    <w:rsid w:val="00CC4B17"/>
    <w:rsid w:val="00CC7E94"/>
    <w:rsid w:val="00CD1C7C"/>
    <w:rsid w:val="00CD48C5"/>
    <w:rsid w:val="00CD4C7B"/>
    <w:rsid w:val="00CD5685"/>
    <w:rsid w:val="00CD7BD5"/>
    <w:rsid w:val="00CE1686"/>
    <w:rsid w:val="00CE67C1"/>
    <w:rsid w:val="00CF0B72"/>
    <w:rsid w:val="00D00286"/>
    <w:rsid w:val="00D005A8"/>
    <w:rsid w:val="00D008CE"/>
    <w:rsid w:val="00D00E15"/>
    <w:rsid w:val="00D0113E"/>
    <w:rsid w:val="00D018DF"/>
    <w:rsid w:val="00D04D6A"/>
    <w:rsid w:val="00D07585"/>
    <w:rsid w:val="00D14F0F"/>
    <w:rsid w:val="00D155B6"/>
    <w:rsid w:val="00D15FB5"/>
    <w:rsid w:val="00D162FE"/>
    <w:rsid w:val="00D17A5E"/>
    <w:rsid w:val="00D21744"/>
    <w:rsid w:val="00D240A3"/>
    <w:rsid w:val="00D255C9"/>
    <w:rsid w:val="00D26C26"/>
    <w:rsid w:val="00D323CA"/>
    <w:rsid w:val="00D34630"/>
    <w:rsid w:val="00D375A1"/>
    <w:rsid w:val="00D42C14"/>
    <w:rsid w:val="00D43E15"/>
    <w:rsid w:val="00D44064"/>
    <w:rsid w:val="00D44A03"/>
    <w:rsid w:val="00D45B7C"/>
    <w:rsid w:val="00D4687E"/>
    <w:rsid w:val="00D46AF9"/>
    <w:rsid w:val="00D50457"/>
    <w:rsid w:val="00D535A0"/>
    <w:rsid w:val="00D56969"/>
    <w:rsid w:val="00D60BD2"/>
    <w:rsid w:val="00D67112"/>
    <w:rsid w:val="00D67D24"/>
    <w:rsid w:val="00D706F7"/>
    <w:rsid w:val="00D723BD"/>
    <w:rsid w:val="00D734E1"/>
    <w:rsid w:val="00D738D6"/>
    <w:rsid w:val="00D739A8"/>
    <w:rsid w:val="00D80795"/>
    <w:rsid w:val="00D854BE"/>
    <w:rsid w:val="00D86819"/>
    <w:rsid w:val="00D87CDC"/>
    <w:rsid w:val="00D87E00"/>
    <w:rsid w:val="00D912F6"/>
    <w:rsid w:val="00D9134D"/>
    <w:rsid w:val="00D91AF6"/>
    <w:rsid w:val="00D941D0"/>
    <w:rsid w:val="00D946CD"/>
    <w:rsid w:val="00D96386"/>
    <w:rsid w:val="00D96D11"/>
    <w:rsid w:val="00D97208"/>
    <w:rsid w:val="00D97C75"/>
    <w:rsid w:val="00DA1094"/>
    <w:rsid w:val="00DA34C8"/>
    <w:rsid w:val="00DA42FD"/>
    <w:rsid w:val="00DA4360"/>
    <w:rsid w:val="00DA49E0"/>
    <w:rsid w:val="00DA63CA"/>
    <w:rsid w:val="00DA7312"/>
    <w:rsid w:val="00DA7979"/>
    <w:rsid w:val="00DA7A03"/>
    <w:rsid w:val="00DA7A2B"/>
    <w:rsid w:val="00DB1818"/>
    <w:rsid w:val="00DB21E4"/>
    <w:rsid w:val="00DC2096"/>
    <w:rsid w:val="00DC309B"/>
    <w:rsid w:val="00DC357B"/>
    <w:rsid w:val="00DC4DA2"/>
    <w:rsid w:val="00DC69B8"/>
    <w:rsid w:val="00DD1BBD"/>
    <w:rsid w:val="00DD760C"/>
    <w:rsid w:val="00DE15C5"/>
    <w:rsid w:val="00DE35EE"/>
    <w:rsid w:val="00DE39FD"/>
    <w:rsid w:val="00DE6866"/>
    <w:rsid w:val="00DE6D31"/>
    <w:rsid w:val="00DE7428"/>
    <w:rsid w:val="00DF06D0"/>
    <w:rsid w:val="00DF0B55"/>
    <w:rsid w:val="00DF1046"/>
    <w:rsid w:val="00DF14CC"/>
    <w:rsid w:val="00DF1960"/>
    <w:rsid w:val="00E00C4A"/>
    <w:rsid w:val="00E01BBF"/>
    <w:rsid w:val="00E01E55"/>
    <w:rsid w:val="00E03596"/>
    <w:rsid w:val="00E0512F"/>
    <w:rsid w:val="00E06209"/>
    <w:rsid w:val="00E06C0F"/>
    <w:rsid w:val="00E07E69"/>
    <w:rsid w:val="00E1029A"/>
    <w:rsid w:val="00E12955"/>
    <w:rsid w:val="00E138A4"/>
    <w:rsid w:val="00E16137"/>
    <w:rsid w:val="00E203F8"/>
    <w:rsid w:val="00E20C53"/>
    <w:rsid w:val="00E26B64"/>
    <w:rsid w:val="00E27E1D"/>
    <w:rsid w:val="00E3015F"/>
    <w:rsid w:val="00E3562F"/>
    <w:rsid w:val="00E42A60"/>
    <w:rsid w:val="00E437F6"/>
    <w:rsid w:val="00E43A98"/>
    <w:rsid w:val="00E4748C"/>
    <w:rsid w:val="00E555B9"/>
    <w:rsid w:val="00E56B31"/>
    <w:rsid w:val="00E60DE7"/>
    <w:rsid w:val="00E62835"/>
    <w:rsid w:val="00E63A9E"/>
    <w:rsid w:val="00E64FB8"/>
    <w:rsid w:val="00E659D3"/>
    <w:rsid w:val="00E65E13"/>
    <w:rsid w:val="00E66716"/>
    <w:rsid w:val="00E669D6"/>
    <w:rsid w:val="00E7104D"/>
    <w:rsid w:val="00E71FDF"/>
    <w:rsid w:val="00E730B7"/>
    <w:rsid w:val="00E743BB"/>
    <w:rsid w:val="00E75603"/>
    <w:rsid w:val="00E76AB6"/>
    <w:rsid w:val="00E76BB4"/>
    <w:rsid w:val="00E77645"/>
    <w:rsid w:val="00E809B7"/>
    <w:rsid w:val="00E83697"/>
    <w:rsid w:val="00E83D14"/>
    <w:rsid w:val="00E85C2F"/>
    <w:rsid w:val="00E861D7"/>
    <w:rsid w:val="00E86D85"/>
    <w:rsid w:val="00E86EB2"/>
    <w:rsid w:val="00E87EBA"/>
    <w:rsid w:val="00E90BE8"/>
    <w:rsid w:val="00E952F8"/>
    <w:rsid w:val="00E9719F"/>
    <w:rsid w:val="00E97E5E"/>
    <w:rsid w:val="00EA21F7"/>
    <w:rsid w:val="00EA2405"/>
    <w:rsid w:val="00EA24F4"/>
    <w:rsid w:val="00EA29C2"/>
    <w:rsid w:val="00EA4FCF"/>
    <w:rsid w:val="00EA5A37"/>
    <w:rsid w:val="00EA6A38"/>
    <w:rsid w:val="00EA7FD0"/>
    <w:rsid w:val="00EB2F4A"/>
    <w:rsid w:val="00EB352C"/>
    <w:rsid w:val="00EC0480"/>
    <w:rsid w:val="00EC0AC1"/>
    <w:rsid w:val="00EC4A25"/>
    <w:rsid w:val="00EC4CD8"/>
    <w:rsid w:val="00EC630C"/>
    <w:rsid w:val="00EC6E6F"/>
    <w:rsid w:val="00ED3A23"/>
    <w:rsid w:val="00ED444B"/>
    <w:rsid w:val="00EE0AFC"/>
    <w:rsid w:val="00EE3C09"/>
    <w:rsid w:val="00EE4DDD"/>
    <w:rsid w:val="00EE5CB5"/>
    <w:rsid w:val="00EE6029"/>
    <w:rsid w:val="00EF0DD2"/>
    <w:rsid w:val="00EF10F4"/>
    <w:rsid w:val="00EF177D"/>
    <w:rsid w:val="00EF51A9"/>
    <w:rsid w:val="00F00012"/>
    <w:rsid w:val="00F00282"/>
    <w:rsid w:val="00F025A2"/>
    <w:rsid w:val="00F03F8D"/>
    <w:rsid w:val="00F07388"/>
    <w:rsid w:val="00F1245A"/>
    <w:rsid w:val="00F16677"/>
    <w:rsid w:val="00F17088"/>
    <w:rsid w:val="00F2026E"/>
    <w:rsid w:val="00F21784"/>
    <w:rsid w:val="00F2210A"/>
    <w:rsid w:val="00F236E0"/>
    <w:rsid w:val="00F264F7"/>
    <w:rsid w:val="00F34EE0"/>
    <w:rsid w:val="00F353B7"/>
    <w:rsid w:val="00F37743"/>
    <w:rsid w:val="00F43982"/>
    <w:rsid w:val="00F46145"/>
    <w:rsid w:val="00F54A3D"/>
    <w:rsid w:val="00F54CB0"/>
    <w:rsid w:val="00F56E0E"/>
    <w:rsid w:val="00F6136B"/>
    <w:rsid w:val="00F653B8"/>
    <w:rsid w:val="00F65FDB"/>
    <w:rsid w:val="00F66184"/>
    <w:rsid w:val="00F71B89"/>
    <w:rsid w:val="00F7353C"/>
    <w:rsid w:val="00F74221"/>
    <w:rsid w:val="00F756A0"/>
    <w:rsid w:val="00F76341"/>
    <w:rsid w:val="00F76F8F"/>
    <w:rsid w:val="00F8301C"/>
    <w:rsid w:val="00F87809"/>
    <w:rsid w:val="00F96E16"/>
    <w:rsid w:val="00F97817"/>
    <w:rsid w:val="00FA1266"/>
    <w:rsid w:val="00FA2BD7"/>
    <w:rsid w:val="00FA5235"/>
    <w:rsid w:val="00FA5C98"/>
    <w:rsid w:val="00FA6302"/>
    <w:rsid w:val="00FA664A"/>
    <w:rsid w:val="00FA767F"/>
    <w:rsid w:val="00FB0AA9"/>
    <w:rsid w:val="00FB22F6"/>
    <w:rsid w:val="00FB24C1"/>
    <w:rsid w:val="00FB36FA"/>
    <w:rsid w:val="00FB4E1C"/>
    <w:rsid w:val="00FC1192"/>
    <w:rsid w:val="00FC1390"/>
    <w:rsid w:val="00FC2B65"/>
    <w:rsid w:val="00FC394A"/>
    <w:rsid w:val="00FC3EF9"/>
    <w:rsid w:val="00FC4A23"/>
    <w:rsid w:val="00FD03C2"/>
    <w:rsid w:val="00FD7411"/>
    <w:rsid w:val="00FE13AB"/>
    <w:rsid w:val="00FE39B2"/>
    <w:rsid w:val="00FE7A84"/>
    <w:rsid w:val="00FF3253"/>
    <w:rsid w:val="00FF431E"/>
    <w:rsid w:val="02753AB3"/>
    <w:rsid w:val="02FF0A99"/>
    <w:rsid w:val="046903AF"/>
    <w:rsid w:val="06842124"/>
    <w:rsid w:val="0723CC5E"/>
    <w:rsid w:val="0A79063A"/>
    <w:rsid w:val="1BAE5C0B"/>
    <w:rsid w:val="26B7AF83"/>
    <w:rsid w:val="2FB3846B"/>
    <w:rsid w:val="469F7EAA"/>
    <w:rsid w:val="4FB6E467"/>
    <w:rsid w:val="56BBAB9A"/>
    <w:rsid w:val="5A7F95BF"/>
    <w:rsid w:val="64CC7AB7"/>
    <w:rsid w:val="7623D5F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docId w15:val="{DAA0BDF2-E068-41F0-B54F-B9619DF2A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uiPriority w:val="99"/>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891AD5"/>
    <w:pPr>
      <w:spacing w:after="0"/>
    </w:pPr>
    <w:rPr>
      <w:rFonts w:ascii="Segoe UI" w:hAnsi="Segoe UI" w:cs="Segoe UI"/>
      <w:sz w:val="18"/>
      <w:szCs w:val="18"/>
    </w:rPr>
  </w:style>
  <w:style w:type="character" w:customStyle="1" w:styleId="BalloonTextChar">
    <w:name w:val="Balloon Text Char"/>
    <w:basedOn w:val="DefaultParagraphFont"/>
    <w:link w:val="BalloonText"/>
    <w:rsid w:val="00891AD5"/>
    <w:rPr>
      <w:rFonts w:ascii="Segoe UI" w:hAnsi="Segoe UI" w:cs="Segoe UI"/>
      <w:sz w:val="18"/>
      <w:szCs w:val="18"/>
      <w:lang w:eastAsia="en-US"/>
    </w:rPr>
  </w:style>
  <w:style w:type="paragraph" w:styleId="ListParagraph">
    <w:name w:val="List Paragraph"/>
    <w:basedOn w:val="Normal"/>
    <w:uiPriority w:val="34"/>
    <w:qFormat/>
    <w:rsid w:val="00067C50"/>
    <w:pPr>
      <w:ind w:left="720"/>
      <w:contextualSpacing/>
    </w:pPr>
  </w:style>
  <w:style w:type="table" w:styleId="TableGrid">
    <w:name w:val="Table Grid"/>
    <w:basedOn w:val="TableNormal"/>
    <w:qFormat/>
    <w:rsid w:val="00B25D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9C4134"/>
    <w:pPr>
      <w:spacing w:after="200" w:line="276" w:lineRule="auto"/>
    </w:pPr>
    <w:rPr>
      <w:rFonts w:asciiTheme="minorHAnsi" w:eastAsiaTheme="minorEastAsia" w:hAnsiTheme="minorHAnsi" w:cstheme="minorBidi"/>
      <w:sz w:val="22"/>
      <w:szCs w:val="22"/>
      <w:lang w:val="de-DE" w:eastAsia="ja-JP"/>
    </w:rPr>
  </w:style>
  <w:style w:type="character" w:customStyle="1" w:styleId="CommentTextChar">
    <w:name w:val="Comment Text Char"/>
    <w:basedOn w:val="DefaultParagraphFont"/>
    <w:link w:val="CommentText"/>
    <w:uiPriority w:val="99"/>
    <w:rsid w:val="009C4134"/>
    <w:rPr>
      <w:rFonts w:asciiTheme="minorHAnsi" w:eastAsiaTheme="minorEastAsia" w:hAnsiTheme="minorHAnsi" w:cstheme="minorBidi"/>
      <w:sz w:val="22"/>
      <w:szCs w:val="22"/>
      <w:lang w:val="de-DE" w:eastAsia="ja-JP"/>
    </w:rPr>
  </w:style>
  <w:style w:type="character" w:styleId="CommentReference">
    <w:name w:val="annotation reference"/>
    <w:uiPriority w:val="99"/>
    <w:unhideWhenUsed/>
    <w:rsid w:val="009C4134"/>
    <w:rPr>
      <w:sz w:val="16"/>
      <w:szCs w:val="16"/>
    </w:rPr>
  </w:style>
  <w:style w:type="paragraph" w:styleId="Date">
    <w:name w:val="Date"/>
    <w:basedOn w:val="Normal"/>
    <w:next w:val="Normal"/>
    <w:link w:val="DateChar"/>
    <w:rsid w:val="00EC6E6F"/>
  </w:style>
  <w:style w:type="character" w:customStyle="1" w:styleId="DateChar">
    <w:name w:val="Date Char"/>
    <w:basedOn w:val="DefaultParagraphFont"/>
    <w:link w:val="Date"/>
    <w:rsid w:val="00EC6E6F"/>
    <w:rPr>
      <w:lang w:eastAsia="en-US"/>
    </w:rPr>
  </w:style>
  <w:style w:type="paragraph" w:styleId="Revision">
    <w:name w:val="Revision"/>
    <w:hidden/>
    <w:uiPriority w:val="99"/>
    <w:semiHidden/>
    <w:rsid w:val="002F31C1"/>
    <w:rPr>
      <w:lang w:eastAsia="en-US"/>
    </w:rPr>
  </w:style>
  <w:style w:type="paragraph" w:styleId="NoSpacing">
    <w:name w:val="No Spacing"/>
    <w:basedOn w:val="Normal"/>
    <w:uiPriority w:val="1"/>
    <w:qFormat/>
    <w:rsid w:val="00F756A0"/>
    <w:pPr>
      <w:spacing w:after="0"/>
    </w:pPr>
    <w:rPr>
      <w:rFonts w:ascii="Calibri" w:eastAsiaTheme="minorEastAsia" w:hAnsi="Calibri"/>
      <w:sz w:val="22"/>
      <w:szCs w:val="22"/>
      <w:lang w:val="de-DE" w:eastAsia="ja-JP"/>
    </w:rPr>
  </w:style>
  <w:style w:type="character" w:customStyle="1" w:styleId="TALChar">
    <w:name w:val="TAL Char"/>
    <w:link w:val="TAL"/>
    <w:locked/>
    <w:rsid w:val="00A9795A"/>
    <w:rPr>
      <w:rFonts w:ascii="Arial" w:hAnsi="Arial"/>
      <w:sz w:val="18"/>
      <w:lang w:eastAsia="en-US"/>
    </w:rPr>
  </w:style>
  <w:style w:type="character" w:customStyle="1" w:styleId="TAHChar">
    <w:name w:val="TAH Char"/>
    <w:link w:val="TAH"/>
    <w:uiPriority w:val="99"/>
    <w:locked/>
    <w:rsid w:val="00A9795A"/>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602878">
      <w:bodyDiv w:val="1"/>
      <w:marLeft w:val="0"/>
      <w:marRight w:val="0"/>
      <w:marTop w:val="0"/>
      <w:marBottom w:val="0"/>
      <w:divBdr>
        <w:top w:val="none" w:sz="0" w:space="0" w:color="auto"/>
        <w:left w:val="none" w:sz="0" w:space="0" w:color="auto"/>
        <w:bottom w:val="none" w:sz="0" w:space="0" w:color="auto"/>
        <w:right w:val="none" w:sz="0" w:space="0" w:color="auto"/>
      </w:divBdr>
    </w:div>
    <w:div w:id="136652463">
      <w:bodyDiv w:val="1"/>
      <w:marLeft w:val="0"/>
      <w:marRight w:val="0"/>
      <w:marTop w:val="0"/>
      <w:marBottom w:val="0"/>
      <w:divBdr>
        <w:top w:val="none" w:sz="0" w:space="0" w:color="auto"/>
        <w:left w:val="none" w:sz="0" w:space="0" w:color="auto"/>
        <w:bottom w:val="none" w:sz="0" w:space="0" w:color="auto"/>
        <w:right w:val="none" w:sz="0" w:space="0" w:color="auto"/>
      </w:divBdr>
    </w:div>
    <w:div w:id="224268317">
      <w:bodyDiv w:val="1"/>
      <w:marLeft w:val="0"/>
      <w:marRight w:val="0"/>
      <w:marTop w:val="0"/>
      <w:marBottom w:val="0"/>
      <w:divBdr>
        <w:top w:val="none" w:sz="0" w:space="0" w:color="auto"/>
        <w:left w:val="none" w:sz="0" w:space="0" w:color="auto"/>
        <w:bottom w:val="none" w:sz="0" w:space="0" w:color="auto"/>
        <w:right w:val="none" w:sz="0" w:space="0" w:color="auto"/>
      </w:divBdr>
    </w:div>
    <w:div w:id="333995428">
      <w:bodyDiv w:val="1"/>
      <w:marLeft w:val="0"/>
      <w:marRight w:val="0"/>
      <w:marTop w:val="0"/>
      <w:marBottom w:val="0"/>
      <w:divBdr>
        <w:top w:val="none" w:sz="0" w:space="0" w:color="auto"/>
        <w:left w:val="none" w:sz="0" w:space="0" w:color="auto"/>
        <w:bottom w:val="none" w:sz="0" w:space="0" w:color="auto"/>
        <w:right w:val="none" w:sz="0" w:space="0" w:color="auto"/>
      </w:divBdr>
    </w:div>
    <w:div w:id="420029654">
      <w:bodyDiv w:val="1"/>
      <w:marLeft w:val="0"/>
      <w:marRight w:val="0"/>
      <w:marTop w:val="0"/>
      <w:marBottom w:val="0"/>
      <w:divBdr>
        <w:top w:val="none" w:sz="0" w:space="0" w:color="auto"/>
        <w:left w:val="none" w:sz="0" w:space="0" w:color="auto"/>
        <w:bottom w:val="none" w:sz="0" w:space="0" w:color="auto"/>
        <w:right w:val="none" w:sz="0" w:space="0" w:color="auto"/>
      </w:divBdr>
    </w:div>
    <w:div w:id="427893651">
      <w:bodyDiv w:val="1"/>
      <w:marLeft w:val="0"/>
      <w:marRight w:val="0"/>
      <w:marTop w:val="0"/>
      <w:marBottom w:val="0"/>
      <w:divBdr>
        <w:top w:val="none" w:sz="0" w:space="0" w:color="auto"/>
        <w:left w:val="none" w:sz="0" w:space="0" w:color="auto"/>
        <w:bottom w:val="none" w:sz="0" w:space="0" w:color="auto"/>
        <w:right w:val="none" w:sz="0" w:space="0" w:color="auto"/>
      </w:divBdr>
    </w:div>
    <w:div w:id="489832390">
      <w:bodyDiv w:val="1"/>
      <w:marLeft w:val="0"/>
      <w:marRight w:val="0"/>
      <w:marTop w:val="0"/>
      <w:marBottom w:val="0"/>
      <w:divBdr>
        <w:top w:val="none" w:sz="0" w:space="0" w:color="auto"/>
        <w:left w:val="none" w:sz="0" w:space="0" w:color="auto"/>
        <w:bottom w:val="none" w:sz="0" w:space="0" w:color="auto"/>
        <w:right w:val="none" w:sz="0" w:space="0" w:color="auto"/>
      </w:divBdr>
    </w:div>
    <w:div w:id="506331628">
      <w:bodyDiv w:val="1"/>
      <w:marLeft w:val="0"/>
      <w:marRight w:val="0"/>
      <w:marTop w:val="0"/>
      <w:marBottom w:val="0"/>
      <w:divBdr>
        <w:top w:val="none" w:sz="0" w:space="0" w:color="auto"/>
        <w:left w:val="none" w:sz="0" w:space="0" w:color="auto"/>
        <w:bottom w:val="none" w:sz="0" w:space="0" w:color="auto"/>
        <w:right w:val="none" w:sz="0" w:space="0" w:color="auto"/>
      </w:divBdr>
    </w:div>
    <w:div w:id="531385657">
      <w:bodyDiv w:val="1"/>
      <w:marLeft w:val="0"/>
      <w:marRight w:val="0"/>
      <w:marTop w:val="0"/>
      <w:marBottom w:val="0"/>
      <w:divBdr>
        <w:top w:val="none" w:sz="0" w:space="0" w:color="auto"/>
        <w:left w:val="none" w:sz="0" w:space="0" w:color="auto"/>
        <w:bottom w:val="none" w:sz="0" w:space="0" w:color="auto"/>
        <w:right w:val="none" w:sz="0" w:space="0" w:color="auto"/>
      </w:divBdr>
    </w:div>
    <w:div w:id="532109258">
      <w:bodyDiv w:val="1"/>
      <w:marLeft w:val="0"/>
      <w:marRight w:val="0"/>
      <w:marTop w:val="0"/>
      <w:marBottom w:val="0"/>
      <w:divBdr>
        <w:top w:val="none" w:sz="0" w:space="0" w:color="auto"/>
        <w:left w:val="none" w:sz="0" w:space="0" w:color="auto"/>
        <w:bottom w:val="none" w:sz="0" w:space="0" w:color="auto"/>
        <w:right w:val="none" w:sz="0" w:space="0" w:color="auto"/>
      </w:divBdr>
    </w:div>
    <w:div w:id="589435974">
      <w:bodyDiv w:val="1"/>
      <w:marLeft w:val="0"/>
      <w:marRight w:val="0"/>
      <w:marTop w:val="0"/>
      <w:marBottom w:val="0"/>
      <w:divBdr>
        <w:top w:val="none" w:sz="0" w:space="0" w:color="auto"/>
        <w:left w:val="none" w:sz="0" w:space="0" w:color="auto"/>
        <w:bottom w:val="none" w:sz="0" w:space="0" w:color="auto"/>
        <w:right w:val="none" w:sz="0" w:space="0" w:color="auto"/>
      </w:divBdr>
    </w:div>
    <w:div w:id="685984253">
      <w:bodyDiv w:val="1"/>
      <w:marLeft w:val="0"/>
      <w:marRight w:val="0"/>
      <w:marTop w:val="0"/>
      <w:marBottom w:val="0"/>
      <w:divBdr>
        <w:top w:val="none" w:sz="0" w:space="0" w:color="auto"/>
        <w:left w:val="none" w:sz="0" w:space="0" w:color="auto"/>
        <w:bottom w:val="none" w:sz="0" w:space="0" w:color="auto"/>
        <w:right w:val="none" w:sz="0" w:space="0" w:color="auto"/>
      </w:divBdr>
    </w:div>
    <w:div w:id="1090279238">
      <w:bodyDiv w:val="1"/>
      <w:marLeft w:val="0"/>
      <w:marRight w:val="0"/>
      <w:marTop w:val="0"/>
      <w:marBottom w:val="0"/>
      <w:divBdr>
        <w:top w:val="none" w:sz="0" w:space="0" w:color="auto"/>
        <w:left w:val="none" w:sz="0" w:space="0" w:color="auto"/>
        <w:bottom w:val="none" w:sz="0" w:space="0" w:color="auto"/>
        <w:right w:val="none" w:sz="0" w:space="0" w:color="auto"/>
      </w:divBdr>
    </w:div>
    <w:div w:id="1457524583">
      <w:bodyDiv w:val="1"/>
      <w:marLeft w:val="0"/>
      <w:marRight w:val="0"/>
      <w:marTop w:val="0"/>
      <w:marBottom w:val="0"/>
      <w:divBdr>
        <w:top w:val="none" w:sz="0" w:space="0" w:color="auto"/>
        <w:left w:val="none" w:sz="0" w:space="0" w:color="auto"/>
        <w:bottom w:val="none" w:sz="0" w:space="0" w:color="auto"/>
        <w:right w:val="none" w:sz="0" w:space="0" w:color="auto"/>
      </w:divBdr>
    </w:div>
    <w:div w:id="1578319277">
      <w:bodyDiv w:val="1"/>
      <w:marLeft w:val="0"/>
      <w:marRight w:val="0"/>
      <w:marTop w:val="0"/>
      <w:marBottom w:val="0"/>
      <w:divBdr>
        <w:top w:val="none" w:sz="0" w:space="0" w:color="auto"/>
        <w:left w:val="none" w:sz="0" w:space="0" w:color="auto"/>
        <w:bottom w:val="none" w:sz="0" w:space="0" w:color="auto"/>
        <w:right w:val="none" w:sz="0" w:space="0" w:color="auto"/>
      </w:divBdr>
    </w:div>
    <w:div w:id="1623345848">
      <w:bodyDiv w:val="1"/>
      <w:marLeft w:val="0"/>
      <w:marRight w:val="0"/>
      <w:marTop w:val="0"/>
      <w:marBottom w:val="0"/>
      <w:divBdr>
        <w:top w:val="none" w:sz="0" w:space="0" w:color="auto"/>
        <w:left w:val="none" w:sz="0" w:space="0" w:color="auto"/>
        <w:bottom w:val="none" w:sz="0" w:space="0" w:color="auto"/>
        <w:right w:val="none" w:sz="0" w:space="0" w:color="auto"/>
      </w:divBdr>
    </w:div>
    <w:div w:id="203194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768612426007644AF638B7AAE19F89D" ma:contentTypeVersion="2" ma:contentTypeDescription="Create a new document." ma:contentTypeScope="" ma:versionID="1eb6d8eb950a7120080aa048b7d106d1">
  <xsd:schema xmlns:xsd="http://www.w3.org/2001/XMLSchema" xmlns:xs="http://www.w3.org/2001/XMLSchema" xmlns:p="http://schemas.microsoft.com/office/2006/metadata/properties" xmlns:ns2="4a431985-da60-47f1-abb6-64b34a19f9f2" targetNamespace="http://schemas.microsoft.com/office/2006/metadata/properties" ma:root="true" ma:fieldsID="dc720ba42126be9e69b123afa2e69061" ns2:_="">
    <xsd:import namespace="4a431985-da60-47f1-abb6-64b34a19f9f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431985-da60-47f1-abb6-64b34a19f9f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550731-1D5B-43F8-8AB6-7AA8B51FCD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431985-da60-47f1-abb6-64b34a19f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D4A815-88DC-46A7-BCB0-9A714B264C0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4DB203-E0D2-45A5-A180-929996D9E8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101</TotalTime>
  <Pages>4</Pages>
  <Words>1303</Words>
  <Characters>7432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8718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Takahito Yoshizawa</dc:creator>
  <cp:lastModifiedBy>Hans van der Veen</cp:lastModifiedBy>
  <cp:revision>83</cp:revision>
  <dcterms:created xsi:type="dcterms:W3CDTF">2024-06-06T13:21:00Z</dcterms:created>
  <dcterms:modified xsi:type="dcterms:W3CDTF">2024-06-10T19:20:00Z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0x0101004768612426007644AF638B7AAE19F89D</vt:lpwstr>
  </property>
  <property fmtid="{D5CDD505-2E9C-101B-9397-08002B2CF9AE}" pid="3" name="_dlc_DocIdItemGuid">
    <vt:lpwstr>5719dc11-d5af-4f8b-b7e1-227cdb0a5d05</vt:lpwstr>
  </property>
  <property fmtid="{D5CDD505-2E9C-101B-9397-08002B2CF9AE}" pid="4" name="MSIP_Label_c99d84e0-ceae-4e34-980c-42a02f036af6_Enabled">
    <vt:lpwstr>true</vt:lpwstr>
  </property>
  <property fmtid="{D5CDD505-2E9C-101B-9397-08002B2CF9AE}" pid="5" name="MSIP_Label_c99d84e0-ceae-4e34-980c-42a02f036af6_SetDate">
    <vt:lpwstr>2022-09-05T18:06:23Z</vt:lpwstr>
  </property>
  <property fmtid="{D5CDD505-2E9C-101B-9397-08002B2CF9AE}" pid="6" name="MSIP_Label_c99d84e0-ceae-4e34-980c-42a02f036af6_Method">
    <vt:lpwstr>Privileged</vt:lpwstr>
  </property>
  <property fmtid="{D5CDD505-2E9C-101B-9397-08002B2CF9AE}" pid="7" name="MSIP_Label_c99d84e0-ceae-4e34-980c-42a02f036af6_Name">
    <vt:lpwstr>No restriction v001</vt:lpwstr>
  </property>
  <property fmtid="{D5CDD505-2E9C-101B-9397-08002B2CF9AE}" pid="8" name="MSIP_Label_c99d84e0-ceae-4e34-980c-42a02f036af6_SiteId">
    <vt:lpwstr>7c48d1ae-0657-4b64-b719-c7088b5cacc0</vt:lpwstr>
  </property>
  <property fmtid="{D5CDD505-2E9C-101B-9397-08002B2CF9AE}" pid="9" name="MSIP_Label_c99d84e0-ceae-4e34-980c-42a02f036af6_ActionId">
    <vt:lpwstr>2f54df65-9d63-4c60-bcbc-421e567e4570</vt:lpwstr>
  </property>
  <property fmtid="{D5CDD505-2E9C-101B-9397-08002B2CF9AE}" pid="10" name="MSIP_Label_c99d84e0-ceae-4e34-980c-42a02f036af6_ContentBits">
    <vt:lpwstr>0</vt:lpwstr>
  </property>
</Properties>
</file>