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D0A7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3D53" w:rsidRPr="006E3D53">
          <w:rPr>
            <w:b/>
            <w:i/>
            <w:noProof/>
            <w:sz w:val="28"/>
          </w:rPr>
          <w:t>R5-24</w:t>
        </w:r>
        <w:r w:rsidR="00580924">
          <w:rPr>
            <w:b/>
            <w:i/>
            <w:noProof/>
            <w:sz w:val="28"/>
          </w:rPr>
          <w:t>2800</w:t>
        </w:r>
      </w:fldSimple>
    </w:p>
    <w:p w14:paraId="7CB45193" w14:textId="3473D392" w:rsidR="001E41F3" w:rsidRDefault="000B6C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4CE5" w:rsidRPr="00EE4CE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4CE5" w:rsidRPr="00EE4CE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E4CE5" w:rsidRPr="00EE4CE5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E4CE5" w:rsidRPr="00EE4CE5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0B6C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FCD8D" w:rsidR="001E41F3" w:rsidRPr="00410371" w:rsidRDefault="00580924" w:rsidP="0058092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80924">
              <w:rPr>
                <w:rFonts w:hint="eastAsia"/>
                <w:b/>
                <w:noProof/>
                <w:sz w:val="28"/>
              </w:rPr>
              <w:t>3</w:t>
            </w:r>
            <w:r w:rsidRPr="00580924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B6C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0B6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10D5C" w:rsidR="001E41F3" w:rsidRDefault="00AF07D2" w:rsidP="00AF0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>itorial u</w:t>
            </w:r>
            <w:r w:rsidR="00EE688E" w:rsidRPr="00EE688E">
              <w:t>pdate of SIB12 in 4.6.2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506C6" w:rsidR="001E41F3" w:rsidRPr="00AF07D2" w:rsidRDefault="00F53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9831F" w:rsidR="001E41F3" w:rsidRDefault="00C14722">
            <w:pPr>
              <w:pStyle w:val="CRCoverPage"/>
              <w:spacing w:after="0"/>
              <w:ind w:left="100"/>
              <w:rPr>
                <w:noProof/>
              </w:rPr>
            </w:pPr>
            <w:r w:rsidRPr="00C14722">
              <w:rPr>
                <w:noProof/>
              </w:rPr>
              <w:t>The title of SIB12 is formatted with incorrect style.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78BD6" w:rsidR="001E41F3" w:rsidRDefault="00B77F14">
            <w:pPr>
              <w:pStyle w:val="CRCoverPage"/>
              <w:spacing w:after="0"/>
              <w:ind w:left="100"/>
              <w:rPr>
                <w:noProof/>
              </w:rPr>
            </w:pPr>
            <w:r w:rsidRPr="00B77F14">
              <w:rPr>
                <w:noProof/>
              </w:rPr>
              <w:t>Formatted the title of SIB12 with correct style H4.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6BF70" w:rsidR="001E41F3" w:rsidRDefault="00B77F14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9DCC5" w:rsidR="001E41F3" w:rsidRDefault="00CB05D9">
            <w:pPr>
              <w:pStyle w:val="CRCoverPage"/>
              <w:spacing w:after="0"/>
              <w:ind w:left="100"/>
              <w:rPr>
                <w:noProof/>
              </w:rPr>
            </w:pPr>
            <w:r w:rsidRPr="00CB05D9"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6917B" w:rsidR="001E41F3" w:rsidRDefault="00C122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7CC76" w:rsidR="001E41F3" w:rsidRDefault="00C122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ABAE38" w:rsidR="001E41F3" w:rsidRDefault="00C122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9F2BE" w14:textId="77777777" w:rsidR="00F54B69" w:rsidRDefault="00F54B69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&lt;Start of Changed Section&gt;</w:t>
      </w:r>
    </w:p>
    <w:p w14:paraId="0CB20844" w14:textId="77777777" w:rsidR="00F54B69" w:rsidRPr="00A66E21" w:rsidRDefault="00F54B69">
      <w:pPr>
        <w:pStyle w:val="4"/>
        <w:rPr>
          <w:rFonts w:eastAsia="Times New Roman"/>
          <w:i/>
          <w:lang w:eastAsia="en-GB"/>
          <w:rPrChange w:id="2" w:author="XI WANG" w:date="2024-04-19T09:38:00Z">
            <w:rPr/>
          </w:rPrChange>
        </w:rPr>
        <w:pPrChange w:id="3" w:author="XI WANG" w:date="2024-04-19T09:38:00Z">
          <w:pPr>
            <w:pStyle w:val="TH"/>
          </w:pPr>
        </w:pPrChange>
      </w:pPr>
      <w:r w:rsidRPr="00A66E21">
        <w:rPr>
          <w:rFonts w:eastAsia="Times New Roman"/>
          <w:i/>
          <w:lang w:eastAsia="en-GB"/>
          <w:rPrChange w:id="4" w:author="XI WANG" w:date="2024-04-19T09:38:00Z">
            <w:rPr>
              <w:i/>
            </w:rPr>
          </w:rPrChange>
        </w:rPr>
        <w:t>–</w:t>
      </w:r>
      <w:r w:rsidRPr="00A66E21">
        <w:rPr>
          <w:rFonts w:eastAsia="Times New Roman"/>
          <w:i/>
          <w:lang w:eastAsia="en-GB"/>
          <w:rPrChange w:id="5" w:author="XI WANG" w:date="2024-04-19T09:38:00Z">
            <w:rPr>
              <w:i/>
            </w:rPr>
          </w:rPrChange>
        </w:rPr>
        <w:tab/>
        <w:t>SIB12</w:t>
      </w:r>
    </w:p>
    <w:p w14:paraId="24F3D6BF" w14:textId="77777777" w:rsidR="00F54B69" w:rsidRPr="00517B48" w:rsidRDefault="00F54B69" w:rsidP="0000024C">
      <w:pPr>
        <w:pStyle w:val="TH"/>
        <w:rPr>
          <w:i/>
          <w:iCs/>
        </w:rPr>
      </w:pPr>
      <w:bookmarkStart w:id="6" w:name="_CRTable4_6_214"/>
      <w:r w:rsidRPr="00517B48">
        <w:t xml:space="preserve">Table </w:t>
      </w:r>
      <w:bookmarkEnd w:id="6"/>
      <w:r w:rsidRPr="00517B48">
        <w:t xml:space="preserve">4.6.2-14: </w:t>
      </w:r>
      <w:r w:rsidRPr="00517B48">
        <w:rPr>
          <w:i/>
          <w:iCs/>
        </w:rPr>
        <w:t>SIB12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4B69" w:rsidRPr="00517B48" w14:paraId="50182593" w14:textId="77777777" w:rsidTr="003B1960">
        <w:tc>
          <w:tcPr>
            <w:tcW w:w="9747" w:type="dxa"/>
            <w:gridSpan w:val="4"/>
          </w:tcPr>
          <w:p w14:paraId="39822026" w14:textId="77777777" w:rsidR="00F54B69" w:rsidRPr="00517B48" w:rsidRDefault="00F54B69" w:rsidP="003B1960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F54B69" w:rsidRPr="00517B48" w14:paraId="6A973D48" w14:textId="77777777" w:rsidTr="003B1960">
        <w:tc>
          <w:tcPr>
            <w:tcW w:w="4535" w:type="dxa"/>
          </w:tcPr>
          <w:p w14:paraId="49665517" w14:textId="77777777" w:rsidR="00F54B69" w:rsidRPr="00517B48" w:rsidRDefault="00F54B69" w:rsidP="003B196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5DB2147" w14:textId="77777777" w:rsidR="00F54B69" w:rsidRPr="00517B48" w:rsidRDefault="00F54B69" w:rsidP="003B196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2989D65" w14:textId="77777777" w:rsidR="00F54B69" w:rsidRPr="00517B48" w:rsidRDefault="00F54B69" w:rsidP="003B196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3DB2E97" w14:textId="77777777" w:rsidR="00F54B69" w:rsidRPr="00517B48" w:rsidRDefault="00F54B69" w:rsidP="003B1960">
            <w:pPr>
              <w:pStyle w:val="TAH"/>
            </w:pPr>
            <w:r w:rsidRPr="00517B48">
              <w:t>Condition</w:t>
            </w:r>
          </w:p>
        </w:tc>
      </w:tr>
      <w:tr w:rsidR="00F54B69" w:rsidRPr="00517B48" w14:paraId="612EAA13" w14:textId="77777777" w:rsidTr="003B1960">
        <w:tc>
          <w:tcPr>
            <w:tcW w:w="4535" w:type="dxa"/>
          </w:tcPr>
          <w:p w14:paraId="4716D89C" w14:textId="77777777" w:rsidR="00F54B69" w:rsidRPr="00517B48" w:rsidRDefault="00F54B69" w:rsidP="003B1960">
            <w:pPr>
              <w:pStyle w:val="TAL"/>
            </w:pPr>
            <w:r w:rsidRPr="00517B48">
              <w:t>SIB12-r16 ::= SEQUENCE {</w:t>
            </w:r>
          </w:p>
        </w:tc>
        <w:tc>
          <w:tcPr>
            <w:tcW w:w="2267" w:type="dxa"/>
          </w:tcPr>
          <w:p w14:paraId="5280B043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700" w:type="dxa"/>
          </w:tcPr>
          <w:p w14:paraId="2DF6E125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245" w:type="dxa"/>
          </w:tcPr>
          <w:p w14:paraId="73280402" w14:textId="77777777" w:rsidR="00F54B69" w:rsidRPr="00517B48" w:rsidRDefault="00F54B69" w:rsidP="003B1960">
            <w:pPr>
              <w:pStyle w:val="TAL"/>
            </w:pPr>
          </w:p>
        </w:tc>
      </w:tr>
      <w:tr w:rsidR="00F54B69" w:rsidRPr="00517B48" w14:paraId="0683519E" w14:textId="77777777" w:rsidTr="003B1960">
        <w:tc>
          <w:tcPr>
            <w:tcW w:w="4535" w:type="dxa"/>
          </w:tcPr>
          <w:p w14:paraId="563F83BA" w14:textId="77777777" w:rsidR="00F54B69" w:rsidRPr="00517B48" w:rsidRDefault="00F54B69" w:rsidP="003B1960">
            <w:pPr>
              <w:pStyle w:val="TAL"/>
            </w:pPr>
            <w:r w:rsidRPr="00517B48">
              <w:t xml:space="preserve">  segmentNumber-r16</w:t>
            </w:r>
          </w:p>
        </w:tc>
        <w:tc>
          <w:tcPr>
            <w:tcW w:w="2267" w:type="dxa"/>
          </w:tcPr>
          <w:p w14:paraId="5DAD54D4" w14:textId="77777777" w:rsidR="00F54B69" w:rsidRPr="00517B48" w:rsidRDefault="00F54B69" w:rsidP="003B1960">
            <w:pPr>
              <w:pStyle w:val="TAL"/>
            </w:pPr>
            <w:r w:rsidRPr="00517B48">
              <w:rPr>
                <w:lang w:eastAsia="zh-CN"/>
              </w:rPr>
              <w:t xml:space="preserve">index of the segment contained in </w:t>
            </w:r>
            <w:r w:rsidRPr="00517B48">
              <w:t>segmentContainer-r16</w:t>
            </w:r>
          </w:p>
        </w:tc>
        <w:tc>
          <w:tcPr>
            <w:tcW w:w="1700" w:type="dxa"/>
          </w:tcPr>
          <w:p w14:paraId="5D9C362F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245" w:type="dxa"/>
          </w:tcPr>
          <w:p w14:paraId="4CD79BDD" w14:textId="77777777" w:rsidR="00F54B69" w:rsidRPr="00517B48" w:rsidRDefault="00F54B69" w:rsidP="003B1960">
            <w:pPr>
              <w:pStyle w:val="TAL"/>
            </w:pPr>
          </w:p>
        </w:tc>
      </w:tr>
      <w:tr w:rsidR="00F54B69" w:rsidRPr="00517B48" w14:paraId="4B134E6C" w14:textId="77777777" w:rsidTr="003B1960">
        <w:tc>
          <w:tcPr>
            <w:tcW w:w="4535" w:type="dxa"/>
            <w:tcBorders>
              <w:bottom w:val="nil"/>
            </w:tcBorders>
          </w:tcPr>
          <w:p w14:paraId="76DED630" w14:textId="77777777" w:rsidR="00F54B69" w:rsidRPr="00517B48" w:rsidRDefault="00F54B69" w:rsidP="003B1960">
            <w:pPr>
              <w:pStyle w:val="TAL"/>
            </w:pPr>
            <w:r w:rsidRPr="00517B48">
              <w:t xml:space="preserve">  segmentType-r16</w:t>
            </w:r>
          </w:p>
        </w:tc>
        <w:tc>
          <w:tcPr>
            <w:tcW w:w="2267" w:type="dxa"/>
          </w:tcPr>
          <w:p w14:paraId="5DCBEDB1" w14:textId="77777777" w:rsidR="00F54B69" w:rsidRPr="00517B48" w:rsidRDefault="00F54B69" w:rsidP="003B1960">
            <w:pPr>
              <w:pStyle w:val="TAL"/>
              <w:rPr>
                <w:lang w:eastAsia="zh-CN"/>
              </w:rPr>
            </w:pPr>
            <w:r w:rsidRPr="00517B48">
              <w:t>notLastSegment</w:t>
            </w:r>
          </w:p>
        </w:tc>
        <w:tc>
          <w:tcPr>
            <w:tcW w:w="1700" w:type="dxa"/>
          </w:tcPr>
          <w:p w14:paraId="736A7BAF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245" w:type="dxa"/>
          </w:tcPr>
          <w:p w14:paraId="5717E75A" w14:textId="77777777" w:rsidR="00F54B69" w:rsidRPr="00517B48" w:rsidRDefault="00F54B69" w:rsidP="003B1960">
            <w:pPr>
              <w:pStyle w:val="TAL"/>
            </w:pPr>
            <w:r w:rsidRPr="00517B48">
              <w:rPr>
                <w:lang w:eastAsia="zh-CN"/>
              </w:rPr>
              <w:t>NOT_LAST_SEG</w:t>
            </w:r>
          </w:p>
        </w:tc>
      </w:tr>
      <w:tr w:rsidR="00F54B69" w:rsidRPr="00517B48" w14:paraId="7B2330D1" w14:textId="77777777" w:rsidTr="003B1960">
        <w:tc>
          <w:tcPr>
            <w:tcW w:w="4535" w:type="dxa"/>
            <w:tcBorders>
              <w:top w:val="nil"/>
            </w:tcBorders>
          </w:tcPr>
          <w:p w14:paraId="3EB46033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2267" w:type="dxa"/>
          </w:tcPr>
          <w:p w14:paraId="28DB4BA3" w14:textId="77777777" w:rsidR="00F54B69" w:rsidRPr="00517B48" w:rsidRDefault="00F54B69" w:rsidP="003B1960">
            <w:pPr>
              <w:pStyle w:val="TAL"/>
            </w:pPr>
            <w:r w:rsidRPr="00517B48">
              <w:rPr>
                <w:lang w:eastAsia="zh-CN"/>
              </w:rPr>
              <w:t>lastSegment</w:t>
            </w:r>
          </w:p>
        </w:tc>
        <w:tc>
          <w:tcPr>
            <w:tcW w:w="1700" w:type="dxa"/>
          </w:tcPr>
          <w:p w14:paraId="7FF16E26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245" w:type="dxa"/>
          </w:tcPr>
          <w:p w14:paraId="6C1BA203" w14:textId="77777777" w:rsidR="00F54B69" w:rsidRPr="00517B48" w:rsidRDefault="00F54B69" w:rsidP="003B1960">
            <w:pPr>
              <w:pStyle w:val="TAL"/>
            </w:pPr>
            <w:r w:rsidRPr="00517B48">
              <w:rPr>
                <w:lang w:eastAsia="zh-CN"/>
              </w:rPr>
              <w:t>LAST_SEG</w:t>
            </w:r>
          </w:p>
        </w:tc>
      </w:tr>
      <w:tr w:rsidR="00F54B69" w:rsidRPr="00517B48" w14:paraId="6FE96E8F" w14:textId="77777777" w:rsidTr="003B1960">
        <w:tc>
          <w:tcPr>
            <w:tcW w:w="4535" w:type="dxa"/>
          </w:tcPr>
          <w:p w14:paraId="1014B924" w14:textId="77777777" w:rsidR="00F54B69" w:rsidRPr="00517B48" w:rsidRDefault="00F54B69" w:rsidP="003B1960">
            <w:pPr>
              <w:pStyle w:val="TAL"/>
            </w:pPr>
            <w:r w:rsidRPr="00517B48">
              <w:t xml:space="preserve">  segmentContainer-r16</w:t>
            </w:r>
          </w:p>
        </w:tc>
        <w:tc>
          <w:tcPr>
            <w:tcW w:w="2267" w:type="dxa"/>
          </w:tcPr>
          <w:p w14:paraId="060F4D42" w14:textId="77777777" w:rsidR="00F54B69" w:rsidRPr="00517B48" w:rsidRDefault="00F54B69" w:rsidP="003B1960">
            <w:pPr>
              <w:pStyle w:val="TAL"/>
              <w:rPr>
                <w:lang w:eastAsia="zh-CN"/>
              </w:rPr>
            </w:pPr>
            <w:r w:rsidRPr="00517B48">
              <w:t>OCTET STRING (CONTAINING SIB12-IEs or segment of SIB12-IEs)</w:t>
            </w:r>
          </w:p>
        </w:tc>
        <w:tc>
          <w:tcPr>
            <w:tcW w:w="1700" w:type="dxa"/>
          </w:tcPr>
          <w:p w14:paraId="141392C7" w14:textId="77777777" w:rsidR="00F54B69" w:rsidRPr="00517B48" w:rsidRDefault="00F54B69" w:rsidP="003B196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</w:tcPr>
          <w:p w14:paraId="4DF29FCE" w14:textId="77777777" w:rsidR="00F54B69" w:rsidRPr="00517B48" w:rsidRDefault="00F54B69" w:rsidP="003B1960">
            <w:pPr>
              <w:pStyle w:val="TAL"/>
            </w:pPr>
          </w:p>
        </w:tc>
      </w:tr>
      <w:tr w:rsidR="00F54B69" w:rsidRPr="00517B48" w14:paraId="715113BD" w14:textId="77777777" w:rsidTr="003B1960">
        <w:tc>
          <w:tcPr>
            <w:tcW w:w="4535" w:type="dxa"/>
          </w:tcPr>
          <w:p w14:paraId="69436426" w14:textId="77777777" w:rsidR="00F54B69" w:rsidRPr="00517B48" w:rsidRDefault="00F54B69" w:rsidP="003B1960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965FDEA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700" w:type="dxa"/>
          </w:tcPr>
          <w:p w14:paraId="38CADA5E" w14:textId="77777777" w:rsidR="00F54B69" w:rsidRPr="00517B48" w:rsidRDefault="00F54B69" w:rsidP="003B1960">
            <w:pPr>
              <w:pStyle w:val="TAL"/>
            </w:pPr>
          </w:p>
        </w:tc>
        <w:tc>
          <w:tcPr>
            <w:tcW w:w="1245" w:type="dxa"/>
          </w:tcPr>
          <w:p w14:paraId="59281240" w14:textId="77777777" w:rsidR="00F54B69" w:rsidRPr="00517B48" w:rsidRDefault="00F54B69" w:rsidP="003B1960">
            <w:pPr>
              <w:pStyle w:val="TAL"/>
            </w:pPr>
          </w:p>
        </w:tc>
      </w:tr>
      <w:tr w:rsidR="00F54B69" w:rsidRPr="00517B48" w14:paraId="1970C30A" w14:textId="77777777" w:rsidTr="003B1960">
        <w:tc>
          <w:tcPr>
            <w:tcW w:w="9747" w:type="dxa"/>
            <w:gridSpan w:val="4"/>
          </w:tcPr>
          <w:p w14:paraId="4E6F287B" w14:textId="77777777" w:rsidR="00F54B69" w:rsidRPr="00517B48" w:rsidRDefault="00F54B69" w:rsidP="003B1960">
            <w:pPr>
              <w:pStyle w:val="TAL"/>
            </w:pPr>
            <w:r w:rsidRPr="00517B48">
              <w:t>Note 1:</w:t>
            </w:r>
            <w:r w:rsidRPr="00517B48">
              <w:rPr>
                <w:i/>
              </w:rPr>
              <w:t xml:space="preserve"> </w:t>
            </w:r>
            <w:r w:rsidRPr="00517B48">
              <w:rPr>
                <w:i/>
              </w:rPr>
              <w:tab/>
            </w:r>
            <w:r w:rsidRPr="00517B48">
              <w:t>Size of the SIB12-IEs-r16 or segment of SIB12-IEs-r16 contained in segmentContainer-r16 shall not exceed the maximum TBS size of the SI. For signalling test cases, the size is defined in TS 38.523-3[23] clause 7.3.3.2.</w:t>
            </w:r>
          </w:p>
        </w:tc>
      </w:tr>
    </w:tbl>
    <w:p w14:paraId="15F70DA2" w14:textId="77777777" w:rsidR="00F54B69" w:rsidRPr="00517B48" w:rsidRDefault="00F54B69" w:rsidP="0000024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7909"/>
      </w:tblGrid>
      <w:tr w:rsidR="00F54B69" w:rsidRPr="00517B48" w14:paraId="03FD07AE" w14:textId="77777777" w:rsidTr="003B1960">
        <w:tc>
          <w:tcPr>
            <w:tcW w:w="1730" w:type="dxa"/>
          </w:tcPr>
          <w:p w14:paraId="41D2BFC4" w14:textId="77777777" w:rsidR="00F54B69" w:rsidRPr="00517B48" w:rsidRDefault="00F54B69" w:rsidP="003B1960">
            <w:pPr>
              <w:pStyle w:val="TAH"/>
            </w:pPr>
            <w:r w:rsidRPr="00517B48">
              <w:t>Condition</w:t>
            </w:r>
          </w:p>
        </w:tc>
        <w:tc>
          <w:tcPr>
            <w:tcW w:w="7909" w:type="dxa"/>
          </w:tcPr>
          <w:p w14:paraId="4D1399B8" w14:textId="77777777" w:rsidR="00F54B69" w:rsidRPr="00517B48" w:rsidRDefault="00F54B69" w:rsidP="003B1960">
            <w:pPr>
              <w:pStyle w:val="TAH"/>
            </w:pPr>
            <w:r w:rsidRPr="00517B48">
              <w:t>Explanation</w:t>
            </w:r>
          </w:p>
        </w:tc>
      </w:tr>
      <w:tr w:rsidR="00F54B69" w:rsidRPr="00517B48" w14:paraId="32850C3E" w14:textId="77777777" w:rsidTr="003B1960">
        <w:tc>
          <w:tcPr>
            <w:tcW w:w="1730" w:type="dxa"/>
          </w:tcPr>
          <w:p w14:paraId="1D1C5DE7" w14:textId="77777777" w:rsidR="00F54B69" w:rsidRPr="00517B48" w:rsidRDefault="00F54B69" w:rsidP="003B1960">
            <w:pPr>
              <w:pStyle w:val="TAL"/>
            </w:pPr>
            <w:r w:rsidRPr="00517B48">
              <w:t>NOT_LAST_SEG</w:t>
            </w:r>
          </w:p>
        </w:tc>
        <w:tc>
          <w:tcPr>
            <w:tcW w:w="7909" w:type="dxa"/>
          </w:tcPr>
          <w:p w14:paraId="644B2987" w14:textId="77777777" w:rsidR="00F54B69" w:rsidRPr="00517B48" w:rsidRDefault="00F54B69" w:rsidP="003B1960">
            <w:pPr>
              <w:pStyle w:val="TAL"/>
            </w:pPr>
            <w:r w:rsidRPr="00517B48">
              <w:t>Used when SIB12-IEs is segmented and the segment contained in segmentContainer-r16 is not the last segment</w:t>
            </w:r>
          </w:p>
        </w:tc>
      </w:tr>
      <w:tr w:rsidR="00F54B69" w:rsidRPr="00517B48" w14:paraId="6B4D6EB1" w14:textId="77777777" w:rsidTr="003B1960">
        <w:tc>
          <w:tcPr>
            <w:tcW w:w="1730" w:type="dxa"/>
          </w:tcPr>
          <w:p w14:paraId="35336517" w14:textId="77777777" w:rsidR="00F54B69" w:rsidRPr="00517B48" w:rsidRDefault="00F54B69" w:rsidP="003B1960">
            <w:pPr>
              <w:pStyle w:val="TAL"/>
            </w:pPr>
            <w:r w:rsidRPr="00517B48">
              <w:t>LAST_SEG</w:t>
            </w:r>
          </w:p>
        </w:tc>
        <w:tc>
          <w:tcPr>
            <w:tcW w:w="7909" w:type="dxa"/>
          </w:tcPr>
          <w:p w14:paraId="0FB9F089" w14:textId="77777777" w:rsidR="00F54B69" w:rsidRPr="00517B48" w:rsidRDefault="00F54B69" w:rsidP="003B1960">
            <w:pPr>
              <w:pStyle w:val="TAL"/>
            </w:pPr>
            <w:r w:rsidRPr="00517B48">
              <w:t>Used when SIB12-IEs is not segmented, or SIB12-IEs is segmented and the segment contained in segmentContainer-r16 is the last segment</w:t>
            </w:r>
          </w:p>
        </w:tc>
      </w:tr>
    </w:tbl>
    <w:p w14:paraId="149C5B9D" w14:textId="77777777" w:rsidR="00F54B69" w:rsidRPr="00517B48" w:rsidRDefault="00F54B69" w:rsidP="0000024C"/>
    <w:p w14:paraId="141D8822" w14:textId="77777777" w:rsidR="00F54B69" w:rsidRDefault="00F54B69">
      <w:r w:rsidRPr="00A76321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F853B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A8B14" w14:textId="77777777" w:rsidR="00E53745" w:rsidRDefault="00E53745">
      <w:r>
        <w:separator/>
      </w:r>
    </w:p>
  </w:endnote>
  <w:endnote w:type="continuationSeparator" w:id="0">
    <w:p w14:paraId="55C00426" w14:textId="77777777" w:rsidR="00E53745" w:rsidRDefault="00E5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9B5BB" w14:textId="77777777" w:rsidR="00E53745" w:rsidRDefault="00E53745">
      <w:r>
        <w:separator/>
      </w:r>
    </w:p>
  </w:footnote>
  <w:footnote w:type="continuationSeparator" w:id="0">
    <w:p w14:paraId="22D7C90F" w14:textId="77777777" w:rsidR="00E53745" w:rsidRDefault="00E53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A6394"/>
    <w:rsid w:val="000B6CE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3E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0924"/>
    <w:rsid w:val="00592D74"/>
    <w:rsid w:val="005A6387"/>
    <w:rsid w:val="005B3657"/>
    <w:rsid w:val="005E2C44"/>
    <w:rsid w:val="00621188"/>
    <w:rsid w:val="006257ED"/>
    <w:rsid w:val="00653DE4"/>
    <w:rsid w:val="00665C47"/>
    <w:rsid w:val="0068577B"/>
    <w:rsid w:val="00695808"/>
    <w:rsid w:val="006B46FB"/>
    <w:rsid w:val="006E21FB"/>
    <w:rsid w:val="006E3D53"/>
    <w:rsid w:val="00792342"/>
    <w:rsid w:val="007977A8"/>
    <w:rsid w:val="007A4171"/>
    <w:rsid w:val="007B512A"/>
    <w:rsid w:val="007C2097"/>
    <w:rsid w:val="007D6A07"/>
    <w:rsid w:val="007F7259"/>
    <w:rsid w:val="00800FC9"/>
    <w:rsid w:val="008040A8"/>
    <w:rsid w:val="008279FA"/>
    <w:rsid w:val="008626E7"/>
    <w:rsid w:val="00870EE7"/>
    <w:rsid w:val="008863B9"/>
    <w:rsid w:val="008A45A6"/>
    <w:rsid w:val="008A72C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7D2"/>
    <w:rsid w:val="00B258BB"/>
    <w:rsid w:val="00B67B97"/>
    <w:rsid w:val="00B77F14"/>
    <w:rsid w:val="00B968C8"/>
    <w:rsid w:val="00BA3EC5"/>
    <w:rsid w:val="00BA51D9"/>
    <w:rsid w:val="00BB5DFC"/>
    <w:rsid w:val="00BD279D"/>
    <w:rsid w:val="00BD6BB8"/>
    <w:rsid w:val="00C12299"/>
    <w:rsid w:val="00C14722"/>
    <w:rsid w:val="00C66BA2"/>
    <w:rsid w:val="00C870F6"/>
    <w:rsid w:val="00C95985"/>
    <w:rsid w:val="00CB05D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4ED"/>
    <w:rsid w:val="00E34898"/>
    <w:rsid w:val="00E53745"/>
    <w:rsid w:val="00EB09B7"/>
    <w:rsid w:val="00EE4CE5"/>
    <w:rsid w:val="00EE688E"/>
    <w:rsid w:val="00EE7D7C"/>
    <w:rsid w:val="00F25D98"/>
    <w:rsid w:val="00F300FB"/>
    <w:rsid w:val="00F53638"/>
    <w:rsid w:val="00F54B69"/>
    <w:rsid w:val="00F56AA6"/>
    <w:rsid w:val="00F853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FB538-B681-41C0-B9D9-DE3CDFD19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32</cp:revision>
  <cp:lastPrinted>1899-12-31T23:00:00Z</cp:lastPrinted>
  <dcterms:created xsi:type="dcterms:W3CDTF">2020-02-03T08:32:00Z</dcterms:created>
  <dcterms:modified xsi:type="dcterms:W3CDTF">2024-05-10T02:39:00Z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