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900"/>
        <w:tblW w:w="100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53C10" w14:paraId="77208824" w14:textId="77777777" w:rsidTr="00C53C10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53C10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4F332FDB">
                  <wp:extent cx="404922" cy="51435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04922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53C10" w:rsidRDefault="00C34D1F" w:rsidP="00C53C10">
            <w:pPr>
              <w:rPr>
                <w:i/>
                <w:iCs/>
                <w:sz w:val="20"/>
              </w:rPr>
            </w:pPr>
            <w:r w:rsidRPr="00C53C10">
              <w:rPr>
                <w:i/>
                <w:iCs/>
                <w:sz w:val="20"/>
              </w:rPr>
              <w:t>INTERNATIONAL TELECOMMUNICATION UNION</w:t>
            </w:r>
          </w:p>
          <w:p w14:paraId="2A5BFD44" w14:textId="77777777" w:rsidR="00C34D1F" w:rsidRPr="00C53C10" w:rsidRDefault="00C34D1F" w:rsidP="00C53C10">
            <w:pPr>
              <w:rPr>
                <w:b/>
                <w:bCs/>
                <w:i/>
                <w:iCs/>
                <w:sz w:val="20"/>
              </w:rPr>
            </w:pPr>
            <w:r w:rsidRPr="00C53C10">
              <w:rPr>
                <w:b/>
                <w:bCs/>
                <w:i/>
                <w:iCs/>
                <w:sz w:val="20"/>
              </w:rPr>
              <w:t>TELECOMMUNICATION</w:t>
            </w:r>
            <w:r w:rsidRPr="00C53C10">
              <w:rPr>
                <w:b/>
                <w:bCs/>
                <w:i/>
                <w:iCs/>
                <w:sz w:val="20"/>
              </w:rPr>
              <w:br/>
              <w:t>STANDARDIZATION SECTOR</w:t>
            </w:r>
          </w:p>
          <w:p w14:paraId="260FE1A3" w14:textId="2CB89830" w:rsidR="00C34D1F" w:rsidRPr="00C53C10" w:rsidRDefault="00C34D1F" w:rsidP="00C53C10">
            <w:pPr>
              <w:rPr>
                <w:i/>
                <w:iCs/>
                <w:sz w:val="20"/>
              </w:rPr>
            </w:pPr>
            <w:r w:rsidRPr="00C53C10">
              <w:rPr>
                <w:i/>
                <w:iCs/>
                <w:sz w:val="20"/>
              </w:rPr>
              <w:t xml:space="preserve">STUDY PERIOD </w:t>
            </w:r>
            <w:bookmarkStart w:id="2" w:name="dstudyperiod"/>
            <w:r w:rsidRPr="00C53C10">
              <w:rPr>
                <w:i/>
                <w:iCs/>
                <w:sz w:val="20"/>
              </w:rPr>
              <w:t>20</w:t>
            </w:r>
            <w:r w:rsidR="00E75938" w:rsidRPr="00C53C10">
              <w:rPr>
                <w:i/>
                <w:iCs/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439493" w:rsidR="00C34D1F" w:rsidRPr="00C53C10" w:rsidRDefault="00C9586A" w:rsidP="00C53C10">
            <w:pPr>
              <w:pStyle w:val="Docnumber"/>
              <w:rPr>
                <w:i/>
                <w:iCs/>
                <w:sz w:val="20"/>
              </w:rPr>
            </w:pPr>
            <w:r w:rsidRPr="00C53C10">
              <w:rPr>
                <w:i/>
                <w:iCs/>
                <w:sz w:val="20"/>
              </w:rPr>
              <w:t>JCA-IMT2020</w:t>
            </w:r>
            <w:r w:rsidR="008269EB" w:rsidRPr="00C53C10">
              <w:rPr>
                <w:i/>
                <w:iCs/>
                <w:sz w:val="20"/>
              </w:rPr>
              <w:t>-</w:t>
            </w:r>
            <w:r w:rsidR="0017251E" w:rsidRPr="00C53C10">
              <w:rPr>
                <w:i/>
                <w:iCs/>
                <w:sz w:val="20"/>
                <w:lang w:val="en-US"/>
              </w:rPr>
              <w:t>LS15</w:t>
            </w:r>
          </w:p>
        </w:tc>
      </w:tr>
      <w:tr w:rsidR="00C34D1F" w:rsidRPr="00C53C10" w14:paraId="2A60C5CC" w14:textId="77777777" w:rsidTr="00C53C10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53C1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53C10" w:rsidRDefault="00C34D1F" w:rsidP="00C53C10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53C10" w:rsidRDefault="00C9586A" w:rsidP="00C53C10">
            <w:pPr>
              <w:pStyle w:val="Docnumber"/>
              <w:rPr>
                <w:b w:val="0"/>
                <w:bCs w:val="0"/>
                <w:i/>
                <w:iCs/>
                <w:smallCaps/>
                <w:sz w:val="20"/>
              </w:rPr>
            </w:pPr>
            <w:r w:rsidRPr="00C53C10">
              <w:rPr>
                <w:i/>
                <w:iCs/>
                <w:sz w:val="20"/>
              </w:rPr>
              <w:t>JCA-IMT2020</w:t>
            </w:r>
          </w:p>
        </w:tc>
      </w:tr>
      <w:bookmarkEnd w:id="3"/>
      <w:tr w:rsidR="00C34D1F" w:rsidRPr="00C53C10" w14:paraId="7707C788" w14:textId="77777777" w:rsidTr="00C53C10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53C10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53C10" w:rsidRDefault="00C34D1F" w:rsidP="00C53C10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53C10" w:rsidRDefault="00C34D1F" w:rsidP="00C53C10">
            <w:pPr>
              <w:jc w:val="right"/>
              <w:rPr>
                <w:b/>
                <w:bCs/>
                <w:i/>
                <w:iCs/>
                <w:sz w:val="20"/>
              </w:rPr>
            </w:pPr>
            <w:r w:rsidRPr="00C53C10">
              <w:rPr>
                <w:b/>
                <w:bCs/>
                <w:i/>
                <w:iCs/>
                <w:sz w:val="20"/>
              </w:rPr>
              <w:t>Original: English</w:t>
            </w:r>
          </w:p>
        </w:tc>
      </w:tr>
      <w:tr w:rsidR="00915BD7" w:rsidRPr="00C34D1F" w14:paraId="69DC0995" w14:textId="77777777" w:rsidTr="00C53C10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C53C10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768FC220" w:rsidR="00915BD7" w:rsidRPr="00C34D1F" w:rsidRDefault="00E75938" w:rsidP="00C53C10">
            <w:pPr>
              <w:spacing w:before="80"/>
              <w:jc w:val="right"/>
            </w:pPr>
            <w:r>
              <w:t xml:space="preserve">Geneva, </w:t>
            </w:r>
            <w:r w:rsidR="00A7165E">
              <w:t>5 March 2024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C53C10">
        <w:trPr>
          <w:cantSplit/>
        </w:trPr>
        <w:tc>
          <w:tcPr>
            <w:tcW w:w="10008" w:type="dxa"/>
            <w:gridSpan w:val="7"/>
          </w:tcPr>
          <w:p w14:paraId="3968819E" w14:textId="33A40593" w:rsidR="00915BD7" w:rsidRPr="00C34D1F" w:rsidRDefault="0017251E" w:rsidP="00C53C10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JCA-IMT2020-O-032-R1</w:t>
            </w:r>
            <w:r w:rsidRPr="00A310BB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C53C10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C53C10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309431A5" w:rsidR="00C34D1F" w:rsidRPr="00C34D1F" w:rsidRDefault="00350321" w:rsidP="00C53C10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C53C10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C53C10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04163ED" w:rsidR="00C34D1F" w:rsidRPr="00C34D1F" w:rsidRDefault="00A310BB" w:rsidP="00C53C10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</w:t>
            </w:r>
          </w:p>
        </w:tc>
      </w:tr>
      <w:bookmarkEnd w:id="1"/>
      <w:bookmarkEnd w:id="8"/>
      <w:tr w:rsidR="006D3446" w:rsidRPr="00254098" w14:paraId="573590B5" w14:textId="77777777" w:rsidTr="00C53C10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C53C10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C53C10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53C10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C53C10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C53C10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C53C10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C53C10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C53C10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C53C10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38D345B" w:rsidR="006D3446" w:rsidRPr="00BD1420" w:rsidRDefault="006D3446" w:rsidP="00C53C10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61282E">
              <w:rPr>
                <w:b/>
                <w:bCs/>
                <w:lang w:eastAsia="ja-JP"/>
              </w:rPr>
              <w:t>5 March 2024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C53C10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C53C10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6796CEBC" w:rsidR="006D3446" w:rsidRPr="00145009" w:rsidRDefault="0061282E" w:rsidP="00C53C10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4 Ju</w:t>
            </w:r>
            <w:r w:rsidR="00673DD6">
              <w:rPr>
                <w:b w:val="0"/>
                <w:bCs w:val="0"/>
                <w:lang w:eastAsia="ja-JP"/>
              </w:rPr>
              <w:t>l</w:t>
            </w:r>
            <w:r>
              <w:rPr>
                <w:b w:val="0"/>
                <w:bCs w:val="0"/>
                <w:lang w:eastAsia="ja-JP"/>
              </w:rPr>
              <w:t>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C53C10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C53C10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C53C10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C53C10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C53C10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C53C10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C53C10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C53C10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C53C10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C53C10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C53C10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C53C10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C53C10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5C63EC6E" w14:textId="6CEC7241" w:rsidR="00C53C10" w:rsidRPr="00A079D3" w:rsidRDefault="00C53C10" w:rsidP="00C53C10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80</w:t>
      </w:r>
    </w:p>
    <w:p w14:paraId="007216C0" w14:textId="77777777" w:rsidR="00C53C10" w:rsidRPr="00A079D3" w:rsidRDefault="00C53C10" w:rsidP="00C53C1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93D750C" w14:textId="751328A2" w:rsidR="006D3446" w:rsidRDefault="00195035" w:rsidP="007E217D">
      <w:pPr>
        <w:ind w:left="-284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7E217D">
      <w:pPr>
        <w:ind w:left="-284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7E217D">
      <w:pPr>
        <w:ind w:left="-284"/>
        <w:rPr>
          <w:lang w:eastAsia="ja-JP"/>
        </w:rPr>
      </w:pPr>
      <w:r w:rsidRPr="00657C33">
        <w:rPr>
          <w:lang w:eastAsia="ja-JP"/>
        </w:rPr>
        <w:lastRenderedPageBreak/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7E217D">
      <w:pPr>
        <w:ind w:left="-284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6BD0307E" w:rsidR="00F42AB1" w:rsidRDefault="006D3446" w:rsidP="007E217D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673DD6">
        <w:rPr>
          <w:lang w:eastAsia="ja-JP"/>
        </w:rPr>
        <w:t>on 22 July 2024, 13:00- 14:30</w:t>
      </w:r>
      <w:r w:rsidR="003C08AE">
        <w:rPr>
          <w:lang w:eastAsia="ja-JP"/>
        </w:rPr>
        <w:t>,</w:t>
      </w:r>
      <w:r w:rsidR="00673DD6">
        <w:rPr>
          <w:lang w:eastAsia="ja-JP"/>
        </w:rPr>
        <w:t xml:space="preserve"> </w:t>
      </w:r>
      <w:r w:rsidR="00D6606D">
        <w:rPr>
          <w:lang w:eastAsia="ja-JP"/>
        </w:rPr>
        <w:t>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97535F">
        <w:rPr>
          <w:lang w:eastAsia="ja-JP"/>
        </w:rPr>
        <w:t xml:space="preserve">meeting (15 – 26 July 2024) </w:t>
      </w:r>
      <w:r w:rsidR="00D42DDE">
        <w:rPr>
          <w:lang w:eastAsia="ja-JP"/>
        </w:rPr>
        <w:t>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406C6F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sectPr w:rsidR="00A310BB" w:rsidSect="00406C6F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AF9F9" w14:textId="77777777" w:rsidR="00406C6F" w:rsidRDefault="00406C6F" w:rsidP="009F5CAB">
      <w:r>
        <w:separator/>
      </w:r>
    </w:p>
  </w:endnote>
  <w:endnote w:type="continuationSeparator" w:id="0">
    <w:p w14:paraId="6EE5B805" w14:textId="77777777" w:rsidR="00406C6F" w:rsidRDefault="00406C6F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189A1" w14:textId="77777777" w:rsidR="00406C6F" w:rsidRDefault="00406C6F" w:rsidP="009F5CAB">
      <w:r>
        <w:separator/>
      </w:r>
    </w:p>
  </w:footnote>
  <w:footnote w:type="continuationSeparator" w:id="0">
    <w:p w14:paraId="59C45E54" w14:textId="77777777" w:rsidR="00406C6F" w:rsidRDefault="00406C6F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BB97AA4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17251E">
      <w:rPr>
        <w:lang w:val="de-DE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C117F"/>
    <w:rsid w:val="000D45EE"/>
    <w:rsid w:val="000E7834"/>
    <w:rsid w:val="0010596B"/>
    <w:rsid w:val="00112A64"/>
    <w:rsid w:val="00132957"/>
    <w:rsid w:val="00146BD0"/>
    <w:rsid w:val="00153715"/>
    <w:rsid w:val="00165ABE"/>
    <w:rsid w:val="0017251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06C6F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645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E217D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53C10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3804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JK</cp:lastModifiedBy>
  <cp:revision>8</cp:revision>
  <cp:lastPrinted>2017-07-10T07:48:00Z</cp:lastPrinted>
  <dcterms:created xsi:type="dcterms:W3CDTF">2024-03-05T12:34:00Z</dcterms:created>
  <dcterms:modified xsi:type="dcterms:W3CDTF">2024-05-02T11:23:00Z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