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F815B" w14:textId="78337FAE" w:rsidR="001D15EF" w:rsidRDefault="001D15EF" w:rsidP="001D15EF">
      <w:pPr>
        <w:pStyle w:val="TdocHeader1"/>
      </w:pPr>
      <w:r>
        <w:t>3</w:t>
      </w:r>
      <w:r w:rsidR="00B718FB">
        <w:t>GPP TSG-RAN Meeting #</w:t>
      </w:r>
      <w:r w:rsidR="00F22E53">
        <w:t>10</w:t>
      </w:r>
      <w:r w:rsidR="007E2760">
        <w:t>2</w:t>
      </w:r>
      <w:r>
        <w:rPr>
          <w:i/>
        </w:rPr>
        <w:tab/>
      </w:r>
      <w:r w:rsidR="004253C6" w:rsidRPr="004253C6">
        <w:t>RP-234005</w:t>
      </w:r>
    </w:p>
    <w:p w14:paraId="2D3325FD" w14:textId="4134978C" w:rsidR="001D15EF" w:rsidRDefault="00A70FE5" w:rsidP="00305B93">
      <w:pPr>
        <w:pStyle w:val="TdocHeader2"/>
        <w:rPr>
          <w:sz w:val="24"/>
          <w:lang w:val="en-US"/>
        </w:rPr>
      </w:pPr>
      <w:r>
        <w:rPr>
          <w:sz w:val="24"/>
          <w:lang w:val="en-US"/>
        </w:rPr>
        <w:t>Edinburgh, UK</w:t>
      </w:r>
      <w:r w:rsidR="00305B93" w:rsidRPr="00305B93">
        <w:rPr>
          <w:sz w:val="24"/>
          <w:lang w:val="en-US"/>
        </w:rPr>
        <w:t>, 11-15</w:t>
      </w:r>
      <w:r w:rsidR="00305B93">
        <w:rPr>
          <w:sz w:val="24"/>
          <w:lang w:val="en-US"/>
        </w:rPr>
        <w:t xml:space="preserve"> </w:t>
      </w:r>
      <w:r w:rsidR="007E2760">
        <w:rPr>
          <w:sz w:val="24"/>
          <w:lang w:val="en-US"/>
        </w:rPr>
        <w:t>Dec</w:t>
      </w:r>
      <w:r w:rsidR="00305B93">
        <w:rPr>
          <w:sz w:val="24"/>
          <w:lang w:val="en-US"/>
        </w:rPr>
        <w:t>ember 2023</w:t>
      </w:r>
    </w:p>
    <w:p w14:paraId="1569209F" w14:textId="77777777" w:rsidR="00305B93" w:rsidRPr="00917C7C" w:rsidRDefault="00305B93" w:rsidP="00305B93">
      <w:pPr>
        <w:pStyle w:val="TdocHeader2"/>
        <w:rPr>
          <w:lang w:val="en-US"/>
        </w:rPr>
      </w:pPr>
    </w:p>
    <w:p w14:paraId="5CC3E0ED" w14:textId="0F2F2335" w:rsidR="001D15EF" w:rsidRPr="00AE67CC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bCs/>
          <w:sz w:val="24"/>
          <w:lang w:val="en-US"/>
        </w:rPr>
      </w:pPr>
      <w:r w:rsidRPr="00211C82">
        <w:rPr>
          <w:sz w:val="24"/>
          <w:lang w:val="en-US"/>
        </w:rPr>
        <w:t>Agenda Item:</w:t>
      </w:r>
      <w:bookmarkStart w:id="0" w:name="Source"/>
      <w:bookmarkEnd w:id="0"/>
      <w:r w:rsidRPr="00211C82">
        <w:rPr>
          <w:sz w:val="24"/>
          <w:lang w:val="en-US"/>
        </w:rPr>
        <w:tab/>
      </w:r>
      <w:r w:rsidR="007E2760">
        <w:rPr>
          <w:b w:val="0"/>
          <w:bCs/>
          <w:sz w:val="24"/>
          <w:lang w:val="en-US"/>
        </w:rPr>
        <w:t>9.1.2.1</w:t>
      </w:r>
    </w:p>
    <w:p w14:paraId="6198C354" w14:textId="61C16E54" w:rsidR="001D15EF" w:rsidRPr="00B815CF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sz w:val="24"/>
          <w:szCs w:val="24"/>
          <w:lang w:val="en-US"/>
        </w:rPr>
      </w:pPr>
      <w:r w:rsidRPr="004152C5">
        <w:rPr>
          <w:sz w:val="24"/>
          <w:lang w:val="en-US"/>
        </w:rPr>
        <w:t xml:space="preserve">Source: </w:t>
      </w:r>
      <w:r w:rsidRPr="004152C5">
        <w:rPr>
          <w:sz w:val="24"/>
          <w:lang w:val="en-US"/>
        </w:rPr>
        <w:tab/>
      </w:r>
      <w:r w:rsidR="007E2760">
        <w:rPr>
          <w:b w:val="0"/>
          <w:bCs/>
          <w:sz w:val="24"/>
          <w:lang w:val="en-US"/>
        </w:rPr>
        <w:t>Intel (moderator)</w:t>
      </w:r>
    </w:p>
    <w:p w14:paraId="56FF8D63" w14:textId="13A10538" w:rsidR="007F6321" w:rsidRDefault="001D15EF" w:rsidP="001D15EF">
      <w:pPr>
        <w:pStyle w:val="TdocHeader2"/>
        <w:tabs>
          <w:tab w:val="clear" w:pos="1701"/>
          <w:tab w:val="left" w:pos="1985"/>
        </w:tabs>
        <w:spacing w:after="180"/>
        <w:ind w:left="1979" w:hanging="1979"/>
        <w:rPr>
          <w:b w:val="0"/>
          <w:bCs/>
          <w:sz w:val="24"/>
          <w:szCs w:val="24"/>
        </w:rPr>
      </w:pPr>
      <w:r w:rsidRPr="008550A5">
        <w:rPr>
          <w:sz w:val="24"/>
          <w:szCs w:val="24"/>
        </w:rPr>
        <w:t>Title:</w:t>
      </w:r>
      <w:bookmarkStart w:id="1" w:name="Title"/>
      <w:bookmarkEnd w:id="1"/>
      <w:r w:rsidRPr="008550A5">
        <w:rPr>
          <w:b w:val="0"/>
          <w:bCs/>
          <w:sz w:val="24"/>
          <w:szCs w:val="24"/>
        </w:rPr>
        <w:tab/>
      </w:r>
      <w:r w:rsidR="00E07755" w:rsidRPr="00E07755">
        <w:rPr>
          <w:b w:val="0"/>
          <w:bCs/>
          <w:sz w:val="24"/>
          <w:szCs w:val="24"/>
        </w:rPr>
        <w:t xml:space="preserve">Moderator's summary on new WI NR mobility enhancements </w:t>
      </w:r>
      <w:r w:rsidR="00E07755" w:rsidRPr="00A15C3C">
        <w:rPr>
          <w:b w:val="0"/>
          <w:bCs/>
          <w:sz w:val="24"/>
          <w:szCs w:val="24"/>
        </w:rPr>
        <w:t>Phase 4</w:t>
      </w:r>
    </w:p>
    <w:p w14:paraId="24D9A671" w14:textId="76BB17E8" w:rsidR="001D15EF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bCs/>
          <w:sz w:val="24"/>
          <w:szCs w:val="24"/>
        </w:rPr>
      </w:pPr>
      <w:r w:rsidRPr="001A77DE">
        <w:rPr>
          <w:sz w:val="24"/>
          <w:szCs w:val="24"/>
        </w:rPr>
        <w:t>Document for:</w:t>
      </w:r>
      <w:r w:rsidRPr="001A77DE">
        <w:rPr>
          <w:sz w:val="24"/>
          <w:szCs w:val="24"/>
        </w:rPr>
        <w:tab/>
      </w:r>
      <w:bookmarkStart w:id="2" w:name="DocumentFor"/>
      <w:bookmarkEnd w:id="2"/>
      <w:r w:rsidR="007F6321">
        <w:rPr>
          <w:b w:val="0"/>
          <w:bCs/>
          <w:sz w:val="24"/>
          <w:szCs w:val="24"/>
        </w:rPr>
        <w:t>Information</w:t>
      </w:r>
    </w:p>
    <w:p w14:paraId="03C1AAB3" w14:textId="77777777" w:rsidR="004C47B7" w:rsidRDefault="004C47B7" w:rsidP="004C47B7">
      <w:pPr>
        <w:pStyle w:val="TdocHeader2"/>
        <w:pBdr>
          <w:bottom w:val="single" w:sz="4" w:space="1" w:color="auto"/>
        </w:pBdr>
        <w:tabs>
          <w:tab w:val="clear" w:pos="1701"/>
          <w:tab w:val="left" w:pos="1985"/>
        </w:tabs>
        <w:spacing w:after="180"/>
        <w:rPr>
          <w:b w:val="0"/>
          <w:bCs/>
          <w:sz w:val="24"/>
          <w:szCs w:val="24"/>
        </w:rPr>
      </w:pPr>
    </w:p>
    <w:p w14:paraId="451506A8" w14:textId="0B6A59BB" w:rsidR="001D7F47" w:rsidRDefault="001D7F47" w:rsidP="001D7F47">
      <w:pPr>
        <w:pStyle w:val="Heading2"/>
      </w:pPr>
      <w:r w:rsidRPr="00FF7BE1">
        <w:t>1.</w:t>
      </w:r>
      <w:r w:rsidRPr="00FF7BE1">
        <w:tab/>
      </w:r>
      <w:r>
        <w:t>Introduction</w:t>
      </w:r>
    </w:p>
    <w:p w14:paraId="59C1E160" w14:textId="153B6ED1" w:rsidR="007F0802" w:rsidRDefault="001D7F47" w:rsidP="001D7F47">
      <w:r>
        <w:t xml:space="preserve">This document provides the moderator's </w:t>
      </w:r>
      <w:r w:rsidR="00D41199">
        <w:t xml:space="preserve">summary </w:t>
      </w:r>
      <w:r w:rsidR="002D6FA5">
        <w:t xml:space="preserve">for </w:t>
      </w:r>
      <w:r>
        <w:t xml:space="preserve">Rel-19 Mobility Enhancements </w:t>
      </w:r>
      <w:r w:rsidR="002D6FA5">
        <w:t xml:space="preserve">discussions </w:t>
      </w:r>
      <w:r>
        <w:t>at RAN#10</w:t>
      </w:r>
      <w:r w:rsidR="00A15C3C">
        <w:t>2</w:t>
      </w:r>
      <w:r>
        <w:t>.</w:t>
      </w:r>
      <w:r w:rsidR="00CF6F56">
        <w:t xml:space="preserve"> </w:t>
      </w:r>
    </w:p>
    <w:p w14:paraId="1908EB6B" w14:textId="77777777" w:rsidR="00684DFA" w:rsidRDefault="001D7F47" w:rsidP="000B3873">
      <w:pPr>
        <w:numPr>
          <w:ilvl w:val="0"/>
          <w:numId w:val="22"/>
        </w:numPr>
      </w:pPr>
      <w:r>
        <w:t xml:space="preserve">The RAN chair's </w:t>
      </w:r>
      <w:r w:rsidR="007F0802">
        <w:t>“</w:t>
      </w:r>
      <w:r w:rsidR="007F0802" w:rsidRPr="007F0802">
        <w:t>Summary for RAN Rel-19 Package: RAN1/2/3-led</w:t>
      </w:r>
      <w:r w:rsidR="007F0802">
        <w:t xml:space="preserve">” [1] </w:t>
      </w:r>
      <w:r w:rsidR="00EA5885">
        <w:t xml:space="preserve">provided the baseline </w:t>
      </w:r>
      <w:r w:rsidR="008E387A">
        <w:t xml:space="preserve">for discussion in RAN#102. </w:t>
      </w:r>
    </w:p>
    <w:p w14:paraId="413FF31B" w14:textId="78105112" w:rsidR="00D9697F" w:rsidRDefault="00AC0B27" w:rsidP="00EE57AA">
      <w:pPr>
        <w:numPr>
          <w:ilvl w:val="0"/>
          <w:numId w:val="22"/>
        </w:numPr>
      </w:pPr>
      <w:r>
        <w:t xml:space="preserve">An initial version of this summary </w:t>
      </w:r>
      <w:r w:rsidR="00AF4866">
        <w:t>[RP-233103] and an</w:t>
      </w:r>
      <w:r w:rsidR="00684DFA">
        <w:t xml:space="preserve"> initial version of the WID </w:t>
      </w:r>
      <w:r w:rsidR="00AF4866">
        <w:t>[RP-233104] were</w:t>
      </w:r>
      <w:r w:rsidR="00684DFA">
        <w:t xml:space="preserve"> provided</w:t>
      </w:r>
      <w:r w:rsidR="00AF4866">
        <w:t xml:space="preserve"> prior to the start of the meeting</w:t>
      </w:r>
      <w:r w:rsidR="00684DFA">
        <w:t>.</w:t>
      </w:r>
      <w:r w:rsidR="00EE57AA">
        <w:t xml:space="preserve"> </w:t>
      </w:r>
      <w:r w:rsidR="008E387A">
        <w:t>All contributions submitted to AI</w:t>
      </w:r>
      <w:r w:rsidR="00022BC6">
        <w:t xml:space="preserve"> 9.1.2.1 </w:t>
      </w:r>
      <w:r w:rsidR="00EE57AA">
        <w:t xml:space="preserve">were </w:t>
      </w:r>
      <w:r w:rsidR="00022BC6">
        <w:t xml:space="preserve">reviewed to prepare </w:t>
      </w:r>
      <w:r w:rsidR="00EE57AA">
        <w:t>these two</w:t>
      </w:r>
      <w:r w:rsidR="00D9697F">
        <w:t xml:space="preserve"> document</w:t>
      </w:r>
      <w:r w:rsidR="00EE57AA">
        <w:t>s</w:t>
      </w:r>
      <w:r w:rsidR="00D9697F">
        <w:t>.</w:t>
      </w:r>
    </w:p>
    <w:p w14:paraId="028F7D17" w14:textId="34842C5C" w:rsidR="00EE57AA" w:rsidRDefault="00AB2103" w:rsidP="00EE57AA">
      <w:pPr>
        <w:numPr>
          <w:ilvl w:val="0"/>
          <w:numId w:val="22"/>
        </w:numPr>
      </w:pPr>
      <w:r>
        <w:t>An NWM discussion [</w:t>
      </w:r>
      <w:r w:rsidRPr="00AB2103">
        <w:t>RAN102_R19_R2_WI_NR_Mob_Ph4</w:t>
      </w:r>
      <w:r>
        <w:t xml:space="preserve">] was initiated at the start of the meeting </w:t>
      </w:r>
      <w:r w:rsidR="00E6189D">
        <w:t xml:space="preserve">for voluntary collection of company comments prior to the </w:t>
      </w:r>
      <w:r w:rsidR="004F0538">
        <w:t>moderator led discussion that took place on Wednesday morning</w:t>
      </w:r>
      <w:r w:rsidR="00FB561F">
        <w:t xml:space="preserve">. The </w:t>
      </w:r>
      <w:r w:rsidR="001B6D49">
        <w:t xml:space="preserve">pdf </w:t>
      </w:r>
      <w:r w:rsidR="00FB561F">
        <w:t xml:space="preserve">report of this NWM </w:t>
      </w:r>
      <w:r w:rsidR="00DA2E42">
        <w:t xml:space="preserve">discussion is </w:t>
      </w:r>
      <w:r w:rsidR="001B6D49">
        <w:t>included in the zip file of this document.</w:t>
      </w:r>
      <w:r w:rsidR="009F0AD4">
        <w:t xml:space="preserve"> Based on t</w:t>
      </w:r>
      <w:r w:rsidR="009D6421">
        <w:t>he NWM comments</w:t>
      </w:r>
      <w:r w:rsidR="00EE6F38">
        <w:t>,</w:t>
      </w:r>
      <w:r w:rsidR="009D6421">
        <w:t xml:space="preserve"> some updates </w:t>
      </w:r>
      <w:r w:rsidR="00EE6F38">
        <w:t xml:space="preserve">were made </w:t>
      </w:r>
      <w:r w:rsidR="009D6421">
        <w:t xml:space="preserve">to </w:t>
      </w:r>
      <w:r w:rsidR="00EE6F38">
        <w:t xml:space="preserve">the </w:t>
      </w:r>
      <w:r w:rsidR="009D6421">
        <w:t>compan</w:t>
      </w:r>
      <w:r w:rsidR="00EE6F38">
        <w:t>y</w:t>
      </w:r>
      <w:r w:rsidR="009D6421">
        <w:t xml:space="preserve"> positions in this summary – these updates are highlighted in green.</w:t>
      </w:r>
    </w:p>
    <w:p w14:paraId="351EF710" w14:textId="56BA5B86" w:rsidR="009F0AD4" w:rsidRPr="00994FAE" w:rsidRDefault="002F39F0" w:rsidP="00EE57AA">
      <w:pPr>
        <w:numPr>
          <w:ilvl w:val="0"/>
          <w:numId w:val="22"/>
        </w:numPr>
      </w:pPr>
      <w:r w:rsidRPr="00994FAE">
        <w:t xml:space="preserve">The </w:t>
      </w:r>
      <w:r w:rsidR="00A739FE" w:rsidRPr="00994FAE">
        <w:t>moderator led discussion on Wednesday morning concentrated on the WID text</w:t>
      </w:r>
      <w:r w:rsidR="009161CB" w:rsidRPr="00994FAE">
        <w:t xml:space="preserve"> and result</w:t>
      </w:r>
      <w:r w:rsidR="00944FCF" w:rsidRPr="00994FAE">
        <w:t xml:space="preserve">ed in </w:t>
      </w:r>
      <w:r w:rsidR="004B25A8" w:rsidRPr="00994FAE">
        <w:t>RP-23400</w:t>
      </w:r>
      <w:r w:rsidR="004B25A8" w:rsidRPr="00994FAE">
        <w:t>6</w:t>
      </w:r>
      <w:r w:rsidR="005105D2" w:rsidRPr="00994FAE">
        <w:t xml:space="preserve"> submitted to the RAN#102 main session for further discussion</w:t>
      </w:r>
      <w:r w:rsidR="00423D42" w:rsidRPr="00994FAE">
        <w:t>.</w:t>
      </w:r>
      <w:r w:rsidR="004F644D" w:rsidRPr="00994FAE">
        <w:t xml:space="preserve"> </w:t>
      </w:r>
      <w:r w:rsidR="00A84F94" w:rsidRPr="00994FAE">
        <w:t xml:space="preserve">The RAN1/2/3 related objectives in </w:t>
      </w:r>
      <w:r w:rsidR="004B25A8" w:rsidRPr="00994FAE">
        <w:t>RP-23400</w:t>
      </w:r>
      <w:r w:rsidR="004B25A8" w:rsidRPr="00994FAE">
        <w:t xml:space="preserve">6 </w:t>
      </w:r>
      <w:r w:rsidR="00A84F94" w:rsidRPr="00994FAE">
        <w:t xml:space="preserve">are expected to be stable. </w:t>
      </w:r>
      <w:r w:rsidR="00BF138E" w:rsidRPr="00994FAE">
        <w:t>The RAN4</w:t>
      </w:r>
      <w:r w:rsidR="00DF5CCA" w:rsidRPr="00994FAE">
        <w:t>-led</w:t>
      </w:r>
      <w:r w:rsidR="00BF138E" w:rsidRPr="00994FAE">
        <w:t xml:space="preserve"> object</w:t>
      </w:r>
      <w:r w:rsidR="00DF5CCA" w:rsidRPr="00994FAE">
        <w:t>ives</w:t>
      </w:r>
      <w:r w:rsidR="00BF138E" w:rsidRPr="00994FAE">
        <w:t xml:space="preserve"> may require </w:t>
      </w:r>
      <w:r w:rsidR="00DF5CCA" w:rsidRPr="00994FAE">
        <w:t xml:space="preserve">checking and </w:t>
      </w:r>
      <w:r w:rsidR="00473DC6" w:rsidRPr="00994FAE">
        <w:t>discussion in the main session</w:t>
      </w:r>
      <w:r w:rsidR="00FC060D" w:rsidRPr="00994FAE">
        <w:t>.</w:t>
      </w:r>
    </w:p>
    <w:p w14:paraId="39903FD3" w14:textId="6B489C43" w:rsidR="00914B6A" w:rsidRPr="004865BC" w:rsidRDefault="001D7F47" w:rsidP="00BB13F1">
      <w:pPr>
        <w:pStyle w:val="Heading2"/>
      </w:pPr>
      <w:r>
        <w:t>2</w:t>
      </w:r>
      <w:r>
        <w:tab/>
      </w:r>
      <w:r w:rsidR="004865BC">
        <w:t>Discussion</w:t>
      </w:r>
    </w:p>
    <w:p w14:paraId="109A365E" w14:textId="175522AC" w:rsidR="00BB13F1" w:rsidRDefault="00F239F8" w:rsidP="00FB2B0B">
      <w:pPr>
        <w:pStyle w:val="Heading3"/>
      </w:pPr>
      <w:r>
        <w:t>2.1</w:t>
      </w:r>
      <w:r>
        <w:tab/>
      </w:r>
      <w:r w:rsidR="00FB2B0B">
        <w:t>Inter-CU LTM</w:t>
      </w:r>
    </w:p>
    <w:p w14:paraId="49CC0B5C" w14:textId="505BE22C" w:rsidR="00FB2B0B" w:rsidRDefault="0047145A" w:rsidP="00FB2B0B">
      <w:pPr>
        <w:rPr>
          <w:b/>
          <w:bCs/>
        </w:rPr>
      </w:pPr>
      <w:r>
        <w:rPr>
          <w:b/>
          <w:bCs/>
        </w:rPr>
        <w:t>Whether to s</w:t>
      </w:r>
      <w:r w:rsidR="00D233E8" w:rsidRPr="00CD3BD0">
        <w:rPr>
          <w:b/>
          <w:bCs/>
        </w:rPr>
        <w:t xml:space="preserve">upport </w:t>
      </w:r>
      <w:r>
        <w:rPr>
          <w:b/>
          <w:bCs/>
        </w:rPr>
        <w:t xml:space="preserve">the </w:t>
      </w:r>
      <w:r w:rsidR="00D233E8" w:rsidRPr="00CD3BD0">
        <w:rPr>
          <w:b/>
          <w:bCs/>
        </w:rPr>
        <w:t>case when CU is acti</w:t>
      </w:r>
      <w:r w:rsidR="00CD4B3D" w:rsidRPr="00CD3BD0">
        <w:rPr>
          <w:b/>
          <w:bCs/>
        </w:rPr>
        <w:t>n</w:t>
      </w:r>
      <w:r w:rsidR="00D233E8" w:rsidRPr="00CD3BD0">
        <w:rPr>
          <w:b/>
          <w:bCs/>
        </w:rPr>
        <w:t>g as SN</w:t>
      </w:r>
      <w:r w:rsidR="00CD4B3D" w:rsidRPr="00CD3BD0">
        <w:rPr>
          <w:b/>
          <w:bCs/>
        </w:rPr>
        <w:t xml:space="preserve"> in NR-DC</w:t>
      </w:r>
      <w:r w:rsidR="00B037F9">
        <w:rPr>
          <w:b/>
          <w:bCs/>
        </w:rPr>
        <w:t>?</w:t>
      </w:r>
      <w:r w:rsidR="00CD4B3D" w:rsidRPr="00CD3BD0">
        <w:rPr>
          <w:b/>
          <w:bCs/>
        </w:rPr>
        <w:t xml:space="preserve"> (Yellow highligh</w:t>
      </w:r>
      <w:r w:rsidR="00CE0DDB" w:rsidRPr="00CD3BD0">
        <w:rPr>
          <w:b/>
          <w:bCs/>
        </w:rPr>
        <w:t>t</w:t>
      </w:r>
      <w:r w:rsidR="00CD4B3D" w:rsidRPr="00CD3BD0">
        <w:rPr>
          <w:b/>
          <w:bCs/>
        </w:rPr>
        <w:t xml:space="preserve"> in </w:t>
      </w:r>
      <w:r w:rsidR="0075437F" w:rsidRPr="00CD3BD0">
        <w:rPr>
          <w:b/>
          <w:bCs/>
        </w:rPr>
        <w:t>[1]</w:t>
      </w:r>
      <w:r w:rsidR="00CE0DDB" w:rsidRPr="00CD3BD0">
        <w:rPr>
          <w:b/>
          <w:bCs/>
        </w:rPr>
        <w:t>)</w:t>
      </w:r>
    </w:p>
    <w:p w14:paraId="4CB3A758" w14:textId="3497A69A" w:rsidR="00CD3BD0" w:rsidRPr="00CD3BD0" w:rsidRDefault="00767E24" w:rsidP="00FB2B0B">
      <w:r>
        <w:t>The following views were provided in the</w:t>
      </w:r>
      <w:r w:rsidR="00B037F9">
        <w:t xml:space="preserve"> contributions</w:t>
      </w:r>
      <w:r>
        <w:t xml:space="preserve"> </w:t>
      </w:r>
      <w:r w:rsidR="0072776C">
        <w:t xml:space="preserve">(noting that </w:t>
      </w:r>
      <w:r w:rsidR="0072776C" w:rsidRPr="0072776C">
        <w:t xml:space="preserve">LP </w:t>
      </w:r>
      <w:r w:rsidR="0072776C">
        <w:t>in bra</w:t>
      </w:r>
      <w:r w:rsidR="00F3799E">
        <w:t xml:space="preserve">ckets </w:t>
      </w:r>
      <w:r w:rsidR="0072776C" w:rsidRPr="0072776C">
        <w:t xml:space="preserve">means </w:t>
      </w:r>
      <w:r w:rsidR="00F3799E">
        <w:t>that the company considered this to be a lower</w:t>
      </w:r>
      <w:r w:rsidR="0072776C" w:rsidRPr="0072776C">
        <w:t xml:space="preserve"> priority</w:t>
      </w:r>
      <w:r w:rsidR="00F3799E">
        <w:t>)</w:t>
      </w:r>
    </w:p>
    <w:p w14:paraId="1BEFEF02" w14:textId="24AE6DD3" w:rsidR="00797A33" w:rsidRDefault="00954A01" w:rsidP="00DC2296">
      <w:pPr>
        <w:numPr>
          <w:ilvl w:val="0"/>
          <w:numId w:val="14"/>
        </w:numPr>
      </w:pPr>
      <w:r>
        <w:t xml:space="preserve">Support CU acting as SN </w:t>
      </w:r>
      <w:r w:rsidRPr="00954A01">
        <w:t>(i.e. LTM for SCG)</w:t>
      </w:r>
      <w:r>
        <w:t xml:space="preserve"> </w:t>
      </w:r>
      <w:r w:rsidR="00797A33">
        <w:t>for NR-DC case [</w:t>
      </w:r>
      <w:r w:rsidR="00AA5723" w:rsidRPr="00AA5723">
        <w:t xml:space="preserve">OPPO, </w:t>
      </w:r>
      <w:proofErr w:type="spellStart"/>
      <w:r w:rsidR="00AA5723" w:rsidRPr="00AA5723">
        <w:t>Futurewei</w:t>
      </w:r>
      <w:proofErr w:type="spellEnd"/>
      <w:r w:rsidR="00AA5723" w:rsidRPr="00AA5723">
        <w:t xml:space="preserve">, </w:t>
      </w:r>
      <w:proofErr w:type="spellStart"/>
      <w:r w:rsidR="00AA5723" w:rsidRPr="00AA5723">
        <w:t>Spreadtrum</w:t>
      </w:r>
      <w:proofErr w:type="spellEnd"/>
      <w:r w:rsidR="00AA5723" w:rsidRPr="00AA5723">
        <w:t>, MediaTek (LP)</w:t>
      </w:r>
      <w:r w:rsidR="00B53123">
        <w:t>Samsung</w:t>
      </w:r>
      <w:r w:rsidR="00797A33">
        <w:t>(LP)</w:t>
      </w:r>
      <w:r w:rsidR="000F0C87">
        <w:t>, Fujitsu(LP)</w:t>
      </w:r>
      <w:r w:rsidR="00EC6258">
        <w:t>, NEC(LP)</w:t>
      </w:r>
      <w:r w:rsidR="00FE2AF3">
        <w:t>,</w:t>
      </w:r>
      <w:r w:rsidR="00FD2E39">
        <w:t xml:space="preserve"> Qu</w:t>
      </w:r>
      <w:r w:rsidR="00CF3B6D">
        <w:t>a</w:t>
      </w:r>
      <w:r w:rsidR="00FD2E39">
        <w:t>lcomm(LP)</w:t>
      </w:r>
      <w:r w:rsidR="0066156F">
        <w:t xml:space="preserve">, Xiaomi, </w:t>
      </w:r>
      <w:r w:rsidR="00266699">
        <w:t>Interdigital</w:t>
      </w:r>
      <w:r w:rsidR="00231518">
        <w:t>, CMCC</w:t>
      </w:r>
      <w:r w:rsidR="00953595">
        <w:t>(LP)</w:t>
      </w:r>
      <w:r w:rsidR="00894D92">
        <w:t>, Apple(LP)</w:t>
      </w:r>
      <w:r w:rsidR="00E86EF2">
        <w:t>. LG</w:t>
      </w:r>
      <w:r w:rsidR="006C735F">
        <w:t>, Ericsson(LP)</w:t>
      </w:r>
      <w:r w:rsidR="0026081D">
        <w:t>, Kyocera</w:t>
      </w:r>
      <w:r w:rsidR="00A84CE0">
        <w:t xml:space="preserve">, </w:t>
      </w:r>
      <w:proofErr w:type="spellStart"/>
      <w:r w:rsidR="00422173">
        <w:t>docomo</w:t>
      </w:r>
      <w:proofErr w:type="spellEnd"/>
      <w:r w:rsidR="00EE4234">
        <w:t>, C</w:t>
      </w:r>
      <w:r w:rsidR="00F062A8">
        <w:t>h</w:t>
      </w:r>
      <w:r w:rsidR="00EE4234">
        <w:t>ina Telecom</w:t>
      </w:r>
      <w:r w:rsidR="00F062A8">
        <w:t>, ZTE</w:t>
      </w:r>
      <w:r w:rsidR="00616BCA">
        <w:t>, Intel</w:t>
      </w:r>
      <w:r w:rsidR="009D777D">
        <w:t>, Huawei(LP)</w:t>
      </w:r>
      <w:r w:rsidR="002371E7">
        <w:t>]</w:t>
      </w:r>
      <w:r w:rsidR="00A548F9">
        <w:t xml:space="preserve"> </w:t>
      </w:r>
    </w:p>
    <w:p w14:paraId="454F0DC3" w14:textId="74A5F9FD" w:rsidR="00797A33" w:rsidRDefault="00AB7579" w:rsidP="00DC2296">
      <w:pPr>
        <w:numPr>
          <w:ilvl w:val="0"/>
          <w:numId w:val="14"/>
        </w:numPr>
      </w:pPr>
      <w:r>
        <w:t xml:space="preserve">Do not support CU acting as SN </w:t>
      </w:r>
      <w:r w:rsidR="000B5FA1">
        <w:t>(</w:t>
      </w:r>
      <w:r w:rsidR="000B5FA1" w:rsidRPr="000B5FA1">
        <w:t>i.e. LTM for SCG)</w:t>
      </w:r>
      <w:r w:rsidR="000B5FA1">
        <w:t xml:space="preserve"> [CATT</w:t>
      </w:r>
      <w:r w:rsidR="002F0617">
        <w:t xml:space="preserve">, </w:t>
      </w:r>
      <w:r w:rsidR="00596F34">
        <w:t>Sharp</w:t>
      </w:r>
      <w:r w:rsidR="000B5FA1">
        <w:t>]</w:t>
      </w:r>
    </w:p>
    <w:p w14:paraId="436332CD" w14:textId="61C90395" w:rsidR="001F5E74" w:rsidRDefault="009641E2" w:rsidP="002C4D0A">
      <w:r w:rsidRPr="00A7602B">
        <w:rPr>
          <w:b/>
          <w:bCs/>
        </w:rPr>
        <w:t>Conclusion</w:t>
      </w:r>
      <w:r w:rsidR="002C4D0A">
        <w:t xml:space="preserve">: Clear majority in favour </w:t>
      </w:r>
      <w:r>
        <w:t xml:space="preserve">of supporting the </w:t>
      </w:r>
      <w:r w:rsidR="003B3BC4">
        <w:t xml:space="preserve">CU acting as SN and this has been reflected in the </w:t>
      </w:r>
      <w:r w:rsidR="00A53883">
        <w:t xml:space="preserve">initial version of the </w:t>
      </w:r>
      <w:r w:rsidR="003B3BC4">
        <w:t>WID.</w:t>
      </w:r>
      <w:r w:rsidR="00E13947">
        <w:t xml:space="preserve"> Note in </w:t>
      </w:r>
      <w:r w:rsidR="00A53883">
        <w:t xml:space="preserve">the </w:t>
      </w:r>
      <w:r w:rsidR="00E13947">
        <w:t xml:space="preserve">WID it is captured as a second priority as the </w:t>
      </w:r>
      <w:r w:rsidR="00E4701F">
        <w:t>text from [1] already states that the MN non DC cases is prioritised.</w:t>
      </w:r>
    </w:p>
    <w:p w14:paraId="12F90CAB" w14:textId="231AF90B" w:rsidR="00AA4C49" w:rsidRDefault="00A7602B" w:rsidP="007D19E8">
      <w:r w:rsidRPr="00A7602B">
        <w:rPr>
          <w:b/>
          <w:bCs/>
        </w:rPr>
        <w:t>To discuss</w:t>
      </w:r>
      <w:r>
        <w:t xml:space="preserve">: </w:t>
      </w:r>
      <w:r w:rsidR="002D6F02">
        <w:t xml:space="preserve">Some companies provided views on further </w:t>
      </w:r>
      <w:r w:rsidR="007D19E8">
        <w:t>cases</w:t>
      </w:r>
      <w:r w:rsidR="002D6F02">
        <w:t xml:space="preserve"> to be supported</w:t>
      </w:r>
      <w:r w:rsidR="007D19E8">
        <w:t xml:space="preserve"> or excluded</w:t>
      </w:r>
      <w:r w:rsidR="002D6F02">
        <w:t>, for example “</w:t>
      </w:r>
      <w:r w:rsidR="00E042D8">
        <w:t>LTM for MCG w</w:t>
      </w:r>
      <w:r w:rsidR="00922D2C">
        <w:t xml:space="preserve">hen an </w:t>
      </w:r>
      <w:r w:rsidR="00E042D8">
        <w:t xml:space="preserve">SCG </w:t>
      </w:r>
      <w:r w:rsidR="00922D2C">
        <w:t xml:space="preserve">is </w:t>
      </w:r>
      <w:r w:rsidR="00E042D8">
        <w:t>configured</w:t>
      </w:r>
      <w:r w:rsidR="002D6F02">
        <w:t>”</w:t>
      </w:r>
      <w:r w:rsidR="00364689">
        <w:t>,</w:t>
      </w:r>
      <w:r w:rsidR="007D19E8">
        <w:t xml:space="preserve"> “</w:t>
      </w:r>
      <w:r w:rsidR="002B7304">
        <w:t>Do n</w:t>
      </w:r>
      <w:r w:rsidR="00147D58">
        <w:t>o</w:t>
      </w:r>
      <w:r w:rsidR="002B7304">
        <w:t xml:space="preserve">t </w:t>
      </w:r>
      <w:r w:rsidR="0052784E">
        <w:t>s</w:t>
      </w:r>
      <w:r w:rsidR="002B7304">
        <w:t xml:space="preserve">upport LTM in </w:t>
      </w:r>
      <w:r w:rsidR="0072776C">
        <w:t xml:space="preserve">both </w:t>
      </w:r>
      <w:r w:rsidR="002B7304">
        <w:t>MN and SN</w:t>
      </w:r>
      <w:r w:rsidR="007D19E8">
        <w:t xml:space="preserve">”. </w:t>
      </w:r>
      <w:r w:rsidR="005A2C6C">
        <w:t xml:space="preserve">Whether to capture such cases should be discussed – and if conclusion cannot be made in RAN then it will need to be resolved as part of the </w:t>
      </w:r>
      <w:r w:rsidR="00C15F66">
        <w:t>WG discussions.</w:t>
      </w:r>
    </w:p>
    <w:p w14:paraId="7A66484A" w14:textId="77777777" w:rsidR="00F85730" w:rsidRDefault="00F85730" w:rsidP="002541F0"/>
    <w:p w14:paraId="00F283AC" w14:textId="2AD7207F" w:rsidR="00CE0DDB" w:rsidRDefault="00F239F8" w:rsidP="00E41137">
      <w:pPr>
        <w:pStyle w:val="Heading3"/>
      </w:pPr>
      <w:r>
        <w:lastRenderedPageBreak/>
        <w:t>2.2</w:t>
      </w:r>
      <w:r>
        <w:tab/>
      </w:r>
      <w:r w:rsidR="00E41137" w:rsidRPr="00E41137">
        <w:t>Measurements related enhancements for purpose of supporting LTM</w:t>
      </w:r>
    </w:p>
    <w:p w14:paraId="16C84986" w14:textId="5F5A36D3" w:rsidR="00E41137" w:rsidRPr="00B037F9" w:rsidRDefault="00F27922" w:rsidP="00E41137">
      <w:pPr>
        <w:rPr>
          <w:b/>
          <w:bCs/>
        </w:rPr>
      </w:pPr>
      <w:r w:rsidRPr="00B037F9">
        <w:rPr>
          <w:b/>
          <w:bCs/>
        </w:rPr>
        <w:t xml:space="preserve">How to resolve overlap between this WI and RAN1 led MIMO WI? </w:t>
      </w:r>
      <w:r w:rsidR="0075437F" w:rsidRPr="00B037F9">
        <w:rPr>
          <w:b/>
          <w:bCs/>
        </w:rPr>
        <w:t>(Red text in [1]</w:t>
      </w:r>
      <w:r w:rsidR="00B037F9">
        <w:rPr>
          <w:b/>
          <w:bCs/>
        </w:rPr>
        <w:t>)</w:t>
      </w:r>
    </w:p>
    <w:p w14:paraId="03303AEF" w14:textId="77777777" w:rsidR="00B037F9" w:rsidRDefault="00B037F9" w:rsidP="00B037F9">
      <w:r w:rsidRPr="00B037F9">
        <w:t>The following views were provided in the</w:t>
      </w:r>
      <w:r>
        <w:t xml:space="preserve"> contributions:</w:t>
      </w:r>
      <w:r w:rsidRPr="00B037F9">
        <w:t xml:space="preserve"> </w:t>
      </w:r>
    </w:p>
    <w:p w14:paraId="1B2B1BF4" w14:textId="42D1BC43" w:rsidR="00255958" w:rsidRDefault="000B0297" w:rsidP="00B037F9">
      <w:pPr>
        <w:numPr>
          <w:ilvl w:val="0"/>
          <w:numId w:val="18"/>
        </w:numPr>
      </w:pPr>
      <w:r>
        <w:t>RAN1 and RAN2 objectives are independent [Samsung</w:t>
      </w:r>
      <w:r w:rsidR="00FB4256">
        <w:t xml:space="preserve">, Sharp, </w:t>
      </w:r>
      <w:r w:rsidR="00C9277F">
        <w:t>Ericsson</w:t>
      </w:r>
      <w:r w:rsidR="00382421">
        <w:t xml:space="preserve">, </w:t>
      </w:r>
      <w:proofErr w:type="spellStart"/>
      <w:r w:rsidR="00382421">
        <w:t>docomo</w:t>
      </w:r>
      <w:proofErr w:type="spellEnd"/>
      <w:r>
        <w:t>]</w:t>
      </w:r>
    </w:p>
    <w:p w14:paraId="0E6BD0F3" w14:textId="531B9C83" w:rsidR="00CE1076" w:rsidRDefault="00CE1076" w:rsidP="00255958">
      <w:pPr>
        <w:numPr>
          <w:ilvl w:val="0"/>
          <w:numId w:val="13"/>
        </w:numPr>
      </w:pPr>
      <w:r>
        <w:t xml:space="preserve">RAN1 and RAN2 progress independently and then review again at e.g. RAN#104 </w:t>
      </w:r>
      <w:r w:rsidR="00026F89">
        <w:t>[Fujitsu]</w:t>
      </w:r>
    </w:p>
    <w:p w14:paraId="3A0B02B1" w14:textId="368BF9CA" w:rsidR="008843DA" w:rsidRDefault="008843DA" w:rsidP="00255958">
      <w:pPr>
        <w:numPr>
          <w:ilvl w:val="0"/>
          <w:numId w:val="13"/>
        </w:numPr>
      </w:pPr>
      <w:r w:rsidRPr="008843DA">
        <w:t>RAN2 to wait until June ‘24 to review RAN1 progress to avoid potential overlap work</w:t>
      </w:r>
      <w:r>
        <w:t xml:space="preserve"> [Intel]</w:t>
      </w:r>
    </w:p>
    <w:p w14:paraId="1C7C8C6E" w14:textId="67D9B1E2" w:rsidR="00F9019C" w:rsidRDefault="00B037F9" w:rsidP="00F9019C">
      <w:pPr>
        <w:numPr>
          <w:ilvl w:val="0"/>
          <w:numId w:val="13"/>
        </w:numPr>
      </w:pPr>
      <w:r>
        <w:t xml:space="preserve">Capture in the WID to </w:t>
      </w:r>
      <w:r w:rsidR="00F9019C">
        <w:t xml:space="preserve">“Avoid </w:t>
      </w:r>
      <w:r w:rsidR="00C7475A">
        <w:t>o</w:t>
      </w:r>
      <w:r w:rsidR="00F9019C">
        <w:t xml:space="preserve">verlap” </w:t>
      </w:r>
      <w:r>
        <w:t>[</w:t>
      </w:r>
      <w:r w:rsidR="00F9019C">
        <w:t>Apple. LG, ZTE]</w:t>
      </w:r>
    </w:p>
    <w:p w14:paraId="27907D8E" w14:textId="6984D1EC" w:rsidR="007759FD" w:rsidRDefault="007759FD" w:rsidP="00255958">
      <w:pPr>
        <w:numPr>
          <w:ilvl w:val="0"/>
          <w:numId w:val="13"/>
        </w:numPr>
      </w:pPr>
      <w:r>
        <w:t xml:space="preserve">RAN1 </w:t>
      </w:r>
      <w:r w:rsidR="0061096F">
        <w:t>to lead</w:t>
      </w:r>
      <w:r>
        <w:t xml:space="preserve"> </w:t>
      </w:r>
      <w:r w:rsidR="006154C8">
        <w:t xml:space="preserve">and then RAN2 </w:t>
      </w:r>
      <w:r w:rsidR="00E0690D">
        <w:t xml:space="preserve">can </w:t>
      </w:r>
      <w:r w:rsidR="006154C8">
        <w:t>review progress</w:t>
      </w:r>
      <w:r w:rsidR="00E0690D">
        <w:t xml:space="preserve">, reuse </w:t>
      </w:r>
      <w:r w:rsidR="00F70770">
        <w:t xml:space="preserve">if possible what is defined by RAN1, </w:t>
      </w:r>
      <w:r w:rsidR="008967D8">
        <w:t>address possible over</w:t>
      </w:r>
      <w:r w:rsidR="00432E35">
        <w:t>la</w:t>
      </w:r>
      <w:r w:rsidR="008967D8">
        <w:t>p</w:t>
      </w:r>
      <w:r w:rsidR="00F70770">
        <w:t>s</w:t>
      </w:r>
      <w:r w:rsidR="008967D8">
        <w:t xml:space="preserve"> [CATT</w:t>
      </w:r>
      <w:r w:rsidR="007D1A0E">
        <w:t xml:space="preserve">, </w:t>
      </w:r>
      <w:r w:rsidR="007D1A0E" w:rsidRPr="007D1A0E">
        <w:t>Qualcomm</w:t>
      </w:r>
      <w:r w:rsidR="00F70770">
        <w:t>, MediaTek</w:t>
      </w:r>
      <w:r w:rsidR="00205BBF">
        <w:t>]</w:t>
      </w:r>
    </w:p>
    <w:p w14:paraId="21CC8C50" w14:textId="77777777" w:rsidR="00966E70" w:rsidRDefault="00966E70" w:rsidP="00966E70">
      <w:pPr>
        <w:numPr>
          <w:ilvl w:val="0"/>
          <w:numId w:val="13"/>
        </w:numPr>
      </w:pPr>
      <w:r>
        <w:t>RAN2 TS to capture events for LTM mobility (MediaTek)</w:t>
      </w:r>
    </w:p>
    <w:p w14:paraId="00F5C6AA" w14:textId="016506F3" w:rsidR="001C0455" w:rsidRDefault="001C0455" w:rsidP="001C0455">
      <w:r w:rsidRPr="001C0455">
        <w:rPr>
          <w:b/>
          <w:bCs/>
        </w:rPr>
        <w:t>Conclusion</w:t>
      </w:r>
      <w:r w:rsidRPr="001C0455">
        <w:t>:</w:t>
      </w:r>
      <w:r>
        <w:t xml:space="preserve"> </w:t>
      </w:r>
      <w:r w:rsidR="00A57BD6">
        <w:t xml:space="preserve">No clear preference for how to handle this </w:t>
      </w:r>
      <w:r w:rsidR="00367C6F">
        <w:t>possible overlap. From the inputs the moderator proposes that the following would be a reasonable approach</w:t>
      </w:r>
      <w:r w:rsidR="007F217F">
        <w:t xml:space="preserve">, “RAN1 and </w:t>
      </w:r>
      <w:r w:rsidR="00C06916">
        <w:t xml:space="preserve">RAN2 to progress </w:t>
      </w:r>
      <w:r w:rsidR="00C31CBE">
        <w:t xml:space="preserve">independently on the </w:t>
      </w:r>
      <w:r w:rsidR="008023F0">
        <w:t xml:space="preserve">event triggered measurements </w:t>
      </w:r>
      <w:r w:rsidR="00C31CBE">
        <w:t xml:space="preserve">objectives </w:t>
      </w:r>
      <w:r w:rsidR="008023F0">
        <w:t xml:space="preserve">of respective MIMO and Mobility enhancement </w:t>
      </w:r>
      <w:proofErr w:type="spellStart"/>
      <w:r w:rsidR="008023F0">
        <w:t>WIs.</w:t>
      </w:r>
      <w:proofErr w:type="spellEnd"/>
      <w:r w:rsidR="008023F0">
        <w:t xml:space="preserve"> </w:t>
      </w:r>
      <w:r w:rsidR="00B33F5F">
        <w:t xml:space="preserve">Review </w:t>
      </w:r>
      <w:r w:rsidR="006D3614">
        <w:t xml:space="preserve">progress </w:t>
      </w:r>
      <w:r w:rsidR="00B33F5F">
        <w:t>at RAN</w:t>
      </w:r>
      <w:r w:rsidR="006D3614">
        <w:t xml:space="preserve">#104 to see if any modification of objectives is required to avoid/manage any overlap in the work.”. This proposal is captured in the </w:t>
      </w:r>
      <w:r w:rsidR="00CF6F56" w:rsidRPr="00CF6F56">
        <w:t>initial version of the WID</w:t>
      </w:r>
      <w:r w:rsidR="006D3614">
        <w:t>.</w:t>
      </w:r>
    </w:p>
    <w:p w14:paraId="037CC97E" w14:textId="27E05CD9" w:rsidR="006D3614" w:rsidRDefault="00EA55F6" w:rsidP="001C0455">
      <w:r w:rsidRPr="00EA55F6">
        <w:rPr>
          <w:b/>
          <w:bCs/>
        </w:rPr>
        <w:t>To discuss</w:t>
      </w:r>
      <w:r w:rsidRPr="00EA55F6">
        <w:t>:</w:t>
      </w:r>
      <w:r>
        <w:t xml:space="preserve"> One company </w:t>
      </w:r>
      <w:r w:rsidR="002D39F2">
        <w:t xml:space="preserve">proposed to already agree that the </w:t>
      </w:r>
      <w:r w:rsidR="00815C40" w:rsidRPr="00815C40">
        <w:t>event triggered L1 measurement reporting for triggering LTM</w:t>
      </w:r>
      <w:r w:rsidR="00815C40">
        <w:t xml:space="preserve"> will be captured in </w:t>
      </w:r>
      <w:r w:rsidR="003152DA">
        <w:t>RAN2 specifications</w:t>
      </w:r>
      <w:r w:rsidR="007204D2">
        <w:t xml:space="preserve">. </w:t>
      </w:r>
      <w:r w:rsidR="0074269B">
        <w:t xml:space="preserve">If agreeable then this would be useful to capture but it may also be too early to conclude. </w:t>
      </w:r>
    </w:p>
    <w:p w14:paraId="0A6B0D56" w14:textId="27F72CB1" w:rsidR="00C94BEA" w:rsidRDefault="00C94BEA" w:rsidP="00E41137">
      <w:pPr>
        <w:rPr>
          <w:b/>
          <w:bCs/>
        </w:rPr>
      </w:pPr>
      <w:r w:rsidRPr="00CD7212">
        <w:rPr>
          <w:b/>
          <w:bCs/>
        </w:rPr>
        <w:t>Other enhancements</w:t>
      </w:r>
      <w:r w:rsidR="00CD7212" w:rsidRPr="00CD7212">
        <w:rPr>
          <w:b/>
          <w:bCs/>
        </w:rPr>
        <w:t xml:space="preserve"> related to L1 measurements for LTM</w:t>
      </w:r>
      <w:r w:rsidR="00CD7212">
        <w:rPr>
          <w:b/>
          <w:bCs/>
        </w:rPr>
        <w:t>:</w:t>
      </w:r>
    </w:p>
    <w:p w14:paraId="1171D0C9" w14:textId="1E3BA976" w:rsidR="00CD7212" w:rsidRPr="00CD7212" w:rsidRDefault="00CD7212" w:rsidP="00E41137">
      <w:r w:rsidRPr="00CD7212">
        <w:t xml:space="preserve">The following </w:t>
      </w:r>
      <w:r>
        <w:t xml:space="preserve">other proposals </w:t>
      </w:r>
      <w:r w:rsidRPr="00CD7212">
        <w:t>related to L1 measurements for LTM were provided in the contributions</w:t>
      </w:r>
      <w:r w:rsidR="00F1786E">
        <w:t xml:space="preserve">. </w:t>
      </w:r>
    </w:p>
    <w:p w14:paraId="3D66BAD9" w14:textId="23D2E7F4" w:rsidR="00C94BEA" w:rsidRDefault="00927E0B" w:rsidP="00C94BEA">
      <w:pPr>
        <w:numPr>
          <w:ilvl w:val="0"/>
          <w:numId w:val="13"/>
        </w:numPr>
      </w:pPr>
      <w:r>
        <w:t>Robustness enhancements for L1 measurements [OPPO]</w:t>
      </w:r>
    </w:p>
    <w:p w14:paraId="42C56F0D" w14:textId="72FBB498" w:rsidR="009840A6" w:rsidRDefault="009840A6" w:rsidP="00A75503">
      <w:pPr>
        <w:numPr>
          <w:ilvl w:val="0"/>
          <w:numId w:val="13"/>
        </w:numPr>
      </w:pPr>
      <w:r>
        <w:t>Support L1-SINR</w:t>
      </w:r>
      <w:r w:rsidR="003A6E30">
        <w:t xml:space="preserve"> measurement quantity for L1 measurement reporting [Xiaomi</w:t>
      </w:r>
      <w:r w:rsidR="00D842FE">
        <w:t xml:space="preserve">, </w:t>
      </w:r>
      <w:proofErr w:type="spellStart"/>
      <w:r w:rsidR="00D842FE">
        <w:t>docomo</w:t>
      </w:r>
      <w:proofErr w:type="spellEnd"/>
      <w:r w:rsidR="003A6E30">
        <w:t>]</w:t>
      </w:r>
    </w:p>
    <w:p w14:paraId="34DE3C4D" w14:textId="01E856A1" w:rsidR="003A6E30" w:rsidRDefault="00206563" w:rsidP="00A75503">
      <w:pPr>
        <w:numPr>
          <w:ilvl w:val="0"/>
          <w:numId w:val="13"/>
        </w:numPr>
      </w:pPr>
      <w:r>
        <w:t>Support UE based filtering for L1 measurement results [Xiaomi</w:t>
      </w:r>
      <w:r w:rsidR="00516DBF">
        <w:t xml:space="preserve">, </w:t>
      </w:r>
      <w:r w:rsidR="00516DBF" w:rsidRPr="00516DBF">
        <w:rPr>
          <w:highlight w:val="green"/>
        </w:rPr>
        <w:t>CATT</w:t>
      </w:r>
      <w:r>
        <w:t>]</w:t>
      </w:r>
    </w:p>
    <w:p w14:paraId="422DD408" w14:textId="0E732E57" w:rsidR="00206563" w:rsidRDefault="00EF2E06" w:rsidP="00A75503">
      <w:pPr>
        <w:numPr>
          <w:ilvl w:val="0"/>
          <w:numId w:val="13"/>
        </w:numPr>
      </w:pPr>
      <w:r>
        <w:t>Conditions for L1 measurement control</w:t>
      </w:r>
      <w:r w:rsidR="00A548ED">
        <w:t>, e.g. similar to s-Measure [Xiaomi</w:t>
      </w:r>
      <w:r w:rsidR="00957F8A">
        <w:t xml:space="preserve">, </w:t>
      </w:r>
      <w:proofErr w:type="spellStart"/>
      <w:r w:rsidR="00957F8A">
        <w:t>docomo</w:t>
      </w:r>
      <w:proofErr w:type="spellEnd"/>
      <w:r w:rsidR="00A548ED">
        <w:t>]</w:t>
      </w:r>
    </w:p>
    <w:p w14:paraId="2AD744ED" w14:textId="2ACFC422" w:rsidR="004A060E" w:rsidRDefault="004A060E" w:rsidP="00A75503">
      <w:pPr>
        <w:numPr>
          <w:ilvl w:val="0"/>
          <w:numId w:val="13"/>
        </w:numPr>
      </w:pPr>
      <w:r>
        <w:t>L3 measurements results in L1 measurement rep</w:t>
      </w:r>
      <w:r w:rsidR="00DA1259">
        <w:t>ort [Nokia]</w:t>
      </w:r>
    </w:p>
    <w:p w14:paraId="57207A0F" w14:textId="32C87C5A" w:rsidR="00DA1259" w:rsidRDefault="004D4207" w:rsidP="00A75503">
      <w:pPr>
        <w:numPr>
          <w:ilvl w:val="0"/>
          <w:numId w:val="13"/>
        </w:numPr>
      </w:pPr>
      <w:r w:rsidRPr="004D4207">
        <w:t xml:space="preserve">Rel-18 LTM leftovers including inter-cell beam indication and </w:t>
      </w:r>
      <w:r w:rsidR="00D364E0">
        <w:t xml:space="preserve">network trigger for </w:t>
      </w:r>
      <w:r w:rsidRPr="004D4207">
        <w:t>early TA acquisition</w:t>
      </w:r>
      <w:r>
        <w:t xml:space="preserve"> [Nokia]</w:t>
      </w:r>
    </w:p>
    <w:p w14:paraId="465888C7" w14:textId="2A818D62" w:rsidR="00AD63AE" w:rsidRDefault="00AD63AE" w:rsidP="00A75503">
      <w:pPr>
        <w:numPr>
          <w:ilvl w:val="0"/>
          <w:numId w:val="13"/>
        </w:numPr>
      </w:pPr>
      <w:r w:rsidRPr="00AD63AE">
        <w:t xml:space="preserve">Support for dynamic </w:t>
      </w:r>
      <w:r w:rsidR="001D2864">
        <w:t xml:space="preserve">L1 </w:t>
      </w:r>
      <w:r w:rsidRPr="00AD63AE">
        <w:t>measurement activation/deactivation</w:t>
      </w:r>
      <w:r w:rsidR="001D2864">
        <w:t>/configuration update</w:t>
      </w:r>
      <w:r w:rsidRPr="00AD63AE">
        <w:t xml:space="preserve"> for overhead reduction</w:t>
      </w:r>
      <w:r>
        <w:t xml:space="preserve"> (Inter</w:t>
      </w:r>
      <w:r w:rsidR="000D5118">
        <w:t>digital</w:t>
      </w:r>
      <w:r w:rsidR="001D2864">
        <w:t xml:space="preserve">, </w:t>
      </w:r>
      <w:proofErr w:type="spellStart"/>
      <w:r w:rsidR="001D2864">
        <w:t>docomo</w:t>
      </w:r>
      <w:proofErr w:type="spellEnd"/>
      <w:r w:rsidR="009B4195">
        <w:t xml:space="preserve">, </w:t>
      </w:r>
      <w:r w:rsidR="009B4195" w:rsidRPr="009B4195">
        <w:rPr>
          <w:highlight w:val="green"/>
        </w:rPr>
        <w:t>CATT</w:t>
      </w:r>
      <w:r w:rsidR="000D5118">
        <w:t>)</w:t>
      </w:r>
    </w:p>
    <w:p w14:paraId="4410FD34" w14:textId="7F9DEBA6" w:rsidR="009349E9" w:rsidRDefault="009349E9" w:rsidP="009349E9">
      <w:r w:rsidRPr="00811C53">
        <w:rPr>
          <w:b/>
          <w:bCs/>
        </w:rPr>
        <w:t>Conclusion</w:t>
      </w:r>
      <w:r w:rsidR="00811C53" w:rsidRPr="00811C53">
        <w:rPr>
          <w:b/>
          <w:bCs/>
        </w:rPr>
        <w:t xml:space="preserve"> for other enhancements related to L1 measurements for LTM</w:t>
      </w:r>
      <w:r w:rsidRPr="009349E9">
        <w:t xml:space="preserve">: </w:t>
      </w:r>
      <w:r w:rsidR="00811C53">
        <w:t>Non</w:t>
      </w:r>
      <w:r w:rsidR="00467F8C">
        <w:t>e</w:t>
      </w:r>
      <w:r w:rsidR="00811C53">
        <w:t xml:space="preserve"> of these </w:t>
      </w:r>
      <w:r w:rsidR="00467F8C">
        <w:t xml:space="preserve">enhancement proposal has </w:t>
      </w:r>
      <w:r w:rsidRPr="009349E9">
        <w:t>clear interest from a significant number of companies. Non</w:t>
      </w:r>
      <w:r w:rsidR="00467F8C">
        <w:t>e</w:t>
      </w:r>
      <w:r w:rsidRPr="009349E9">
        <w:t xml:space="preserve"> of these have been included in the WID at this time. Any discussion in the meeting of these proposals will be second priority after resolving other aspects of the WID.</w:t>
      </w:r>
    </w:p>
    <w:p w14:paraId="5052A506" w14:textId="469D4EE7" w:rsidR="00E4095D" w:rsidRDefault="00F239F8" w:rsidP="00040798">
      <w:pPr>
        <w:pStyle w:val="Heading3"/>
      </w:pPr>
      <w:r>
        <w:t>2.3</w:t>
      </w:r>
      <w:r>
        <w:tab/>
      </w:r>
      <w:r w:rsidR="00040798">
        <w:t>Conditional mobility with short mobility interruption time</w:t>
      </w:r>
    </w:p>
    <w:p w14:paraId="077BF1CF" w14:textId="7000877A" w:rsidR="00040798" w:rsidRDefault="00B92780" w:rsidP="00040798">
      <w:pPr>
        <w:rPr>
          <w:b/>
          <w:bCs/>
        </w:rPr>
      </w:pPr>
      <w:r w:rsidRPr="002A1E35">
        <w:rPr>
          <w:b/>
          <w:bCs/>
        </w:rPr>
        <w:t xml:space="preserve">Way forward to address this objective </w:t>
      </w:r>
      <w:r w:rsidR="006A76B9" w:rsidRPr="002A1E35">
        <w:rPr>
          <w:b/>
          <w:bCs/>
        </w:rPr>
        <w:t xml:space="preserve">(e.g. </w:t>
      </w:r>
      <w:r w:rsidR="007A099C" w:rsidRPr="002A1E35">
        <w:rPr>
          <w:b/>
          <w:bCs/>
        </w:rPr>
        <w:t xml:space="preserve">by specifying conditional triggering of LTM, or specifying support of Early TA or </w:t>
      </w:r>
      <w:proofErr w:type="spellStart"/>
      <w:r w:rsidR="007A099C" w:rsidRPr="002A1E35">
        <w:rPr>
          <w:b/>
          <w:bCs/>
        </w:rPr>
        <w:t>RACHless</w:t>
      </w:r>
      <w:proofErr w:type="spellEnd"/>
      <w:r w:rsidR="007A099C" w:rsidRPr="002A1E35">
        <w:rPr>
          <w:b/>
          <w:bCs/>
        </w:rPr>
        <w:t xml:space="preserve"> (as defined for LTM) to be used as part of layer 3 CHO) </w:t>
      </w:r>
      <w:r w:rsidR="00702E3B" w:rsidRPr="002A1E35">
        <w:rPr>
          <w:b/>
          <w:bCs/>
        </w:rPr>
        <w:t>(Yellow highlight in [1])</w:t>
      </w:r>
      <w:r w:rsidR="005924C7" w:rsidRPr="002A1E35">
        <w:rPr>
          <w:b/>
          <w:bCs/>
        </w:rPr>
        <w:t xml:space="preserve">. </w:t>
      </w:r>
    </w:p>
    <w:p w14:paraId="25E1631E" w14:textId="7DFCD16C" w:rsidR="009A132D" w:rsidRPr="009A132D" w:rsidRDefault="009A132D" w:rsidP="00040798">
      <w:r w:rsidRPr="009A132D">
        <w:t>The following views were provided in the contributions:</w:t>
      </w:r>
    </w:p>
    <w:p w14:paraId="7FBFEA54" w14:textId="1FF03649" w:rsidR="00256949" w:rsidRDefault="00256949" w:rsidP="00256949">
      <w:pPr>
        <w:numPr>
          <w:ilvl w:val="0"/>
          <w:numId w:val="13"/>
        </w:numPr>
      </w:pPr>
      <w:r>
        <w:t xml:space="preserve">Conditional LTM </w:t>
      </w:r>
      <w:r w:rsidR="00F16335">
        <w:t>[OPPO</w:t>
      </w:r>
      <w:r w:rsidR="00973607">
        <w:t>, Samsung</w:t>
      </w:r>
      <w:r w:rsidR="00241EF3">
        <w:t xml:space="preserve">, </w:t>
      </w:r>
      <w:proofErr w:type="spellStart"/>
      <w:r w:rsidR="00241EF3">
        <w:t>Futurewei</w:t>
      </w:r>
      <w:proofErr w:type="spellEnd"/>
      <w:r w:rsidR="00FE1692">
        <w:t>, Fujitsu</w:t>
      </w:r>
      <w:r w:rsidR="00264E11">
        <w:t xml:space="preserve">, </w:t>
      </w:r>
      <w:proofErr w:type="spellStart"/>
      <w:r w:rsidR="00264E11">
        <w:t>Spreadtrum</w:t>
      </w:r>
      <w:proofErr w:type="spellEnd"/>
      <w:r w:rsidR="006E15C1">
        <w:t>, CATT</w:t>
      </w:r>
      <w:r w:rsidR="00A322C9">
        <w:t>, NEC</w:t>
      </w:r>
      <w:r w:rsidR="00DA25BC">
        <w:t xml:space="preserve">, </w:t>
      </w:r>
      <w:r w:rsidR="00337F17">
        <w:t xml:space="preserve">vivo, </w:t>
      </w:r>
      <w:r w:rsidR="00DA25BC">
        <w:t>Sharp</w:t>
      </w:r>
      <w:r w:rsidR="00337F17">
        <w:t>,</w:t>
      </w:r>
      <w:r w:rsidR="00D93A70">
        <w:t xml:space="preserve"> Qualcomm</w:t>
      </w:r>
      <w:r w:rsidR="007C4883">
        <w:t xml:space="preserve">, </w:t>
      </w:r>
      <w:r w:rsidR="00AD218C">
        <w:t>Xiaomi</w:t>
      </w:r>
      <w:r w:rsidR="000D7C2D">
        <w:t>, MediaTek</w:t>
      </w:r>
      <w:r w:rsidR="002F008B">
        <w:t>, CMCC</w:t>
      </w:r>
      <w:r w:rsidR="002E5978">
        <w:t xml:space="preserve">, Apple, </w:t>
      </w:r>
      <w:r w:rsidR="00D21C0A">
        <w:t xml:space="preserve">LG, </w:t>
      </w:r>
      <w:r w:rsidR="003A14CC">
        <w:t>Kyocera</w:t>
      </w:r>
      <w:r w:rsidR="0052784E">
        <w:t xml:space="preserve">, </w:t>
      </w:r>
      <w:proofErr w:type="spellStart"/>
      <w:r w:rsidR="00D842FE">
        <w:t>docomo</w:t>
      </w:r>
      <w:proofErr w:type="spellEnd"/>
      <w:r w:rsidR="00EE4234">
        <w:t>, China Telecom</w:t>
      </w:r>
      <w:r w:rsidR="00F72F35">
        <w:t>, ZTE</w:t>
      </w:r>
      <w:r w:rsidR="000546AD">
        <w:t>, Lenovo</w:t>
      </w:r>
      <w:r w:rsidR="008843DA">
        <w:t>, Intel</w:t>
      </w:r>
      <w:r w:rsidR="00660393">
        <w:t xml:space="preserve">, </w:t>
      </w:r>
      <w:r w:rsidR="00660393" w:rsidRPr="00660393">
        <w:rPr>
          <w:highlight w:val="green"/>
        </w:rPr>
        <w:t>Sony</w:t>
      </w:r>
      <w:r w:rsidR="00612174">
        <w:t xml:space="preserve">, </w:t>
      </w:r>
      <w:r w:rsidR="00612174" w:rsidRPr="00612174">
        <w:rPr>
          <w:highlight w:val="green"/>
        </w:rPr>
        <w:t>Interdigital</w:t>
      </w:r>
      <w:r w:rsidR="00F16335">
        <w:t>]</w:t>
      </w:r>
    </w:p>
    <w:p w14:paraId="68AB25D3" w14:textId="528DDB0A" w:rsidR="00876249" w:rsidRDefault="00F16335" w:rsidP="005F30FA">
      <w:pPr>
        <w:numPr>
          <w:ilvl w:val="1"/>
          <w:numId w:val="13"/>
        </w:numPr>
      </w:pPr>
      <w:r>
        <w:t>Intra CU conditional LTM priority [OPPO</w:t>
      </w:r>
      <w:r w:rsidR="00AF4FF3">
        <w:t>, NEC</w:t>
      </w:r>
      <w:r>
        <w:t>]</w:t>
      </w:r>
    </w:p>
    <w:p w14:paraId="3D7C10A7" w14:textId="64C3573D" w:rsidR="005F30FA" w:rsidRDefault="005F30FA" w:rsidP="005F30FA">
      <w:pPr>
        <w:numPr>
          <w:ilvl w:val="1"/>
          <w:numId w:val="13"/>
        </w:numPr>
      </w:pPr>
      <w:r>
        <w:t>Intra and inter CU [</w:t>
      </w:r>
      <w:proofErr w:type="spellStart"/>
      <w:r>
        <w:t>Spreadtrum</w:t>
      </w:r>
      <w:proofErr w:type="spellEnd"/>
      <w:r>
        <w:t>]</w:t>
      </w:r>
    </w:p>
    <w:p w14:paraId="0E5DE760" w14:textId="33C30D3A" w:rsidR="00241EF3" w:rsidRDefault="00876249" w:rsidP="00256949">
      <w:pPr>
        <w:numPr>
          <w:ilvl w:val="0"/>
          <w:numId w:val="13"/>
        </w:numPr>
      </w:pPr>
      <w:r>
        <w:t>E</w:t>
      </w:r>
      <w:r w:rsidRPr="00876249">
        <w:t>arly TA/</w:t>
      </w:r>
      <w:proofErr w:type="spellStart"/>
      <w:r w:rsidRPr="00876249">
        <w:t>RACHless</w:t>
      </w:r>
      <w:proofErr w:type="spellEnd"/>
      <w:r w:rsidRPr="00876249">
        <w:t xml:space="preserve"> in L3 </w:t>
      </w:r>
      <w:r w:rsidR="00EE3486">
        <w:t xml:space="preserve">subsequent </w:t>
      </w:r>
      <w:r w:rsidRPr="00876249">
        <w:t>CHO</w:t>
      </w:r>
      <w:r>
        <w:t>/CPAC [</w:t>
      </w:r>
      <w:proofErr w:type="spellStart"/>
      <w:r>
        <w:t>Futurewei</w:t>
      </w:r>
      <w:proofErr w:type="spellEnd"/>
      <w:r w:rsidR="00CD3D75">
        <w:t>, NEC(LP)</w:t>
      </w:r>
      <w:r w:rsidR="00A156CD">
        <w:t>, MediaTek</w:t>
      </w:r>
      <w:r w:rsidR="00D364E0">
        <w:t>, Nokia</w:t>
      </w:r>
      <w:r w:rsidR="002F008B">
        <w:t>, CMCC</w:t>
      </w:r>
      <w:r w:rsidR="005D0A02">
        <w:t xml:space="preserve">, </w:t>
      </w:r>
      <w:r w:rsidR="00D17576">
        <w:t>Apple (</w:t>
      </w:r>
      <w:r w:rsidR="001676FC">
        <w:t xml:space="preserve">CHO only and </w:t>
      </w:r>
      <w:r w:rsidR="00D17576">
        <w:t>LP)</w:t>
      </w:r>
      <w:r w:rsidR="0000050F">
        <w:t xml:space="preserve">, </w:t>
      </w:r>
      <w:proofErr w:type="spellStart"/>
      <w:r w:rsidR="0000050F">
        <w:t>docomo</w:t>
      </w:r>
      <w:proofErr w:type="spellEnd"/>
      <w:r w:rsidR="0054493C">
        <w:t xml:space="preserve">, </w:t>
      </w:r>
      <w:r w:rsidR="001F2021">
        <w:t>China Telecom (CHO</w:t>
      </w:r>
      <w:r w:rsidR="003C4ACE">
        <w:t xml:space="preserve"> only</w:t>
      </w:r>
      <w:r w:rsidR="001F2021">
        <w:t>)</w:t>
      </w:r>
      <w:r w:rsidR="008843DA">
        <w:t>, Intel</w:t>
      </w:r>
      <w:r w:rsidR="00660393">
        <w:t xml:space="preserve">, </w:t>
      </w:r>
      <w:r w:rsidR="00660393" w:rsidRPr="00660393">
        <w:rPr>
          <w:highlight w:val="green"/>
        </w:rPr>
        <w:t>Sony</w:t>
      </w:r>
      <w:r w:rsidR="00360576">
        <w:t xml:space="preserve">, </w:t>
      </w:r>
      <w:proofErr w:type="spellStart"/>
      <w:r w:rsidR="00360576" w:rsidRPr="00360576">
        <w:rPr>
          <w:highlight w:val="green"/>
        </w:rPr>
        <w:t>Transsion</w:t>
      </w:r>
      <w:proofErr w:type="spellEnd"/>
      <w:r w:rsidR="001D304A">
        <w:t xml:space="preserve">, </w:t>
      </w:r>
      <w:r w:rsidR="0063678A" w:rsidRPr="0063678A">
        <w:rPr>
          <w:highlight w:val="green"/>
        </w:rPr>
        <w:t>vivo(can accept)</w:t>
      </w:r>
      <w:r w:rsidR="0063678A">
        <w:t xml:space="preserve">, </w:t>
      </w:r>
      <w:proofErr w:type="spellStart"/>
      <w:r w:rsidR="001D304A" w:rsidRPr="001D304A">
        <w:rPr>
          <w:highlight w:val="green"/>
        </w:rPr>
        <w:t>Spreadtrum</w:t>
      </w:r>
      <w:proofErr w:type="spellEnd"/>
      <w:r w:rsidR="001D304A" w:rsidRPr="001D304A">
        <w:rPr>
          <w:highlight w:val="green"/>
        </w:rPr>
        <w:t xml:space="preserve"> (can accept)</w:t>
      </w:r>
      <w:r w:rsidR="00DA433C">
        <w:t xml:space="preserve">, </w:t>
      </w:r>
      <w:r w:rsidR="00DA433C" w:rsidRPr="00DA433C">
        <w:rPr>
          <w:highlight w:val="green"/>
        </w:rPr>
        <w:t>Lenovo (can accept)</w:t>
      </w:r>
      <w:r w:rsidR="00DA433C">
        <w:t xml:space="preserve">, </w:t>
      </w:r>
      <w:r w:rsidR="00D96338" w:rsidRPr="006E2FC2">
        <w:rPr>
          <w:highlight w:val="green"/>
        </w:rPr>
        <w:t>Xiaomi</w:t>
      </w:r>
      <w:r w:rsidR="00D96338">
        <w:t xml:space="preserve">, </w:t>
      </w:r>
      <w:r w:rsidR="00440C3B" w:rsidRPr="00440C3B">
        <w:rPr>
          <w:highlight w:val="green"/>
        </w:rPr>
        <w:t>Sharp (can accept LP)</w:t>
      </w:r>
    </w:p>
    <w:p w14:paraId="5E9FD61A" w14:textId="145DCD8C" w:rsidR="009D054F" w:rsidRDefault="009D054F" w:rsidP="00256949">
      <w:pPr>
        <w:numPr>
          <w:ilvl w:val="0"/>
          <w:numId w:val="13"/>
        </w:numPr>
      </w:pPr>
      <w:r>
        <w:t xml:space="preserve">Study </w:t>
      </w:r>
      <w:r w:rsidR="00C02259">
        <w:t>c</w:t>
      </w:r>
      <w:r w:rsidR="00C02259" w:rsidRPr="00C02259">
        <w:t>onditional mobility with short mobility interruption time</w:t>
      </w:r>
      <w:r w:rsidR="00C02259">
        <w:t xml:space="preserve"> before con</w:t>
      </w:r>
      <w:r w:rsidR="007036D2">
        <w:t>cl</w:t>
      </w:r>
      <w:r w:rsidR="00CE6F10">
        <w:t xml:space="preserve">uding which approach to move to normative work </w:t>
      </w:r>
      <w:r w:rsidR="00B77497">
        <w:t>[</w:t>
      </w:r>
      <w:r w:rsidR="00CE6F10">
        <w:t>Interdigital</w:t>
      </w:r>
      <w:r w:rsidR="00B80EC4">
        <w:t>, Ericsson (if RAN cannot make decision for one</w:t>
      </w:r>
      <w:r w:rsidR="00B77497">
        <w:t>)[</w:t>
      </w:r>
    </w:p>
    <w:p w14:paraId="63A9B58D" w14:textId="67BA8486" w:rsidR="00800844" w:rsidRDefault="00800844" w:rsidP="00057951">
      <w:pPr>
        <w:numPr>
          <w:ilvl w:val="0"/>
          <w:numId w:val="13"/>
        </w:numPr>
      </w:pPr>
      <w:r>
        <w:t>S</w:t>
      </w:r>
      <w:r w:rsidRPr="00800844">
        <w:t>upport consecutive LTM execution without RRC reconfiguration</w:t>
      </w:r>
      <w:r w:rsidR="00423235">
        <w:t xml:space="preserve"> (but not conditional triggering of </w:t>
      </w:r>
      <w:r w:rsidR="005018BB">
        <w:t>LTM)</w:t>
      </w:r>
      <w:r w:rsidR="00423235">
        <w:t xml:space="preserve"> [Huawei]</w:t>
      </w:r>
    </w:p>
    <w:p w14:paraId="7E4A4D45" w14:textId="77777777" w:rsidR="00B65D42" w:rsidRDefault="00B65D42" w:rsidP="00B65D42">
      <w:pPr>
        <w:numPr>
          <w:ilvl w:val="0"/>
          <w:numId w:val="13"/>
        </w:numPr>
      </w:pPr>
      <w:r>
        <w:t xml:space="preserve">Do not support </w:t>
      </w:r>
      <w:r w:rsidRPr="00C71D80">
        <w:t>consecutive LTM execution without RRC reconfiguration including security key handling [</w:t>
      </w:r>
      <w:r>
        <w:t>CATT,CMCC(unless issues can be solved)]</w:t>
      </w:r>
    </w:p>
    <w:p w14:paraId="556132D3" w14:textId="30B2B785" w:rsidR="0056488F" w:rsidRDefault="0056488F" w:rsidP="0056488F">
      <w:pPr>
        <w:numPr>
          <w:ilvl w:val="0"/>
          <w:numId w:val="13"/>
        </w:numPr>
      </w:pPr>
      <w:r>
        <w:t>Do not support c</w:t>
      </w:r>
      <w:r w:rsidRPr="00057951">
        <w:t>onditional mobility with short mobility interruption time</w:t>
      </w:r>
      <w:r>
        <w:t xml:space="preserve"> in Rel-19 [Huawei</w:t>
      </w:r>
      <w:r w:rsidR="00FB48A0">
        <w:t xml:space="preserve">, </w:t>
      </w:r>
      <w:r w:rsidR="00FB48A0" w:rsidRPr="00FB48A0">
        <w:rPr>
          <w:highlight w:val="green"/>
        </w:rPr>
        <w:t>Ericsson(can accept)</w:t>
      </w:r>
      <w:r w:rsidR="00FB48A0">
        <w:t xml:space="preserve"> </w:t>
      </w:r>
      <w:r>
        <w:t>]</w:t>
      </w:r>
    </w:p>
    <w:p w14:paraId="6889DFA8" w14:textId="653E2F03" w:rsidR="00906320" w:rsidRDefault="00906320" w:rsidP="00040798">
      <w:r>
        <w:t xml:space="preserve">Notes </w:t>
      </w:r>
      <w:r w:rsidR="002A1E35">
        <w:t>regarding</w:t>
      </w:r>
      <w:r>
        <w:t xml:space="preserve"> the abov</w:t>
      </w:r>
      <w:r w:rsidR="002A1E35">
        <w:t>e summary of company views</w:t>
      </w:r>
      <w:r>
        <w:t>:</w:t>
      </w:r>
    </w:p>
    <w:p w14:paraId="6431C694" w14:textId="1D9E7297" w:rsidR="00906320" w:rsidRDefault="00906320" w:rsidP="00906320">
      <w:pPr>
        <w:numPr>
          <w:ilvl w:val="0"/>
          <w:numId w:val="19"/>
        </w:numPr>
      </w:pPr>
      <w:r>
        <w:t>S</w:t>
      </w:r>
      <w:r w:rsidRPr="00906320">
        <w:t>ome companies are listed as supporting to specify both approaches.</w:t>
      </w:r>
    </w:p>
    <w:p w14:paraId="7F0F9383" w14:textId="303C52FD" w:rsidR="002A1E35" w:rsidRDefault="002A1E35" w:rsidP="00906320">
      <w:pPr>
        <w:numPr>
          <w:ilvl w:val="0"/>
          <w:numId w:val="19"/>
        </w:numPr>
      </w:pPr>
      <w:r>
        <w:t xml:space="preserve">The text from RAN#101 </w:t>
      </w:r>
      <w:r w:rsidR="00C073D1">
        <w:t>group</w:t>
      </w:r>
      <w:r w:rsidR="004B1AE2">
        <w:t>ed</w:t>
      </w:r>
      <w:r w:rsidR="00C073D1">
        <w:t xml:space="preserve"> together </w:t>
      </w:r>
      <w:r w:rsidR="000B5B7F">
        <w:t>“</w:t>
      </w:r>
      <w:r w:rsidR="000B5B7F" w:rsidRPr="000B5B7F">
        <w:t>UE evaluated mobility conditions</w:t>
      </w:r>
      <w:r w:rsidR="000B5B7F">
        <w:t>” and “</w:t>
      </w:r>
      <w:r w:rsidR="000B5B7F" w:rsidRPr="000B5B7F">
        <w:t>ability for UE to perform subsequent mobility procedures without need for RRC configuration</w:t>
      </w:r>
      <w:r w:rsidR="000B5B7F">
        <w:t xml:space="preserve">” under the heading </w:t>
      </w:r>
      <w:r w:rsidR="006E4C9D">
        <w:t xml:space="preserve">conditional mobility, although they could be considered as individual features. </w:t>
      </w:r>
      <w:r w:rsidR="005A7682">
        <w:t xml:space="preserve">The moderator has interpreted company comments in support of conditional mobility to </w:t>
      </w:r>
      <w:r w:rsidR="00461BC7">
        <w:t>mean both these features unless clearly stated otherwise. On</w:t>
      </w:r>
      <w:r w:rsidR="00800844">
        <w:t>e</w:t>
      </w:r>
      <w:r w:rsidR="00461BC7">
        <w:t xml:space="preserve"> company </w:t>
      </w:r>
      <w:r w:rsidR="00925F1D">
        <w:t xml:space="preserve">(Huawei) </w:t>
      </w:r>
      <w:r w:rsidR="00461BC7">
        <w:t>was support</w:t>
      </w:r>
      <w:r w:rsidR="004B1AE2">
        <w:t>ive</w:t>
      </w:r>
      <w:r w:rsidR="00461BC7">
        <w:t xml:space="preserve"> of the subsequent LTM but not the conditional triggering.</w:t>
      </w:r>
      <w:r w:rsidR="00B6096B">
        <w:t xml:space="preserve"> Tw</w:t>
      </w:r>
      <w:r w:rsidR="00925F1D">
        <w:t xml:space="preserve">o companies </w:t>
      </w:r>
      <w:r w:rsidR="008212CE">
        <w:t xml:space="preserve">(CATT, CMCC) </w:t>
      </w:r>
      <w:r w:rsidR="00925F1D">
        <w:t>were supportive of conditional triggering of LTM but not supporti</w:t>
      </w:r>
      <w:r w:rsidR="008212CE">
        <w:t xml:space="preserve">ve of </w:t>
      </w:r>
      <w:r w:rsidR="0056488F" w:rsidRPr="0056488F">
        <w:t>consecutive LTM execution without RRC reconfiguration</w:t>
      </w:r>
      <w:r w:rsidR="0056488F">
        <w:t xml:space="preserve"> due to concerns regarding security key handling</w:t>
      </w:r>
    </w:p>
    <w:p w14:paraId="1D28044F" w14:textId="6ABC1953" w:rsidR="00F9019C" w:rsidRDefault="000D32D4" w:rsidP="00426B86">
      <w:r>
        <w:rPr>
          <w:b/>
          <w:bCs/>
        </w:rPr>
        <w:t>Proposed c</w:t>
      </w:r>
      <w:r w:rsidR="00426B86" w:rsidRPr="00426B86">
        <w:rPr>
          <w:b/>
          <w:bCs/>
        </w:rPr>
        <w:t>onclusion</w:t>
      </w:r>
      <w:r>
        <w:rPr>
          <w:b/>
          <w:bCs/>
        </w:rPr>
        <w:t xml:space="preserve"> for discussion</w:t>
      </w:r>
      <w:r w:rsidR="00426B86">
        <w:t xml:space="preserve">: A </w:t>
      </w:r>
      <w:r w:rsidR="004E3D05">
        <w:t xml:space="preserve">significant number of companies are supportive to specify </w:t>
      </w:r>
      <w:r w:rsidR="006E7DF3">
        <w:t>conditional mobility</w:t>
      </w:r>
      <w:r w:rsidR="00D34B80">
        <w:t xml:space="preserve"> </w:t>
      </w:r>
      <w:r w:rsidR="00D34B80" w:rsidRPr="00D34B80">
        <w:t>with short mobility interruption time</w:t>
      </w:r>
      <w:r w:rsidR="006E7DF3">
        <w:t xml:space="preserve"> </w:t>
      </w:r>
      <w:r w:rsidR="007E3518">
        <w:t>based o</w:t>
      </w:r>
      <w:r w:rsidR="00D34B80">
        <w:t>n</w:t>
      </w:r>
      <w:r w:rsidR="007E3518">
        <w:t xml:space="preserve"> LTM. This is interpreted as </w:t>
      </w:r>
      <w:r w:rsidR="00C95D65">
        <w:t xml:space="preserve">both the </w:t>
      </w:r>
      <w:r w:rsidR="00C95D65" w:rsidRPr="00C95D65">
        <w:t>UE evaluated mobility conditions</w:t>
      </w:r>
      <w:r w:rsidR="00C95D65">
        <w:t xml:space="preserve"> and the</w:t>
      </w:r>
      <w:r w:rsidR="00C95D65" w:rsidRPr="00C95D65">
        <w:t xml:space="preserve"> ability for UE to perform subsequent mobility procedures without need for RRC configuration</w:t>
      </w:r>
      <w:r w:rsidR="00C95D65">
        <w:t xml:space="preserve"> (as captured in the text from RAN#101)</w:t>
      </w:r>
      <w:r w:rsidR="00A30343">
        <w:t xml:space="preserve">. This has been captured in the </w:t>
      </w:r>
      <w:r w:rsidR="00FE26CC">
        <w:t>initial version of the</w:t>
      </w:r>
      <w:r w:rsidR="00A30343">
        <w:t xml:space="preserve"> </w:t>
      </w:r>
      <w:r w:rsidR="00D34B80">
        <w:t xml:space="preserve">WID. As there are also a good number of companies </w:t>
      </w:r>
      <w:r w:rsidR="00C065DB">
        <w:t xml:space="preserve">supportive of </w:t>
      </w:r>
      <w:r w:rsidR="0071040D" w:rsidRPr="0071040D">
        <w:t>Early TA/</w:t>
      </w:r>
      <w:proofErr w:type="spellStart"/>
      <w:r w:rsidR="0071040D" w:rsidRPr="0071040D">
        <w:t>RACHless</w:t>
      </w:r>
      <w:proofErr w:type="spellEnd"/>
      <w:r w:rsidR="0071040D" w:rsidRPr="0071040D">
        <w:t xml:space="preserve"> </w:t>
      </w:r>
      <w:r w:rsidR="00CB77E2">
        <w:t xml:space="preserve">for </w:t>
      </w:r>
      <w:r w:rsidR="0071040D" w:rsidRPr="0071040D">
        <w:t>subsequent CHO/CPAC</w:t>
      </w:r>
      <w:r w:rsidR="00CB77E2">
        <w:t xml:space="preserve"> then this proposed conclusion should be confirmed during the meeting.</w:t>
      </w:r>
    </w:p>
    <w:p w14:paraId="4A7428F5" w14:textId="01B3490E" w:rsidR="00702E3B" w:rsidRDefault="000801B0" w:rsidP="00702E3B">
      <w:pPr>
        <w:pStyle w:val="Heading3"/>
      </w:pPr>
      <w:r>
        <w:t>2.4</w:t>
      </w:r>
      <w:r>
        <w:tab/>
      </w:r>
      <w:r w:rsidR="00702E3B">
        <w:t>Others</w:t>
      </w:r>
      <w:r w:rsidR="00EB1380">
        <w:t xml:space="preserve"> (e.g. RAN4)</w:t>
      </w:r>
    </w:p>
    <w:p w14:paraId="66A9B0DE" w14:textId="77777777" w:rsidR="00B472F5" w:rsidRDefault="00B472F5" w:rsidP="00971BC9">
      <w:r w:rsidRPr="00B472F5">
        <w:rPr>
          <w:b/>
          <w:bCs/>
        </w:rPr>
        <w:t>RAN4 related objectives</w:t>
      </w:r>
      <w:r>
        <w:t>:</w:t>
      </w:r>
    </w:p>
    <w:p w14:paraId="372BC15E" w14:textId="0D328875" w:rsidR="00286ED7" w:rsidRDefault="00971BC9" w:rsidP="00971BC9">
      <w:r>
        <w:t xml:space="preserve">There will be RAN4 RRM work arising from the </w:t>
      </w:r>
      <w:r w:rsidR="00286ED7">
        <w:t>Specify RRM leftover for LTM [RAN4]</w:t>
      </w:r>
      <w:r w:rsidR="00514D36">
        <w:t>. Companies have also made the following proposals for additional RAN4 work:</w:t>
      </w:r>
    </w:p>
    <w:p w14:paraId="0E8CD745" w14:textId="3F2BB62A" w:rsidR="00286ED7" w:rsidRDefault="00286ED7" w:rsidP="00971BC9">
      <w:pPr>
        <w:numPr>
          <w:ilvl w:val="0"/>
          <w:numId w:val="15"/>
        </w:numPr>
      </w:pPr>
      <w:r>
        <w:t xml:space="preserve">RRM requirements for </w:t>
      </w:r>
      <w:proofErr w:type="spellStart"/>
      <w:r>
        <w:t>SpCell</w:t>
      </w:r>
      <w:proofErr w:type="spellEnd"/>
      <w:r>
        <w:t xml:space="preserve"> switch with direct </w:t>
      </w:r>
      <w:proofErr w:type="spellStart"/>
      <w:r>
        <w:t>SCell</w:t>
      </w:r>
      <w:proofErr w:type="spellEnd"/>
      <w:r>
        <w:t xml:space="preserve"> activation</w:t>
      </w:r>
      <w:r w:rsidR="004D1518">
        <w:t xml:space="preserve"> </w:t>
      </w:r>
      <w:r w:rsidR="00AC217F">
        <w:t>[</w:t>
      </w:r>
      <w:r w:rsidR="004D1518">
        <w:t>vivo, MediaTek</w:t>
      </w:r>
      <w:r w:rsidR="00AC217F">
        <w:t>]</w:t>
      </w:r>
    </w:p>
    <w:p w14:paraId="1C6B3294" w14:textId="22848712" w:rsidR="00AC217F" w:rsidRDefault="00AC217F" w:rsidP="00AC217F">
      <w:pPr>
        <w:numPr>
          <w:ilvl w:val="0"/>
          <w:numId w:val="15"/>
        </w:numPr>
      </w:pPr>
      <w:r w:rsidRPr="008E6CF8">
        <w:t xml:space="preserve">RRM requirements for </w:t>
      </w:r>
      <w:proofErr w:type="spellStart"/>
      <w:r w:rsidRPr="008E6CF8">
        <w:t>SCell</w:t>
      </w:r>
      <w:proofErr w:type="spellEnd"/>
      <w:r w:rsidRPr="008E6CF8">
        <w:t xml:space="preserve"> switch/activation specifically for LT</w:t>
      </w:r>
      <w:r>
        <w:t>M [Huawei]</w:t>
      </w:r>
    </w:p>
    <w:p w14:paraId="4C2B314E" w14:textId="476C4BB5" w:rsidR="00286ED7" w:rsidRDefault="00286ED7" w:rsidP="00971BC9">
      <w:pPr>
        <w:numPr>
          <w:ilvl w:val="0"/>
          <w:numId w:val="15"/>
        </w:numPr>
      </w:pPr>
      <w:r>
        <w:t>L1 measurement requirements enhancements with NCSG/</w:t>
      </w:r>
      <w:proofErr w:type="spellStart"/>
      <w:r>
        <w:t>NeedforGap</w:t>
      </w:r>
      <w:proofErr w:type="spellEnd"/>
      <w:r>
        <w:t>.</w:t>
      </w:r>
      <w:r w:rsidR="00786443">
        <w:t xml:space="preserve"> </w:t>
      </w:r>
      <w:r w:rsidR="00AC217F">
        <w:t>[</w:t>
      </w:r>
      <w:r w:rsidR="00786443">
        <w:t>vivo</w:t>
      </w:r>
      <w:r w:rsidR="00AC217F">
        <w:t>]</w:t>
      </w:r>
    </w:p>
    <w:p w14:paraId="2140178E" w14:textId="14354DC5" w:rsidR="00050114" w:rsidRDefault="00050114" w:rsidP="00050114">
      <w:pPr>
        <w:numPr>
          <w:ilvl w:val="0"/>
          <w:numId w:val="15"/>
        </w:numPr>
      </w:pPr>
      <w:r w:rsidRPr="0051092F">
        <w:t>inter-frequency L1 measurement of LTM candidate cells based on enhanced gap configuration (e.g. NCSG, con-current gap, no gap)</w:t>
      </w:r>
      <w:r>
        <w:t xml:space="preserve"> </w:t>
      </w:r>
      <w:r w:rsidR="00AC217F">
        <w:t>[</w:t>
      </w:r>
      <w:r>
        <w:t>MediaTek</w:t>
      </w:r>
      <w:r w:rsidR="00D455E8">
        <w:t xml:space="preserve">, </w:t>
      </w:r>
      <w:r w:rsidR="00D455E8" w:rsidRPr="00D455E8">
        <w:rPr>
          <w:highlight w:val="green"/>
        </w:rPr>
        <w:t>Xiaomi</w:t>
      </w:r>
      <w:r w:rsidR="00AC217F">
        <w:t>]</w:t>
      </w:r>
    </w:p>
    <w:p w14:paraId="04A1056A" w14:textId="0DE675CB" w:rsidR="00286ED7" w:rsidRDefault="00286ED7" w:rsidP="00971BC9">
      <w:pPr>
        <w:numPr>
          <w:ilvl w:val="0"/>
          <w:numId w:val="15"/>
        </w:numPr>
      </w:pPr>
      <w:r>
        <w:t>LTM with NCD-SSB</w:t>
      </w:r>
      <w:r w:rsidR="00786443">
        <w:t xml:space="preserve"> (vivo)</w:t>
      </w:r>
    </w:p>
    <w:p w14:paraId="4BF3A8EB" w14:textId="50225FFB" w:rsidR="00286ED7" w:rsidRDefault="00B472F5" w:rsidP="00286ED7">
      <w:r w:rsidRPr="00B472F5">
        <w:rPr>
          <w:b/>
          <w:bCs/>
        </w:rPr>
        <w:t>Other proposals</w:t>
      </w:r>
      <w:r>
        <w:t>:</w:t>
      </w:r>
    </w:p>
    <w:p w14:paraId="27549C88" w14:textId="0FA35CAB" w:rsidR="00B472F5" w:rsidRDefault="00B472F5" w:rsidP="00286ED7">
      <w:r>
        <w:t>The following other proposals were also made in the contributions:</w:t>
      </w:r>
    </w:p>
    <w:p w14:paraId="106D33E4" w14:textId="77777777" w:rsidR="00610A2C" w:rsidRDefault="00610A2C" w:rsidP="00610A2C">
      <w:pPr>
        <w:numPr>
          <w:ilvl w:val="0"/>
          <w:numId w:val="15"/>
        </w:numPr>
      </w:pPr>
      <w:r>
        <w:t>Low-layer (L1/L2) report of L3 measurement results: [vivo]</w:t>
      </w:r>
    </w:p>
    <w:p w14:paraId="26615D5A" w14:textId="0597B3A0" w:rsidR="0008452F" w:rsidRDefault="0008452F" w:rsidP="009E668A">
      <w:pPr>
        <w:numPr>
          <w:ilvl w:val="0"/>
          <w:numId w:val="15"/>
        </w:numPr>
      </w:pPr>
      <w:r>
        <w:t>RACH-less and expansion of UE based TA measurement to source/target non-collocated scenarios. Support the normal mobility scenarios where source and target cells are non-collocated and imprecisely synchronized (TAE&gt;260 ns) [</w:t>
      </w:r>
      <w:proofErr w:type="spellStart"/>
      <w:r>
        <w:t>Futurewei</w:t>
      </w:r>
      <w:proofErr w:type="spellEnd"/>
      <w:r>
        <w:t>]</w:t>
      </w:r>
    </w:p>
    <w:p w14:paraId="69CF790F" w14:textId="57FE6023" w:rsidR="00EB1380" w:rsidRDefault="00C03EE2" w:rsidP="0008452F">
      <w:pPr>
        <w:numPr>
          <w:ilvl w:val="0"/>
          <w:numId w:val="15"/>
        </w:numPr>
      </w:pPr>
      <w:r>
        <w:t xml:space="preserve">User plane enhancement for data loss and latency reduction. Support early data forwarding before sequential cell/cell group switch over </w:t>
      </w:r>
      <w:proofErr w:type="spellStart"/>
      <w:r>
        <w:t>Uu</w:t>
      </w:r>
      <w:proofErr w:type="spellEnd"/>
      <w:r>
        <w:t xml:space="preserve"> interface </w:t>
      </w:r>
      <w:r w:rsidR="0041457E">
        <w:t>[</w:t>
      </w:r>
      <w:proofErr w:type="spellStart"/>
      <w:r>
        <w:t>Futurewei</w:t>
      </w:r>
      <w:proofErr w:type="spellEnd"/>
      <w:r w:rsidR="0041457E">
        <w:t>]</w:t>
      </w:r>
    </w:p>
    <w:p w14:paraId="488AAEDC" w14:textId="41CDC0BC" w:rsidR="00B82835" w:rsidRDefault="000F1D31" w:rsidP="0008452F">
      <w:pPr>
        <w:numPr>
          <w:ilvl w:val="0"/>
          <w:numId w:val="15"/>
        </w:numPr>
      </w:pPr>
      <w:r>
        <w:t>E</w:t>
      </w:r>
      <w:r w:rsidR="00B82835">
        <w:t xml:space="preserve">nhancements </w:t>
      </w:r>
      <w:r>
        <w:t xml:space="preserve">reduce data loss due to RLC-UM </w:t>
      </w:r>
      <w:r w:rsidR="00B82835">
        <w:t xml:space="preserve">during LTM </w:t>
      </w:r>
      <w:r w:rsidR="0041457E">
        <w:t>[</w:t>
      </w:r>
      <w:r>
        <w:t>vivo</w:t>
      </w:r>
      <w:r w:rsidR="0041457E">
        <w:t>]</w:t>
      </w:r>
    </w:p>
    <w:p w14:paraId="52650216" w14:textId="22F0330F" w:rsidR="00C3284F" w:rsidRDefault="00C3284F" w:rsidP="0008452F">
      <w:pPr>
        <w:numPr>
          <w:ilvl w:val="0"/>
          <w:numId w:val="15"/>
        </w:numPr>
      </w:pPr>
      <w:r>
        <w:t xml:space="preserve">Integrity protection for </w:t>
      </w:r>
      <w:r w:rsidR="003F63B2">
        <w:t xml:space="preserve">LTM cell switch commands </w:t>
      </w:r>
      <w:r w:rsidR="0041457E">
        <w:t>[</w:t>
      </w:r>
      <w:r w:rsidR="003F63B2">
        <w:t>vivo</w:t>
      </w:r>
      <w:r w:rsidR="0041457E">
        <w:t>]</w:t>
      </w:r>
    </w:p>
    <w:p w14:paraId="70BB2AA7" w14:textId="7EAA3531" w:rsidR="00BB350C" w:rsidRDefault="00BB350C" w:rsidP="0008452F">
      <w:pPr>
        <w:numPr>
          <w:ilvl w:val="0"/>
          <w:numId w:val="15"/>
        </w:numPr>
      </w:pPr>
      <w:r w:rsidRPr="00BB350C">
        <w:t>UL measurement based LTM</w:t>
      </w:r>
      <w:r>
        <w:t xml:space="preserve"> </w:t>
      </w:r>
      <w:r w:rsidR="0041457E">
        <w:t>[</w:t>
      </w:r>
      <w:r>
        <w:t>vivo</w:t>
      </w:r>
      <w:r w:rsidR="0041457E">
        <w:t>]</w:t>
      </w:r>
    </w:p>
    <w:p w14:paraId="12E0C8B9" w14:textId="63071FB3" w:rsidR="00D542B8" w:rsidRDefault="00BB76BF" w:rsidP="0008452F">
      <w:pPr>
        <w:numPr>
          <w:ilvl w:val="0"/>
          <w:numId w:val="15"/>
        </w:numPr>
      </w:pPr>
      <w:r w:rsidRPr="00BB76BF">
        <w:t>Cell activation/deactivation at the LTM cell switch</w:t>
      </w:r>
      <w:r>
        <w:t xml:space="preserve"> </w:t>
      </w:r>
      <w:r w:rsidR="0041457E">
        <w:t>[</w:t>
      </w:r>
      <w:r>
        <w:t>Qualcomm</w:t>
      </w:r>
      <w:r w:rsidR="0041457E">
        <w:t>]</w:t>
      </w:r>
    </w:p>
    <w:p w14:paraId="0EC07946" w14:textId="1D6796EC" w:rsidR="008104BF" w:rsidRDefault="008104BF" w:rsidP="0008452F">
      <w:pPr>
        <w:numPr>
          <w:ilvl w:val="0"/>
          <w:numId w:val="15"/>
        </w:numPr>
      </w:pPr>
      <w:r w:rsidRPr="008104BF">
        <w:t>Inter-DU optimizations to alleviate backhaul latency</w:t>
      </w:r>
      <w:r>
        <w:t xml:space="preserve"> </w:t>
      </w:r>
      <w:r w:rsidR="0041457E">
        <w:t>[</w:t>
      </w:r>
      <w:r>
        <w:t>Qualcomm</w:t>
      </w:r>
      <w:r w:rsidR="0041457E">
        <w:t>]</w:t>
      </w:r>
    </w:p>
    <w:p w14:paraId="7E3B7C93" w14:textId="0DA504D2" w:rsidR="000B1F13" w:rsidRDefault="000B1F13" w:rsidP="0008452F">
      <w:pPr>
        <w:numPr>
          <w:ilvl w:val="0"/>
          <w:numId w:val="15"/>
        </w:numPr>
      </w:pPr>
      <w:r w:rsidRPr="000B1F13">
        <w:t>Subsequent CHO in non-DC and NR-DC</w:t>
      </w:r>
      <w:r>
        <w:t xml:space="preserve"> </w:t>
      </w:r>
      <w:r w:rsidR="00610A2C">
        <w:t>[</w:t>
      </w:r>
      <w:r>
        <w:t>Xiaomi</w:t>
      </w:r>
      <w:r w:rsidR="00610A2C">
        <w:t>]</w:t>
      </w:r>
    </w:p>
    <w:p w14:paraId="3A0C2BFA" w14:textId="6BD14EAA" w:rsidR="00407D8C" w:rsidRDefault="00407D8C" w:rsidP="0008452F">
      <w:pPr>
        <w:numPr>
          <w:ilvl w:val="0"/>
          <w:numId w:val="15"/>
        </w:numPr>
      </w:pPr>
      <w:r>
        <w:t>Beam specific handover parameters</w:t>
      </w:r>
      <w:r w:rsidR="00932434">
        <w:t xml:space="preserve"> (e.g. TTI, CIO) </w:t>
      </w:r>
      <w:r w:rsidR="00610A2C">
        <w:t>[</w:t>
      </w:r>
      <w:r w:rsidR="00932434">
        <w:t>Nokia</w:t>
      </w:r>
      <w:r w:rsidR="00610A2C">
        <w:t>]</w:t>
      </w:r>
    </w:p>
    <w:p w14:paraId="4DE21E4B" w14:textId="12820AC6" w:rsidR="004452F1" w:rsidRDefault="004452F1" w:rsidP="0008452F">
      <w:pPr>
        <w:numPr>
          <w:ilvl w:val="0"/>
          <w:numId w:val="15"/>
        </w:numPr>
      </w:pPr>
      <w:r w:rsidRPr="004452F1">
        <w:t>Activation/deactivation of LTM candidate cells</w:t>
      </w:r>
      <w:r>
        <w:t xml:space="preserve"> </w:t>
      </w:r>
      <w:r w:rsidR="001C20D8">
        <w:t>[</w:t>
      </w:r>
      <w:r>
        <w:t>LG</w:t>
      </w:r>
      <w:r w:rsidR="001C20D8">
        <w:t>]</w:t>
      </w:r>
    </w:p>
    <w:p w14:paraId="3F84F191" w14:textId="39F013A5" w:rsidR="0070006A" w:rsidRDefault="0070006A" w:rsidP="0070006A">
      <w:pPr>
        <w:numPr>
          <w:ilvl w:val="0"/>
          <w:numId w:val="15"/>
        </w:numPr>
      </w:pPr>
      <w:r w:rsidRPr="0070006A">
        <w:t>To specify enhancements to avoid data rate degradation during DAPS handover</w:t>
      </w:r>
      <w:r>
        <w:t xml:space="preserve"> </w:t>
      </w:r>
      <w:r w:rsidR="001C20D8">
        <w:t>[</w:t>
      </w:r>
      <w:r>
        <w:t>Huawei</w:t>
      </w:r>
      <w:r w:rsidR="001C20D8">
        <w:t>]</w:t>
      </w:r>
    </w:p>
    <w:p w14:paraId="449ABF54" w14:textId="0FD2C010" w:rsidR="00CC7877" w:rsidRDefault="00CC7877" w:rsidP="0070006A">
      <w:pPr>
        <w:numPr>
          <w:ilvl w:val="0"/>
          <w:numId w:val="15"/>
        </w:numPr>
      </w:pPr>
      <w:r w:rsidRPr="00CC7877">
        <w:t xml:space="preserve">Specify enhancements for LTM configured with ICBM/inter-cell </w:t>
      </w:r>
      <w:proofErr w:type="spellStart"/>
      <w:r w:rsidRPr="00CC7877">
        <w:t>mTRP</w:t>
      </w:r>
      <w:proofErr w:type="spellEnd"/>
      <w:r w:rsidRPr="00CC7877">
        <w:t xml:space="preserve"> at the same time, e.g. unified TCI state activation/indication and TA indication for the LTM candidate cell</w:t>
      </w:r>
      <w:r>
        <w:t xml:space="preserve"> </w:t>
      </w:r>
      <w:r w:rsidR="001C20D8">
        <w:t>[</w:t>
      </w:r>
      <w:r>
        <w:t>Huawei</w:t>
      </w:r>
      <w:r w:rsidR="001C20D8">
        <w:t>]</w:t>
      </w:r>
    </w:p>
    <w:p w14:paraId="36D13D54" w14:textId="4DEAC6EA" w:rsidR="00B6628B" w:rsidRPr="00EB1380" w:rsidRDefault="00B6628B" w:rsidP="00B6628B">
      <w:r w:rsidRPr="00B6628B">
        <w:rPr>
          <w:b/>
          <w:bCs/>
        </w:rPr>
        <w:t>Conclusion</w:t>
      </w:r>
      <w:r>
        <w:t>:</w:t>
      </w:r>
      <w:r w:rsidR="00C116C8">
        <w:t xml:space="preserve"> There</w:t>
      </w:r>
      <w:r w:rsidR="00DE4D0C">
        <w:t xml:space="preserve"> is no additional objective for which there is a clear interest from a significant number of companies. Non of these have been included in the WID at this time. An</w:t>
      </w:r>
      <w:r w:rsidR="00234753">
        <w:t>y</w:t>
      </w:r>
      <w:r w:rsidR="00DE4D0C">
        <w:t xml:space="preserve"> discussion in the meeting of these proposals will be second priori</w:t>
      </w:r>
      <w:r w:rsidR="00234753">
        <w:t>ty after resolving other aspects of the WID.</w:t>
      </w:r>
      <w:r w:rsidR="00DE4D0C">
        <w:t xml:space="preserve"> </w:t>
      </w:r>
    </w:p>
    <w:p w14:paraId="611A2D83" w14:textId="34D59D93" w:rsidR="0015567E" w:rsidRDefault="0015567E" w:rsidP="00914B6A">
      <w:pPr>
        <w:pStyle w:val="Heading2"/>
      </w:pPr>
      <w:r>
        <w:t>3</w:t>
      </w:r>
      <w:r w:rsidR="006C6164">
        <w:tab/>
        <w:t>Summary</w:t>
      </w:r>
    </w:p>
    <w:p w14:paraId="647463CE" w14:textId="77777777" w:rsidR="00FE26CC" w:rsidRDefault="00FE26CC" w:rsidP="00914B6A">
      <w:pPr>
        <w:pStyle w:val="Heading2"/>
        <w:rPr>
          <w:rFonts w:ascii="Times New Roman" w:hAnsi="Times New Roman"/>
          <w:sz w:val="20"/>
        </w:rPr>
      </w:pPr>
      <w:r w:rsidRPr="00FE26CC">
        <w:rPr>
          <w:rFonts w:ascii="Times New Roman" w:hAnsi="Times New Roman"/>
          <w:sz w:val="20"/>
        </w:rPr>
        <w:t>This document provides the moderator's input for the discussion on Rel-19 Mobility Enhancements at RAN#102.</w:t>
      </w:r>
    </w:p>
    <w:p w14:paraId="76E3288A" w14:textId="77777777" w:rsidR="003D7617" w:rsidRDefault="003D7617" w:rsidP="003D7617"/>
    <w:p w14:paraId="75F03B04" w14:textId="020AE440" w:rsidR="00914B6A" w:rsidRDefault="00914B6A" w:rsidP="00914B6A">
      <w:pPr>
        <w:pStyle w:val="Heading2"/>
      </w:pPr>
      <w:r>
        <w:t>References:</w:t>
      </w:r>
    </w:p>
    <w:p w14:paraId="5EF4E61A" w14:textId="6CE55098" w:rsidR="0075437F" w:rsidRDefault="0075437F" w:rsidP="00914B6A">
      <w:r>
        <w:t xml:space="preserve">[1] </w:t>
      </w:r>
      <w:r w:rsidR="00C9660B" w:rsidRPr="00C9660B">
        <w:t>RP-232745</w:t>
      </w:r>
      <w:r w:rsidR="00C9660B" w:rsidRPr="00C9660B">
        <w:tab/>
        <w:t>Summary for RAN Rel-19 Package: RAN1/2/3-led</w:t>
      </w:r>
      <w:r w:rsidR="00C9660B" w:rsidRPr="00C9660B">
        <w:tab/>
        <w:t>RAN chair (Qualcomm)</w:t>
      </w:r>
      <w:r w:rsidR="00C9660B" w:rsidRPr="00C9660B">
        <w:tab/>
        <w:t>discussion</w:t>
      </w:r>
    </w:p>
    <w:p w14:paraId="6C65CA9E" w14:textId="5BFCC779" w:rsidR="00E10E02" w:rsidRDefault="00E10E02" w:rsidP="00914B6A">
      <w:r>
        <w:t xml:space="preserve">[2] </w:t>
      </w:r>
      <w:r w:rsidR="004B1604" w:rsidRPr="004B1604">
        <w:t>RP-232618</w:t>
      </w:r>
      <w:r w:rsidR="00755B78">
        <w:tab/>
      </w:r>
      <w:r w:rsidR="00755B78" w:rsidRPr="00755B78">
        <w:t>Moderator's summary on Rel-19 Mobility Enhancements [08_R19_R2_mobility]</w:t>
      </w:r>
      <w:r w:rsidR="001809EA">
        <w:tab/>
      </w:r>
      <w:r w:rsidR="001809EA" w:rsidRPr="001809EA">
        <w:t>Moderator (Intel Corporation)</w:t>
      </w:r>
    </w:p>
    <w:p w14:paraId="1F905494" w14:textId="3669BB50" w:rsidR="00E4095D" w:rsidRDefault="00234753" w:rsidP="00914B6A">
      <w:r>
        <w:t xml:space="preserve">Contributions </w:t>
      </w:r>
      <w:r w:rsidR="00E10E02">
        <w:t>considered in creation of this summary:</w:t>
      </w:r>
    </w:p>
    <w:p w14:paraId="669C5F21" w14:textId="52DA6638" w:rsidR="00914B6A" w:rsidRDefault="00914B6A" w:rsidP="00234753">
      <w:pPr>
        <w:spacing w:after="0"/>
      </w:pPr>
      <w:r>
        <w:t>RP-232908</w:t>
      </w:r>
      <w:r>
        <w:tab/>
        <w:t>Discussion on further enhancement for mobility in Rel19</w:t>
      </w:r>
      <w:r>
        <w:tab/>
        <w:t>OPPO</w:t>
      </w:r>
      <w:r>
        <w:tab/>
        <w:t>discussion</w:t>
      </w:r>
      <w:r>
        <w:tab/>
        <w:t>Rel-19</w:t>
      </w:r>
    </w:p>
    <w:p w14:paraId="17FA74E5" w14:textId="2539281C" w:rsidR="00914B6A" w:rsidRDefault="00914B6A" w:rsidP="00234753">
      <w:pPr>
        <w:spacing w:after="0"/>
      </w:pPr>
      <w:r>
        <w:t>RP-232916</w:t>
      </w:r>
      <w:r>
        <w:tab/>
        <w:t>Scope of Mobility Enhancements in Rel-19</w:t>
      </w:r>
      <w:r>
        <w:tab/>
        <w:t>Samsung</w:t>
      </w:r>
      <w:r>
        <w:tab/>
        <w:t>discussion</w:t>
      </w:r>
      <w:r>
        <w:tab/>
        <w:t>Rel-19</w:t>
      </w:r>
      <w:r>
        <w:tab/>
      </w:r>
    </w:p>
    <w:p w14:paraId="7E632AFD" w14:textId="77777777" w:rsidR="00914B6A" w:rsidRDefault="00914B6A" w:rsidP="00234753">
      <w:pPr>
        <w:spacing w:after="0"/>
      </w:pPr>
      <w:r>
        <w:t>RP-232967</w:t>
      </w:r>
      <w:r>
        <w:tab/>
        <w:t>Discussion of R19 work on mobility enhancements</w:t>
      </w:r>
      <w:r>
        <w:tab/>
      </w:r>
      <w:proofErr w:type="spellStart"/>
      <w:r>
        <w:t>Futurewei</w:t>
      </w:r>
      <w:proofErr w:type="spellEnd"/>
      <w:r>
        <w:tab/>
        <w:t>discussion</w:t>
      </w:r>
    </w:p>
    <w:p w14:paraId="3D7515C9" w14:textId="1CC47BF6" w:rsidR="00914B6A" w:rsidRDefault="00914B6A" w:rsidP="00234753">
      <w:pPr>
        <w:spacing w:after="0"/>
      </w:pPr>
      <w:r>
        <w:t>RP-232969</w:t>
      </w:r>
      <w:r>
        <w:tab/>
        <w:t>Views on Rel-19 Mobility enhancements</w:t>
      </w:r>
      <w:r>
        <w:tab/>
        <w:t>Fujitsu Limited..</w:t>
      </w:r>
      <w:r>
        <w:tab/>
        <w:t>discussion</w:t>
      </w:r>
      <w:r>
        <w:tab/>
        <w:t>Rel-19</w:t>
      </w:r>
      <w:r>
        <w:tab/>
      </w:r>
    </w:p>
    <w:p w14:paraId="4FD18CD2" w14:textId="38D45247" w:rsidR="00914B6A" w:rsidRDefault="00914B6A" w:rsidP="00234753">
      <w:pPr>
        <w:spacing w:after="0"/>
      </w:pPr>
      <w:r>
        <w:t>RP-232981</w:t>
      </w:r>
      <w:r>
        <w:tab/>
        <w:t>Mobility enhancements for Rel-19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  <w:r>
        <w:tab/>
        <w:t>discussion</w:t>
      </w:r>
      <w:r>
        <w:tab/>
      </w:r>
    </w:p>
    <w:p w14:paraId="35143519" w14:textId="44653354" w:rsidR="00914B6A" w:rsidRDefault="00914B6A" w:rsidP="00234753">
      <w:pPr>
        <w:spacing w:after="0"/>
      </w:pPr>
      <w:r>
        <w:t>RP-232995</w:t>
      </w:r>
      <w:r>
        <w:tab/>
        <w:t>Discussion on Rel-19 mobility enhancements</w:t>
      </w:r>
      <w:r>
        <w:tab/>
        <w:t>CATT</w:t>
      </w:r>
      <w:r>
        <w:tab/>
        <w:t>discussion</w:t>
      </w:r>
      <w:r>
        <w:tab/>
        <w:t>Rel-19</w:t>
      </w:r>
      <w:r>
        <w:tab/>
      </w:r>
    </w:p>
    <w:p w14:paraId="6345CDA2" w14:textId="796EE691" w:rsidR="00914B6A" w:rsidRDefault="00914B6A" w:rsidP="00234753">
      <w:pPr>
        <w:spacing w:after="0"/>
      </w:pPr>
      <w:r>
        <w:t>RP-233041</w:t>
      </w:r>
      <w:r>
        <w:tab/>
        <w:t>Scope of further mobility enhancements</w:t>
      </w:r>
      <w:r>
        <w:tab/>
        <w:t>NEC</w:t>
      </w:r>
      <w:r>
        <w:tab/>
        <w:t>discussion</w:t>
      </w:r>
      <w:r>
        <w:tab/>
        <w:t>Rel-19</w:t>
      </w:r>
      <w:r>
        <w:tab/>
      </w:r>
    </w:p>
    <w:p w14:paraId="07EE999F" w14:textId="2E904CB3" w:rsidR="00914B6A" w:rsidRDefault="00914B6A" w:rsidP="00234753">
      <w:pPr>
        <w:spacing w:after="0"/>
      </w:pPr>
      <w:r>
        <w:t>RP-233056</w:t>
      </w:r>
      <w:r>
        <w:tab/>
        <w:t>Views on Rel-19 Mobility enhancements</w:t>
      </w:r>
      <w:r>
        <w:tab/>
        <w:t>vivo</w:t>
      </w:r>
      <w:r>
        <w:tab/>
        <w:t>discussion</w:t>
      </w:r>
      <w:r>
        <w:tab/>
        <w:t>Rel-19</w:t>
      </w:r>
      <w:r>
        <w:tab/>
      </w:r>
    </w:p>
    <w:p w14:paraId="67880D1A" w14:textId="70DB4AF6" w:rsidR="00914B6A" w:rsidRDefault="00914B6A" w:rsidP="00234753">
      <w:pPr>
        <w:spacing w:after="0"/>
      </w:pPr>
      <w:r>
        <w:t>RP-233127</w:t>
      </w:r>
      <w:r>
        <w:tab/>
        <w:t>On Rel-19 Mobility Enhancements</w:t>
      </w:r>
      <w:r>
        <w:tab/>
        <w:t>SHARP Corporation</w:t>
      </w:r>
      <w:r>
        <w:tab/>
        <w:t>discussion</w:t>
      </w:r>
      <w:r>
        <w:tab/>
        <w:t>Rel-19</w:t>
      </w:r>
      <w:r>
        <w:tab/>
      </w:r>
    </w:p>
    <w:p w14:paraId="696B7BF4" w14:textId="27D7BAB3" w:rsidR="00914B6A" w:rsidRDefault="00914B6A" w:rsidP="00234753">
      <w:pPr>
        <w:spacing w:after="0"/>
      </w:pPr>
      <w:r>
        <w:t>RP-233214</w:t>
      </w:r>
      <w:r>
        <w:tab/>
        <w:t>Views on scope for NR Mobility enhancements in Rel-19</w:t>
      </w:r>
      <w:r>
        <w:tab/>
        <w:t>Qualcomm Incorporated</w:t>
      </w:r>
      <w:r>
        <w:tab/>
        <w:t>discussion</w:t>
      </w:r>
      <w:r>
        <w:tab/>
        <w:t>Rel-19</w:t>
      </w:r>
      <w:r>
        <w:tab/>
      </w:r>
    </w:p>
    <w:p w14:paraId="5B7F33DA" w14:textId="1A223E45" w:rsidR="00914B6A" w:rsidRDefault="00914B6A" w:rsidP="00234753">
      <w:pPr>
        <w:spacing w:after="0"/>
      </w:pPr>
      <w:r>
        <w:t>RP-233239</w:t>
      </w:r>
      <w:r>
        <w:tab/>
        <w:t>Views on Rel-19 Mobility Enhancements</w:t>
      </w:r>
      <w:r>
        <w:tab/>
        <w:t>Xiaomi</w:t>
      </w:r>
      <w:r>
        <w:tab/>
        <w:t>discussion</w:t>
      </w:r>
      <w:r>
        <w:tab/>
        <w:t>Rel-19</w:t>
      </w:r>
      <w:r>
        <w:tab/>
      </w:r>
    </w:p>
    <w:p w14:paraId="39F527D5" w14:textId="2EBB9D5B" w:rsidR="00914B6A" w:rsidRDefault="00914B6A" w:rsidP="00234753">
      <w:pPr>
        <w:spacing w:after="0"/>
      </w:pPr>
      <w:r>
        <w:t>RP-233273</w:t>
      </w:r>
      <w:r>
        <w:tab/>
        <w:t>Rel-19 Mobility Enhancements: Scope</w:t>
      </w:r>
      <w:r>
        <w:tab/>
        <w:t>MediaTek Inc.</w:t>
      </w:r>
      <w:r>
        <w:tab/>
        <w:t>discussion</w:t>
      </w:r>
      <w:r>
        <w:tab/>
        <w:t>Rel-19</w:t>
      </w:r>
      <w:r>
        <w:tab/>
      </w:r>
    </w:p>
    <w:p w14:paraId="0D05F6F7" w14:textId="6E90800D" w:rsidR="00914B6A" w:rsidRDefault="00914B6A" w:rsidP="00234753">
      <w:pPr>
        <w:spacing w:after="0"/>
      </w:pPr>
      <w:r>
        <w:t>RP-233283</w:t>
      </w:r>
      <w:r>
        <w:tab/>
        <w:t>Rel-19 Mobility Enhancements</w:t>
      </w:r>
      <w:r>
        <w:tab/>
        <w:t>Nokia, Nokia Shanghai Bell</w:t>
      </w:r>
      <w:r>
        <w:tab/>
        <w:t>discussion</w:t>
      </w:r>
      <w:r>
        <w:tab/>
        <w:t>Rel-19</w:t>
      </w:r>
      <w:r>
        <w:tab/>
      </w:r>
    </w:p>
    <w:p w14:paraId="38E01A61" w14:textId="388D6451" w:rsidR="00914B6A" w:rsidRDefault="00914B6A" w:rsidP="00234753">
      <w:pPr>
        <w:spacing w:after="0"/>
      </w:pPr>
      <w:r>
        <w:t>RP-233403</w:t>
      </w:r>
      <w:r>
        <w:tab/>
        <w:t>Mobility Enhancements for Rel-19</w:t>
      </w:r>
      <w:r>
        <w:tab/>
      </w:r>
      <w:proofErr w:type="spellStart"/>
      <w:r>
        <w:t>InterDigital</w:t>
      </w:r>
      <w:proofErr w:type="spellEnd"/>
      <w:r>
        <w:t>, Inc.</w:t>
      </w:r>
      <w:r>
        <w:tab/>
        <w:t>discussion</w:t>
      </w:r>
      <w:r>
        <w:tab/>
      </w:r>
    </w:p>
    <w:p w14:paraId="0860BB02" w14:textId="234E38FD" w:rsidR="00914B6A" w:rsidRDefault="00914B6A" w:rsidP="00234753">
      <w:pPr>
        <w:spacing w:after="0"/>
      </w:pPr>
      <w:r>
        <w:t>RP-233425</w:t>
      </w:r>
      <w:r>
        <w:tab/>
        <w:t>Considerations on mobility enhancements for Rel-19</w:t>
      </w:r>
      <w:r>
        <w:tab/>
        <w:t>CMCC</w:t>
      </w:r>
      <w:r>
        <w:tab/>
        <w:t>discussion</w:t>
      </w:r>
      <w:r>
        <w:tab/>
        <w:t>Rel-19</w:t>
      </w:r>
      <w:r>
        <w:tab/>
      </w:r>
    </w:p>
    <w:p w14:paraId="01F2DEF2" w14:textId="0AED1948" w:rsidR="00914B6A" w:rsidRDefault="00914B6A" w:rsidP="00234753">
      <w:pPr>
        <w:spacing w:after="0"/>
      </w:pPr>
      <w:r>
        <w:t>RP-233453</w:t>
      </w:r>
      <w:r>
        <w:tab/>
        <w:t>Finalizing Rel-19 Mobility Enhancements Objectives</w:t>
      </w:r>
      <w:r>
        <w:tab/>
        <w:t>Apple Inc</w:t>
      </w:r>
      <w:r>
        <w:tab/>
        <w:t>discussion</w:t>
      </w:r>
      <w:r>
        <w:tab/>
      </w:r>
    </w:p>
    <w:p w14:paraId="5D5FABA0" w14:textId="44EF8AB1" w:rsidR="00914B6A" w:rsidRDefault="00914B6A" w:rsidP="00234753">
      <w:pPr>
        <w:spacing w:after="0"/>
      </w:pPr>
      <w:r>
        <w:t>RP-233466</w:t>
      </w:r>
      <w:r>
        <w:tab/>
        <w:t>Work scope of mobility enhancements in Rel-19</w:t>
      </w:r>
      <w:r>
        <w:tab/>
        <w:t>LG Electronics Inc.</w:t>
      </w:r>
      <w:r>
        <w:tab/>
        <w:t>discussion</w:t>
      </w:r>
      <w:r>
        <w:tab/>
        <w:t>Rel-19</w:t>
      </w:r>
      <w:r>
        <w:tab/>
      </w:r>
    </w:p>
    <w:p w14:paraId="3A47FE6E" w14:textId="34A8703C" w:rsidR="00914B6A" w:rsidRDefault="00914B6A" w:rsidP="00234753">
      <w:pPr>
        <w:spacing w:after="0"/>
      </w:pPr>
      <w:r>
        <w:t>RP-233508</w:t>
      </w:r>
      <w:r>
        <w:tab/>
        <w:t>LTM Enhancements for Inter-CU Handover</w:t>
      </w:r>
      <w:r>
        <w:tab/>
      </w:r>
      <w:proofErr w:type="spellStart"/>
      <w:r>
        <w:t>CEWiT</w:t>
      </w:r>
      <w:proofErr w:type="spellEnd"/>
      <w:r>
        <w:tab/>
        <w:t>discussion</w:t>
      </w:r>
      <w:r>
        <w:tab/>
        <w:t>Rel-19</w:t>
      </w:r>
      <w:r>
        <w:tab/>
      </w:r>
    </w:p>
    <w:p w14:paraId="76F8A29E" w14:textId="3CE66FA9" w:rsidR="00914B6A" w:rsidRDefault="00914B6A" w:rsidP="00234753">
      <w:pPr>
        <w:spacing w:after="0"/>
      </w:pPr>
      <w:r>
        <w:t>RP-233522</w:t>
      </w:r>
      <w:r>
        <w:tab/>
        <w:t>Rel-19 Mobility Enhancements</w:t>
      </w:r>
      <w:r>
        <w:tab/>
        <w:t>Ericsson</w:t>
      </w:r>
      <w:r>
        <w:tab/>
        <w:t>discussion</w:t>
      </w:r>
      <w:r>
        <w:tab/>
        <w:t>Rel-19</w:t>
      </w:r>
      <w:r>
        <w:tab/>
      </w:r>
    </w:p>
    <w:p w14:paraId="3B836D60" w14:textId="6F567345" w:rsidR="00914B6A" w:rsidRDefault="00914B6A" w:rsidP="00234753">
      <w:pPr>
        <w:spacing w:after="0"/>
      </w:pPr>
      <w:r>
        <w:t>RP-233527</w:t>
      </w:r>
      <w:r>
        <w:tab/>
        <w:t>Rel-19 mobility enhancements</w:t>
      </w:r>
      <w:r>
        <w:tab/>
        <w:t>Kyocera</w:t>
      </w:r>
      <w:r>
        <w:tab/>
        <w:t>discussion</w:t>
      </w:r>
      <w:r>
        <w:tab/>
        <w:t>Rel-19</w:t>
      </w:r>
      <w:r>
        <w:tab/>
      </w:r>
    </w:p>
    <w:p w14:paraId="3C07DDF5" w14:textId="629105D7" w:rsidR="00914B6A" w:rsidRDefault="00914B6A" w:rsidP="00234753">
      <w:pPr>
        <w:spacing w:after="0"/>
      </w:pPr>
      <w:r>
        <w:t>RP-233540</w:t>
      </w:r>
      <w:r>
        <w:tab/>
        <w:t>Views on Rel-19 Mobility enhancements</w:t>
      </w:r>
      <w:r>
        <w:tab/>
        <w:t>NTT DOCOMO, INC.</w:t>
      </w:r>
      <w:r>
        <w:tab/>
        <w:t>discussion</w:t>
      </w:r>
      <w:r>
        <w:tab/>
        <w:t>Rel-19</w:t>
      </w:r>
      <w:r>
        <w:tab/>
      </w:r>
    </w:p>
    <w:p w14:paraId="14DAD0EE" w14:textId="7099F8F9" w:rsidR="00914B6A" w:rsidRDefault="00914B6A" w:rsidP="00234753">
      <w:pPr>
        <w:spacing w:after="0"/>
      </w:pPr>
      <w:r>
        <w:t>RP-233570</w:t>
      </w:r>
      <w:r>
        <w:tab/>
        <w:t>Considerations on Mobility enhancements in Rel-19</w:t>
      </w:r>
      <w:r>
        <w:tab/>
        <w:t>China Telecom</w:t>
      </w:r>
      <w:r>
        <w:tab/>
        <w:t>discussion</w:t>
      </w:r>
      <w:r>
        <w:tab/>
        <w:t>Rel-19</w:t>
      </w:r>
      <w:r>
        <w:tab/>
      </w:r>
    </w:p>
    <w:p w14:paraId="298DF488" w14:textId="5DF14990" w:rsidR="00914B6A" w:rsidRDefault="00914B6A" w:rsidP="00234753">
      <w:pPr>
        <w:spacing w:after="0"/>
      </w:pPr>
      <w:r>
        <w:t>RP-233617</w:t>
      </w:r>
      <w:r>
        <w:tab/>
        <w:t>Views on Rel-19 Mobility enhancement</w:t>
      </w:r>
      <w:r>
        <w:tab/>
        <w:t xml:space="preserve">ZTE, </w:t>
      </w:r>
      <w:proofErr w:type="spellStart"/>
      <w:r>
        <w:t>Sanechips</w:t>
      </w:r>
      <w:proofErr w:type="spellEnd"/>
      <w:r>
        <w:tab/>
        <w:t>discussion</w:t>
      </w:r>
      <w:r>
        <w:tab/>
        <w:t>Rel-19</w:t>
      </w:r>
      <w:r>
        <w:tab/>
      </w:r>
    </w:p>
    <w:p w14:paraId="45EAD67B" w14:textId="0CA002BD" w:rsidR="00914B6A" w:rsidRDefault="00914B6A" w:rsidP="00234753">
      <w:pPr>
        <w:spacing w:after="0"/>
      </w:pPr>
      <w:r>
        <w:t>RP-233643</w:t>
      </w:r>
      <w:r>
        <w:tab/>
        <w:t>Mobility Enhancements in Rel-19</w:t>
      </w:r>
      <w:r>
        <w:tab/>
        <w:t>Lenovo</w:t>
      </w:r>
      <w:r>
        <w:tab/>
        <w:t>discussion</w:t>
      </w:r>
      <w:r>
        <w:tab/>
        <w:t>Rel-19</w:t>
      </w:r>
      <w:r>
        <w:tab/>
      </w:r>
    </w:p>
    <w:p w14:paraId="06E1F323" w14:textId="31C14F61" w:rsidR="00914B6A" w:rsidRDefault="00914B6A" w:rsidP="00234753">
      <w:pPr>
        <w:spacing w:after="0"/>
      </w:pPr>
      <w:r>
        <w:t>RP-233755</w:t>
      </w:r>
      <w:r>
        <w:tab/>
        <w:t>Mobility enhancements in Rel-19</w:t>
      </w:r>
      <w:r>
        <w:tab/>
        <w:t xml:space="preserve">Huawei, </w:t>
      </w:r>
      <w:proofErr w:type="spellStart"/>
      <w:r>
        <w:t>HiSilicon</w:t>
      </w:r>
      <w:proofErr w:type="spellEnd"/>
      <w:r>
        <w:tab/>
        <w:t>discussion</w:t>
      </w:r>
      <w:r>
        <w:tab/>
        <w:t>Rel-19</w:t>
      </w:r>
    </w:p>
    <w:p w14:paraId="0F73C80C" w14:textId="77777777" w:rsidR="00914B6A" w:rsidRPr="00914B6A" w:rsidRDefault="00914B6A" w:rsidP="00914B6A"/>
    <w:p w14:paraId="4A61FE48" w14:textId="63170EFE" w:rsidR="00B4372D" w:rsidRDefault="00B4372D" w:rsidP="00917A84">
      <w:pPr>
        <w:pStyle w:val="Heading2"/>
      </w:pPr>
      <w:r>
        <w:t xml:space="preserve">Annex – Input from RAN chair </w:t>
      </w:r>
      <w:r w:rsidR="00952E5E">
        <w:t>RP-232745</w:t>
      </w:r>
    </w:p>
    <w:p w14:paraId="47ED0928" w14:textId="59364C11" w:rsidR="00B4372D" w:rsidRPr="00B4372D" w:rsidRDefault="00994FAE" w:rsidP="00B4372D">
      <w:r>
        <w:rPr>
          <w:noProof/>
        </w:rPr>
        <w:pict w14:anchorId="73EDAD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phic 1" o:spid="_x0000_i1025" type="#_x0000_t75" style="width:481.85pt;height:220.35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">
            <v:imagedata r:id="rId9" o:title="" cropbottom="-45f" cropright="-20f"/>
          </v:shape>
        </w:pict>
      </w:r>
    </w:p>
    <w:sectPr w:rsidR="00B4372D" w:rsidRPr="00B4372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1FC6F" w14:textId="77777777" w:rsidR="000C682C" w:rsidRDefault="000C682C">
      <w:r>
        <w:separator/>
      </w:r>
    </w:p>
  </w:endnote>
  <w:endnote w:type="continuationSeparator" w:id="0">
    <w:p w14:paraId="6207B612" w14:textId="77777777" w:rsidR="000C682C" w:rsidRDefault="000C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9737A" w14:textId="77777777" w:rsidR="00942965" w:rsidRDefault="00942965" w:rsidP="00942965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A0BC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FCFCB09" w14:textId="77777777" w:rsidR="00080512" w:rsidRPr="00942965" w:rsidRDefault="00080512" w:rsidP="009429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777E7" w14:textId="77777777" w:rsidR="000C682C" w:rsidRDefault="000C682C">
      <w:r>
        <w:separator/>
      </w:r>
    </w:p>
  </w:footnote>
  <w:footnote w:type="continuationSeparator" w:id="0">
    <w:p w14:paraId="3474AC36" w14:textId="77777777" w:rsidR="000C682C" w:rsidRDefault="000C6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C33598"/>
    <w:multiLevelType w:val="hybridMultilevel"/>
    <w:tmpl w:val="957A110C"/>
    <w:lvl w:ilvl="0" w:tplc="4A10DF02">
      <w:start w:val="1"/>
      <w:numFmt w:val="bullet"/>
      <w:pStyle w:val="Summary"/>
      <w:lvlText w:val=""/>
      <w:lvlJc w:val="left"/>
      <w:pPr>
        <w:ind w:left="1979" w:hanging="360"/>
      </w:pPr>
      <w:rPr>
        <w:rFonts w:ascii="Wingdings" w:hAnsi="Wingdings" w:hint="default"/>
        <w:b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" w15:restartNumberingAfterBreak="0">
    <w:nsid w:val="0A436D40"/>
    <w:multiLevelType w:val="hybridMultilevel"/>
    <w:tmpl w:val="756E68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90AD5"/>
    <w:multiLevelType w:val="hybridMultilevel"/>
    <w:tmpl w:val="948AE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03198"/>
    <w:multiLevelType w:val="hybridMultilevel"/>
    <w:tmpl w:val="AA6A5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C33DF"/>
    <w:multiLevelType w:val="hybridMultilevel"/>
    <w:tmpl w:val="4D5E9F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71844"/>
    <w:multiLevelType w:val="hybridMultilevel"/>
    <w:tmpl w:val="26FC1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21590"/>
    <w:multiLevelType w:val="hybridMultilevel"/>
    <w:tmpl w:val="CE820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7565E"/>
    <w:multiLevelType w:val="hybridMultilevel"/>
    <w:tmpl w:val="55A07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EF4AFE"/>
    <w:multiLevelType w:val="hybridMultilevel"/>
    <w:tmpl w:val="907C90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694A25"/>
    <w:multiLevelType w:val="hybridMultilevel"/>
    <w:tmpl w:val="3E4AF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713FFF"/>
    <w:multiLevelType w:val="hybridMultilevel"/>
    <w:tmpl w:val="B9465E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46C76"/>
    <w:multiLevelType w:val="hybridMultilevel"/>
    <w:tmpl w:val="95E4C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B10E6"/>
    <w:multiLevelType w:val="hybridMultilevel"/>
    <w:tmpl w:val="E7380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C3FB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D54D42"/>
    <w:multiLevelType w:val="hybridMultilevel"/>
    <w:tmpl w:val="F7F03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7041D"/>
    <w:multiLevelType w:val="hybridMultilevel"/>
    <w:tmpl w:val="F4ACF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765312"/>
    <w:multiLevelType w:val="hybridMultilevel"/>
    <w:tmpl w:val="31EEC6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5369D"/>
    <w:multiLevelType w:val="hybridMultilevel"/>
    <w:tmpl w:val="B11AB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67339D"/>
    <w:multiLevelType w:val="hybridMultilevel"/>
    <w:tmpl w:val="8354C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6012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77571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1465669">
    <w:abstractNumId w:val="1"/>
  </w:num>
  <w:num w:numId="4" w16cid:durableId="688331581">
    <w:abstractNumId w:val="18"/>
  </w:num>
  <w:num w:numId="5" w16cid:durableId="513804618">
    <w:abstractNumId w:val="10"/>
  </w:num>
  <w:num w:numId="6" w16cid:durableId="2137286870">
    <w:abstractNumId w:val="14"/>
  </w:num>
  <w:num w:numId="7" w16cid:durableId="692191341">
    <w:abstractNumId w:val="5"/>
  </w:num>
  <w:num w:numId="8" w16cid:durableId="220017938">
    <w:abstractNumId w:val="15"/>
  </w:num>
  <w:num w:numId="9" w16cid:durableId="2091659443">
    <w:abstractNumId w:val="3"/>
  </w:num>
  <w:num w:numId="10" w16cid:durableId="1194728406">
    <w:abstractNumId w:val="7"/>
  </w:num>
  <w:num w:numId="11" w16cid:durableId="1809976905">
    <w:abstractNumId w:val="11"/>
  </w:num>
  <w:num w:numId="12" w16cid:durableId="914246931">
    <w:abstractNumId w:val="8"/>
  </w:num>
  <w:num w:numId="13" w16cid:durableId="1317495984">
    <w:abstractNumId w:val="20"/>
  </w:num>
  <w:num w:numId="14" w16cid:durableId="155344086">
    <w:abstractNumId w:val="9"/>
  </w:num>
  <w:num w:numId="15" w16cid:durableId="1012797663">
    <w:abstractNumId w:val="16"/>
  </w:num>
  <w:num w:numId="16" w16cid:durableId="481627809">
    <w:abstractNumId w:val="17"/>
  </w:num>
  <w:num w:numId="17" w16cid:durableId="1186216334">
    <w:abstractNumId w:val="12"/>
  </w:num>
  <w:num w:numId="18" w16cid:durableId="830953524">
    <w:abstractNumId w:val="4"/>
  </w:num>
  <w:num w:numId="19" w16cid:durableId="720253149">
    <w:abstractNumId w:val="13"/>
  </w:num>
  <w:num w:numId="20" w16cid:durableId="40787495">
    <w:abstractNumId w:val="6"/>
  </w:num>
  <w:num w:numId="21" w16cid:durableId="1519269918">
    <w:abstractNumId w:val="2"/>
  </w:num>
  <w:num w:numId="22" w16cid:durableId="7794934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50F"/>
    <w:rsid w:val="000018AD"/>
    <w:rsid w:val="00022BC6"/>
    <w:rsid w:val="00026F89"/>
    <w:rsid w:val="00033397"/>
    <w:rsid w:val="00040095"/>
    <w:rsid w:val="00040798"/>
    <w:rsid w:val="00050114"/>
    <w:rsid w:val="000546AD"/>
    <w:rsid w:val="00057951"/>
    <w:rsid w:val="0006128C"/>
    <w:rsid w:val="0006563F"/>
    <w:rsid w:val="000667C9"/>
    <w:rsid w:val="000801B0"/>
    <w:rsid w:val="00080512"/>
    <w:rsid w:val="000813C7"/>
    <w:rsid w:val="0008452F"/>
    <w:rsid w:val="0008760C"/>
    <w:rsid w:val="0009525D"/>
    <w:rsid w:val="000979EA"/>
    <w:rsid w:val="000B0297"/>
    <w:rsid w:val="000B1F13"/>
    <w:rsid w:val="000B3873"/>
    <w:rsid w:val="000B5B7F"/>
    <w:rsid w:val="000B5FA1"/>
    <w:rsid w:val="000C035F"/>
    <w:rsid w:val="000C0E63"/>
    <w:rsid w:val="000C2A84"/>
    <w:rsid w:val="000C682C"/>
    <w:rsid w:val="000D0EF3"/>
    <w:rsid w:val="000D32D4"/>
    <w:rsid w:val="000D5118"/>
    <w:rsid w:val="000D58AB"/>
    <w:rsid w:val="000D648A"/>
    <w:rsid w:val="000D7C2D"/>
    <w:rsid w:val="000E43C6"/>
    <w:rsid w:val="000E54E9"/>
    <w:rsid w:val="000F0C87"/>
    <w:rsid w:val="000F1D31"/>
    <w:rsid w:val="00114E50"/>
    <w:rsid w:val="001255F0"/>
    <w:rsid w:val="001263DD"/>
    <w:rsid w:val="00131F80"/>
    <w:rsid w:val="001350C5"/>
    <w:rsid w:val="00137DE5"/>
    <w:rsid w:val="0014252B"/>
    <w:rsid w:val="00147D58"/>
    <w:rsid w:val="00152074"/>
    <w:rsid w:val="0015567E"/>
    <w:rsid w:val="00161A9C"/>
    <w:rsid w:val="001676FC"/>
    <w:rsid w:val="00177B74"/>
    <w:rsid w:val="001809EA"/>
    <w:rsid w:val="0019479E"/>
    <w:rsid w:val="001A0A91"/>
    <w:rsid w:val="001A23F2"/>
    <w:rsid w:val="001A4B1D"/>
    <w:rsid w:val="001B03B1"/>
    <w:rsid w:val="001B6A34"/>
    <w:rsid w:val="001B6D49"/>
    <w:rsid w:val="001C0455"/>
    <w:rsid w:val="001C20D8"/>
    <w:rsid w:val="001D15EF"/>
    <w:rsid w:val="001D2864"/>
    <w:rsid w:val="001D304A"/>
    <w:rsid w:val="001D71AB"/>
    <w:rsid w:val="001D76E4"/>
    <w:rsid w:val="001D7F47"/>
    <w:rsid w:val="001E2A5E"/>
    <w:rsid w:val="001E33F6"/>
    <w:rsid w:val="001F168B"/>
    <w:rsid w:val="001F2021"/>
    <w:rsid w:val="001F4EF6"/>
    <w:rsid w:val="001F5E74"/>
    <w:rsid w:val="00205BBF"/>
    <w:rsid w:val="00206563"/>
    <w:rsid w:val="00212761"/>
    <w:rsid w:val="002176EF"/>
    <w:rsid w:val="00220B2F"/>
    <w:rsid w:val="00220ED9"/>
    <w:rsid w:val="00231518"/>
    <w:rsid w:val="002319FC"/>
    <w:rsid w:val="00233509"/>
    <w:rsid w:val="00234753"/>
    <w:rsid w:val="00234931"/>
    <w:rsid w:val="002371E7"/>
    <w:rsid w:val="00241EF3"/>
    <w:rsid w:val="00246681"/>
    <w:rsid w:val="002541F0"/>
    <w:rsid w:val="00255958"/>
    <w:rsid w:val="00255B0C"/>
    <w:rsid w:val="00256949"/>
    <w:rsid w:val="0026079D"/>
    <w:rsid w:val="0026081D"/>
    <w:rsid w:val="00264E11"/>
    <w:rsid w:val="00266699"/>
    <w:rsid w:val="00286ED7"/>
    <w:rsid w:val="00295BD7"/>
    <w:rsid w:val="002A1E35"/>
    <w:rsid w:val="002B7304"/>
    <w:rsid w:val="002C4D0A"/>
    <w:rsid w:val="002D0CAA"/>
    <w:rsid w:val="002D137C"/>
    <w:rsid w:val="002D39F2"/>
    <w:rsid w:val="002D6F02"/>
    <w:rsid w:val="002D6FA5"/>
    <w:rsid w:val="002E1695"/>
    <w:rsid w:val="002E36B9"/>
    <w:rsid w:val="002E5654"/>
    <w:rsid w:val="002E5978"/>
    <w:rsid w:val="002F008B"/>
    <w:rsid w:val="002F0617"/>
    <w:rsid w:val="002F39F0"/>
    <w:rsid w:val="002F4E24"/>
    <w:rsid w:val="00305B93"/>
    <w:rsid w:val="00306CA9"/>
    <w:rsid w:val="00307924"/>
    <w:rsid w:val="00311959"/>
    <w:rsid w:val="00312195"/>
    <w:rsid w:val="003149F2"/>
    <w:rsid w:val="003152DA"/>
    <w:rsid w:val="003172DC"/>
    <w:rsid w:val="00320B7E"/>
    <w:rsid w:val="0032475B"/>
    <w:rsid w:val="00337F17"/>
    <w:rsid w:val="0034239A"/>
    <w:rsid w:val="0035462D"/>
    <w:rsid w:val="00360576"/>
    <w:rsid w:val="0036395E"/>
    <w:rsid w:val="00364689"/>
    <w:rsid w:val="00367C6F"/>
    <w:rsid w:val="00370757"/>
    <w:rsid w:val="00371D24"/>
    <w:rsid w:val="0037513B"/>
    <w:rsid w:val="003777E4"/>
    <w:rsid w:val="00377E2E"/>
    <w:rsid w:val="00380266"/>
    <w:rsid w:val="003821AB"/>
    <w:rsid w:val="00382421"/>
    <w:rsid w:val="00383249"/>
    <w:rsid w:val="00385F5D"/>
    <w:rsid w:val="00387D03"/>
    <w:rsid w:val="003A0BC1"/>
    <w:rsid w:val="003A14CC"/>
    <w:rsid w:val="003A6E30"/>
    <w:rsid w:val="003B3BC4"/>
    <w:rsid w:val="003C06EC"/>
    <w:rsid w:val="003C4ACE"/>
    <w:rsid w:val="003D5B91"/>
    <w:rsid w:val="003D7617"/>
    <w:rsid w:val="003F4DE3"/>
    <w:rsid w:val="003F5E5E"/>
    <w:rsid w:val="003F63B2"/>
    <w:rsid w:val="00407D8C"/>
    <w:rsid w:val="0041457E"/>
    <w:rsid w:val="00414589"/>
    <w:rsid w:val="00422173"/>
    <w:rsid w:val="00423235"/>
    <w:rsid w:val="00423D42"/>
    <w:rsid w:val="004253C6"/>
    <w:rsid w:val="00426B86"/>
    <w:rsid w:val="00430898"/>
    <w:rsid w:val="00432E35"/>
    <w:rsid w:val="00440C3B"/>
    <w:rsid w:val="004452F1"/>
    <w:rsid w:val="00447AF9"/>
    <w:rsid w:val="00461BC7"/>
    <w:rsid w:val="00462114"/>
    <w:rsid w:val="004667E9"/>
    <w:rsid w:val="00467F8C"/>
    <w:rsid w:val="0047145A"/>
    <w:rsid w:val="00472454"/>
    <w:rsid w:val="00473DC6"/>
    <w:rsid w:val="004865BC"/>
    <w:rsid w:val="004A060E"/>
    <w:rsid w:val="004A3260"/>
    <w:rsid w:val="004A3EF0"/>
    <w:rsid w:val="004A49A6"/>
    <w:rsid w:val="004B1604"/>
    <w:rsid w:val="004B1AE2"/>
    <w:rsid w:val="004B25A8"/>
    <w:rsid w:val="004C3326"/>
    <w:rsid w:val="004C47B7"/>
    <w:rsid w:val="004C647E"/>
    <w:rsid w:val="004D1518"/>
    <w:rsid w:val="004D3578"/>
    <w:rsid w:val="004D4207"/>
    <w:rsid w:val="004D52C0"/>
    <w:rsid w:val="004D7786"/>
    <w:rsid w:val="004E213A"/>
    <w:rsid w:val="004E3D05"/>
    <w:rsid w:val="004F0538"/>
    <w:rsid w:val="004F1B28"/>
    <w:rsid w:val="004F644D"/>
    <w:rsid w:val="005018BB"/>
    <w:rsid w:val="005105D2"/>
    <w:rsid w:val="0051092F"/>
    <w:rsid w:val="00514D36"/>
    <w:rsid w:val="00516DBF"/>
    <w:rsid w:val="0052784E"/>
    <w:rsid w:val="00532B23"/>
    <w:rsid w:val="0053453B"/>
    <w:rsid w:val="005351F6"/>
    <w:rsid w:val="00543A31"/>
    <w:rsid w:val="00543E6C"/>
    <w:rsid w:val="0054493C"/>
    <w:rsid w:val="0056077E"/>
    <w:rsid w:val="005647D0"/>
    <w:rsid w:val="0056488F"/>
    <w:rsid w:val="00565087"/>
    <w:rsid w:val="00567B86"/>
    <w:rsid w:val="00573918"/>
    <w:rsid w:val="005763EE"/>
    <w:rsid w:val="005924C7"/>
    <w:rsid w:val="00596F34"/>
    <w:rsid w:val="005A2C6C"/>
    <w:rsid w:val="005A7682"/>
    <w:rsid w:val="005B5118"/>
    <w:rsid w:val="005D0236"/>
    <w:rsid w:val="005D0A02"/>
    <w:rsid w:val="005F30FA"/>
    <w:rsid w:val="005F43EA"/>
    <w:rsid w:val="00601A23"/>
    <w:rsid w:val="00605CD3"/>
    <w:rsid w:val="0061096F"/>
    <w:rsid w:val="00610A2C"/>
    <w:rsid w:val="00612174"/>
    <w:rsid w:val="006154C8"/>
    <w:rsid w:val="00616BCA"/>
    <w:rsid w:val="00622D8C"/>
    <w:rsid w:val="00631E24"/>
    <w:rsid w:val="0063678A"/>
    <w:rsid w:val="00640833"/>
    <w:rsid w:val="00644464"/>
    <w:rsid w:val="00660393"/>
    <w:rsid w:val="0066156F"/>
    <w:rsid w:val="00674BC6"/>
    <w:rsid w:val="00682612"/>
    <w:rsid w:val="00684DFA"/>
    <w:rsid w:val="00684F2E"/>
    <w:rsid w:val="00687FF9"/>
    <w:rsid w:val="006A76B9"/>
    <w:rsid w:val="006C074A"/>
    <w:rsid w:val="006C32EB"/>
    <w:rsid w:val="006C5464"/>
    <w:rsid w:val="006C6164"/>
    <w:rsid w:val="006C735F"/>
    <w:rsid w:val="006C750D"/>
    <w:rsid w:val="006D2668"/>
    <w:rsid w:val="006D3614"/>
    <w:rsid w:val="006D4106"/>
    <w:rsid w:val="006E02F7"/>
    <w:rsid w:val="006E15C1"/>
    <w:rsid w:val="006E2FC2"/>
    <w:rsid w:val="006E4C9D"/>
    <w:rsid w:val="006E5ECA"/>
    <w:rsid w:val="006E7DF3"/>
    <w:rsid w:val="006F2634"/>
    <w:rsid w:val="0070006A"/>
    <w:rsid w:val="00701462"/>
    <w:rsid w:val="00702E3B"/>
    <w:rsid w:val="007036D2"/>
    <w:rsid w:val="0071040D"/>
    <w:rsid w:val="007204D2"/>
    <w:rsid w:val="0072776C"/>
    <w:rsid w:val="00727CEC"/>
    <w:rsid w:val="0073344B"/>
    <w:rsid w:val="00734A5B"/>
    <w:rsid w:val="00737B5E"/>
    <w:rsid w:val="0074269B"/>
    <w:rsid w:val="00744E76"/>
    <w:rsid w:val="007530EE"/>
    <w:rsid w:val="0075437F"/>
    <w:rsid w:val="00755B78"/>
    <w:rsid w:val="00767E24"/>
    <w:rsid w:val="007714CC"/>
    <w:rsid w:val="00771E42"/>
    <w:rsid w:val="007759FD"/>
    <w:rsid w:val="00781F0F"/>
    <w:rsid w:val="00786443"/>
    <w:rsid w:val="00797A33"/>
    <w:rsid w:val="007A099C"/>
    <w:rsid w:val="007C4883"/>
    <w:rsid w:val="007C5070"/>
    <w:rsid w:val="007C77E0"/>
    <w:rsid w:val="007D19E8"/>
    <w:rsid w:val="007D1A0E"/>
    <w:rsid w:val="007D717C"/>
    <w:rsid w:val="007E26FA"/>
    <w:rsid w:val="007E2760"/>
    <w:rsid w:val="007E3518"/>
    <w:rsid w:val="007F0802"/>
    <w:rsid w:val="007F217F"/>
    <w:rsid w:val="007F6321"/>
    <w:rsid w:val="00800844"/>
    <w:rsid w:val="008023F0"/>
    <w:rsid w:val="008028A4"/>
    <w:rsid w:val="008104BF"/>
    <w:rsid w:val="00811C53"/>
    <w:rsid w:val="008138ED"/>
    <w:rsid w:val="00815C40"/>
    <w:rsid w:val="00816A7A"/>
    <w:rsid w:val="008212CE"/>
    <w:rsid w:val="0082159F"/>
    <w:rsid w:val="00876249"/>
    <w:rsid w:val="008768CA"/>
    <w:rsid w:val="00876C85"/>
    <w:rsid w:val="00876EC9"/>
    <w:rsid w:val="008843DA"/>
    <w:rsid w:val="00887003"/>
    <w:rsid w:val="008871EE"/>
    <w:rsid w:val="00891E7C"/>
    <w:rsid w:val="00894D92"/>
    <w:rsid w:val="00895531"/>
    <w:rsid w:val="008967D8"/>
    <w:rsid w:val="00897451"/>
    <w:rsid w:val="008A1F5B"/>
    <w:rsid w:val="008A211C"/>
    <w:rsid w:val="008A500B"/>
    <w:rsid w:val="008A7703"/>
    <w:rsid w:val="008B1B0B"/>
    <w:rsid w:val="008D07EC"/>
    <w:rsid w:val="008D0BEA"/>
    <w:rsid w:val="008E15EC"/>
    <w:rsid w:val="008E387A"/>
    <w:rsid w:val="008E4D22"/>
    <w:rsid w:val="008E6CF8"/>
    <w:rsid w:val="008F0E52"/>
    <w:rsid w:val="008F4DB6"/>
    <w:rsid w:val="0090271F"/>
    <w:rsid w:val="00906320"/>
    <w:rsid w:val="00914B6A"/>
    <w:rsid w:val="009160E1"/>
    <w:rsid w:val="009161CB"/>
    <w:rsid w:val="00917A84"/>
    <w:rsid w:val="00922D2C"/>
    <w:rsid w:val="00925F1D"/>
    <w:rsid w:val="00927E0B"/>
    <w:rsid w:val="00932434"/>
    <w:rsid w:val="00933513"/>
    <w:rsid w:val="009349E9"/>
    <w:rsid w:val="00942965"/>
    <w:rsid w:val="00942EC2"/>
    <w:rsid w:val="00944FCF"/>
    <w:rsid w:val="0094567D"/>
    <w:rsid w:val="009522AE"/>
    <w:rsid w:val="00952E5E"/>
    <w:rsid w:val="00953595"/>
    <w:rsid w:val="0095377A"/>
    <w:rsid w:val="00954A01"/>
    <w:rsid w:val="00957F8A"/>
    <w:rsid w:val="009641E2"/>
    <w:rsid w:val="00965779"/>
    <w:rsid w:val="00966E70"/>
    <w:rsid w:val="00967987"/>
    <w:rsid w:val="00971979"/>
    <w:rsid w:val="00971BC9"/>
    <w:rsid w:val="00973607"/>
    <w:rsid w:val="009840A6"/>
    <w:rsid w:val="00992D13"/>
    <w:rsid w:val="00994FAE"/>
    <w:rsid w:val="009A132D"/>
    <w:rsid w:val="009B4195"/>
    <w:rsid w:val="009D054F"/>
    <w:rsid w:val="009D6421"/>
    <w:rsid w:val="009D777D"/>
    <w:rsid w:val="009F0AD4"/>
    <w:rsid w:val="009F245E"/>
    <w:rsid w:val="009F47A8"/>
    <w:rsid w:val="009F5C32"/>
    <w:rsid w:val="00A05995"/>
    <w:rsid w:val="00A0620F"/>
    <w:rsid w:val="00A10F02"/>
    <w:rsid w:val="00A14CC7"/>
    <w:rsid w:val="00A156CD"/>
    <w:rsid w:val="00A15C3C"/>
    <w:rsid w:val="00A16792"/>
    <w:rsid w:val="00A30343"/>
    <w:rsid w:val="00A322C9"/>
    <w:rsid w:val="00A53724"/>
    <w:rsid w:val="00A53883"/>
    <w:rsid w:val="00A548ED"/>
    <w:rsid w:val="00A548F9"/>
    <w:rsid w:val="00A57BD6"/>
    <w:rsid w:val="00A70FE5"/>
    <w:rsid w:val="00A739FE"/>
    <w:rsid w:val="00A74292"/>
    <w:rsid w:val="00A75503"/>
    <w:rsid w:val="00A7602B"/>
    <w:rsid w:val="00A81249"/>
    <w:rsid w:val="00A82346"/>
    <w:rsid w:val="00A84CE0"/>
    <w:rsid w:val="00A84F94"/>
    <w:rsid w:val="00AA4C49"/>
    <w:rsid w:val="00AA5723"/>
    <w:rsid w:val="00AB2103"/>
    <w:rsid w:val="00AB4287"/>
    <w:rsid w:val="00AB7579"/>
    <w:rsid w:val="00AC0B27"/>
    <w:rsid w:val="00AC217F"/>
    <w:rsid w:val="00AC437B"/>
    <w:rsid w:val="00AD0DEE"/>
    <w:rsid w:val="00AD1D71"/>
    <w:rsid w:val="00AD218C"/>
    <w:rsid w:val="00AD63AE"/>
    <w:rsid w:val="00AE26D5"/>
    <w:rsid w:val="00AF1493"/>
    <w:rsid w:val="00AF4866"/>
    <w:rsid w:val="00AF4FF3"/>
    <w:rsid w:val="00B026A0"/>
    <w:rsid w:val="00B0290A"/>
    <w:rsid w:val="00B037F9"/>
    <w:rsid w:val="00B15449"/>
    <w:rsid w:val="00B2747E"/>
    <w:rsid w:val="00B33F5F"/>
    <w:rsid w:val="00B4372D"/>
    <w:rsid w:val="00B472F5"/>
    <w:rsid w:val="00B53123"/>
    <w:rsid w:val="00B6096B"/>
    <w:rsid w:val="00B65D42"/>
    <w:rsid w:val="00B6628B"/>
    <w:rsid w:val="00B718FB"/>
    <w:rsid w:val="00B77497"/>
    <w:rsid w:val="00B80EC4"/>
    <w:rsid w:val="00B82835"/>
    <w:rsid w:val="00B8539E"/>
    <w:rsid w:val="00B92780"/>
    <w:rsid w:val="00BB13F1"/>
    <w:rsid w:val="00BB350C"/>
    <w:rsid w:val="00BB76BF"/>
    <w:rsid w:val="00BD0E0D"/>
    <w:rsid w:val="00BE379B"/>
    <w:rsid w:val="00BF138E"/>
    <w:rsid w:val="00C01CCC"/>
    <w:rsid w:val="00C01F70"/>
    <w:rsid w:val="00C02259"/>
    <w:rsid w:val="00C03EE2"/>
    <w:rsid w:val="00C065DB"/>
    <w:rsid w:val="00C06916"/>
    <w:rsid w:val="00C073D1"/>
    <w:rsid w:val="00C116C8"/>
    <w:rsid w:val="00C14FF3"/>
    <w:rsid w:val="00C15F66"/>
    <w:rsid w:val="00C30797"/>
    <w:rsid w:val="00C31CBE"/>
    <w:rsid w:val="00C3284F"/>
    <w:rsid w:val="00C33079"/>
    <w:rsid w:val="00C34B2E"/>
    <w:rsid w:val="00C35C47"/>
    <w:rsid w:val="00C52BE5"/>
    <w:rsid w:val="00C54A81"/>
    <w:rsid w:val="00C6603A"/>
    <w:rsid w:val="00C70556"/>
    <w:rsid w:val="00C71D80"/>
    <w:rsid w:val="00C7475A"/>
    <w:rsid w:val="00C76759"/>
    <w:rsid w:val="00C86A9A"/>
    <w:rsid w:val="00C9277F"/>
    <w:rsid w:val="00C94BEA"/>
    <w:rsid w:val="00C94E04"/>
    <w:rsid w:val="00C95D65"/>
    <w:rsid w:val="00C9660B"/>
    <w:rsid w:val="00CA3D0C"/>
    <w:rsid w:val="00CB1BA7"/>
    <w:rsid w:val="00CB77E2"/>
    <w:rsid w:val="00CC3C79"/>
    <w:rsid w:val="00CC7877"/>
    <w:rsid w:val="00CC7B28"/>
    <w:rsid w:val="00CD3BD0"/>
    <w:rsid w:val="00CD3D75"/>
    <w:rsid w:val="00CD4B3D"/>
    <w:rsid w:val="00CD7212"/>
    <w:rsid w:val="00CE0DDB"/>
    <w:rsid w:val="00CE1076"/>
    <w:rsid w:val="00CE5932"/>
    <w:rsid w:val="00CE6F10"/>
    <w:rsid w:val="00CF374E"/>
    <w:rsid w:val="00CF3B6D"/>
    <w:rsid w:val="00CF6C6A"/>
    <w:rsid w:val="00CF6F56"/>
    <w:rsid w:val="00D05225"/>
    <w:rsid w:val="00D17576"/>
    <w:rsid w:val="00D21C0A"/>
    <w:rsid w:val="00D233E8"/>
    <w:rsid w:val="00D2379A"/>
    <w:rsid w:val="00D34B80"/>
    <w:rsid w:val="00D35ADD"/>
    <w:rsid w:val="00D364E0"/>
    <w:rsid w:val="00D40B39"/>
    <w:rsid w:val="00D41199"/>
    <w:rsid w:val="00D455E8"/>
    <w:rsid w:val="00D542B8"/>
    <w:rsid w:val="00D57BDB"/>
    <w:rsid w:val="00D70FF4"/>
    <w:rsid w:val="00D738D6"/>
    <w:rsid w:val="00D842FE"/>
    <w:rsid w:val="00D87E00"/>
    <w:rsid w:val="00D9134D"/>
    <w:rsid w:val="00D93A70"/>
    <w:rsid w:val="00D96338"/>
    <w:rsid w:val="00D9697F"/>
    <w:rsid w:val="00DA1259"/>
    <w:rsid w:val="00DA25BC"/>
    <w:rsid w:val="00DA2E42"/>
    <w:rsid w:val="00DA433C"/>
    <w:rsid w:val="00DA7A03"/>
    <w:rsid w:val="00DB1818"/>
    <w:rsid w:val="00DC2296"/>
    <w:rsid w:val="00DC309B"/>
    <w:rsid w:val="00DC4DA2"/>
    <w:rsid w:val="00DC5768"/>
    <w:rsid w:val="00DE3A91"/>
    <w:rsid w:val="00DE4D0C"/>
    <w:rsid w:val="00DF5CCA"/>
    <w:rsid w:val="00E00B2F"/>
    <w:rsid w:val="00E042D8"/>
    <w:rsid w:val="00E0690D"/>
    <w:rsid w:val="00E07755"/>
    <w:rsid w:val="00E07785"/>
    <w:rsid w:val="00E10E02"/>
    <w:rsid w:val="00E13947"/>
    <w:rsid w:val="00E15975"/>
    <w:rsid w:val="00E25093"/>
    <w:rsid w:val="00E32A3B"/>
    <w:rsid w:val="00E365BB"/>
    <w:rsid w:val="00E4095D"/>
    <w:rsid w:val="00E41137"/>
    <w:rsid w:val="00E44CAE"/>
    <w:rsid w:val="00E4539E"/>
    <w:rsid w:val="00E4701F"/>
    <w:rsid w:val="00E6189D"/>
    <w:rsid w:val="00E7095A"/>
    <w:rsid w:val="00E75100"/>
    <w:rsid w:val="00E77645"/>
    <w:rsid w:val="00E804DA"/>
    <w:rsid w:val="00E86EF2"/>
    <w:rsid w:val="00E96EB5"/>
    <w:rsid w:val="00EA46F3"/>
    <w:rsid w:val="00EA55F6"/>
    <w:rsid w:val="00EA5885"/>
    <w:rsid w:val="00EB1359"/>
    <w:rsid w:val="00EB1380"/>
    <w:rsid w:val="00EB1D90"/>
    <w:rsid w:val="00EB21A4"/>
    <w:rsid w:val="00EB5463"/>
    <w:rsid w:val="00EC4A25"/>
    <w:rsid w:val="00EC6258"/>
    <w:rsid w:val="00ED1616"/>
    <w:rsid w:val="00EE3486"/>
    <w:rsid w:val="00EE4234"/>
    <w:rsid w:val="00EE57AA"/>
    <w:rsid w:val="00EE6F38"/>
    <w:rsid w:val="00EF27B5"/>
    <w:rsid w:val="00EF2E06"/>
    <w:rsid w:val="00F025A2"/>
    <w:rsid w:val="00F054EF"/>
    <w:rsid w:val="00F062A8"/>
    <w:rsid w:val="00F16335"/>
    <w:rsid w:val="00F17411"/>
    <w:rsid w:val="00F1786E"/>
    <w:rsid w:val="00F21CD4"/>
    <w:rsid w:val="00F22E53"/>
    <w:rsid w:val="00F239F8"/>
    <w:rsid w:val="00F27922"/>
    <w:rsid w:val="00F3799E"/>
    <w:rsid w:val="00F40FBF"/>
    <w:rsid w:val="00F4415C"/>
    <w:rsid w:val="00F51D62"/>
    <w:rsid w:val="00F53F23"/>
    <w:rsid w:val="00F544FD"/>
    <w:rsid w:val="00F653B8"/>
    <w:rsid w:val="00F70770"/>
    <w:rsid w:val="00F72F35"/>
    <w:rsid w:val="00F7455F"/>
    <w:rsid w:val="00F85730"/>
    <w:rsid w:val="00F9019C"/>
    <w:rsid w:val="00F95FBB"/>
    <w:rsid w:val="00FA1266"/>
    <w:rsid w:val="00FB2899"/>
    <w:rsid w:val="00FB2B0B"/>
    <w:rsid w:val="00FB4256"/>
    <w:rsid w:val="00FB48A0"/>
    <w:rsid w:val="00FB561F"/>
    <w:rsid w:val="00FC060D"/>
    <w:rsid w:val="00FC1192"/>
    <w:rsid w:val="00FD2E39"/>
    <w:rsid w:val="00FD49BA"/>
    <w:rsid w:val="00FD70FE"/>
    <w:rsid w:val="00FE1692"/>
    <w:rsid w:val="00FE26CC"/>
    <w:rsid w:val="00FE2AF3"/>
    <w:rsid w:val="00FF5E88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8EEF5D6"/>
  <w15:chartTrackingRefBased/>
  <w15:docId w15:val="{52B3AB04-8D0C-4094-A672-B26E89082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F47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FootnoteText">
    <w:name w:val="footnote text"/>
    <w:basedOn w:val="Normal"/>
    <w:link w:val="FootnoteTextChar"/>
    <w:rsid w:val="001D15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15EF"/>
    <w:rPr>
      <w:sz w:val="16"/>
      <w:lang w:eastAsia="en-US"/>
    </w:rPr>
  </w:style>
  <w:style w:type="paragraph" w:customStyle="1" w:styleId="TdocHeader1">
    <w:name w:val="Tdoc_Header_1"/>
    <w:basedOn w:val="Header"/>
    <w:rsid w:val="001D15EF"/>
    <w:pPr>
      <w:tabs>
        <w:tab w:val="right" w:pos="9072"/>
        <w:tab w:val="right" w:pos="10206"/>
      </w:tabs>
      <w:overflowPunct/>
      <w:autoSpaceDE/>
      <w:autoSpaceDN/>
      <w:adjustRightInd/>
      <w:textAlignment w:val="auto"/>
    </w:pPr>
    <w:rPr>
      <w:noProof w:val="0"/>
      <w:sz w:val="24"/>
      <w:lang w:eastAsia="de-DE"/>
    </w:rPr>
  </w:style>
  <w:style w:type="paragraph" w:customStyle="1" w:styleId="TdocHeader2">
    <w:name w:val="Tdoc_Header_2"/>
    <w:basedOn w:val="TdocHeader1"/>
    <w:rsid w:val="001D15EF"/>
    <w:pPr>
      <w:tabs>
        <w:tab w:val="left" w:pos="1701"/>
      </w:tabs>
    </w:pPr>
    <w:rPr>
      <w:sz w:val="18"/>
    </w:rPr>
  </w:style>
  <w:style w:type="character" w:styleId="CommentReference">
    <w:name w:val="annotation reference"/>
    <w:rsid w:val="000D64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48A"/>
  </w:style>
  <w:style w:type="character" w:customStyle="1" w:styleId="CommentTextChar">
    <w:name w:val="Comment Text Char"/>
    <w:link w:val="CommentText"/>
    <w:rsid w:val="000D64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648A"/>
    <w:rPr>
      <w:b/>
      <w:bCs/>
    </w:rPr>
  </w:style>
  <w:style w:type="character" w:customStyle="1" w:styleId="CommentSubjectChar">
    <w:name w:val="Comment Subject Char"/>
    <w:link w:val="CommentSubject"/>
    <w:rsid w:val="000D648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0D64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D648A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0D648A"/>
    <w:rPr>
      <w:lang w:eastAsia="en-US"/>
    </w:rPr>
  </w:style>
  <w:style w:type="paragraph" w:styleId="ListParagraph">
    <w:name w:val="List Paragraph"/>
    <w:basedOn w:val="Normal"/>
    <w:uiPriority w:val="34"/>
    <w:qFormat/>
    <w:rsid w:val="004A3260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customStyle="1" w:styleId="Review-comment">
    <w:name w:val="Review-comment"/>
    <w:basedOn w:val="Normal"/>
    <w:qFormat/>
    <w:rsid w:val="00EA46F3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C00000"/>
      <w:sz w:val="18"/>
      <w:szCs w:val="24"/>
      <w:lang w:eastAsia="en-GB"/>
    </w:rPr>
  </w:style>
  <w:style w:type="character" w:customStyle="1" w:styleId="Heading2Char">
    <w:name w:val="Heading 2 Char"/>
    <w:link w:val="Heading2"/>
    <w:rsid w:val="001D7F47"/>
    <w:rPr>
      <w:rFonts w:ascii="Arial" w:hAnsi="Arial"/>
      <w:sz w:val="32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17A8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17A8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7A84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917A84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917A84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17A84"/>
    <w:rPr>
      <w:rFonts w:ascii="Arial" w:eastAsia="MS Mincho" w:hAnsi="Arial"/>
      <w:i/>
      <w:noProof/>
      <w:sz w:val="18"/>
      <w:szCs w:val="24"/>
    </w:rPr>
  </w:style>
  <w:style w:type="paragraph" w:customStyle="1" w:styleId="ComeBack">
    <w:name w:val="ComeBack"/>
    <w:basedOn w:val="Doc-text2"/>
    <w:next w:val="Doc-text2"/>
    <w:link w:val="ComeBackCharChar"/>
    <w:rsid w:val="00917A84"/>
    <w:pPr>
      <w:numPr>
        <w:numId w:val="20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917A84"/>
    <w:rPr>
      <w:rFonts w:ascii="Arial" w:eastAsia="MS Mincho" w:hAnsi="Arial"/>
      <w:szCs w:val="24"/>
    </w:rPr>
  </w:style>
  <w:style w:type="paragraph" w:customStyle="1" w:styleId="Summary">
    <w:name w:val="Summary"/>
    <w:basedOn w:val="Doc-text2"/>
    <w:next w:val="Doc-text2"/>
    <w:link w:val="SummaryChar"/>
    <w:qFormat/>
    <w:rsid w:val="00917A84"/>
    <w:pPr>
      <w:numPr>
        <w:numId w:val="21"/>
      </w:numPr>
      <w:tabs>
        <w:tab w:val="left" w:pos="1259"/>
      </w:tabs>
      <w:ind w:left="1622" w:hanging="1055"/>
    </w:pPr>
  </w:style>
  <w:style w:type="character" w:customStyle="1" w:styleId="SummaryChar">
    <w:name w:val="Summary Char"/>
    <w:link w:val="Summary"/>
    <w:rsid w:val="00917A84"/>
    <w:rPr>
      <w:rFonts w:ascii="Arial" w:eastAsia="MS Mincho" w:hAnsi="Arial"/>
      <w:szCs w:val="24"/>
    </w:rPr>
  </w:style>
  <w:style w:type="paragraph" w:customStyle="1" w:styleId="Review-comment3">
    <w:name w:val="Review-comment3"/>
    <w:basedOn w:val="Normal"/>
    <w:qFormat/>
    <w:rsid w:val="00917A84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2E74B5"/>
      <w:sz w:val="18"/>
      <w:szCs w:val="24"/>
      <w:lang w:eastAsia="en-GB"/>
    </w:rPr>
  </w:style>
  <w:style w:type="paragraph" w:customStyle="1" w:styleId="Review-comment2">
    <w:name w:val="Review-comment2"/>
    <w:basedOn w:val="Normal"/>
    <w:qFormat/>
    <w:rsid w:val="00917A84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C6E15"/>
      <w:sz w:val="18"/>
      <w:szCs w:val="24"/>
      <w:lang w:eastAsia="en-GB"/>
    </w:rPr>
  </w:style>
  <w:style w:type="paragraph" w:customStyle="1" w:styleId="Debug-comment">
    <w:name w:val="Debug-comment"/>
    <w:basedOn w:val="Normal"/>
    <w:qFormat/>
    <w:rsid w:val="00917A84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B0F0"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7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8607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97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46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2295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524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725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448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238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4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41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30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249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147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987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34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1982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89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E7177-B792-4A8E-BD40-B475390E53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1880</Words>
  <Characters>10720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12575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MCC Support</dc:creator>
  <cp:keywords>&lt;keyword[, keyword, ]&gt;, CTPClassification=CTP_NT</cp:keywords>
  <dc:description/>
  <cp:lastModifiedBy>Richard Burbidge</cp:lastModifiedBy>
  <cp:revision>34</cp:revision>
  <dcterms:created xsi:type="dcterms:W3CDTF">2023-12-13T07:10:00Z</dcterms:created>
  <dcterms:modified xsi:type="dcterms:W3CDTF">2023-12-13T15:22:00Z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7fbf0bfd-7434-4b6a-a884-6b65ef9e8ece</vt:lpwstr>
  </property>
  <property fmtid="{D5CDD505-2E9C-101B-9397-08002B2CF9AE}" pid="3" name="CTP_TimeStamp">
    <vt:lpwstr>2020-03-06 20:22:04Z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