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B32C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581B6A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027241" w:rsidRPr="00027241">
        <w:rPr>
          <w:b/>
          <w:i/>
          <w:noProof/>
          <w:sz w:val="28"/>
        </w:rPr>
        <w:t>R4-2321811</w:t>
      </w:r>
    </w:p>
    <w:p w14:paraId="7CB45193" w14:textId="2640DD68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581B6A">
          <w:rPr>
            <w:b/>
            <w:noProof/>
            <w:sz w:val="24"/>
          </w:rPr>
          <w:t>Chicago</w:t>
        </w:r>
        <w:r w:rsidR="004F1289">
          <w:rPr>
            <w:b/>
            <w:noProof/>
            <w:sz w:val="24"/>
          </w:rPr>
          <w:t xml:space="preserve">, </w:t>
        </w:r>
        <w:r w:rsidR="00581B6A">
          <w:rPr>
            <w:b/>
            <w:noProof/>
            <w:sz w:val="24"/>
          </w:rPr>
          <w:t>USA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81B6A">
          <w:rPr>
            <w:b/>
            <w:noProof/>
            <w:sz w:val="24"/>
          </w:rPr>
          <w:t>November</w:t>
        </w:r>
        <w:r w:rsidR="00B44A1F">
          <w:rPr>
            <w:b/>
            <w:noProof/>
            <w:sz w:val="24"/>
          </w:rPr>
          <w:t xml:space="preserve"> </w:t>
        </w:r>
        <w:r w:rsidR="00581B6A">
          <w:rPr>
            <w:b/>
            <w:noProof/>
            <w:sz w:val="24"/>
          </w:rPr>
          <w:t>13</w:t>
        </w:r>
        <w:r w:rsidR="00B44A1F">
          <w:rPr>
            <w:b/>
            <w:noProof/>
            <w:sz w:val="24"/>
          </w:rPr>
          <w:t xml:space="preserve"> - </w:t>
        </w:r>
        <w:r w:rsidR="00F7159B">
          <w:rPr>
            <w:b/>
            <w:noProof/>
            <w:sz w:val="24"/>
          </w:rPr>
          <w:t>1</w:t>
        </w:r>
        <w:r w:rsidR="00581B6A">
          <w:rPr>
            <w:b/>
            <w:noProof/>
            <w:sz w:val="24"/>
          </w:rPr>
          <w:t>7</w:t>
        </w:r>
        <w:r w:rsidR="00E85ABF">
          <w:rPr>
            <w:b/>
            <w:noProof/>
            <w:sz w:val="24"/>
          </w:rPr>
          <w:t>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A3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033">
                <w:rPr>
                  <w:b/>
                  <w:noProof/>
                  <w:sz w:val="28"/>
                </w:rPr>
                <w:t>3</w:t>
              </w:r>
              <w:r w:rsidR="00700A00">
                <w:rPr>
                  <w:b/>
                  <w:noProof/>
                  <w:sz w:val="28"/>
                </w:rPr>
                <w:t>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5F3FF" w:rsidR="001E41F3" w:rsidRPr="00410371" w:rsidRDefault="00027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5F0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</w:t>
              </w:r>
              <w:r w:rsidR="00700A00">
                <w:rPr>
                  <w:b/>
                  <w:noProof/>
                  <w:sz w:val="28"/>
                </w:rPr>
                <w:t>3</w:t>
              </w:r>
              <w:r w:rsidR="00B44A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46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  <w:r w:rsidR="00C07280">
              <w:rPr>
                <w:noProof/>
              </w:rPr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A09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</w:t>
              </w:r>
              <w:r w:rsidR="00027241">
                <w:rPr>
                  <w:noProof/>
                </w:rPr>
                <w:t>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BE2E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9978F5">
              <w:rPr>
                <w:noProof/>
              </w:rPr>
              <w:t>1</w:t>
            </w:r>
            <w:r w:rsidR="007424A0">
              <w:rPr>
                <w:noProof/>
              </w:rPr>
              <w:t>1</w:t>
            </w:r>
            <w:r w:rsidR="00405AB7" w:rsidRPr="00405AB7">
              <w:rPr>
                <w:noProof/>
              </w:rPr>
              <w:t>-</w:t>
            </w:r>
            <w:r w:rsidR="007424A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1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5016" w14:textId="77777777" w:rsidR="001344EC" w:rsidRDefault="001344EC">
      <w:r>
        <w:separator/>
      </w:r>
    </w:p>
  </w:endnote>
  <w:endnote w:type="continuationSeparator" w:id="0">
    <w:p w14:paraId="0244BBC9" w14:textId="77777777" w:rsidR="001344EC" w:rsidRDefault="0013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D814F" w14:textId="77777777" w:rsidR="001344EC" w:rsidRDefault="001344EC">
      <w:r>
        <w:separator/>
      </w:r>
    </w:p>
  </w:footnote>
  <w:footnote w:type="continuationSeparator" w:id="0">
    <w:p w14:paraId="3FA92281" w14:textId="77777777" w:rsidR="001344EC" w:rsidRDefault="0013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8D"/>
    <w:rsid w:val="000108FF"/>
    <w:rsid w:val="00022E4A"/>
    <w:rsid w:val="00027241"/>
    <w:rsid w:val="00036AB6"/>
    <w:rsid w:val="00081753"/>
    <w:rsid w:val="00093AE3"/>
    <w:rsid w:val="000A6394"/>
    <w:rsid w:val="000B26F7"/>
    <w:rsid w:val="000B40A8"/>
    <w:rsid w:val="000B7FED"/>
    <w:rsid w:val="000C038A"/>
    <w:rsid w:val="000C6598"/>
    <w:rsid w:val="000D44B3"/>
    <w:rsid w:val="0010599C"/>
    <w:rsid w:val="001344EC"/>
    <w:rsid w:val="00145D43"/>
    <w:rsid w:val="0014668D"/>
    <w:rsid w:val="0015399A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24794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57C73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81B6A"/>
    <w:rsid w:val="00591255"/>
    <w:rsid w:val="00592D74"/>
    <w:rsid w:val="005B5E49"/>
    <w:rsid w:val="005D1DB3"/>
    <w:rsid w:val="005D6BB6"/>
    <w:rsid w:val="005D7B65"/>
    <w:rsid w:val="005E2C44"/>
    <w:rsid w:val="005F7BC0"/>
    <w:rsid w:val="00621188"/>
    <w:rsid w:val="006257ED"/>
    <w:rsid w:val="006644CD"/>
    <w:rsid w:val="00665C47"/>
    <w:rsid w:val="006741AF"/>
    <w:rsid w:val="00695808"/>
    <w:rsid w:val="006972C8"/>
    <w:rsid w:val="006A42A2"/>
    <w:rsid w:val="006B46FB"/>
    <w:rsid w:val="006C1F38"/>
    <w:rsid w:val="006C2358"/>
    <w:rsid w:val="006E21FB"/>
    <w:rsid w:val="006F72FE"/>
    <w:rsid w:val="00700A00"/>
    <w:rsid w:val="0072014E"/>
    <w:rsid w:val="0072130F"/>
    <w:rsid w:val="007424A0"/>
    <w:rsid w:val="00792342"/>
    <w:rsid w:val="007925A4"/>
    <w:rsid w:val="007977A8"/>
    <w:rsid w:val="007B512A"/>
    <w:rsid w:val="007B62F0"/>
    <w:rsid w:val="007B7B51"/>
    <w:rsid w:val="007C2097"/>
    <w:rsid w:val="007D63E2"/>
    <w:rsid w:val="007D6A07"/>
    <w:rsid w:val="007E3231"/>
    <w:rsid w:val="007F7259"/>
    <w:rsid w:val="008040A8"/>
    <w:rsid w:val="00804A3C"/>
    <w:rsid w:val="008133F1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11B0"/>
    <w:rsid w:val="008F2235"/>
    <w:rsid w:val="008F3789"/>
    <w:rsid w:val="008F66B5"/>
    <w:rsid w:val="008F686C"/>
    <w:rsid w:val="0090166E"/>
    <w:rsid w:val="009148DE"/>
    <w:rsid w:val="0091620F"/>
    <w:rsid w:val="009356D6"/>
    <w:rsid w:val="00941E30"/>
    <w:rsid w:val="00947211"/>
    <w:rsid w:val="00951DC0"/>
    <w:rsid w:val="009777D9"/>
    <w:rsid w:val="00991B88"/>
    <w:rsid w:val="009978F5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BF7214"/>
    <w:rsid w:val="00C07280"/>
    <w:rsid w:val="00C66BA2"/>
    <w:rsid w:val="00C73994"/>
    <w:rsid w:val="00C86B11"/>
    <w:rsid w:val="00C95985"/>
    <w:rsid w:val="00CA21BF"/>
    <w:rsid w:val="00CC5026"/>
    <w:rsid w:val="00CC68D0"/>
    <w:rsid w:val="00CE6684"/>
    <w:rsid w:val="00CF1054"/>
    <w:rsid w:val="00D03F9A"/>
    <w:rsid w:val="00D06D51"/>
    <w:rsid w:val="00D23033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2A92"/>
    <w:rsid w:val="00EC4CD5"/>
    <w:rsid w:val="00EC65BD"/>
    <w:rsid w:val="00EE7D7C"/>
    <w:rsid w:val="00F25D98"/>
    <w:rsid w:val="00F300FB"/>
    <w:rsid w:val="00F411F4"/>
    <w:rsid w:val="00F674BC"/>
    <w:rsid w:val="00F7159B"/>
    <w:rsid w:val="00F92A9B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2023-11-16T15:34:00Z</dcterms:created>
  <dcterms:modified xsi:type="dcterms:W3CDTF">2023-12-03T02:03:00Z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